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F16933" w:rsidRPr="00D533B8" w14:paraId="005A9E57" w14:textId="77777777" w:rsidTr="00C235F0">
        <w:trPr>
          <w:trHeight w:hRule="exact" w:val="389"/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FB88D41" w14:textId="77777777" w:rsidR="00F16933" w:rsidRPr="00D533B8" w:rsidRDefault="00F16933" w:rsidP="006139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 w:rsidRPr="00D533B8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0FBFBF" w14:textId="77777777" w:rsidR="00F16933" w:rsidRPr="00D533B8" w:rsidRDefault="00F16933" w:rsidP="006139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53BC0A7" w14:textId="77777777" w:rsidR="00F16933" w:rsidRPr="00D533B8" w:rsidRDefault="00F16933" w:rsidP="006139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C235F0" w:rsidRPr="00A41DA3" w14:paraId="2415284D" w14:textId="77777777" w:rsidTr="00A41DA3">
        <w:trPr>
          <w:trHeight w:hRule="exact" w:val="245"/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F7910A6" w14:textId="77777777" w:rsidR="00C235F0" w:rsidRPr="00A41DA3" w:rsidRDefault="00C235F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808E1E" w14:textId="77777777" w:rsidR="00C235F0" w:rsidRPr="00A41DA3" w:rsidRDefault="00C235F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8D8E6A6" w14:textId="77777777" w:rsidR="00C235F0" w:rsidRPr="00A41DA3" w:rsidRDefault="00C235F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F16933" w:rsidRPr="00D533B8" w14:paraId="33D58C15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AB7DC13" w14:textId="77777777" w:rsidR="00F16933" w:rsidRPr="00D533B8" w:rsidRDefault="00F16933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outlineLvl w:val="1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82B764" w14:textId="77777777" w:rsidR="00F16933" w:rsidRPr="00D533B8" w:rsidRDefault="00F16933" w:rsidP="006139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outlineLvl w:val="1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3C26625" w14:textId="77777777" w:rsidR="00F16933" w:rsidRPr="00D533B8" w:rsidRDefault="00F16933" w:rsidP="006139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outlineLvl w:val="1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F16933" w:rsidRPr="00D533B8" w14:paraId="31EFDB9E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226BD806" w14:textId="77777777" w:rsidR="00F16933" w:rsidRPr="00D533B8" w:rsidRDefault="00F16933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4B2238" w14:textId="77777777" w:rsidR="00F16933" w:rsidRPr="00D533B8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36C6F1F" w14:textId="77777777" w:rsidR="00F16933" w:rsidRPr="00D533B8" w:rsidRDefault="00F16933" w:rsidP="00D379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A02EB5" w:rsidRPr="00D533B8" w14:paraId="0913C032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9C910B1" w14:textId="77777777" w:rsidR="00A02EB5" w:rsidRPr="00D533B8" w:rsidRDefault="00A02EB5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923D68" w14:textId="77777777" w:rsidR="00A02EB5" w:rsidRPr="00D533B8" w:rsidRDefault="00A02EB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24A6FDC" w14:textId="77777777" w:rsidR="00A27F6F" w:rsidRPr="00623946" w:rsidRDefault="00A27F6F" w:rsidP="00A27F6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การเปลี่ยนแปลงนโยบายการบัญชี</w:t>
            </w:r>
          </w:p>
          <w:p w14:paraId="6CB223C9" w14:textId="77777777" w:rsidR="00A02EB5" w:rsidRPr="00D533B8" w:rsidRDefault="00A02EB5" w:rsidP="00D379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3790F" w:rsidRPr="00D533B8" w14:paraId="26EC1BF4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5C10079" w14:textId="77777777" w:rsidR="00D3790F" w:rsidRPr="00D533B8" w:rsidRDefault="00D3790F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3C18A4" w14:textId="77777777" w:rsidR="00D3790F" w:rsidRPr="00D533B8" w:rsidRDefault="00D3790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48A40FD" w14:textId="77777777" w:rsidR="00D3790F" w:rsidRPr="00D533B8" w:rsidRDefault="00D3790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GB"/>
              </w:rPr>
              <w:t>นโยบายการบัญชีที่สำคัญ</w:t>
            </w:r>
            <w:r w:rsidR="002978C6"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 xml:space="preserve"> </w:t>
            </w:r>
          </w:p>
        </w:tc>
      </w:tr>
      <w:tr w:rsidR="00A41DA3" w:rsidRPr="00D533B8" w14:paraId="71229884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72C78E41" w14:textId="77777777" w:rsidR="00A41DA3" w:rsidRPr="00D533B8" w:rsidRDefault="00A41DA3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A94D25" w14:textId="77777777" w:rsidR="00A41DA3" w:rsidRPr="00D533B8" w:rsidRDefault="00A41DA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8DEFDEF" w14:textId="5E136372" w:rsidR="00A41DA3" w:rsidRPr="00A41DA3" w:rsidRDefault="00A41DA3" w:rsidP="00A41DA3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1DA3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ผลกระทบจากการแพร่ระบาดของโรคติดเชื้อ</w:t>
            </w:r>
            <w:r w:rsidRPr="00A41DA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ไวรัส</w:t>
            </w:r>
            <w:r w:rsidRPr="00A41DA3">
              <w:rPr>
                <w:rFonts w:ascii="Angsana New" w:hAnsi="Angsana New"/>
                <w:sz w:val="30"/>
                <w:szCs w:val="30"/>
                <w:cs/>
                <w:lang w:bidi="th-TH"/>
              </w:rPr>
              <w:t>โคโรนา</w:t>
            </w:r>
            <w:r w:rsidRPr="00A41DA3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="00786EC4"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786EC4"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A41DA3">
              <w:rPr>
                <w:rFonts w:ascii="Angsana New" w:hAnsi="Angsana New"/>
                <w:sz w:val="30"/>
                <w:szCs w:val="30"/>
                <w:lang w:bidi="th-TH"/>
              </w:rPr>
              <w:t xml:space="preserve"> (</w:t>
            </w:r>
            <w:proofErr w:type="spellStart"/>
            <w:r w:rsidRPr="00A41DA3">
              <w:rPr>
                <w:rFonts w:ascii="Angsana New" w:hAnsi="Angsana New"/>
                <w:sz w:val="30"/>
                <w:szCs w:val="30"/>
                <w:lang w:bidi="th-TH"/>
              </w:rPr>
              <w:t>Covid</w:t>
            </w:r>
            <w:proofErr w:type="spellEnd"/>
            <w:r w:rsidRPr="00A41DA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  <w:r w:rsidR="00786EC4"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A41DA3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  <w:p w14:paraId="36017642" w14:textId="77777777" w:rsidR="00A41DA3" w:rsidRPr="00D533B8" w:rsidRDefault="00A41DA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GB"/>
              </w:rPr>
            </w:pPr>
          </w:p>
        </w:tc>
      </w:tr>
      <w:tr w:rsidR="00A27F6F" w:rsidRPr="00D533B8" w14:paraId="11755AA3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4AF924A6" w14:textId="77777777" w:rsidR="00A27F6F" w:rsidRPr="00D533B8" w:rsidRDefault="00A27F6F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FFD94F" w14:textId="77777777" w:rsidR="00A27F6F" w:rsidRPr="00D533B8" w:rsidRDefault="00A27F6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C407FD8" w14:textId="77777777" w:rsidR="00A27F6F" w:rsidRPr="00D533B8" w:rsidRDefault="00A27F6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A27F6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GB"/>
              </w:rPr>
              <w:t>การซื้อบริษัทย่อย</w:t>
            </w:r>
          </w:p>
        </w:tc>
      </w:tr>
      <w:tr w:rsidR="00F16933" w:rsidRPr="00D533B8" w14:paraId="569910F2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E22D889" w14:textId="77777777" w:rsidR="00F16933" w:rsidRPr="00D533B8" w:rsidRDefault="00F16933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D9D7E2" w14:textId="77777777" w:rsidR="00F16933" w:rsidRPr="00D533B8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53BEA52" w14:textId="77777777" w:rsidR="00F16933" w:rsidRPr="00D533B8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3790F" w:rsidRPr="00D533B8" w14:paraId="35A05A57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492C06DB" w14:textId="77777777" w:rsidR="00D3790F" w:rsidRPr="00D533B8" w:rsidRDefault="00D3790F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0FCB76" w14:textId="77777777" w:rsidR="00D3790F" w:rsidRPr="00D533B8" w:rsidRDefault="00D3790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DFD47C8" w14:textId="77777777" w:rsidR="00D3790F" w:rsidRPr="00D533B8" w:rsidRDefault="00D3790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  <w:p w14:paraId="68B79C4B" w14:textId="77777777" w:rsidR="006C333F" w:rsidRPr="00D533B8" w:rsidRDefault="006C333F" w:rsidP="006C333F">
            <w:pPr>
              <w:rPr>
                <w:rFonts w:ascii="Angsana New" w:hAnsi="Angsana New"/>
              </w:rPr>
            </w:pPr>
          </w:p>
          <w:p w14:paraId="66F3E4E0" w14:textId="77777777" w:rsidR="006C333F" w:rsidRPr="00D533B8" w:rsidRDefault="006C333F" w:rsidP="006C333F">
            <w:pPr>
              <w:rPr>
                <w:rFonts w:ascii="Angsana New" w:hAnsi="Angsana New"/>
                <w:cs/>
              </w:rPr>
            </w:pPr>
          </w:p>
        </w:tc>
      </w:tr>
      <w:tr w:rsidR="00F16933" w:rsidRPr="00D533B8" w14:paraId="3A7D98E5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CA35017" w14:textId="77777777" w:rsidR="00F16933" w:rsidRPr="00D533B8" w:rsidRDefault="00F16933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4472FA" w14:textId="77777777" w:rsidR="00F16933" w:rsidRPr="00D533B8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CFB9485" w14:textId="77777777" w:rsidR="00F16933" w:rsidRPr="00D533B8" w:rsidRDefault="00845BE7" w:rsidP="00845B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  <w:r w:rsidR="002978C6"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</w:t>
            </w:r>
          </w:p>
        </w:tc>
      </w:tr>
      <w:tr w:rsidR="001514D9" w:rsidRPr="00D533B8" w14:paraId="1D45DEE3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7F5F649A" w14:textId="77777777" w:rsidR="001514D9" w:rsidRPr="00D533B8" w:rsidRDefault="001514D9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A358DE" w14:textId="77777777" w:rsidR="001514D9" w:rsidRPr="00D533B8" w:rsidRDefault="001514D9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A94E5EF" w14:textId="77777777" w:rsidR="001514D9" w:rsidRPr="00D533B8" w:rsidRDefault="001514D9" w:rsidP="00845B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4E4531" w:rsidRPr="00D533B8" w14:paraId="7902375A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C8474DF" w14:textId="77777777" w:rsidR="004E4531" w:rsidRPr="00D533B8" w:rsidRDefault="004E4531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8450A7" w14:textId="77777777" w:rsidR="004E4531" w:rsidRPr="00D533B8" w:rsidRDefault="004E4531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F16CEA5" w14:textId="77777777" w:rsidR="004E4531" w:rsidRPr="00D533B8" w:rsidRDefault="004E4531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5A5EFB" w:rsidRPr="00D533B8" w14:paraId="424C5D89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6512665D" w14:textId="77777777" w:rsidR="005A5EFB" w:rsidRPr="00D533B8" w:rsidRDefault="005A5EFB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EDE291" w14:textId="77777777" w:rsidR="005A5EFB" w:rsidRPr="00D533B8" w:rsidRDefault="005A5EFB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A1993E9" w14:textId="77777777" w:rsidR="005A5EFB" w:rsidRPr="00D533B8" w:rsidRDefault="005A5EFB" w:rsidP="009C0D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</w:t>
            </w:r>
            <w:r w:rsidR="009C0D7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วนได้เสีย</w:t>
            </w:r>
            <w:r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ที่ไม่มีอำนาจควบคุม</w:t>
            </w:r>
          </w:p>
        </w:tc>
      </w:tr>
      <w:tr w:rsidR="00F16933" w:rsidRPr="00D533B8" w14:paraId="0280FDA1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06AD2F68" w14:textId="77777777" w:rsidR="00F16933" w:rsidRPr="00D533B8" w:rsidRDefault="00F16933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006C11" w14:textId="77777777" w:rsidR="00F16933" w:rsidRPr="00D533B8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43EA65C" w14:textId="77777777" w:rsidR="00F16933" w:rsidRPr="00D533B8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  <w:r w:rsidR="002978C6"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A41DA3" w:rsidRPr="00D533B8" w14:paraId="2D1ACD2A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7CBB15E2" w14:textId="77777777" w:rsidR="00A41DA3" w:rsidRPr="00D533B8" w:rsidRDefault="00A41DA3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436AA0" w14:textId="77777777" w:rsidR="00A41DA3" w:rsidRPr="00D533B8" w:rsidRDefault="00A41DA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55E48C7" w14:textId="2CAF13F9" w:rsidR="00A41DA3" w:rsidRPr="00D533B8" w:rsidRDefault="00A41DA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A27F6F" w:rsidRPr="00D533B8" w14:paraId="67A88394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298EB3AD" w14:textId="77777777" w:rsidR="00A27F6F" w:rsidRPr="00D533B8" w:rsidRDefault="00A27F6F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8FB170" w14:textId="77777777" w:rsidR="00A27F6F" w:rsidRPr="00D533B8" w:rsidRDefault="00A27F6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D97125E" w14:textId="77777777" w:rsidR="00A27F6F" w:rsidRPr="00D533B8" w:rsidRDefault="00A27F6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ค่าความนิยม</w:t>
            </w:r>
          </w:p>
        </w:tc>
      </w:tr>
      <w:tr w:rsidR="00D3790F" w:rsidRPr="00D533B8" w14:paraId="5080607B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46CCA007" w14:textId="77777777" w:rsidR="00D3790F" w:rsidRPr="00D533B8" w:rsidRDefault="00D3790F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240F86" w14:textId="77777777" w:rsidR="00D3790F" w:rsidRPr="00D533B8" w:rsidRDefault="00D3790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9745F80" w14:textId="37D9C6FA" w:rsidR="00D3790F" w:rsidRPr="00D533B8" w:rsidRDefault="00D3790F" w:rsidP="00F94D69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สินทรัพย์ไม่มีตัวตน</w:t>
            </w:r>
            <w:r w:rsidR="00A27F6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อื่น</w:t>
            </w:r>
            <w:r w:rsidR="00A41DA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นอกจากค่าความนิยม</w:t>
            </w:r>
            <w:r w:rsidR="002978C6" w:rsidRPr="00D533B8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</w:p>
        </w:tc>
      </w:tr>
      <w:tr w:rsidR="00F91395" w:rsidRPr="00D533B8" w14:paraId="0054DAAA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68022440" w14:textId="77777777" w:rsidR="00F91395" w:rsidRPr="00D533B8" w:rsidRDefault="00F91395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3595B9" w14:textId="77777777" w:rsidR="00F91395" w:rsidRPr="00D533B8" w:rsidRDefault="00F9139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3BDB851" w14:textId="3A679601" w:rsidR="00F91395" w:rsidRPr="00D533B8" w:rsidRDefault="00F9139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</w:t>
            </w:r>
            <w:r w:rsidR="00A41DA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  <w:r w:rsidR="002978C6"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F16933" w:rsidRPr="00D533B8" w14:paraId="114940F4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2555A10" w14:textId="77777777" w:rsidR="00F16933" w:rsidRPr="00D533B8" w:rsidRDefault="00F16933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6CFB65" w14:textId="77777777" w:rsidR="00F16933" w:rsidRPr="00D533B8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2F522EB" w14:textId="77777777" w:rsidR="00F16933" w:rsidRPr="00D533B8" w:rsidRDefault="00560078" w:rsidP="005600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ประมาณการหนี้สิน</w:t>
            </w:r>
            <w:r w:rsidR="00FB4B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ไม่หมุนเวียนสำหรับ</w:t>
            </w:r>
            <w:r w:rsidR="006D186F"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ผลประโยชน์พนักงาน</w:t>
            </w:r>
            <w:r w:rsidR="002978C6"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F91395" w:rsidRPr="00D533B8" w14:paraId="7D3E101A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424D913B" w14:textId="77777777" w:rsidR="00F91395" w:rsidRPr="00D533B8" w:rsidRDefault="00F91395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C964F1" w14:textId="77777777" w:rsidR="00F91395" w:rsidRPr="00D533B8" w:rsidRDefault="00F9139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D324998" w14:textId="77777777" w:rsidR="00F91395" w:rsidRPr="00D533B8" w:rsidRDefault="00F9139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  <w:r w:rsidR="002978C6"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CA4F49" w:rsidRPr="00D533B8" w14:paraId="6AF154B7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0FCA503" w14:textId="77777777" w:rsidR="00CA4F49" w:rsidRPr="00D533B8" w:rsidRDefault="00CA4F49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534FC4" w14:textId="77777777" w:rsidR="00CA4F49" w:rsidRPr="00D533B8" w:rsidRDefault="00CA4F49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227C65B" w14:textId="77777777" w:rsidR="00CA4F49" w:rsidRPr="00D533B8" w:rsidRDefault="00CA4F49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ใบ</w:t>
            </w:r>
            <w:r w:rsidR="00B7658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สำคัญแสดงสิทธิที่จะซื้อหุ้น</w:t>
            </w:r>
          </w:p>
        </w:tc>
      </w:tr>
      <w:tr w:rsidR="00934C8C" w:rsidRPr="00D533B8" w14:paraId="23C2ED08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474BF182" w14:textId="77777777" w:rsidR="00934C8C" w:rsidRPr="00D533B8" w:rsidRDefault="00934C8C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7CD9F9" w14:textId="77777777" w:rsidR="00934C8C" w:rsidRPr="00D533B8" w:rsidRDefault="00934C8C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BC305D1" w14:textId="77777777" w:rsidR="00934C8C" w:rsidRPr="00D533B8" w:rsidRDefault="00934C8C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สำรอง</w:t>
            </w:r>
            <w:r w:rsidR="002978C6"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F16933" w:rsidRPr="00D533B8" w14:paraId="30C6DB3A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080C180A" w14:textId="77777777" w:rsidR="00F16933" w:rsidRPr="00D533B8" w:rsidRDefault="00F16933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02D9B9" w14:textId="77777777" w:rsidR="00F16933" w:rsidRPr="00D533B8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F6780D9" w14:textId="77777777" w:rsidR="00F16933" w:rsidRPr="00D533B8" w:rsidRDefault="005E4B54" w:rsidP="005E4B54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ส่วนงานดำเนิ</w:t>
            </w:r>
            <w:r w:rsidRPr="00A27F6F">
              <w:rPr>
                <w:rFonts w:ascii="Angsana New" w:hAnsi="Angsana New"/>
                <w:sz w:val="30"/>
                <w:szCs w:val="30"/>
                <w:cs/>
                <w:lang w:bidi="th-TH"/>
              </w:rPr>
              <w:t>นงาน</w:t>
            </w:r>
            <w:r w:rsidR="00A27F6F" w:rsidRPr="00A27F6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และการจำแนกรายได้</w:t>
            </w:r>
          </w:p>
        </w:tc>
      </w:tr>
      <w:tr w:rsidR="005367D0" w:rsidRPr="00D533B8" w14:paraId="4418A3E5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386648C" w14:textId="77777777" w:rsidR="005367D0" w:rsidRPr="00D533B8" w:rsidRDefault="005367D0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CBFFF0" w14:textId="77777777" w:rsidR="005367D0" w:rsidRPr="00D533B8" w:rsidRDefault="005367D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E26730E" w14:textId="77777777" w:rsidR="005367D0" w:rsidRPr="00D533B8" w:rsidRDefault="005367D0" w:rsidP="004028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  <w:r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</w:t>
            </w:r>
          </w:p>
        </w:tc>
      </w:tr>
      <w:tr w:rsidR="00F91395" w:rsidRPr="00D533B8" w14:paraId="7ABB2C16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005470CC" w14:textId="77777777" w:rsidR="00F91395" w:rsidRPr="00D533B8" w:rsidRDefault="00F91395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77E51A" w14:textId="77777777" w:rsidR="00F91395" w:rsidRPr="00D533B8" w:rsidRDefault="00F9139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C9CE99F" w14:textId="77777777" w:rsidR="00F91395" w:rsidRPr="00D533B8" w:rsidRDefault="00F91395" w:rsidP="004028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</w:t>
            </w:r>
            <w:r w:rsidR="004028C8"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ตามลักษณะ</w:t>
            </w:r>
            <w:r w:rsidR="002978C6"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</w:t>
            </w:r>
          </w:p>
        </w:tc>
      </w:tr>
      <w:tr w:rsidR="004028C8" w:rsidRPr="00D533B8" w14:paraId="72D128A1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79973216" w14:textId="77777777" w:rsidR="004028C8" w:rsidRPr="00D533B8" w:rsidRDefault="004028C8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697DFD" w14:textId="77777777" w:rsidR="004028C8" w:rsidRPr="00D533B8" w:rsidRDefault="004028C8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2132076" w14:textId="77777777" w:rsidR="004028C8" w:rsidRPr="00D533B8" w:rsidRDefault="004028C8" w:rsidP="004028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  <w:r w:rsidR="002978C6"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</w:t>
            </w:r>
          </w:p>
        </w:tc>
      </w:tr>
      <w:tr w:rsidR="004028C8" w:rsidRPr="00D533B8" w14:paraId="553CEFFD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D10998E" w14:textId="77777777" w:rsidR="004028C8" w:rsidRPr="00D533B8" w:rsidRDefault="004028C8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DFBA2B" w14:textId="77777777" w:rsidR="004028C8" w:rsidRPr="00D533B8" w:rsidRDefault="004028C8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1F5FECF" w14:textId="77777777" w:rsidR="004028C8" w:rsidRPr="00D533B8" w:rsidRDefault="00734331" w:rsidP="004028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</w:t>
            </w:r>
            <w:r w:rsidR="00DA71CB"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</w:t>
            </w:r>
          </w:p>
        </w:tc>
      </w:tr>
      <w:tr w:rsidR="002978C6" w:rsidRPr="00D533B8" w14:paraId="5103ED0C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DCF9DDF" w14:textId="77777777" w:rsidR="002978C6" w:rsidRPr="00D533B8" w:rsidRDefault="002978C6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E84024" w14:textId="77777777" w:rsidR="002978C6" w:rsidRPr="00D533B8" w:rsidRDefault="002978C6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8F16D89" w14:textId="77777777" w:rsidR="002978C6" w:rsidRPr="00D533B8" w:rsidRDefault="002978C6" w:rsidP="004028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4028C8" w:rsidRPr="00D533B8" w14:paraId="70306657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EA9BBC1" w14:textId="77777777" w:rsidR="004028C8" w:rsidRPr="00D533B8" w:rsidRDefault="004028C8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949F25" w14:textId="77777777" w:rsidR="004028C8" w:rsidRPr="00D533B8" w:rsidRDefault="004028C8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0AA4BF3" w14:textId="77777777" w:rsidR="004028C8" w:rsidRPr="00D533B8" w:rsidRDefault="004028C8" w:rsidP="004028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  <w:r w:rsidR="002978C6"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</w:t>
            </w:r>
          </w:p>
        </w:tc>
      </w:tr>
      <w:tr w:rsidR="004028C8" w:rsidRPr="00D533B8" w14:paraId="10B9A884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0427A430" w14:textId="77777777" w:rsidR="004028C8" w:rsidRPr="00D533B8" w:rsidRDefault="004028C8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D28978" w14:textId="77777777" w:rsidR="004028C8" w:rsidRPr="00D533B8" w:rsidRDefault="004028C8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AF0BE19" w14:textId="77777777" w:rsidR="004028C8" w:rsidRPr="00D533B8" w:rsidRDefault="004028C8" w:rsidP="004028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  <w:r w:rsidR="002978C6"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</w:t>
            </w:r>
          </w:p>
        </w:tc>
      </w:tr>
      <w:tr w:rsidR="00E14CA4" w:rsidRPr="00D533B8" w14:paraId="3ABBB09A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3D8284DA" w14:textId="77777777" w:rsidR="00E14CA4" w:rsidRPr="00D533B8" w:rsidRDefault="00E14CA4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2F822D" w14:textId="77777777" w:rsidR="00E14CA4" w:rsidRPr="00D533B8" w:rsidRDefault="00E14CA4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0A1D029" w14:textId="77777777" w:rsidR="00E14CA4" w:rsidRPr="00D533B8" w:rsidRDefault="00327A14" w:rsidP="00327A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A701D7" w:rsidRPr="00D533B8" w14:paraId="38BBF1B7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56D58BF" w14:textId="77777777" w:rsidR="00A701D7" w:rsidRPr="00D533B8" w:rsidRDefault="00A701D7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F2585A" w14:textId="77777777" w:rsidR="00A701D7" w:rsidRPr="00D533B8" w:rsidRDefault="00A701D7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2343AAD" w14:textId="1104F4C6" w:rsidR="00A701D7" w:rsidRDefault="00A701D7" w:rsidP="00327A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701D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หุ้นทุนซื้อคืน</w:t>
            </w:r>
          </w:p>
        </w:tc>
      </w:tr>
      <w:tr w:rsidR="00D5594B" w:rsidRPr="00D533B8" w14:paraId="1BD7EB4A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2234852A" w14:textId="77777777" w:rsidR="00D5594B" w:rsidRPr="00D533B8" w:rsidRDefault="00D5594B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E55EF1" w14:textId="77777777" w:rsidR="00D5594B" w:rsidRPr="00D533B8" w:rsidRDefault="00D5594B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17836B8" w14:textId="41BDC702" w:rsidR="00D5594B" w:rsidRDefault="00D5594B" w:rsidP="00327A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</w:t>
            </w:r>
            <w:r w:rsidRPr="00D5594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หตุการณ์ภายหลังรอบระยะเวลารายงาน</w:t>
            </w:r>
          </w:p>
        </w:tc>
      </w:tr>
    </w:tbl>
    <w:p w14:paraId="0E274AC4" w14:textId="76EEFE93" w:rsidR="00F16933" w:rsidRPr="00D533B8" w:rsidRDefault="00F16933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bookmarkStart w:id="0" w:name="_GoBack"/>
      <w:bookmarkEnd w:id="0"/>
      <w:r w:rsidRPr="000C6A87">
        <w:rPr>
          <w:rFonts w:ascii="Angsana New" w:hAnsi="Angsana New"/>
          <w:sz w:val="30"/>
          <w:szCs w:val="30"/>
          <w:cs/>
        </w:rPr>
        <w:br w:type="page"/>
      </w:r>
      <w:r w:rsidRPr="00D533B8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146BFE6C" w14:textId="77777777" w:rsidR="00F16933" w:rsidRPr="00A27F6F" w:rsidRDefault="00F16933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0E0C3813" w14:textId="3AC7F3F3" w:rsidR="006D186F" w:rsidRPr="00560078" w:rsidRDefault="006D186F" w:rsidP="00607C9D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</w:t>
      </w:r>
      <w:r w:rsidR="005367D0" w:rsidRPr="00D533B8">
        <w:rPr>
          <w:rFonts w:ascii="Angsana New" w:hAnsi="Angsana New"/>
          <w:sz w:val="30"/>
          <w:szCs w:val="30"/>
          <w:cs/>
        </w:rPr>
        <w:t>การเงินจากคณะกรรมการเมื่อวันที</w:t>
      </w:r>
      <w:r w:rsidR="00560078">
        <w:rPr>
          <w:rFonts w:ascii="Angsana New" w:hAnsi="Angsana New"/>
          <w:sz w:val="30"/>
          <w:szCs w:val="30"/>
          <w:cs/>
        </w:rPr>
        <w:t xml:space="preserve">่ </w:t>
      </w:r>
      <w:r w:rsidR="00786EC4" w:rsidRPr="00786EC4">
        <w:rPr>
          <w:rFonts w:ascii="Angsana New" w:hAnsi="Angsana New" w:hint="cs"/>
          <w:sz w:val="30"/>
          <w:szCs w:val="30"/>
        </w:rPr>
        <w:t>2</w:t>
      </w:r>
      <w:r w:rsidR="005D20EE" w:rsidRPr="005D20EE">
        <w:rPr>
          <w:rFonts w:ascii="Angsana New" w:hAnsi="Angsana New" w:hint="cs"/>
          <w:sz w:val="30"/>
          <w:szCs w:val="30"/>
        </w:rPr>
        <w:t>5</w:t>
      </w:r>
      <w:r w:rsidR="00A41DA3">
        <w:rPr>
          <w:rFonts w:ascii="Angsana New" w:hAnsi="Angsana New" w:hint="cs"/>
          <w:sz w:val="30"/>
          <w:szCs w:val="30"/>
          <w:cs/>
        </w:rPr>
        <w:t xml:space="preserve"> กุมภาพันธ์ </w:t>
      </w:r>
      <w:r w:rsidR="00786EC4" w:rsidRPr="00786EC4">
        <w:rPr>
          <w:rFonts w:ascii="Angsana New" w:hAnsi="Angsana New" w:hint="cs"/>
          <w:sz w:val="30"/>
          <w:szCs w:val="30"/>
        </w:rPr>
        <w:t>2</w:t>
      </w:r>
      <w:r w:rsidR="005D20EE" w:rsidRPr="005D20EE">
        <w:rPr>
          <w:rFonts w:ascii="Angsana New" w:hAnsi="Angsana New" w:hint="cs"/>
          <w:sz w:val="30"/>
          <w:szCs w:val="30"/>
        </w:rPr>
        <w:t>564</w:t>
      </w:r>
    </w:p>
    <w:p w14:paraId="05CFE548" w14:textId="77777777" w:rsidR="006D186F" w:rsidRPr="00A27F6F" w:rsidRDefault="006D186F" w:rsidP="00607C9D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39BAD5C" w14:textId="77777777" w:rsidR="00F16933" w:rsidRPr="00613905" w:rsidRDefault="00F16933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="Angsana New" w:hAnsi="Angsana New"/>
          <w:b w:val="0"/>
          <w:bCs w:val="0"/>
          <w:sz w:val="30"/>
          <w:szCs w:val="30"/>
          <w:u w:val="none"/>
          <w:cs/>
          <w:lang w:val="th-TH"/>
        </w:rPr>
      </w:pPr>
      <w:r w:rsidRPr="00613905">
        <w:rPr>
          <w:rFonts w:ascii="Angsana New" w:hAnsi="Angsana New"/>
          <w:sz w:val="30"/>
          <w:szCs w:val="30"/>
          <w:u w:val="none"/>
          <w:cs/>
          <w:lang w:val="th-TH"/>
        </w:rPr>
        <w:t>ข้อมูลทั่วไป</w:t>
      </w:r>
    </w:p>
    <w:p w14:paraId="565670B9" w14:textId="77777777" w:rsidR="00F16933" w:rsidRPr="00AA7BE5" w:rsidRDefault="007D2AEC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eastAsia="Cordia New" w:hAnsi="Angsana New"/>
          <w:spacing w:val="-2"/>
          <w:sz w:val="24"/>
          <w:szCs w:val="24"/>
          <w:cs/>
        </w:rPr>
      </w:pPr>
      <w:r w:rsidRPr="00D533B8">
        <w:rPr>
          <w:rFonts w:ascii="Angsana New" w:eastAsia="Cordia New" w:hAnsi="Angsana New"/>
          <w:spacing w:val="-2"/>
          <w:sz w:val="30"/>
          <w:szCs w:val="30"/>
          <w:cs/>
        </w:rPr>
        <w:tab/>
      </w:r>
    </w:p>
    <w:p w14:paraId="4D2F3BED" w14:textId="77777777" w:rsidR="00560078" w:rsidRDefault="00F16933" w:rsidP="00665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</w:rPr>
        <w:tab/>
      </w:r>
      <w:r w:rsidR="00560078" w:rsidRPr="009E555A">
        <w:rPr>
          <w:rFonts w:ascii="Angsana New" w:hAnsi="Angsana New"/>
          <w:sz w:val="30"/>
          <w:szCs w:val="30"/>
          <w:cs/>
        </w:rPr>
        <w:t xml:space="preserve">บริษัท เซ็ปเป้ จำกัด (มหาชน) </w:t>
      </w:r>
      <w:r w:rsidR="00560078" w:rsidRPr="009E555A">
        <w:rPr>
          <w:rFonts w:ascii="Angsana New" w:hAnsi="Angsana New"/>
          <w:sz w:val="30"/>
          <w:szCs w:val="30"/>
        </w:rPr>
        <w:t>“</w:t>
      </w:r>
      <w:r w:rsidR="00560078" w:rsidRPr="009E555A">
        <w:rPr>
          <w:rFonts w:ascii="Angsana New" w:hAnsi="Angsana New"/>
          <w:sz w:val="30"/>
          <w:szCs w:val="30"/>
          <w:cs/>
        </w:rPr>
        <w:t>บริษัท</w:t>
      </w:r>
      <w:r w:rsidR="00560078" w:rsidRPr="009E555A">
        <w:rPr>
          <w:rFonts w:ascii="Angsana New" w:hAnsi="Angsana New"/>
          <w:sz w:val="30"/>
          <w:szCs w:val="30"/>
        </w:rPr>
        <w:t>”</w:t>
      </w:r>
      <w:r w:rsidR="00560078" w:rsidRPr="009E555A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และ</w:t>
      </w:r>
      <w:r w:rsidR="00A27F6F" w:rsidRPr="00A5088B">
        <w:rPr>
          <w:rFonts w:asciiTheme="majorBidi" w:hAnsiTheme="majorBidi" w:cstheme="majorBidi"/>
          <w:sz w:val="30"/>
          <w:szCs w:val="30"/>
          <w:cs/>
        </w:rPr>
        <w:t>จดทะเบียนกับตลาดหลักทรัพย์แห่งประเทศไทย</w:t>
      </w:r>
      <w:r w:rsidR="00A27F6F">
        <w:rPr>
          <w:rFonts w:asciiTheme="majorBidi" w:hAnsiTheme="majorBidi" w:cstheme="majorBidi"/>
          <w:sz w:val="30"/>
          <w:szCs w:val="30"/>
        </w:rPr>
        <w:t xml:space="preserve"> </w:t>
      </w:r>
      <w:r w:rsidR="00A27F6F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560078" w:rsidRPr="009E555A">
        <w:rPr>
          <w:rFonts w:ascii="Angsana New" w:hAnsi="Angsana New"/>
          <w:sz w:val="30"/>
          <w:szCs w:val="30"/>
          <w:cs/>
        </w:rPr>
        <w:t>มีที่อยู่จดทะเบียน</w:t>
      </w:r>
      <w:r w:rsidR="00560078">
        <w:rPr>
          <w:rFonts w:ascii="Angsana New" w:hAnsi="Angsana New" w:hint="cs"/>
          <w:sz w:val="30"/>
          <w:szCs w:val="30"/>
          <w:cs/>
        </w:rPr>
        <w:t>ของสำนักงานใหญ่และสาขาดังนี้</w:t>
      </w:r>
    </w:p>
    <w:p w14:paraId="281AE152" w14:textId="77777777" w:rsidR="00560078" w:rsidRPr="00A27F6F" w:rsidRDefault="00560078" w:rsidP="00665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="Angsana New" w:hAnsi="Angsana New"/>
          <w:sz w:val="28"/>
          <w:szCs w:val="28"/>
        </w:rPr>
      </w:pPr>
    </w:p>
    <w:p w14:paraId="2A42C1AF" w14:textId="4B25052E" w:rsidR="00560078" w:rsidRDefault="00560078" w:rsidP="00AC1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250"/>
          <w:tab w:val="left" w:pos="243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 w:hint="cs"/>
          <w:sz w:val="30"/>
          <w:szCs w:val="30"/>
          <w:cs/>
        </w:rPr>
        <w:t>สำนักงานใหญ่</w:t>
      </w:r>
      <w:r w:rsidR="00AC1B94">
        <w:rPr>
          <w:rFonts w:ascii="Angsana New" w:hAnsi="Angsana New"/>
          <w:sz w:val="30"/>
          <w:szCs w:val="30"/>
        </w:rPr>
        <w:t xml:space="preserve">         :</w:t>
      </w:r>
      <w:r w:rsidR="00AC1B94"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 w:hint="cs"/>
          <w:sz w:val="30"/>
          <w:szCs w:val="30"/>
          <w:cs/>
        </w:rPr>
        <w:tab/>
      </w:r>
      <w:r w:rsidRPr="009E555A">
        <w:rPr>
          <w:rFonts w:ascii="Angsana New" w:hAnsi="Angsana New"/>
          <w:sz w:val="30"/>
          <w:szCs w:val="30"/>
          <w:cs/>
        </w:rPr>
        <w:t xml:space="preserve">เลขที่ </w:t>
      </w:r>
      <w:r w:rsidR="005D20EE" w:rsidRPr="005D20EE">
        <w:rPr>
          <w:rFonts w:ascii="Angsana New" w:hAnsi="Angsana New"/>
          <w:sz w:val="30"/>
          <w:szCs w:val="30"/>
        </w:rPr>
        <w:t>9</w:t>
      </w:r>
      <w:r w:rsidRPr="009E555A">
        <w:rPr>
          <w:rFonts w:ascii="Angsana New" w:hAnsi="Angsana New"/>
          <w:sz w:val="30"/>
          <w:szCs w:val="30"/>
        </w:rPr>
        <w:t>/</w:t>
      </w:r>
      <w:r w:rsidR="005D20EE" w:rsidRPr="005D20EE">
        <w:rPr>
          <w:rFonts w:ascii="Angsana New" w:hAnsi="Angsana New"/>
          <w:sz w:val="30"/>
          <w:szCs w:val="30"/>
        </w:rPr>
        <w:t>3</w:t>
      </w:r>
      <w:r w:rsidRPr="009E555A">
        <w:rPr>
          <w:rFonts w:ascii="Angsana New" w:hAnsi="Angsana New"/>
          <w:sz w:val="30"/>
          <w:szCs w:val="30"/>
          <w:cs/>
        </w:rPr>
        <w:t xml:space="preserve"> ถนนเสรีไทย แขวงคันนายาว เขตคันนายาว กรุงเทพมหานคร</w:t>
      </w:r>
    </w:p>
    <w:p w14:paraId="5E0D2792" w14:textId="262D0A07" w:rsidR="00560078" w:rsidRDefault="00560078" w:rsidP="00AC1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430"/>
        </w:tabs>
        <w:spacing w:line="240" w:lineRule="auto"/>
        <w:ind w:left="706" w:hanging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 xml:space="preserve">สำนักงานสาขาที่ </w:t>
      </w:r>
      <w:r w:rsidR="00786EC4" w:rsidRPr="00786EC4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  </w:t>
      </w:r>
      <w:r>
        <w:rPr>
          <w:rFonts w:ascii="Angsana New" w:hAnsi="Angsana New"/>
          <w:sz w:val="30"/>
          <w:szCs w:val="30"/>
        </w:rPr>
        <w:t>:</w:t>
      </w:r>
      <w:r w:rsidR="00A27F6F"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 xml:space="preserve">เลขที่ </w:t>
      </w:r>
      <w:r w:rsidR="005D20EE" w:rsidRPr="005D20EE">
        <w:rPr>
          <w:rFonts w:ascii="Angsana New" w:hAnsi="Angsana New"/>
          <w:spacing w:val="-4"/>
          <w:sz w:val="30"/>
          <w:szCs w:val="30"/>
        </w:rPr>
        <w:t>7</w:t>
      </w:r>
      <w:r w:rsidR="00786EC4" w:rsidRPr="00786EC4">
        <w:rPr>
          <w:rFonts w:ascii="Angsana New" w:hAnsi="Angsana New"/>
          <w:spacing w:val="-4"/>
          <w:sz w:val="30"/>
          <w:szCs w:val="30"/>
        </w:rPr>
        <w:t>1</w:t>
      </w:r>
      <w:r w:rsidRPr="00B30795">
        <w:rPr>
          <w:rFonts w:ascii="Angsana New" w:hAnsi="Angsana New" w:hint="cs"/>
          <w:spacing w:val="-4"/>
          <w:sz w:val="30"/>
          <w:szCs w:val="30"/>
          <w:cs/>
        </w:rPr>
        <w:t xml:space="preserve"> ถนนรามคำแหง แขวงหัวหมาก</w:t>
      </w:r>
      <w:r w:rsidR="00B7658E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เขตบางกะปิ </w:t>
      </w:r>
      <w:r w:rsidRPr="009E555A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9B3F371" w14:textId="39B9DD39" w:rsidR="00560078" w:rsidRPr="009E555A" w:rsidRDefault="00560078" w:rsidP="00665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 w:hint="cs"/>
          <w:sz w:val="30"/>
          <w:szCs w:val="30"/>
          <w:cs/>
        </w:rPr>
        <w:t xml:space="preserve">สำนักงานสาขาที่ </w:t>
      </w:r>
      <w:r w:rsidR="00786EC4" w:rsidRPr="00786EC4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  </w:t>
      </w:r>
      <w:r>
        <w:rPr>
          <w:rFonts w:ascii="Angsana New" w:hAnsi="Angsana New"/>
          <w:sz w:val="30"/>
          <w:szCs w:val="30"/>
        </w:rPr>
        <w:t xml:space="preserve">:   </w:t>
      </w:r>
      <w:r>
        <w:rPr>
          <w:rFonts w:ascii="Angsana New" w:hAnsi="Angsana New" w:hint="cs"/>
          <w:sz w:val="30"/>
          <w:szCs w:val="30"/>
          <w:cs/>
        </w:rPr>
        <w:t xml:space="preserve"> เลขที่ </w:t>
      </w:r>
      <w:r w:rsidR="005D20EE" w:rsidRPr="005D20EE"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 w:hint="cs"/>
          <w:sz w:val="30"/>
          <w:szCs w:val="30"/>
          <w:cs/>
        </w:rPr>
        <w:t xml:space="preserve"> หมู่ที่ </w:t>
      </w:r>
      <w:r w:rsidR="005D20EE" w:rsidRPr="005D20EE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 w:hint="cs"/>
          <w:sz w:val="30"/>
          <w:szCs w:val="30"/>
          <w:cs/>
        </w:rPr>
        <w:t xml:space="preserve"> ตำบลพืชอุดม อำเภอลำลูกกา จังหวัดปทุมธานี</w:t>
      </w:r>
    </w:p>
    <w:p w14:paraId="478F0301" w14:textId="77777777" w:rsidR="002D4BE4" w:rsidRPr="00A27F6F" w:rsidRDefault="002D4BE4" w:rsidP="00665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="Angsana New" w:hAnsi="Angsana New"/>
          <w:sz w:val="28"/>
          <w:szCs w:val="28"/>
        </w:rPr>
      </w:pPr>
    </w:p>
    <w:p w14:paraId="547305BE" w14:textId="7DFA2F59" w:rsidR="002D4BE4" w:rsidRPr="00A27F6F" w:rsidRDefault="002D4BE4" w:rsidP="00A41D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บริษัทดำเนินธุรกิจหลักเกี่ยวกับการผลิตและจำหน่ายเครื่องดื่ม</w:t>
      </w:r>
      <w:r w:rsidR="00327A14">
        <w:rPr>
          <w:rFonts w:ascii="Angsana New" w:hAnsi="Angsana New" w:hint="cs"/>
          <w:sz w:val="30"/>
          <w:szCs w:val="30"/>
          <w:cs/>
        </w:rPr>
        <w:t>และอาหาร</w:t>
      </w:r>
      <w:r w:rsidRPr="00D533B8">
        <w:rPr>
          <w:rFonts w:ascii="Angsana New" w:hAnsi="Angsana New"/>
          <w:sz w:val="30"/>
          <w:szCs w:val="30"/>
          <w:cs/>
        </w:rPr>
        <w:t>เพื่อสุขภาพ</w:t>
      </w:r>
      <w:r w:rsidR="00A41DA3">
        <w:rPr>
          <w:rFonts w:ascii="Angsana New" w:hAnsi="Angsana New" w:hint="cs"/>
          <w:sz w:val="30"/>
          <w:szCs w:val="30"/>
          <w:cs/>
        </w:rPr>
        <w:t xml:space="preserve"> กลุ่ม</w:t>
      </w:r>
      <w:r w:rsidR="00A41DA3" w:rsidRPr="0078546D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บริษัทดำเนินธุรกิจหลักเกี่ยวกับการผลิตและจำหน่ายเครื่องดื่ม</w:t>
      </w:r>
      <w:r w:rsidR="00A41DA3">
        <w:rPr>
          <w:rFonts w:ascii="Angsana New" w:hAnsi="Angsana New" w:hint="cs"/>
          <w:sz w:val="30"/>
          <w:szCs w:val="30"/>
          <w:cs/>
        </w:rPr>
        <w:t>และอาหาร</w:t>
      </w:r>
      <w:r w:rsidR="00A41DA3" w:rsidRPr="0078546D">
        <w:rPr>
          <w:rFonts w:ascii="Angsana New" w:hAnsi="Angsana New"/>
          <w:sz w:val="30"/>
          <w:szCs w:val="30"/>
          <w:cs/>
        </w:rPr>
        <w:t>เพื่อสุขภาพ</w:t>
      </w:r>
      <w:r w:rsidR="00A41DA3">
        <w:rPr>
          <w:rFonts w:ascii="Angsana New" w:hAnsi="Angsana New" w:hint="cs"/>
          <w:sz w:val="30"/>
          <w:szCs w:val="30"/>
          <w:cs/>
        </w:rPr>
        <w:t xml:space="preserve"> และผลิตภัณฑ์จากมะพร้าว </w:t>
      </w:r>
      <w:r w:rsidR="00A27F6F">
        <w:rPr>
          <w:rFonts w:ascii="Angsana New" w:hAnsi="Angsana New" w:hint="cs"/>
          <w:sz w:val="30"/>
          <w:szCs w:val="30"/>
          <w:cs/>
        </w:rPr>
        <w:t>โดย</w:t>
      </w:r>
      <w:r w:rsidRPr="00A27F6F">
        <w:rPr>
          <w:rFonts w:ascii="Angsana New" w:hAnsi="Angsana New"/>
          <w:sz w:val="30"/>
          <w:szCs w:val="30"/>
          <w:cs/>
        </w:rPr>
        <w:t>รายละเอียดของบริษัทย่อย</w:t>
      </w:r>
      <w:r w:rsidR="000B208F" w:rsidRPr="00A27F6F">
        <w:rPr>
          <w:rFonts w:ascii="Angsana New" w:hAnsi="Angsana New"/>
          <w:sz w:val="30"/>
          <w:szCs w:val="30"/>
          <w:cs/>
        </w:rPr>
        <w:t>และบริษัทร่วม</w:t>
      </w:r>
      <w:r w:rsidRPr="00A27F6F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5D20EE" w:rsidRPr="005D20EE">
        <w:rPr>
          <w:rFonts w:ascii="Angsana New" w:hAnsi="Angsana New"/>
          <w:sz w:val="30"/>
          <w:szCs w:val="30"/>
        </w:rPr>
        <w:t>3</w:t>
      </w:r>
      <w:r w:rsidR="00786EC4" w:rsidRPr="00786EC4">
        <w:rPr>
          <w:rFonts w:ascii="Angsana New" w:hAnsi="Angsana New"/>
          <w:sz w:val="30"/>
          <w:szCs w:val="30"/>
        </w:rPr>
        <w:t>1</w:t>
      </w:r>
      <w:r w:rsidRPr="00A27F6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86EC4" w:rsidRPr="00786EC4">
        <w:rPr>
          <w:rFonts w:ascii="Angsana New" w:hAnsi="Angsana New"/>
          <w:sz w:val="30"/>
          <w:szCs w:val="30"/>
        </w:rPr>
        <w:t>2</w:t>
      </w:r>
      <w:r w:rsidR="005D20EE" w:rsidRPr="005D20EE">
        <w:rPr>
          <w:rFonts w:ascii="Angsana New" w:hAnsi="Angsana New"/>
          <w:sz w:val="30"/>
          <w:szCs w:val="30"/>
        </w:rPr>
        <w:t>563</w:t>
      </w:r>
      <w:r w:rsidRPr="00A27F6F">
        <w:rPr>
          <w:rFonts w:ascii="Angsana New" w:hAnsi="Angsana New"/>
          <w:sz w:val="30"/>
          <w:szCs w:val="30"/>
        </w:rPr>
        <w:t xml:space="preserve"> </w:t>
      </w:r>
      <w:r w:rsidRPr="00A27F6F">
        <w:rPr>
          <w:rFonts w:ascii="Angsana New" w:hAnsi="Angsana New"/>
          <w:sz w:val="30"/>
          <w:szCs w:val="30"/>
          <w:cs/>
        </w:rPr>
        <w:t xml:space="preserve">และ </w:t>
      </w:r>
      <w:r w:rsidR="00786EC4" w:rsidRPr="00786EC4">
        <w:rPr>
          <w:rFonts w:ascii="Angsana New" w:hAnsi="Angsana New"/>
          <w:sz w:val="30"/>
          <w:szCs w:val="30"/>
        </w:rPr>
        <w:t>2</w:t>
      </w:r>
      <w:r w:rsidR="005D20EE" w:rsidRPr="005D20EE">
        <w:rPr>
          <w:rFonts w:ascii="Angsana New" w:hAnsi="Angsana New"/>
          <w:sz w:val="30"/>
          <w:szCs w:val="30"/>
        </w:rPr>
        <w:t>56</w:t>
      </w:r>
      <w:r w:rsidR="00786EC4" w:rsidRPr="00786EC4">
        <w:rPr>
          <w:rFonts w:ascii="Angsana New" w:hAnsi="Angsana New"/>
          <w:sz w:val="30"/>
          <w:szCs w:val="30"/>
        </w:rPr>
        <w:t>2</w:t>
      </w:r>
      <w:r w:rsidRPr="00A27F6F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5BB035B2" w14:textId="77777777" w:rsidR="00F16933" w:rsidRPr="00A27F6F" w:rsidRDefault="00F16933" w:rsidP="0066525D">
      <w:pPr>
        <w:spacing w:line="240" w:lineRule="auto"/>
        <w:rPr>
          <w:rFonts w:ascii="Angsana New" w:hAnsi="Angsana New"/>
          <w:sz w:val="28"/>
          <w:szCs w:val="28"/>
          <w:cs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2700"/>
        <w:gridCol w:w="2250"/>
        <w:gridCol w:w="828"/>
        <w:gridCol w:w="270"/>
        <w:gridCol w:w="792"/>
      </w:tblGrid>
      <w:tr w:rsidR="0077006B" w:rsidRPr="00D533B8" w14:paraId="5D1FB5A3" w14:textId="77777777" w:rsidTr="00A27F6F">
        <w:trPr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208C82E" w14:textId="77777777" w:rsidR="0077006B" w:rsidRPr="00D533B8" w:rsidRDefault="0077006B" w:rsidP="00607C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5F4505E" w14:textId="77777777" w:rsidR="0077006B" w:rsidRPr="00D533B8" w:rsidRDefault="0077006B" w:rsidP="00607C9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8BC272D" w14:textId="3438DEB0" w:rsidR="0077006B" w:rsidRPr="00D533B8" w:rsidRDefault="0077006B" w:rsidP="00607C9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="008F4E92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2537BB19" w14:textId="77777777" w:rsidR="0077006B" w:rsidRPr="00D533B8" w:rsidRDefault="0077006B" w:rsidP="00607C9D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116813" w14:textId="77777777" w:rsidR="0077006B" w:rsidRPr="00D533B8" w:rsidRDefault="0077006B" w:rsidP="00607C9D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44D2915F" w14:textId="77777777" w:rsidR="0077006B" w:rsidRPr="00D533B8" w:rsidRDefault="0077006B" w:rsidP="00607C9D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7006B" w:rsidRPr="00D533B8" w14:paraId="474C1372" w14:textId="77777777" w:rsidTr="00A27F6F">
        <w:trPr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4881D09" w14:textId="77777777" w:rsidR="0077006B" w:rsidRPr="00D533B8" w:rsidRDefault="0077006B" w:rsidP="00607C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4CEAE8D" w14:textId="77777777" w:rsidR="0077006B" w:rsidRPr="00D533B8" w:rsidRDefault="0077006B" w:rsidP="00607C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80B0740" w14:textId="04C3C987" w:rsidR="0077006B" w:rsidRPr="00D533B8" w:rsidRDefault="0077006B" w:rsidP="00607C9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220CA6" w14:textId="77777777" w:rsidR="0077006B" w:rsidRPr="00D533B8" w:rsidRDefault="0077006B" w:rsidP="00607C9D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77006B" w:rsidRPr="00D533B8" w14:paraId="1F4F1837" w14:textId="77777777" w:rsidTr="00A27F6F">
        <w:trPr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C92DFC5" w14:textId="77777777" w:rsidR="0077006B" w:rsidRPr="00D533B8" w:rsidRDefault="0077006B" w:rsidP="00607C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99F5CDD" w14:textId="77777777" w:rsidR="0077006B" w:rsidRPr="00D533B8" w:rsidRDefault="0077006B" w:rsidP="00607C9D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1BA4B06" w14:textId="77777777" w:rsidR="0077006B" w:rsidRPr="00D533B8" w:rsidRDefault="0077006B" w:rsidP="00607C9D">
            <w:pPr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52DCFC9F" w14:textId="0C50763E" w:rsidR="0077006B" w:rsidRPr="00D533B8" w:rsidRDefault="00786EC4" w:rsidP="00B676E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D438A1" w14:textId="77777777" w:rsidR="0077006B" w:rsidRPr="00D533B8" w:rsidRDefault="0077006B" w:rsidP="00607C9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228D3C4D" w14:textId="53BAE123" w:rsidR="0077006B" w:rsidRPr="00D533B8" w:rsidRDefault="00786EC4" w:rsidP="00B676E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56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77006B" w:rsidRPr="00D533B8" w14:paraId="50C8F21C" w14:textId="77777777" w:rsidTr="00A27F6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860AFFA" w14:textId="77777777" w:rsidR="0077006B" w:rsidRPr="00D533B8" w:rsidRDefault="0077006B" w:rsidP="002D4BE4">
            <w:pPr>
              <w:tabs>
                <w:tab w:val="left" w:pos="360"/>
                <w:tab w:val="left" w:pos="1440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04BD3EC" w14:textId="77777777" w:rsidR="0077006B" w:rsidRPr="00D533B8" w:rsidRDefault="0077006B" w:rsidP="00607C9D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80DF73A" w14:textId="77777777" w:rsidR="0077006B" w:rsidRPr="00D533B8" w:rsidRDefault="0077006B" w:rsidP="00607C9D">
            <w:pPr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3AD23487" w14:textId="77777777" w:rsidR="0077006B" w:rsidRPr="00D533B8" w:rsidRDefault="0077006B" w:rsidP="0060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35EB52" w14:textId="77777777" w:rsidR="0077006B" w:rsidRPr="00D533B8" w:rsidRDefault="0077006B" w:rsidP="0060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8917F2F" w14:textId="77777777" w:rsidR="0077006B" w:rsidRPr="00D533B8" w:rsidRDefault="0077006B" w:rsidP="0060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4E92" w:rsidRPr="00D533B8" w14:paraId="200D78FB" w14:textId="77777777" w:rsidTr="00A27F6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7FCF350" w14:textId="77777777" w:rsidR="008F4E92" w:rsidRPr="00D533B8" w:rsidRDefault="008F4E92" w:rsidP="008F4E92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D533B8">
              <w:rPr>
                <w:rFonts w:ascii="Angsana New" w:hAnsi="Angsana New"/>
                <w:sz w:val="30"/>
                <w:szCs w:val="30"/>
              </w:rPr>
              <w:t>Sappe</w:t>
            </w:r>
            <w:proofErr w:type="spellEnd"/>
            <w:r w:rsidRPr="00D533B8">
              <w:rPr>
                <w:rFonts w:ascii="Angsana New" w:hAnsi="Angsana New"/>
                <w:sz w:val="30"/>
                <w:szCs w:val="30"/>
              </w:rPr>
              <w:t xml:space="preserve"> Europe </w:t>
            </w:r>
            <w:proofErr w:type="spellStart"/>
            <w:r w:rsidRPr="00D533B8">
              <w:rPr>
                <w:rFonts w:ascii="Angsana New" w:hAnsi="Angsana New"/>
                <w:sz w:val="30"/>
                <w:szCs w:val="30"/>
              </w:rPr>
              <w:t>s.r.o.</w:t>
            </w:r>
            <w:proofErr w:type="spellEnd"/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E0F276B" w14:textId="77777777" w:rsidR="008F4E92" w:rsidRPr="00D533B8" w:rsidRDefault="008F4E92" w:rsidP="008F4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จำหน่ายผลิตภัณฑ์เครื่องดื่ม  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br/>
              <w:t xml:space="preserve">   เพื่อสุขภาพ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668082B" w14:textId="77777777" w:rsidR="008F4E92" w:rsidRPr="00D533B8" w:rsidRDefault="008F4E92" w:rsidP="008F4E9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ประเทศสโลวาเกีย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500E1A5C" w14:textId="72FC238C" w:rsidR="008F4E92" w:rsidRPr="00D533B8" w:rsidRDefault="005D20EE" w:rsidP="008F4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1612DD" w14:textId="77777777" w:rsidR="008F4E92" w:rsidRPr="00D533B8" w:rsidRDefault="008F4E92" w:rsidP="008F4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11DE8127" w14:textId="0A3BDB39" w:rsidR="008F4E92" w:rsidRPr="00D533B8" w:rsidRDefault="005D20EE" w:rsidP="008F4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8F4E92" w:rsidRPr="00D533B8" w14:paraId="0BCF84E3" w14:textId="77777777" w:rsidTr="00A27F6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FE6F76C" w14:textId="77777777" w:rsidR="008F4E92" w:rsidRPr="00D533B8" w:rsidRDefault="008F4E92" w:rsidP="008F4E92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เซ็ปเป้ โฮลดิ้ง          </w:t>
            </w:r>
          </w:p>
          <w:p w14:paraId="1AAEB397" w14:textId="77777777" w:rsidR="008F4E92" w:rsidRPr="00D533B8" w:rsidRDefault="008F4E92" w:rsidP="008F4E92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   (ประเทศไทย)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B2C7B07" w14:textId="77777777" w:rsidR="008F4E92" w:rsidRPr="00D533B8" w:rsidRDefault="008F4E92" w:rsidP="008F4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เพื่อให้บริการด้านบริหาร</w:t>
            </w:r>
          </w:p>
          <w:p w14:paraId="347886D9" w14:textId="77777777" w:rsidR="008F4E92" w:rsidRPr="00D533B8" w:rsidRDefault="008F4E92" w:rsidP="008F4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highlight w:val="magenta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   จัดการแก่บริษัทในเครือ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ED9FB5E" w14:textId="77777777" w:rsidR="008F4E92" w:rsidRPr="00D533B8" w:rsidRDefault="008F4E92" w:rsidP="008F4E92">
            <w:pPr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5B8CF207" w14:textId="23A28B70" w:rsidR="008F4E92" w:rsidRPr="00D533B8" w:rsidRDefault="00786EC4" w:rsidP="008F4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 w:hint="cs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 w:hint="cs"/>
                <w:sz w:val="30"/>
                <w:szCs w:val="30"/>
              </w:rPr>
              <w:t>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2DEF2D" w14:textId="77777777" w:rsidR="008F4E92" w:rsidRPr="00D533B8" w:rsidRDefault="008F4E92" w:rsidP="008F4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23D7C20" w14:textId="273ED3E2" w:rsidR="008F4E92" w:rsidRPr="00D533B8" w:rsidRDefault="00786EC4" w:rsidP="008F4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8F4E92" w:rsidRPr="008F4E92" w14:paraId="0ADE42DC" w14:textId="77777777" w:rsidTr="00A27F6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329A0DB" w14:textId="77777777" w:rsidR="008F4E92" w:rsidRPr="008F4E92" w:rsidRDefault="008F4E92" w:rsidP="008F4E92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F0CB85B" w14:textId="77777777" w:rsidR="008F4E92" w:rsidRPr="008F4E92" w:rsidRDefault="008F4E92" w:rsidP="008F4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6095E9B" w14:textId="77777777" w:rsidR="008F4E92" w:rsidRPr="008F4E92" w:rsidRDefault="008F4E92" w:rsidP="008F4E92">
            <w:pPr>
              <w:ind w:right="-1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307F0C84" w14:textId="77777777" w:rsidR="008F4E92" w:rsidRPr="008F4E92" w:rsidRDefault="008F4E92" w:rsidP="008F4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10043D" w14:textId="77777777" w:rsidR="008F4E92" w:rsidRPr="008F4E92" w:rsidRDefault="008F4E92" w:rsidP="008F4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227F5B4C" w14:textId="77777777" w:rsidR="008F4E92" w:rsidRPr="008F4E92" w:rsidRDefault="008F4E92" w:rsidP="008F4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F4E92" w:rsidRPr="00D533B8" w14:paraId="62B3E392" w14:textId="77777777" w:rsidTr="00A27F6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BB7BA02" w14:textId="77777777" w:rsidR="008F4E92" w:rsidRPr="00D533B8" w:rsidRDefault="008F4E92" w:rsidP="008F4E92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267882A" w14:textId="77777777" w:rsidR="008F4E92" w:rsidRPr="00D533B8" w:rsidRDefault="008F4E92" w:rsidP="008F4E92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magenta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8DF77E4" w14:textId="77777777" w:rsidR="008F4E92" w:rsidRPr="00D533B8" w:rsidRDefault="008F4E92" w:rsidP="008F4E92">
            <w:pPr>
              <w:ind w:left="72" w:right="-16"/>
              <w:rPr>
                <w:rFonts w:ascii="Angsana New" w:hAnsi="Angsana New"/>
                <w:sz w:val="30"/>
                <w:szCs w:val="30"/>
                <w:highlight w:val="magenta"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30074E5B" w14:textId="77777777" w:rsidR="008F4E92" w:rsidRPr="00D533B8" w:rsidRDefault="008F4E92" w:rsidP="008F4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  <w:highlight w:val="magenta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55BB86" w14:textId="77777777" w:rsidR="008F4E92" w:rsidRPr="00D533B8" w:rsidRDefault="008F4E92" w:rsidP="008F4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  <w:highlight w:val="magenta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2B07BB94" w14:textId="77777777" w:rsidR="008F4E92" w:rsidRPr="00D533B8" w:rsidRDefault="008F4E92" w:rsidP="008F4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  <w:highlight w:val="magenta"/>
              </w:rPr>
            </w:pPr>
          </w:p>
        </w:tc>
      </w:tr>
      <w:tr w:rsidR="008F4E92" w:rsidRPr="00D533B8" w14:paraId="7F9E41D9" w14:textId="77777777" w:rsidTr="00A27F6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A2E4AD5" w14:textId="77777777" w:rsidR="008F4E92" w:rsidRPr="00D533B8" w:rsidRDefault="008F4E92" w:rsidP="008F4E92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D533B8">
              <w:rPr>
                <w:rFonts w:ascii="Angsana New" w:hAnsi="Angsana New"/>
                <w:sz w:val="30"/>
                <w:szCs w:val="30"/>
              </w:rPr>
              <w:t>Sappe</w:t>
            </w:r>
            <w:proofErr w:type="spellEnd"/>
            <w:r w:rsidRPr="00D533B8">
              <w:rPr>
                <w:rFonts w:ascii="Angsana New" w:hAnsi="Angsana New"/>
                <w:sz w:val="30"/>
                <w:szCs w:val="30"/>
              </w:rPr>
              <w:t xml:space="preserve"> Trading (Hong Kong)</w:t>
            </w:r>
          </w:p>
          <w:p w14:paraId="4CF98B58" w14:textId="77777777" w:rsidR="008F4E92" w:rsidRPr="00D533B8" w:rsidRDefault="008F4E92" w:rsidP="008F4E92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 xml:space="preserve">   Company Limited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C639121" w14:textId="77777777" w:rsidR="008F4E92" w:rsidRPr="00D533B8" w:rsidRDefault="008F4E92" w:rsidP="008F4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นำเข้า-ส่งออก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และจัดจำหน่ายสินค้า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2C35084" w14:textId="77777777" w:rsidR="008F4E92" w:rsidRPr="00D533B8" w:rsidRDefault="008F4E92" w:rsidP="008F4E92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D533B8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 xml:space="preserve">เขตบริหารพิเศษฮ่องกง  </w:t>
            </w:r>
          </w:p>
          <w:p w14:paraId="09F4B445" w14:textId="77777777" w:rsidR="008F4E92" w:rsidRPr="00D533B8" w:rsidRDefault="008F4E92" w:rsidP="008F4E92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D533B8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 xml:space="preserve">   แห่งสาธารณรัฐ</w:t>
            </w:r>
          </w:p>
          <w:p w14:paraId="0BB46627" w14:textId="77777777" w:rsidR="008F4E92" w:rsidRPr="00D533B8" w:rsidRDefault="008F4E92" w:rsidP="008F4E92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D533B8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 xml:space="preserve">   ประชาชนจี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  <w:lang w:val="th-TH"/>
              </w:rPr>
              <w:t>น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22BFAAA8" w14:textId="70D02E78" w:rsidR="008F4E92" w:rsidRPr="00D533B8" w:rsidRDefault="00786EC4" w:rsidP="008F4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 w:hint="cs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 w:hint="cs"/>
                <w:sz w:val="30"/>
                <w:szCs w:val="30"/>
              </w:rPr>
              <w:t>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02A342" w14:textId="77777777" w:rsidR="008F4E92" w:rsidRPr="00D533B8" w:rsidRDefault="008F4E92" w:rsidP="008F4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363DE59B" w14:textId="7085FCE6" w:rsidR="008F4E92" w:rsidRPr="00D533B8" w:rsidRDefault="00786EC4" w:rsidP="008F4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8F4E92" w:rsidRPr="00D533B8" w14:paraId="3A6E83D6" w14:textId="77777777" w:rsidTr="00A27F6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5511A2A" w14:textId="77777777" w:rsidR="008F4E92" w:rsidRPr="00D533B8" w:rsidRDefault="008F4E92" w:rsidP="008F4E92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D533B8">
              <w:rPr>
                <w:rFonts w:ascii="Angsana New" w:hAnsi="Angsana New"/>
                <w:sz w:val="30"/>
                <w:szCs w:val="30"/>
              </w:rPr>
              <w:t>Sappe</w:t>
            </w:r>
            <w:proofErr w:type="spellEnd"/>
            <w:r w:rsidRPr="00D533B8">
              <w:rPr>
                <w:rFonts w:ascii="Angsana New" w:hAnsi="Angsana New"/>
                <w:sz w:val="30"/>
                <w:szCs w:val="30"/>
              </w:rPr>
              <w:t xml:space="preserve"> Hong Kong</w:t>
            </w:r>
          </w:p>
          <w:p w14:paraId="4365B2AC" w14:textId="77777777" w:rsidR="008F4E92" w:rsidRPr="00D533B8" w:rsidRDefault="008F4E92" w:rsidP="008F4E92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 xml:space="preserve">   Company Limited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F843C3D" w14:textId="77777777" w:rsidR="008F4E92" w:rsidRPr="00D533B8" w:rsidRDefault="008F4E92" w:rsidP="008F4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เพื่อให้บริการด้านบริหาร</w:t>
            </w:r>
          </w:p>
          <w:p w14:paraId="7F07BC22" w14:textId="77777777" w:rsidR="008F4E92" w:rsidRPr="00D533B8" w:rsidRDefault="008F4E92" w:rsidP="008F4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   จัดการแก่บริษัทในเครือ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6C96B98" w14:textId="77777777" w:rsidR="008F4E92" w:rsidRPr="00D533B8" w:rsidRDefault="008F4E92" w:rsidP="008F4E92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D533B8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 xml:space="preserve">เขตบริหารพิเศษฮ่องกง  </w:t>
            </w:r>
          </w:p>
          <w:p w14:paraId="5831A12D" w14:textId="77777777" w:rsidR="008F4E92" w:rsidRPr="00D533B8" w:rsidRDefault="008F4E92" w:rsidP="008F4E92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D533B8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 xml:space="preserve">   แห่งสาธารณรัฐ</w:t>
            </w:r>
          </w:p>
          <w:p w14:paraId="030117F7" w14:textId="77777777" w:rsidR="008F4E92" w:rsidRPr="00D533B8" w:rsidRDefault="008F4E92" w:rsidP="008F4E92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D533B8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 xml:space="preserve">   ประชาชนจีน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5C00FF53" w14:textId="382A6D7A" w:rsidR="008F4E92" w:rsidRPr="00D533B8" w:rsidRDefault="00786EC4" w:rsidP="008F4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 w:hint="cs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 w:hint="cs"/>
                <w:sz w:val="30"/>
                <w:szCs w:val="30"/>
              </w:rPr>
              <w:t>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4FED85" w14:textId="77777777" w:rsidR="008F4E92" w:rsidRPr="00D533B8" w:rsidRDefault="008F4E92" w:rsidP="008F4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6E57D40A" w14:textId="0E0036C7" w:rsidR="008F4E92" w:rsidRPr="00D533B8" w:rsidRDefault="00786EC4" w:rsidP="008F4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8F4E92" w:rsidRPr="00D533B8" w14:paraId="6BC4C81D" w14:textId="77777777" w:rsidTr="00A27F6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CC47A7D" w14:textId="77777777" w:rsidR="008F4E92" w:rsidRPr="00D533B8" w:rsidRDefault="008F4E92" w:rsidP="008F4E92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บริษัทย่อยทางอ้อม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89BEDC4" w14:textId="77777777" w:rsidR="008F4E92" w:rsidRPr="00D533B8" w:rsidRDefault="008F4E92" w:rsidP="008F4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0FD68AB" w14:textId="77777777" w:rsidR="008F4E92" w:rsidRPr="00D533B8" w:rsidRDefault="008F4E92" w:rsidP="008F4E92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44A55A9D" w14:textId="77777777" w:rsidR="008F4E92" w:rsidRPr="00D533B8" w:rsidRDefault="008F4E92" w:rsidP="008F4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92017E" w14:textId="77777777" w:rsidR="008F4E92" w:rsidRPr="00D533B8" w:rsidRDefault="008F4E92" w:rsidP="008F4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7A500B0C" w14:textId="77777777" w:rsidR="008F4E92" w:rsidRPr="00D533B8" w:rsidRDefault="008F4E92" w:rsidP="008F4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4E92" w:rsidRPr="00D533B8" w14:paraId="2379AF46" w14:textId="77777777" w:rsidTr="00A27F6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73DEB01" w14:textId="77777777" w:rsidR="008F4E92" w:rsidRPr="00D533B8" w:rsidRDefault="008F4E92" w:rsidP="008F4E92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D533B8">
              <w:rPr>
                <w:rFonts w:ascii="Angsana New" w:hAnsi="Angsana New"/>
                <w:sz w:val="30"/>
                <w:szCs w:val="30"/>
              </w:rPr>
              <w:t>Sappe</w:t>
            </w:r>
            <w:proofErr w:type="spellEnd"/>
            <w:r w:rsidRPr="00D533B8">
              <w:rPr>
                <w:rFonts w:ascii="Angsana New" w:hAnsi="Angsana New"/>
                <w:sz w:val="30"/>
                <w:szCs w:val="30"/>
              </w:rPr>
              <w:t xml:space="preserve"> Trading (Shanghai) </w:t>
            </w:r>
          </w:p>
          <w:p w14:paraId="1D6D89EA" w14:textId="77777777" w:rsidR="008F4E92" w:rsidRPr="00D533B8" w:rsidRDefault="008F4E92" w:rsidP="008F4E92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 xml:space="preserve">   Co., Ltd.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E5095ED" w14:textId="77777777" w:rsidR="008F4E92" w:rsidRPr="00D533B8" w:rsidRDefault="008F4E92" w:rsidP="008F4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จำหน่ายผลิตภัณฑ์เครื่องดื่ม  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br/>
              <w:t xml:space="preserve">   เพื่อสุขภาพ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4945640" w14:textId="77777777" w:rsidR="008F4E92" w:rsidRPr="00D533B8" w:rsidRDefault="008F4E92" w:rsidP="008F4E92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D533B8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>สาธารณรัฐประชาชนจีน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09BDB516" w14:textId="6D735F63" w:rsidR="008F4E92" w:rsidRPr="00D533B8" w:rsidRDefault="00786EC4" w:rsidP="008F4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 w:hint="cs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 w:hint="cs"/>
                <w:sz w:val="30"/>
                <w:szCs w:val="30"/>
              </w:rPr>
              <w:t>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D8CCAE" w14:textId="77777777" w:rsidR="008F4E92" w:rsidRPr="00D533B8" w:rsidRDefault="008F4E92" w:rsidP="008F4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11311830" w14:textId="51FEB0C2" w:rsidR="008F4E92" w:rsidRPr="00D533B8" w:rsidRDefault="00786EC4" w:rsidP="008F4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8F4E92" w:rsidRPr="00D533B8" w14:paraId="0E2DD00F" w14:textId="77777777" w:rsidTr="00A27F6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E45CF00" w14:textId="77777777" w:rsidR="008F4E92" w:rsidRPr="009E555A" w:rsidRDefault="008F4E92" w:rsidP="008F4E92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บริษัท ออล โคโค กรุ๊ป จำกัด</w:t>
            </w:r>
          </w:p>
          <w:p w14:paraId="2722D9D1" w14:textId="77777777" w:rsidR="008F4E92" w:rsidRPr="009E555A" w:rsidRDefault="008F4E92" w:rsidP="008F4E92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   ซึ่งมีบริษัทย่อย ดังนี้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F0ADDD8" w14:textId="77777777" w:rsidR="008F4E92" w:rsidRPr="009E555A" w:rsidRDefault="008F4E92" w:rsidP="008F4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ผลิตและจำหน่ายผลิตภัณฑ์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จากมะพร้าว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EEDAD24" w14:textId="77777777" w:rsidR="008F4E92" w:rsidRPr="009E555A" w:rsidRDefault="008F4E92" w:rsidP="008F4E92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5F1819B7" w14:textId="3E56BB9F" w:rsidR="008F4E92" w:rsidRPr="009E555A" w:rsidRDefault="005D20EE" w:rsidP="008F4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 w:hint="cs"/>
                <w:sz w:val="30"/>
                <w:szCs w:val="30"/>
              </w:rPr>
              <w:t>5</w:t>
            </w:r>
            <w:r w:rsidR="00786EC4" w:rsidRPr="00786EC4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9F60F1" w14:textId="77777777" w:rsidR="008F4E92" w:rsidRPr="009E555A" w:rsidRDefault="008F4E92" w:rsidP="008F4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F56C0C4" w14:textId="6652A860" w:rsidR="008F4E92" w:rsidRPr="009E555A" w:rsidRDefault="005D20EE" w:rsidP="008F4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5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F4E92" w:rsidRPr="00D533B8" w14:paraId="19918360" w14:textId="77777777" w:rsidTr="00A27F6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E93936A" w14:textId="77777777" w:rsidR="008F4E92" w:rsidRPr="009E555A" w:rsidRDefault="008F4E92" w:rsidP="008F4E92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9E555A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บริษัท ออล โคโค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E8AF351" w14:textId="77777777" w:rsidR="008F4E92" w:rsidRPr="009E555A" w:rsidRDefault="008F4E92" w:rsidP="008F4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จำหน่ายผลิตภัณฑ์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จากมะพร้าว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3A551E7" w14:textId="77777777" w:rsidR="008F4E92" w:rsidRPr="009E555A" w:rsidRDefault="008F4E92" w:rsidP="008F4E92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3843DED7" w14:textId="390776EC" w:rsidR="008F4E92" w:rsidRPr="009E555A" w:rsidRDefault="005D20EE" w:rsidP="008F4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 w:hint="cs"/>
                <w:sz w:val="30"/>
                <w:szCs w:val="30"/>
              </w:rPr>
              <w:t>5</w:t>
            </w:r>
            <w:r w:rsidR="00786EC4" w:rsidRPr="00786EC4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C8A25E" w14:textId="77777777" w:rsidR="008F4E92" w:rsidRPr="009E555A" w:rsidRDefault="008F4E92" w:rsidP="008F4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1209B5D6" w14:textId="7594080A" w:rsidR="008F4E92" w:rsidRPr="009E555A" w:rsidRDefault="005D20EE" w:rsidP="008F4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5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F4E92" w:rsidRPr="00D533B8" w14:paraId="5198A44A" w14:textId="77777777" w:rsidTr="00A27F6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E69A8ED" w14:textId="77777777" w:rsidR="008F4E92" w:rsidRPr="009E555A" w:rsidRDefault="008F4E92" w:rsidP="008F4E92">
            <w:pPr>
              <w:tabs>
                <w:tab w:val="left" w:pos="360"/>
                <w:tab w:val="left" w:pos="1440"/>
              </w:tabs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9E555A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บริษัท เค เบสท์ ฟาร์ม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6828F00" w14:textId="77777777" w:rsidR="008F4E92" w:rsidRPr="009E555A" w:rsidRDefault="008F4E92" w:rsidP="008F4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จัดหาและจำหน่าย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มะพร้าวสดในประเทศ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9B4B310" w14:textId="77777777" w:rsidR="008F4E92" w:rsidRPr="009E555A" w:rsidRDefault="008F4E92" w:rsidP="008F4E92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34465244" w14:textId="27176964" w:rsidR="008F4E92" w:rsidRPr="009E555A" w:rsidRDefault="005D20EE" w:rsidP="008F4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 w:hint="cs"/>
                <w:sz w:val="30"/>
                <w:szCs w:val="30"/>
              </w:rPr>
              <w:t>5</w:t>
            </w:r>
            <w:r w:rsidR="00786EC4" w:rsidRPr="00786EC4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CED24C" w14:textId="77777777" w:rsidR="008F4E92" w:rsidRPr="009E555A" w:rsidRDefault="008F4E92" w:rsidP="008F4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1666E0D" w14:textId="640EB27E" w:rsidR="008F4E92" w:rsidRPr="009E555A" w:rsidRDefault="005D20EE" w:rsidP="008F4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5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F4E92" w:rsidRPr="00D533B8" w14:paraId="57E3AAF8" w14:textId="77777777" w:rsidTr="00A27F6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7E3943B" w14:textId="77777777" w:rsidR="008F4E92" w:rsidRPr="00D533B8" w:rsidRDefault="008F4E92" w:rsidP="008F4E92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0BA8F93" w14:textId="77777777" w:rsidR="008F4E92" w:rsidRPr="00D533B8" w:rsidRDefault="008F4E92" w:rsidP="008F4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022C2B6" w14:textId="77777777" w:rsidR="008F4E92" w:rsidRPr="00D533B8" w:rsidRDefault="008F4E92" w:rsidP="008F4E92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40947E75" w14:textId="77777777" w:rsidR="008F4E92" w:rsidRPr="00D533B8" w:rsidRDefault="008F4E92" w:rsidP="008F4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C42D24" w14:textId="77777777" w:rsidR="008F4E92" w:rsidRPr="00D533B8" w:rsidRDefault="008F4E92" w:rsidP="008F4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5004815D" w14:textId="77777777" w:rsidR="008F4E92" w:rsidRPr="00D533B8" w:rsidRDefault="008F4E92" w:rsidP="008F4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4E92" w:rsidRPr="00D533B8" w14:paraId="2FDBCFF6" w14:textId="77777777" w:rsidTr="00A27F6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422D24C" w14:textId="77777777" w:rsidR="008F4E92" w:rsidRPr="00D533B8" w:rsidRDefault="008F4E92" w:rsidP="008F4E92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บริษัทร่วมทางอ้อม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6EA7E28" w14:textId="77777777" w:rsidR="008F4E92" w:rsidRPr="00D533B8" w:rsidRDefault="008F4E92" w:rsidP="008F4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CF6A87B" w14:textId="77777777" w:rsidR="008F4E92" w:rsidRPr="00D533B8" w:rsidRDefault="008F4E92" w:rsidP="008F4E92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1DAA82BA" w14:textId="77777777" w:rsidR="008F4E92" w:rsidRPr="00D533B8" w:rsidRDefault="008F4E92" w:rsidP="008F4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65DFC8" w14:textId="77777777" w:rsidR="008F4E92" w:rsidRPr="00D533B8" w:rsidRDefault="008F4E92" w:rsidP="008F4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2C46B6B4" w14:textId="77777777" w:rsidR="008F4E92" w:rsidRPr="00D533B8" w:rsidRDefault="008F4E92" w:rsidP="008F4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4E92" w:rsidRPr="00D533B8" w14:paraId="76058C25" w14:textId="77777777" w:rsidTr="00A27F6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EC5EF87" w14:textId="77777777" w:rsidR="008F4E92" w:rsidRPr="009E555A" w:rsidRDefault="008F4E92" w:rsidP="008F4E92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บริษัท ดาน่อน เซ็ปเป้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br/>
              <w:t xml:space="preserve">  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เบฟเวอเรจส์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2DBBF" w14:textId="77777777" w:rsidR="008F4E92" w:rsidRPr="005A3947" w:rsidRDefault="008F4E92" w:rsidP="008F4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A39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จำหน่ายเครื่องดื่ม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br/>
            </w:r>
            <w:r w:rsidRPr="005A39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เพื่อสุขภาพ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934EFB9" w14:textId="77777777" w:rsidR="008F4E92" w:rsidRPr="005A3947" w:rsidRDefault="008F4E92" w:rsidP="008F4E92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5A3947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7EDD7507" w14:textId="669CB8F3" w:rsidR="008F4E92" w:rsidRPr="00D533B8" w:rsidRDefault="00786EC4" w:rsidP="008F4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 w:hint="cs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DF923F" w14:textId="77777777" w:rsidR="008F4E92" w:rsidRPr="00D533B8" w:rsidRDefault="008F4E92" w:rsidP="008F4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6BFA225F" w14:textId="5BC4FC1C" w:rsidR="008F4E92" w:rsidRPr="00D533B8" w:rsidRDefault="00786EC4" w:rsidP="008F4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</w:tbl>
    <w:p w14:paraId="5A64AC3C" w14:textId="77777777" w:rsidR="00327A14" w:rsidRPr="00A41DA3" w:rsidRDefault="00327A14" w:rsidP="00327A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8"/>
          <w:szCs w:val="28"/>
          <w:lang w:val="th-TH"/>
        </w:rPr>
      </w:pPr>
    </w:p>
    <w:p w14:paraId="6330665E" w14:textId="77777777" w:rsidR="00F16933" w:rsidRPr="00613905" w:rsidRDefault="00F16933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613905">
        <w:rPr>
          <w:rFonts w:ascii="Angsana New" w:hAnsi="Angsana New"/>
          <w:sz w:val="30"/>
          <w:szCs w:val="30"/>
          <w:u w:val="none"/>
          <w:cs/>
          <w:lang w:val="th-TH"/>
        </w:rPr>
        <w:t>เกณฑ์การจัดทำงบการเงิน</w:t>
      </w:r>
    </w:p>
    <w:p w14:paraId="52D4058E" w14:textId="77777777" w:rsidR="00FD2436" w:rsidRPr="00A41DA3" w:rsidRDefault="00FD2436" w:rsidP="00607C9D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2AE5F786" w14:textId="77777777" w:rsidR="00F16933" w:rsidRPr="00613905" w:rsidRDefault="00F16933" w:rsidP="004C5D6C">
      <w:pPr>
        <w:pStyle w:val="ListParagraph1"/>
        <w:numPr>
          <w:ilvl w:val="0"/>
          <w:numId w:val="29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outlineLvl w:val="1"/>
        <w:rPr>
          <w:rFonts w:ascii="Angsana New" w:hAnsi="Angsana New"/>
          <w:i/>
          <w:iCs/>
          <w:sz w:val="30"/>
          <w:szCs w:val="30"/>
        </w:rPr>
      </w:pPr>
      <w:r w:rsidRPr="00613905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53558879" w14:textId="77777777" w:rsidR="00FD2436" w:rsidRPr="00A41DA3" w:rsidRDefault="00FD2436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3617E06" w14:textId="77777777" w:rsidR="00FB59D0" w:rsidRPr="00AA7BE5" w:rsidRDefault="008F5A69" w:rsidP="00AA7B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AA7BE5">
        <w:rPr>
          <w:rFonts w:ascii="Angsana New" w:hAnsi="Angsana New"/>
          <w:spacing w:val="-2"/>
          <w:sz w:val="30"/>
          <w:szCs w:val="30"/>
          <w:cs/>
        </w:rPr>
        <w:t>งบการเงินนี้จัดทำขึ้นตามมาตรฐานการรายงานทางการเงิน</w:t>
      </w:r>
      <w:r w:rsidR="00F728D6" w:rsidRPr="00AA7BE5">
        <w:rPr>
          <w:rFonts w:ascii="Angsana New" w:hAnsi="Angsana New"/>
          <w:spacing w:val="-2"/>
          <w:sz w:val="30"/>
          <w:szCs w:val="30"/>
        </w:rPr>
        <w:t xml:space="preserve"> </w:t>
      </w:r>
      <w:r w:rsidRPr="00AA7BE5">
        <w:rPr>
          <w:rFonts w:ascii="Angsana New" w:hAnsi="Angsana New"/>
          <w:spacing w:val="-2"/>
          <w:sz w:val="30"/>
          <w:szCs w:val="30"/>
          <w:cs/>
        </w:rPr>
        <w:t>รวมถึงแนวปฏิบัติทางการบัญชีที่ประกาศใช้โดย</w:t>
      </w:r>
      <w:r w:rsidR="00AA7BE5">
        <w:rPr>
          <w:rFonts w:ascii="Angsana New" w:hAnsi="Angsana New"/>
          <w:spacing w:val="-2"/>
          <w:sz w:val="30"/>
          <w:szCs w:val="30"/>
          <w:cs/>
        </w:rPr>
        <w:br/>
      </w:r>
      <w:r w:rsidRPr="00AA7BE5">
        <w:rPr>
          <w:rFonts w:ascii="Angsana New" w:hAnsi="Angsana New"/>
          <w:spacing w:val="-2"/>
          <w:sz w:val="30"/>
          <w:szCs w:val="30"/>
          <w:cs/>
        </w:rPr>
        <w:t>สภาวิ</w:t>
      </w:r>
      <w:r w:rsidR="00125CA7" w:rsidRPr="00AA7BE5">
        <w:rPr>
          <w:rFonts w:ascii="Angsana New" w:hAnsi="Angsana New"/>
          <w:spacing w:val="-2"/>
          <w:sz w:val="30"/>
          <w:szCs w:val="30"/>
          <w:cs/>
        </w:rPr>
        <w:t>ชาชีพบัญชีฯ</w:t>
      </w:r>
      <w:r w:rsidR="00FB59D0" w:rsidRPr="00AA7BE5">
        <w:rPr>
          <w:rFonts w:ascii="Angsana New" w:hAnsi="Angsana New"/>
          <w:spacing w:val="-2"/>
          <w:sz w:val="30"/>
          <w:szCs w:val="30"/>
        </w:rPr>
        <w:t xml:space="preserve"> </w:t>
      </w:r>
      <w:r w:rsidR="00FB59D0" w:rsidRPr="00AA7BE5">
        <w:rPr>
          <w:rFonts w:ascii="Angsana New" w:hAnsi="Angsana New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6D3A3D" w:rsidRPr="00AA7BE5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1E2C6D85" w14:textId="77777777" w:rsidR="006D3A3D" w:rsidRPr="00A41DA3" w:rsidRDefault="006D3A3D" w:rsidP="00346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297249C8" w14:textId="75DD2B43" w:rsidR="008938EE" w:rsidRDefault="009C5786" w:rsidP="006D3A3D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</w:t>
      </w:r>
      <w:r w:rsidRPr="0094261E">
        <w:rPr>
          <w:rFonts w:asciiTheme="majorBidi" w:hAnsiTheme="majorBidi" w:cstheme="majorBidi"/>
          <w:sz w:val="30"/>
          <w:szCs w:val="30"/>
          <w:cs/>
        </w:rPr>
        <w:t>เงินหลายฉบับ</w:t>
      </w:r>
      <w:r w:rsidRPr="00754092">
        <w:rPr>
          <w:rFonts w:asciiTheme="majorBidi" w:hAnsiTheme="majorBidi" w:cstheme="majorBidi"/>
          <w:sz w:val="30"/>
          <w:szCs w:val="30"/>
          <w:cs/>
        </w:rPr>
        <w:t>ได้มีการ</w:t>
      </w:r>
      <w:r w:rsidRPr="0094261E">
        <w:rPr>
          <w:rFonts w:asciiTheme="majorBidi" w:hAnsiTheme="majorBidi" w:cstheme="majorBidi"/>
          <w:sz w:val="30"/>
          <w:szCs w:val="30"/>
          <w:cs/>
        </w:rPr>
        <w:t>ออกและปรับปรุงใหม่</w:t>
      </w:r>
      <w:r w:rsidRPr="00754092">
        <w:rPr>
          <w:rFonts w:asciiTheme="majorBidi" w:hAnsiTheme="majorBidi" w:cstheme="majorBidi"/>
          <w:sz w:val="30"/>
          <w:szCs w:val="30"/>
          <w:cs/>
        </w:rPr>
        <w:t>ซึ่ง</w:t>
      </w:r>
      <w:r w:rsidR="0074068E" w:rsidRPr="00D533B8">
        <w:rPr>
          <w:rFonts w:ascii="Angsana New" w:hAnsi="Angsana New"/>
          <w:sz w:val="30"/>
          <w:szCs w:val="30"/>
          <w:cs/>
        </w:rPr>
        <w:t>มีผลบังคับใช้ตั้งแต่รอบระยะเวลาบ</w:t>
      </w:r>
      <w:r w:rsidR="00CB405E" w:rsidRPr="00D533B8">
        <w:rPr>
          <w:rFonts w:ascii="Angsana New" w:hAnsi="Angsana New"/>
          <w:sz w:val="30"/>
          <w:szCs w:val="30"/>
          <w:cs/>
        </w:rPr>
        <w:t>ัญชีที่เริ่มในหรือหลังวันที่</w:t>
      </w:r>
      <w:r w:rsidR="00B7658E">
        <w:rPr>
          <w:rFonts w:ascii="Angsana New" w:hAnsi="Angsana New" w:hint="cs"/>
          <w:sz w:val="30"/>
          <w:szCs w:val="30"/>
          <w:cs/>
        </w:rPr>
        <w:t xml:space="preserve"> </w:t>
      </w:r>
      <w:r w:rsidR="00786EC4" w:rsidRPr="00786EC4">
        <w:rPr>
          <w:rFonts w:ascii="Angsana New" w:hAnsi="Angsana New" w:hint="cs"/>
          <w:sz w:val="30"/>
          <w:szCs w:val="30"/>
        </w:rPr>
        <w:t>1</w:t>
      </w:r>
      <w:r w:rsidR="00CB405E" w:rsidRPr="00D533B8">
        <w:rPr>
          <w:rFonts w:ascii="Angsana New" w:hAnsi="Angsana New"/>
          <w:sz w:val="30"/>
          <w:szCs w:val="30"/>
          <w:cs/>
        </w:rPr>
        <w:t xml:space="preserve"> </w:t>
      </w:r>
      <w:r w:rsidR="00AA7BE5">
        <w:rPr>
          <w:rFonts w:ascii="Angsana New" w:hAnsi="Angsana New"/>
          <w:sz w:val="30"/>
          <w:szCs w:val="30"/>
          <w:cs/>
        </w:rPr>
        <w:t>มกราคม</w:t>
      </w:r>
      <w:r w:rsidR="00B7658E">
        <w:rPr>
          <w:rFonts w:ascii="Angsana New" w:hAnsi="Angsana New" w:hint="cs"/>
          <w:sz w:val="30"/>
          <w:szCs w:val="30"/>
          <w:cs/>
        </w:rPr>
        <w:t xml:space="preserve"> </w:t>
      </w:r>
      <w:r w:rsidR="00786EC4" w:rsidRPr="00786EC4">
        <w:rPr>
          <w:rFonts w:ascii="Angsana New" w:hAnsi="Angsana New" w:hint="cs"/>
          <w:sz w:val="30"/>
          <w:szCs w:val="30"/>
        </w:rPr>
        <w:t>2</w:t>
      </w:r>
      <w:r w:rsidR="005D20EE" w:rsidRPr="005D20EE">
        <w:rPr>
          <w:rFonts w:ascii="Angsana New" w:hAnsi="Angsana New" w:hint="cs"/>
          <w:sz w:val="30"/>
          <w:szCs w:val="30"/>
        </w:rPr>
        <w:t>563</w:t>
      </w:r>
      <w:r w:rsidR="0074068E" w:rsidRPr="00D533B8">
        <w:rPr>
          <w:rFonts w:ascii="Angsana New" w:hAnsi="Angsana New"/>
          <w:sz w:val="30"/>
          <w:szCs w:val="30"/>
          <w:cs/>
        </w:rPr>
        <w:t xml:space="preserve"> การ</w:t>
      </w:r>
      <w:r w:rsidR="00327A14">
        <w:rPr>
          <w:rFonts w:ascii="Angsana New" w:hAnsi="Angsana New" w:hint="cs"/>
          <w:sz w:val="30"/>
          <w:szCs w:val="30"/>
          <w:cs/>
        </w:rPr>
        <w:t>ถือ</w:t>
      </w:r>
      <w:r w:rsidR="0074068E" w:rsidRPr="00D533B8">
        <w:rPr>
          <w:rFonts w:ascii="Angsana New" w:hAnsi="Angsana New"/>
          <w:sz w:val="30"/>
          <w:szCs w:val="30"/>
          <w:cs/>
        </w:rPr>
        <w:t>ปฏิบัติตามมาตรฐานการรายงานทางการเงินที่ออกและปรับปรุงใหม่นั้น มีผลให้เกิดการเปลี่ยนแ</w:t>
      </w:r>
      <w:r w:rsidR="00F728D6" w:rsidRPr="00D533B8">
        <w:rPr>
          <w:rFonts w:ascii="Angsana New" w:hAnsi="Angsana New"/>
          <w:sz w:val="30"/>
          <w:szCs w:val="30"/>
          <w:cs/>
        </w:rPr>
        <w:t>ปลงนโยบายการบัญชีของกลุ่มบริษัท</w:t>
      </w:r>
      <w:r>
        <w:rPr>
          <w:rFonts w:ascii="Angsana New" w:hAnsi="Angsana New"/>
          <w:sz w:val="30"/>
          <w:szCs w:val="30"/>
        </w:rPr>
        <w:t xml:space="preserve"> </w:t>
      </w:r>
    </w:p>
    <w:p w14:paraId="339EC9E3" w14:textId="77777777" w:rsidR="00A41DA3" w:rsidRPr="00A41DA3" w:rsidRDefault="00A41DA3" w:rsidP="006D3A3D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60059B5" w14:textId="7934840B" w:rsidR="00A41DA3" w:rsidRPr="00A41DA3" w:rsidRDefault="00A41DA3" w:rsidP="006D3A3D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41DA3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Pr="00A41DA3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ถือปฏิบัติตามมาตรฐานการรายงานทางการเงินกลุ่มเครื่องมือทางการเงิน</w:t>
      </w:r>
      <w:r w:rsidRPr="00A41DA3">
        <w:rPr>
          <w:rFonts w:ascii="Angsana New" w:hAnsi="Angsana New" w:hint="cs"/>
          <w:sz w:val="30"/>
          <w:szCs w:val="30"/>
          <w:cs/>
        </w:rPr>
        <w:t xml:space="preserve"> ซึ่งประกอบด้วยมาตรฐานการรายงานทางการเงิน ฉบับที่ </w:t>
      </w:r>
      <w:r w:rsidR="005D20EE" w:rsidRPr="005D20EE">
        <w:rPr>
          <w:rFonts w:ascii="Angsana New" w:hAnsi="Angsana New"/>
          <w:sz w:val="30"/>
          <w:szCs w:val="30"/>
        </w:rPr>
        <w:t>9</w:t>
      </w:r>
      <w:r w:rsidRPr="00A41DA3">
        <w:rPr>
          <w:rFonts w:ascii="Angsana New" w:hAnsi="Angsana New"/>
          <w:sz w:val="30"/>
          <w:szCs w:val="30"/>
        </w:rPr>
        <w:t xml:space="preserve"> </w:t>
      </w:r>
      <w:r w:rsidRPr="00A41DA3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A41DA3">
        <w:rPr>
          <w:rFonts w:ascii="Angsana New" w:hAnsi="Angsana New" w:hint="cs"/>
          <w:i/>
          <w:iCs/>
          <w:sz w:val="30"/>
          <w:szCs w:val="30"/>
          <w:cs/>
        </w:rPr>
        <w:t>เครื่องมือทางการเงิน</w:t>
      </w:r>
      <w:r w:rsidRPr="00A41DA3">
        <w:rPr>
          <w:rFonts w:ascii="Angsana New" w:hAnsi="Angsana New" w:hint="cs"/>
          <w:sz w:val="30"/>
          <w:szCs w:val="30"/>
          <w:cs/>
        </w:rPr>
        <w:t xml:space="preserve"> (</w:t>
      </w:r>
      <w:r w:rsidRPr="00A41DA3">
        <w:rPr>
          <w:rFonts w:ascii="Angsana New" w:hAnsi="Angsana New"/>
          <w:sz w:val="30"/>
          <w:szCs w:val="30"/>
        </w:rPr>
        <w:t xml:space="preserve">TFRS </w:t>
      </w:r>
      <w:r w:rsidR="005D20EE" w:rsidRPr="005D20EE">
        <w:rPr>
          <w:rFonts w:ascii="Angsana New" w:hAnsi="Angsana New"/>
          <w:sz w:val="30"/>
          <w:szCs w:val="30"/>
        </w:rPr>
        <w:t>9</w:t>
      </w:r>
      <w:r w:rsidRPr="00A41DA3">
        <w:rPr>
          <w:rFonts w:ascii="Angsana New" w:hAnsi="Angsana New"/>
          <w:sz w:val="30"/>
          <w:szCs w:val="30"/>
        </w:rPr>
        <w:t xml:space="preserve">) </w:t>
      </w:r>
      <w:r w:rsidRPr="00A41DA3">
        <w:rPr>
          <w:rFonts w:ascii="Angsana New" w:hAnsi="Angsana New" w:hint="cs"/>
          <w:sz w:val="30"/>
          <w:szCs w:val="30"/>
          <w:cs/>
        </w:rPr>
        <w:t xml:space="preserve">รวมถึงมาตรฐานและการตีความมาตรฐานที่เกี่ยวข้อง </w:t>
      </w:r>
      <w:r w:rsidRPr="00A41DA3">
        <w:rPr>
          <w:rFonts w:ascii="Angsana New" w:hAnsi="Angsana New"/>
          <w:sz w:val="30"/>
          <w:szCs w:val="30"/>
          <w:cs/>
        </w:rPr>
        <w:t>และมาตรฐานการรายงานทางการเงิน</w:t>
      </w:r>
      <w:r w:rsidRPr="00A41DA3">
        <w:rPr>
          <w:rFonts w:ascii="Angsana New" w:hAnsi="Angsana New" w:hint="cs"/>
          <w:sz w:val="30"/>
          <w:szCs w:val="30"/>
          <w:cs/>
        </w:rPr>
        <w:t xml:space="preserve"> </w:t>
      </w:r>
      <w:r w:rsidRPr="00A41DA3">
        <w:rPr>
          <w:rFonts w:ascii="Angsana New" w:hAnsi="Angsana New"/>
          <w:sz w:val="30"/>
          <w:szCs w:val="30"/>
          <w:cs/>
        </w:rPr>
        <w:t xml:space="preserve">ฉบับที่ </w:t>
      </w:r>
      <w:r w:rsidR="00786EC4" w:rsidRPr="00786EC4">
        <w:rPr>
          <w:rFonts w:ascii="Angsana New" w:hAnsi="Angsana New"/>
          <w:sz w:val="30"/>
          <w:szCs w:val="30"/>
        </w:rPr>
        <w:t>1</w:t>
      </w:r>
      <w:r w:rsidR="005D20EE" w:rsidRPr="005D20EE">
        <w:rPr>
          <w:rFonts w:ascii="Angsana New" w:hAnsi="Angsana New"/>
          <w:sz w:val="30"/>
          <w:szCs w:val="30"/>
        </w:rPr>
        <w:t>6</w:t>
      </w:r>
      <w:r w:rsidRPr="00A41DA3">
        <w:rPr>
          <w:rFonts w:ascii="Angsana New" w:hAnsi="Angsana New"/>
          <w:sz w:val="30"/>
          <w:szCs w:val="30"/>
        </w:rPr>
        <w:t xml:space="preserve"> </w:t>
      </w:r>
      <w:r w:rsidRPr="00A41DA3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A41DA3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A41DA3">
        <w:rPr>
          <w:rFonts w:ascii="Angsana New" w:hAnsi="Angsana New"/>
          <w:i/>
          <w:iCs/>
          <w:sz w:val="30"/>
          <w:szCs w:val="30"/>
        </w:rPr>
        <w:t xml:space="preserve"> </w:t>
      </w:r>
      <w:r w:rsidRPr="00A41DA3">
        <w:rPr>
          <w:rFonts w:ascii="Angsana New" w:hAnsi="Angsana New"/>
          <w:sz w:val="30"/>
          <w:szCs w:val="30"/>
          <w:cs/>
        </w:rPr>
        <w:t>(</w:t>
      </w:r>
      <w:r w:rsidRPr="00A41DA3">
        <w:rPr>
          <w:rFonts w:ascii="Angsana New" w:hAnsi="Angsana New"/>
          <w:sz w:val="30"/>
          <w:szCs w:val="30"/>
        </w:rPr>
        <w:t xml:space="preserve">TFRS </w:t>
      </w:r>
      <w:r w:rsidR="00786EC4" w:rsidRPr="00786EC4">
        <w:rPr>
          <w:rFonts w:ascii="Angsana New" w:hAnsi="Angsana New"/>
          <w:sz w:val="30"/>
          <w:szCs w:val="30"/>
        </w:rPr>
        <w:t>1</w:t>
      </w:r>
      <w:r w:rsidR="005D20EE" w:rsidRPr="005D20EE">
        <w:rPr>
          <w:rFonts w:ascii="Angsana New" w:hAnsi="Angsana New"/>
          <w:sz w:val="30"/>
          <w:szCs w:val="30"/>
        </w:rPr>
        <w:t>6</w:t>
      </w:r>
      <w:r w:rsidRPr="00A41DA3">
        <w:rPr>
          <w:rFonts w:ascii="Angsana New" w:hAnsi="Angsana New"/>
          <w:sz w:val="30"/>
          <w:szCs w:val="30"/>
          <w:cs/>
        </w:rPr>
        <w:t>)</w:t>
      </w:r>
      <w:r w:rsidRPr="00A41DA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A41DA3">
        <w:rPr>
          <w:rFonts w:ascii="Angsana New" w:hAnsi="Angsana New"/>
          <w:sz w:val="30"/>
          <w:szCs w:val="30"/>
          <w:cs/>
        </w:rPr>
        <w:t>เป็นครั้งแรกซึ่ง</w:t>
      </w:r>
      <w:r w:rsidRPr="00A41DA3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ได้เปิดเผยผลกระทบจากการเปลี่ยนแปลงนโยบายการบัญชีไว้ในหมายเหตุข้อ </w:t>
      </w:r>
      <w:r w:rsidR="005D20EE" w:rsidRPr="005D20EE">
        <w:rPr>
          <w:rFonts w:asciiTheme="majorBidi" w:eastAsia="Calibri" w:hAnsiTheme="majorBidi" w:cstheme="majorBidi"/>
          <w:sz w:val="30"/>
          <w:szCs w:val="30"/>
        </w:rPr>
        <w:t>3</w:t>
      </w:r>
    </w:p>
    <w:p w14:paraId="31644F65" w14:textId="390421EE" w:rsidR="009C5786" w:rsidRDefault="009C5786" w:rsidP="00170E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8165D">
        <w:rPr>
          <w:rFonts w:asciiTheme="majorBidi" w:hAnsiTheme="majorBidi" w:cstheme="majorBidi"/>
          <w:sz w:val="30"/>
          <w:szCs w:val="30"/>
          <w:cs/>
        </w:rPr>
        <w:lastRenderedPageBreak/>
        <w:t>นอกจากนี้</w:t>
      </w:r>
      <w:r w:rsidRPr="00B8165D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="00B8165D" w:rsidRPr="00B8165D">
        <w:rPr>
          <w:rFonts w:asciiTheme="majorBidi" w:hAnsiTheme="majorBidi" w:cstheme="majorBidi"/>
          <w:sz w:val="30"/>
          <w:szCs w:val="30"/>
          <w:cs/>
        </w:rPr>
        <w:t>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="00B8165D" w:rsidRPr="00B8165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8165D" w:rsidRPr="00B8165D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="00B8165D" w:rsidRPr="00B8165D">
        <w:rPr>
          <w:rFonts w:asciiTheme="majorBidi" w:hAnsiTheme="majorBidi" w:cstheme="majorBidi"/>
          <w:color w:val="000000"/>
          <w:sz w:val="30"/>
          <w:szCs w:val="30"/>
          <w:cs/>
        </w:rPr>
        <w:t>ได้ประเมิน</w:t>
      </w:r>
      <w:r w:rsidR="00B8165D" w:rsidRPr="00B8165D">
        <w:rPr>
          <w:rFonts w:asciiTheme="majorBidi" w:hAnsiTheme="majorBidi" w:cstheme="majorBidi"/>
          <w:sz w:val="30"/>
          <w:szCs w:val="30"/>
          <w:cs/>
        </w:rPr>
        <w:t>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</w:t>
      </w:r>
      <w:r w:rsidR="00B8165D" w:rsidRPr="00B8165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ซึ่งคาดว่าไม่มีผลกระทบที่มีสาระสำคัญต่อ</w:t>
      </w:r>
      <w:r w:rsidR="00B8165D" w:rsidRPr="00B8165D">
        <w:rPr>
          <w:rFonts w:asciiTheme="majorBidi" w:hAnsiTheme="majorBidi" w:cstheme="majorBidi"/>
          <w:sz w:val="30"/>
          <w:szCs w:val="30"/>
          <w:cs/>
        </w:rPr>
        <w:t>งบการเงินในงวดที่ถือปฏิบัติ</w:t>
      </w:r>
    </w:p>
    <w:p w14:paraId="6E966F77" w14:textId="77777777" w:rsidR="00B8165D" w:rsidRPr="00B8165D" w:rsidRDefault="00B8165D" w:rsidP="00170E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9312DC4" w14:textId="77777777" w:rsidR="0034460D" w:rsidRPr="00B8165D" w:rsidRDefault="0034460D" w:rsidP="004C5D6C">
      <w:pPr>
        <w:pStyle w:val="ListParagraph1"/>
        <w:numPr>
          <w:ilvl w:val="0"/>
          <w:numId w:val="29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outlineLvl w:val="1"/>
        <w:rPr>
          <w:rFonts w:ascii="Angsana New" w:hAnsi="Angsana New"/>
          <w:i/>
          <w:iCs/>
          <w:sz w:val="30"/>
          <w:szCs w:val="30"/>
        </w:rPr>
      </w:pPr>
      <w:r w:rsidRPr="00B8165D">
        <w:rPr>
          <w:rFonts w:ascii="Angsana New" w:hAnsi="Angsana New"/>
          <w:i/>
          <w:iCs/>
          <w:sz w:val="30"/>
          <w:szCs w:val="30"/>
          <w:cs/>
        </w:rPr>
        <w:t>สกุลเงินที่</w:t>
      </w:r>
      <w:r w:rsidR="008938EE" w:rsidRPr="00B8165D">
        <w:rPr>
          <w:rFonts w:ascii="Angsana New" w:hAnsi="Angsana New"/>
          <w:i/>
          <w:iCs/>
          <w:sz w:val="30"/>
          <w:szCs w:val="30"/>
          <w:cs/>
        </w:rPr>
        <w:t>ใช้ในการดำเนินงานและ</w:t>
      </w:r>
      <w:r w:rsidRPr="00B8165D">
        <w:rPr>
          <w:rFonts w:ascii="Angsana New" w:hAnsi="Angsana New"/>
          <w:i/>
          <w:iCs/>
          <w:sz w:val="30"/>
          <w:szCs w:val="30"/>
          <w:cs/>
        </w:rPr>
        <w:t xml:space="preserve">นำเสนองบการเงิน  </w:t>
      </w:r>
    </w:p>
    <w:p w14:paraId="5EB58CF2" w14:textId="77777777" w:rsidR="008A45F9" w:rsidRPr="00B8165D" w:rsidRDefault="008A45F9" w:rsidP="00AF5156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75ED0A76" w14:textId="390BD26A" w:rsidR="00AF5156" w:rsidRPr="00B8165D" w:rsidRDefault="00125CA7" w:rsidP="00AF5156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B8165D">
        <w:rPr>
          <w:rFonts w:ascii="Angsana New" w:hAnsi="Angsana New"/>
          <w:sz w:val="30"/>
          <w:szCs w:val="30"/>
          <w:cs/>
          <w:lang w:bidi="th-TH"/>
        </w:rPr>
        <w:t>งบการเงินนี้</w:t>
      </w:r>
      <w:r w:rsidR="00B8165D">
        <w:rPr>
          <w:rFonts w:ascii="Angsana New" w:hAnsi="Angsana New" w:hint="cs"/>
          <w:sz w:val="30"/>
          <w:szCs w:val="30"/>
          <w:cs/>
          <w:lang w:val="en-US" w:bidi="th-TH"/>
        </w:rPr>
        <w:t>นำเสนอ</w:t>
      </w:r>
      <w:r w:rsidRPr="00B8165D">
        <w:rPr>
          <w:rFonts w:ascii="Angsana New" w:hAnsi="Angsana New"/>
          <w:sz w:val="30"/>
          <w:szCs w:val="30"/>
          <w:cs/>
          <w:lang w:bidi="th-TH"/>
        </w:rPr>
        <w:t>เป็นเงินบาทซึ่งเป็นสกุลเงินที่ใช้ในการดำเนินงานของบริษัท</w:t>
      </w:r>
      <w:r w:rsidRPr="00B8165D">
        <w:rPr>
          <w:rFonts w:ascii="Angsana New" w:hAnsi="Angsana New"/>
          <w:sz w:val="30"/>
          <w:szCs w:val="30"/>
        </w:rPr>
        <w:t xml:space="preserve"> </w:t>
      </w:r>
    </w:p>
    <w:p w14:paraId="21B735F3" w14:textId="77777777" w:rsidR="00327A14" w:rsidRPr="00B8165D" w:rsidRDefault="00327A14" w:rsidP="00AF5156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0C9D601B" w14:textId="77777777" w:rsidR="00BC0809" w:rsidRPr="00B8165D" w:rsidRDefault="00FD6171" w:rsidP="004C5D6C">
      <w:pPr>
        <w:pStyle w:val="ListParagraph1"/>
        <w:numPr>
          <w:ilvl w:val="0"/>
          <w:numId w:val="29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outlineLvl w:val="1"/>
        <w:rPr>
          <w:rFonts w:ascii="Angsana New" w:hAnsi="Angsana New"/>
          <w:i/>
          <w:iCs/>
          <w:sz w:val="30"/>
          <w:szCs w:val="30"/>
        </w:rPr>
      </w:pPr>
      <w:r w:rsidRPr="00B8165D">
        <w:rPr>
          <w:rFonts w:ascii="Angsana New" w:hAnsi="Angsana New"/>
          <w:i/>
          <w:iCs/>
          <w:sz w:val="30"/>
          <w:szCs w:val="30"/>
          <w:cs/>
        </w:rPr>
        <w:t>การใช้วิจารณญาณและการประมาณการ</w:t>
      </w:r>
    </w:p>
    <w:p w14:paraId="0C7CA176" w14:textId="77777777" w:rsidR="00BC0809" w:rsidRPr="00B8165D" w:rsidRDefault="00BC0809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44AE171" w14:textId="77777777" w:rsidR="003B461E" w:rsidRPr="00B8165D" w:rsidRDefault="0034460D" w:rsidP="003B46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8165D">
        <w:rPr>
          <w:rFonts w:ascii="Angsana New" w:hAnsi="Angsana New"/>
          <w:spacing w:val="-4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</w:t>
      </w:r>
      <w:r w:rsidR="00C97CBC" w:rsidRPr="00B8165D">
        <w:rPr>
          <w:rFonts w:ascii="Angsana New" w:hAnsi="Angsana New"/>
          <w:spacing w:val="-4"/>
          <w:sz w:val="30"/>
          <w:szCs w:val="30"/>
          <w:cs/>
        </w:rPr>
        <w:t>วิจารณญาณ</w:t>
      </w:r>
      <w:r w:rsidRPr="00B8165D">
        <w:rPr>
          <w:rFonts w:ascii="Angsana New" w:hAnsi="Angsana New"/>
          <w:spacing w:val="-4"/>
          <w:sz w:val="30"/>
          <w:szCs w:val="30"/>
          <w:cs/>
        </w:rPr>
        <w:t xml:space="preserve"> การประมาณ</w:t>
      </w:r>
      <w:r w:rsidR="003B461E" w:rsidRPr="00B8165D">
        <w:rPr>
          <w:rFonts w:ascii="Angsana New" w:hAnsi="Angsana New" w:hint="cs"/>
          <w:spacing w:val="-4"/>
          <w:sz w:val="30"/>
          <w:szCs w:val="30"/>
          <w:cs/>
        </w:rPr>
        <w:t>การ</w:t>
      </w:r>
      <w:r w:rsidR="006D3A3D" w:rsidRPr="00B8165D">
        <w:rPr>
          <w:rFonts w:ascii="Angsana New" w:hAnsi="Angsana New"/>
          <w:spacing w:val="4"/>
          <w:sz w:val="30"/>
          <w:szCs w:val="30"/>
          <w:cs/>
        </w:rPr>
        <w:t>และข้อสมมติ</w:t>
      </w:r>
      <w:r w:rsidRPr="00B8165D">
        <w:rPr>
          <w:rFonts w:ascii="Angsana New" w:hAnsi="Angsana New"/>
          <w:spacing w:val="4"/>
          <w:sz w:val="30"/>
          <w:szCs w:val="30"/>
          <w:cs/>
        </w:rPr>
        <w:t>หลายประการ ซึ่งมีผลกระทบต่อการ</w:t>
      </w:r>
      <w:r w:rsidR="00FE399E" w:rsidRPr="00B8165D">
        <w:rPr>
          <w:rFonts w:ascii="Angsana New" w:hAnsi="Angsana New" w:hint="cs"/>
          <w:spacing w:val="4"/>
          <w:sz w:val="30"/>
          <w:szCs w:val="30"/>
          <w:cs/>
        </w:rPr>
        <w:t>ปฏิบัติตาม</w:t>
      </w:r>
      <w:r w:rsidRPr="00B8165D">
        <w:rPr>
          <w:rFonts w:ascii="Angsana New" w:hAnsi="Angsana New"/>
          <w:spacing w:val="4"/>
          <w:sz w:val="30"/>
          <w:szCs w:val="30"/>
          <w:cs/>
        </w:rPr>
        <w:t>นโยบายการบัญชี</w:t>
      </w:r>
      <w:r w:rsidR="003B461E" w:rsidRPr="00B8165D">
        <w:rPr>
          <w:rFonts w:ascii="Angsana New" w:hAnsi="Angsana New" w:hint="cs"/>
          <w:spacing w:val="4"/>
          <w:sz w:val="30"/>
          <w:szCs w:val="30"/>
          <w:cs/>
        </w:rPr>
        <w:t xml:space="preserve">ของกลุ่มบริษัท </w:t>
      </w:r>
      <w:r w:rsidR="003B461E" w:rsidRPr="00B8165D">
        <w:rPr>
          <w:rFonts w:asciiTheme="majorBidi" w:hAnsiTheme="majorBidi" w:cstheme="majorBidi" w:hint="cs"/>
          <w:sz w:val="30"/>
          <w:szCs w:val="30"/>
          <w:cs/>
        </w:rPr>
        <w:t xml:space="preserve">ทั้งนี้ </w:t>
      </w:r>
      <w:r w:rsidR="003B461E" w:rsidRPr="00B8165D">
        <w:rPr>
          <w:rFonts w:asciiTheme="majorBidi" w:hAnsiTheme="majorBidi" w:cstheme="majorBidi"/>
          <w:sz w:val="30"/>
          <w:szCs w:val="30"/>
          <w:cs/>
        </w:rPr>
        <w:t>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355EBF34" w14:textId="0ED9F0D8" w:rsidR="00AD56F7" w:rsidRPr="00B8165D" w:rsidRDefault="00AD56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C011E00" w14:textId="0DC76447" w:rsidR="003B461E" w:rsidRPr="00B8165D" w:rsidRDefault="003B461E" w:rsidP="004C5D6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2"/>
        <w:rPr>
          <w:rFonts w:ascii="Angsana New" w:hAnsi="Angsana New"/>
          <w:i/>
          <w:iCs/>
          <w:sz w:val="30"/>
          <w:szCs w:val="30"/>
        </w:rPr>
      </w:pPr>
      <w:r w:rsidRPr="00B8165D">
        <w:rPr>
          <w:rFonts w:asciiTheme="majorBidi" w:hAnsiTheme="majorBidi" w:cstheme="majorBidi"/>
          <w:sz w:val="30"/>
          <w:szCs w:val="30"/>
          <w:cs/>
        </w:rPr>
        <w:t>การใช้วิจารณญาณ</w:t>
      </w:r>
    </w:p>
    <w:p w14:paraId="71E89BDF" w14:textId="77777777" w:rsidR="003B461E" w:rsidRPr="00B8165D" w:rsidRDefault="003B461E" w:rsidP="003B46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3B0AADC" w14:textId="77777777" w:rsidR="003B461E" w:rsidRPr="00B8165D" w:rsidRDefault="003B461E" w:rsidP="003B46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B8165D">
        <w:rPr>
          <w:rFonts w:asciiTheme="majorBidi" w:hAnsiTheme="majorBidi" w:cstheme="majorBidi"/>
          <w:sz w:val="30"/>
          <w:szCs w:val="30"/>
          <w:cs/>
        </w:rPr>
        <w:t>ข้อมูลเกี่ยวกับการใช้วิจารณญาณในการ</w:t>
      </w:r>
      <w:r w:rsidR="00FE399E" w:rsidRPr="00B8165D">
        <w:rPr>
          <w:rFonts w:asciiTheme="majorBidi" w:hAnsiTheme="majorBidi" w:cstheme="majorBidi" w:hint="cs"/>
          <w:sz w:val="30"/>
          <w:szCs w:val="30"/>
          <w:cs/>
        </w:rPr>
        <w:t>ปฏิบัติ</w:t>
      </w:r>
      <w:r w:rsidRPr="00B8165D">
        <w:rPr>
          <w:rFonts w:asciiTheme="majorBidi" w:hAnsiTheme="majorBidi" w:cstheme="majorBidi"/>
          <w:sz w:val="30"/>
          <w:szCs w:val="30"/>
          <w:cs/>
        </w:rPr>
        <w:t>นโยบายการบัญชีซึ่งมีผลกระทบที่มีนัยสำคัญที่สุดต่อจำนวนเงินที่รับรู้ในงบการเงิน</w:t>
      </w:r>
      <w:r w:rsidRPr="00B8165D">
        <w:rPr>
          <w:rFonts w:asciiTheme="majorBidi" w:hAnsiTheme="majorBidi" w:cstheme="majorBidi"/>
          <w:sz w:val="30"/>
          <w:szCs w:val="30"/>
        </w:rPr>
        <w:t xml:space="preserve"> </w:t>
      </w:r>
      <w:r w:rsidRPr="00B8165D">
        <w:rPr>
          <w:rFonts w:asciiTheme="majorBidi" w:hAnsiTheme="majorBidi" w:cstheme="majorBidi"/>
          <w:sz w:val="30"/>
          <w:szCs w:val="30"/>
          <w:cs/>
        </w:rPr>
        <w:t>ประกอบด้วยหมายเหตุ</w:t>
      </w:r>
      <w:r w:rsidR="00FE399E" w:rsidRPr="00B8165D">
        <w:rPr>
          <w:rFonts w:asciiTheme="majorBidi" w:hAnsiTheme="majorBidi" w:cstheme="majorBidi" w:hint="cs"/>
          <w:sz w:val="30"/>
          <w:szCs w:val="30"/>
          <w:cs/>
        </w:rPr>
        <w:t>ข้อ</w:t>
      </w:r>
      <w:r w:rsidRPr="00B8165D">
        <w:rPr>
          <w:rFonts w:asciiTheme="majorBidi" w:hAnsiTheme="majorBidi" w:cstheme="majorBidi"/>
          <w:sz w:val="30"/>
          <w:szCs w:val="30"/>
          <w:cs/>
        </w:rPr>
        <w:t>ต่อไปนี้</w:t>
      </w:r>
    </w:p>
    <w:p w14:paraId="2B975C51" w14:textId="77777777" w:rsidR="003B461E" w:rsidRPr="00B8165D" w:rsidRDefault="003B461E" w:rsidP="003B46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62" w:type="dxa"/>
        <w:tblInd w:w="558" w:type="dxa"/>
        <w:tblLook w:val="04A0" w:firstRow="1" w:lastRow="0" w:firstColumn="1" w:lastColumn="0" w:noHBand="0" w:noVBand="1"/>
      </w:tblPr>
      <w:tblGrid>
        <w:gridCol w:w="1692"/>
        <w:gridCol w:w="7470"/>
      </w:tblGrid>
      <w:tr w:rsidR="00B8165D" w:rsidRPr="00D533B8" w14:paraId="19A2DF33" w14:textId="77777777" w:rsidTr="00B8165D">
        <w:trPr>
          <w:trHeight w:val="479"/>
        </w:trPr>
        <w:tc>
          <w:tcPr>
            <w:tcW w:w="1692" w:type="dxa"/>
          </w:tcPr>
          <w:p w14:paraId="3F9ECC96" w14:textId="6846B058" w:rsidR="00B8165D" w:rsidRDefault="005D20EE" w:rsidP="003B4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4</w:t>
            </w:r>
            <w:r w:rsidR="00B8165D">
              <w:rPr>
                <w:rFonts w:ascii="Angsana New" w:hAnsi="Angsana New" w:hint="cs"/>
                <w:sz w:val="30"/>
                <w:szCs w:val="30"/>
                <w:cs/>
              </w:rPr>
              <w:t xml:space="preserve"> (ญ)</w:t>
            </w:r>
            <w:r w:rsidR="00B8165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8165D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786EC4" w:rsidRPr="00786EC4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5D20EE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7470" w:type="dxa"/>
          </w:tcPr>
          <w:p w14:paraId="5EC84213" w14:textId="77777777" w:rsidR="00B8165D" w:rsidRPr="00B8165D" w:rsidRDefault="00B8165D" w:rsidP="00B81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8165D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  <w:p w14:paraId="439BBC1A" w14:textId="77777777" w:rsidR="00B8165D" w:rsidRPr="00B8165D" w:rsidRDefault="00B8165D" w:rsidP="004C5D6C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81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การประเมินว่าข้อตกลงประกอบด้วยสัญญาเช่าหรือไม่</w:t>
            </w:r>
          </w:p>
          <w:p w14:paraId="488C0C2F" w14:textId="6F9FF713" w:rsidR="00B8165D" w:rsidRPr="00B8165D" w:rsidRDefault="00B8165D" w:rsidP="004C5D6C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8165D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</w:t>
            </w:r>
            <w:r w:rsidRPr="00B81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พิจารณาถึง</w:t>
            </w:r>
            <w:r w:rsidRPr="00B8165D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ความแน่นอนอย่างสมเหตุสมผลที่จะใช้สิทธิ</w:t>
            </w:r>
            <w:r w:rsidRPr="00B81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ต่อ</w:t>
            </w:r>
            <w:r w:rsidRPr="00B8165D">
              <w:rPr>
                <w:rFonts w:asciiTheme="majorBidi" w:hAnsiTheme="majorBidi" w:cstheme="majorBidi"/>
                <w:sz w:val="30"/>
                <w:szCs w:val="30"/>
                <w:cs/>
              </w:rPr>
              <w:t>อายุสัญญาเช่า</w:t>
            </w:r>
            <w:r w:rsidRPr="00B8165D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หรือไม่</w:t>
            </w:r>
          </w:p>
          <w:p w14:paraId="4A1B6FF5" w14:textId="7CD1CAC8" w:rsidR="00B8165D" w:rsidRPr="00B8165D" w:rsidRDefault="00B8165D" w:rsidP="004C5D6C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165D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กลุ่มบริษัทจะใช้สิทธิยกเลิกสัญญา</w:t>
            </w:r>
            <w:r w:rsidRPr="00B8165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เช่าหรือไม่</w:t>
            </w:r>
          </w:p>
        </w:tc>
      </w:tr>
      <w:tr w:rsidR="003B461E" w:rsidRPr="00D533B8" w14:paraId="00B4A05E" w14:textId="77777777" w:rsidTr="00B8165D">
        <w:trPr>
          <w:trHeight w:val="479"/>
        </w:trPr>
        <w:tc>
          <w:tcPr>
            <w:tcW w:w="1692" w:type="dxa"/>
          </w:tcPr>
          <w:p w14:paraId="68BD5136" w14:textId="342D206B" w:rsidR="003B461E" w:rsidRPr="00D533B8" w:rsidRDefault="005D20EE" w:rsidP="003B4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0"/>
              <w:jc w:val="thaiDistribute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4</w:t>
            </w:r>
            <w:r w:rsidR="003B461E"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="00B8165D">
              <w:rPr>
                <w:rFonts w:ascii="Angsana New" w:hAnsi="Angsana New" w:hint="cs"/>
                <w:sz w:val="30"/>
                <w:szCs w:val="30"/>
                <w:cs/>
              </w:rPr>
              <w:t>ด</w:t>
            </w:r>
            <w:r w:rsidR="003B461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AB1CA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B1CAD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786EC4" w:rsidRPr="00786EC4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7470" w:type="dxa"/>
          </w:tcPr>
          <w:p w14:paraId="41E170E4" w14:textId="77777777" w:rsidR="003B461E" w:rsidRPr="004765B0" w:rsidRDefault="003B461E" w:rsidP="00476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461E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Pr="003B461E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พิจารณาเกี่ยวกับการ</w:t>
            </w:r>
            <w:r w:rsidRPr="003B461E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รับรู้รายได้</w:t>
            </w:r>
            <w:r w:rsidR="004765B0">
              <w:rPr>
                <w:rFonts w:asciiTheme="majorBidi" w:hAnsiTheme="majorBidi" w:cstheme="majorBidi" w:hint="cs"/>
                <w:sz w:val="30"/>
                <w:szCs w:val="30"/>
                <w:cs/>
              </w:rPr>
              <w:t>ว่า</w:t>
            </w:r>
            <w:r w:rsidRPr="004765B0">
              <w:rPr>
                <w:rFonts w:asciiTheme="majorBidi" w:hAnsiTheme="majorBidi" w:cstheme="majorBidi"/>
                <w:sz w:val="30"/>
                <w:szCs w:val="30"/>
                <w:cs/>
              </w:rPr>
              <w:t>การขายสินค้าควรจะรับรู้รายได้ตลอดช่วงเวลาหนึ่ง หรือ</w:t>
            </w:r>
            <w:r w:rsidRPr="004765B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ควรจะ</w:t>
            </w:r>
            <w:r w:rsidRPr="004765B0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 ณ เวลาใดเวลาหนึ่ง</w:t>
            </w:r>
            <w:r w:rsidRPr="004765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3B461E" w:rsidRPr="00D533B8" w14:paraId="76027F7D" w14:textId="77777777" w:rsidTr="00B8165D">
        <w:trPr>
          <w:trHeight w:val="479"/>
        </w:trPr>
        <w:tc>
          <w:tcPr>
            <w:tcW w:w="1692" w:type="dxa"/>
          </w:tcPr>
          <w:p w14:paraId="2C78D8D7" w14:textId="6E070148" w:rsidR="003B461E" w:rsidRPr="00D533B8" w:rsidRDefault="00786EC4" w:rsidP="003B4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  <w:tc>
          <w:tcPr>
            <w:tcW w:w="7470" w:type="dxa"/>
          </w:tcPr>
          <w:p w14:paraId="33238DC5" w14:textId="77777777" w:rsidR="003B461E" w:rsidRPr="003B461E" w:rsidRDefault="003B461E" w:rsidP="003B4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461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การพิจารณาว่า</w:t>
            </w:r>
            <w:r w:rsidRPr="003B461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เงินลงทุนตามวิธีส่วนได้เสีย</w:t>
            </w:r>
            <w:r w:rsidRPr="003B461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B461E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กลุ่มบริษัทมีอิทธิพลอย่างมีนัยสำคัญในกิจการที่กลุ่มบริษัทลงทุนหรือไม่</w:t>
            </w:r>
          </w:p>
        </w:tc>
      </w:tr>
      <w:tr w:rsidR="006F78CE" w:rsidRPr="00D533B8" w14:paraId="37D0133C" w14:textId="77777777" w:rsidTr="00B8165D">
        <w:trPr>
          <w:trHeight w:val="479"/>
        </w:trPr>
        <w:tc>
          <w:tcPr>
            <w:tcW w:w="1692" w:type="dxa"/>
          </w:tcPr>
          <w:p w14:paraId="4A002BF1" w14:textId="77777777" w:rsidR="006F78CE" w:rsidRDefault="006F78CE" w:rsidP="003B4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57ED1697" w14:textId="447EA802" w:rsidR="006F78CE" w:rsidRPr="00270953" w:rsidRDefault="006F78CE" w:rsidP="003B4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70" w:type="dxa"/>
          </w:tcPr>
          <w:p w14:paraId="3D887A7E" w14:textId="77777777" w:rsidR="006F78CE" w:rsidRPr="003B461E" w:rsidRDefault="006F78CE" w:rsidP="003B4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6B8675EB" w14:textId="77777777" w:rsidR="00963A25" w:rsidRPr="00613905" w:rsidRDefault="00963A25" w:rsidP="004C5D6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2"/>
        <w:rPr>
          <w:rFonts w:asciiTheme="majorBidi" w:hAnsiTheme="majorBidi" w:cstheme="majorBidi"/>
          <w:sz w:val="30"/>
          <w:szCs w:val="30"/>
        </w:rPr>
      </w:pPr>
      <w:r w:rsidRPr="00613905">
        <w:rPr>
          <w:rFonts w:asciiTheme="majorBidi" w:hAnsiTheme="majorBidi" w:cstheme="majorBidi"/>
          <w:sz w:val="30"/>
          <w:szCs w:val="30"/>
          <w:cs/>
        </w:rPr>
        <w:lastRenderedPageBreak/>
        <w:t>ข้อสมมติและความไม่แน่นอนของการประมาณการ</w:t>
      </w:r>
    </w:p>
    <w:p w14:paraId="2066BA26" w14:textId="77777777" w:rsidR="00963A25" w:rsidRPr="00D533B8" w:rsidRDefault="00963A25" w:rsidP="002910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20000E5C" w14:textId="05FCA51E" w:rsidR="00963A25" w:rsidRDefault="003B461E" w:rsidP="002910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3B461E">
        <w:rPr>
          <w:rFonts w:asciiTheme="majorBidi" w:hAnsiTheme="majorBidi" w:cstheme="majorBidi"/>
          <w:sz w:val="30"/>
          <w:szCs w:val="30"/>
          <w:cs/>
        </w:rPr>
        <w:t>ข้อมูลเกี่ยวกับข้อสมมติและความไม่แน่นอนของการประมาณการ</w:t>
      </w:r>
      <w:r w:rsidRPr="003B461E">
        <w:rPr>
          <w:rFonts w:asciiTheme="majorBidi" w:hAnsiTheme="majorBidi" w:cstheme="majorBidi"/>
          <w:sz w:val="30"/>
          <w:szCs w:val="30"/>
        </w:rPr>
        <w:t xml:space="preserve"> </w:t>
      </w:r>
      <w:r w:rsidRPr="003B461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5D20EE" w:rsidRPr="005D20EE">
        <w:rPr>
          <w:rFonts w:asciiTheme="majorBidi" w:hAnsiTheme="majorBidi" w:cstheme="majorBidi"/>
          <w:sz w:val="30"/>
          <w:szCs w:val="30"/>
        </w:rPr>
        <w:t>3</w:t>
      </w:r>
      <w:r w:rsidR="00786EC4" w:rsidRPr="00786EC4">
        <w:rPr>
          <w:rFonts w:asciiTheme="majorBidi" w:hAnsiTheme="majorBidi" w:cstheme="majorBidi"/>
          <w:sz w:val="30"/>
          <w:szCs w:val="30"/>
        </w:rPr>
        <w:t>1</w:t>
      </w:r>
      <w:r w:rsidRPr="003B461E">
        <w:rPr>
          <w:rFonts w:asciiTheme="majorBidi" w:hAnsiTheme="majorBidi" w:cstheme="majorBidi"/>
          <w:sz w:val="30"/>
          <w:szCs w:val="30"/>
        </w:rPr>
        <w:t xml:space="preserve"> </w:t>
      </w:r>
      <w:r w:rsidRPr="003B461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86EC4" w:rsidRPr="00786EC4">
        <w:rPr>
          <w:rFonts w:asciiTheme="majorBidi" w:hAnsiTheme="majorBidi" w:cstheme="majorBidi"/>
          <w:sz w:val="30"/>
          <w:szCs w:val="30"/>
        </w:rPr>
        <w:t>2</w:t>
      </w:r>
      <w:r w:rsidR="005D20EE" w:rsidRPr="005D20EE">
        <w:rPr>
          <w:rFonts w:asciiTheme="majorBidi" w:hAnsiTheme="majorBidi" w:cstheme="majorBidi"/>
          <w:sz w:val="30"/>
          <w:szCs w:val="30"/>
        </w:rPr>
        <w:t>563</w:t>
      </w:r>
      <w:r w:rsidRPr="003B461E">
        <w:rPr>
          <w:rFonts w:asciiTheme="majorBidi" w:hAnsiTheme="majorBidi" w:cstheme="majorBidi"/>
          <w:sz w:val="30"/>
          <w:szCs w:val="30"/>
        </w:rPr>
        <w:t xml:space="preserve"> </w:t>
      </w:r>
      <w:r w:rsidRPr="003B461E">
        <w:rPr>
          <w:rFonts w:asciiTheme="majorBidi" w:hAnsiTheme="majorBidi" w:cstheme="majorBidi"/>
          <w:sz w:val="30"/>
          <w:szCs w:val="30"/>
          <w:cs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3B461E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3B461E">
        <w:rPr>
          <w:rFonts w:asciiTheme="majorBidi" w:hAnsiTheme="majorBidi" w:cstheme="majorBidi"/>
          <w:sz w:val="30"/>
          <w:szCs w:val="30"/>
          <w:cs/>
        </w:rPr>
        <w:t>ได้เปิดเผยใน</w:t>
      </w:r>
      <w:r w:rsidR="00FE399E" w:rsidRPr="00623946">
        <w:rPr>
          <w:rFonts w:asciiTheme="majorBidi" w:hAnsiTheme="majorBidi" w:cstheme="majorBidi"/>
          <w:sz w:val="30"/>
          <w:szCs w:val="30"/>
          <w:cs/>
        </w:rPr>
        <w:t>หมายเหตุ</w:t>
      </w:r>
      <w:r w:rsidR="00FE399E">
        <w:rPr>
          <w:rFonts w:asciiTheme="majorBidi" w:hAnsiTheme="majorBidi" w:cstheme="majorBidi" w:hint="cs"/>
          <w:sz w:val="30"/>
          <w:szCs w:val="30"/>
          <w:cs/>
        </w:rPr>
        <w:t>ข้อ</w:t>
      </w:r>
      <w:r w:rsidRPr="003B461E">
        <w:rPr>
          <w:rFonts w:asciiTheme="majorBidi" w:hAnsiTheme="majorBidi" w:cstheme="majorBidi"/>
          <w:sz w:val="30"/>
          <w:szCs w:val="30"/>
          <w:cs/>
        </w:rPr>
        <w:t>ต่อไปนี้</w:t>
      </w:r>
    </w:p>
    <w:p w14:paraId="3D33AEFF" w14:textId="77777777" w:rsidR="003B461E" w:rsidRPr="00D533B8" w:rsidRDefault="003B461E" w:rsidP="002910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62" w:type="dxa"/>
        <w:tblInd w:w="558" w:type="dxa"/>
        <w:tblLook w:val="04A0" w:firstRow="1" w:lastRow="0" w:firstColumn="1" w:lastColumn="0" w:noHBand="0" w:noVBand="1"/>
      </w:tblPr>
      <w:tblGrid>
        <w:gridCol w:w="1422"/>
        <w:gridCol w:w="7740"/>
      </w:tblGrid>
      <w:tr w:rsidR="009E4961" w:rsidRPr="00D533B8" w14:paraId="11F8A133" w14:textId="77777777" w:rsidTr="009E4961">
        <w:tc>
          <w:tcPr>
            <w:tcW w:w="1422" w:type="dxa"/>
          </w:tcPr>
          <w:p w14:paraId="264684FB" w14:textId="65AAD883" w:rsidR="009E4961" w:rsidRPr="00D533B8" w:rsidRDefault="005D20EE" w:rsidP="009E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/>
              <w:jc w:val="thaiDistribute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5D20EE">
              <w:rPr>
                <w:rFonts w:ascii="Angsana New" w:hAnsi="Angsana New"/>
                <w:sz w:val="30"/>
                <w:szCs w:val="30"/>
                <w:lang w:eastAsia="en-GB"/>
              </w:rPr>
              <w:t>4</w:t>
            </w:r>
            <w:r w:rsidR="009E4961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  <w:r w:rsidR="009E4961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(ญ)</w:t>
            </w:r>
          </w:p>
        </w:tc>
        <w:tc>
          <w:tcPr>
            <w:tcW w:w="7740" w:type="dxa"/>
          </w:tcPr>
          <w:p w14:paraId="7A686506" w14:textId="5CF779AF" w:rsidR="009E4961" w:rsidRPr="00623946" w:rsidRDefault="009E4961" w:rsidP="009E49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4961">
              <w:rPr>
                <w:rFonts w:asciiTheme="majorBidi" w:hAnsiTheme="majorBidi" w:cstheme="majorBidi"/>
                <w:sz w:val="30"/>
                <w:szCs w:val="30"/>
                <w:cs/>
              </w:rPr>
              <w:t>การกำหนดอัตราดอกเบี้ย</w:t>
            </w:r>
            <w:r w:rsidRPr="009E496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 w:rsidRPr="009E4961">
              <w:rPr>
                <w:rFonts w:asciiTheme="majorBidi" w:hAnsiTheme="majorBidi" w:cstheme="majorBidi"/>
                <w:sz w:val="30"/>
                <w:szCs w:val="30"/>
                <w:cs/>
              </w:rPr>
              <w:t>กู้ยืมส่วนเพิ่มที่ใช้ในการวัดมูลค่าหนี้สินตามสัญญาเช่า</w:t>
            </w:r>
          </w:p>
        </w:tc>
      </w:tr>
      <w:tr w:rsidR="009E4961" w:rsidRPr="00D533B8" w14:paraId="183222D5" w14:textId="77777777" w:rsidTr="009E4961">
        <w:tc>
          <w:tcPr>
            <w:tcW w:w="1422" w:type="dxa"/>
          </w:tcPr>
          <w:p w14:paraId="0D6AAB6B" w14:textId="56BB1D59" w:rsidR="009E4961" w:rsidRPr="00D533B8" w:rsidRDefault="00786EC4" w:rsidP="009E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6EC4">
              <w:rPr>
                <w:rFonts w:ascii="Angsana New" w:hAnsi="Angsana New" w:hint="cs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7740" w:type="dxa"/>
          </w:tcPr>
          <w:p w14:paraId="503EE709" w14:textId="18639206" w:rsidR="009E4961" w:rsidRDefault="009E4961" w:rsidP="009E49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การทดสอบการด้อยค่า</w:t>
            </w:r>
            <w:r w:rsidRPr="00E10BA2">
              <w:rPr>
                <w:rFonts w:asciiTheme="majorBidi" w:hAnsiTheme="majorBidi" w:cstheme="majorBidi"/>
                <w:sz w:val="30"/>
                <w:szCs w:val="30"/>
                <w:cs/>
              </w:rPr>
              <w:t>ของค่าความนิยม</w:t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เกี่ยวกับการใช้ข้อสมมติที่สำคัญในการประมาณมูลค่าที่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คาดว่าจะได้รับคืน</w:t>
            </w:r>
          </w:p>
        </w:tc>
      </w:tr>
      <w:tr w:rsidR="009E4961" w:rsidRPr="00D533B8" w14:paraId="67896EEB" w14:textId="77777777" w:rsidTr="009E4961">
        <w:tc>
          <w:tcPr>
            <w:tcW w:w="1422" w:type="dxa"/>
          </w:tcPr>
          <w:p w14:paraId="566F01B2" w14:textId="0C388CA6" w:rsidR="009E4961" w:rsidRPr="00D533B8" w:rsidRDefault="00786EC4" w:rsidP="009E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 w:hint="cs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7740" w:type="dxa"/>
          </w:tcPr>
          <w:p w14:paraId="7BA0EBF7" w14:textId="59170BA1" w:rsidR="009E4961" w:rsidRPr="00D533B8" w:rsidRDefault="009E4961" w:rsidP="009E49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การวัดมูลค่าภาระผูกพันของโครงการผลประโยชน์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ที่กำหนดไว้เกี่ยวกับ</w:t>
            </w:r>
            <w:r w:rsidRPr="00D533B8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ข้อสมมติหลักในการ</w:t>
            </w:r>
            <w: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   </w:t>
            </w:r>
            <w:r w:rsidRPr="00D533B8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ประมาณการตามหลักคณิตศาสตร์ประกันภัย</w:t>
            </w:r>
          </w:p>
        </w:tc>
      </w:tr>
      <w:tr w:rsidR="009E4961" w:rsidRPr="00D533B8" w14:paraId="6E1C6C99" w14:textId="77777777" w:rsidTr="009E4961">
        <w:tc>
          <w:tcPr>
            <w:tcW w:w="1422" w:type="dxa"/>
          </w:tcPr>
          <w:p w14:paraId="1E7127E2" w14:textId="4673E323" w:rsidR="009E4961" w:rsidRPr="00D533B8" w:rsidRDefault="00786EC4" w:rsidP="009E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6EC4">
              <w:rPr>
                <w:rFonts w:ascii="Angsana New" w:hAnsi="Angsana New" w:hint="cs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  <w:tc>
          <w:tcPr>
            <w:tcW w:w="7740" w:type="dxa"/>
          </w:tcPr>
          <w:p w14:paraId="7613BBE6" w14:textId="57BAF447" w:rsidR="009E4961" w:rsidRPr="00327A14" w:rsidRDefault="009E4961" w:rsidP="009E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การวัดมูลค่าของการจ่ายโดยใช้หุ้นเป็นเกณฑ์</w:t>
            </w:r>
          </w:p>
        </w:tc>
      </w:tr>
      <w:tr w:rsidR="009E4961" w:rsidRPr="00D533B8" w14:paraId="667286F7" w14:textId="77777777" w:rsidTr="009E4961">
        <w:tc>
          <w:tcPr>
            <w:tcW w:w="1422" w:type="dxa"/>
          </w:tcPr>
          <w:p w14:paraId="537F2823" w14:textId="361B0964" w:rsidR="009E4961" w:rsidRPr="00D533B8" w:rsidRDefault="00786EC4" w:rsidP="009E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 w:hint="cs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7740" w:type="dxa"/>
          </w:tcPr>
          <w:p w14:paraId="5033989C" w14:textId="441CB977" w:rsidR="009E4961" w:rsidRPr="009E4961" w:rsidRDefault="009E4961" w:rsidP="009E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4961">
              <w:rPr>
                <w:rFonts w:ascii="Angsana New" w:hAnsi="Angsana New"/>
                <w:sz w:val="30"/>
                <w:szCs w:val="30"/>
                <w:cs/>
              </w:rPr>
              <w:t>การรับรู้สินทรัพย์ภาษีเงินได้ การคาดการณ์กำไรทางภาษีในอนาคตที่จะนำผลแตกต่างชั่วคราวที่ใช้หักภาษี</w:t>
            </w:r>
            <w:r w:rsidR="00786EC4">
              <w:rPr>
                <w:rFonts w:ascii="Angsana New" w:hAnsi="Angsana New" w:hint="cs"/>
                <w:sz w:val="30"/>
                <w:szCs w:val="30"/>
                <w:cs/>
              </w:rPr>
              <w:t>และขาดทุนภาษี</w:t>
            </w:r>
            <w:r w:rsidRPr="009E4961">
              <w:rPr>
                <w:rFonts w:ascii="Angsana New" w:hAnsi="Angsana New"/>
                <w:sz w:val="30"/>
                <w:szCs w:val="30"/>
                <w:cs/>
              </w:rPr>
              <w:t>ไปใช้ประโยชน์</w:t>
            </w:r>
          </w:p>
        </w:tc>
      </w:tr>
      <w:tr w:rsidR="00ED3EBD" w:rsidRPr="00D533B8" w14:paraId="504FA7FB" w14:textId="77777777" w:rsidTr="00ED3EBD">
        <w:tc>
          <w:tcPr>
            <w:tcW w:w="1422" w:type="dxa"/>
          </w:tcPr>
          <w:p w14:paraId="3E86B8CF" w14:textId="56CCC42E" w:rsidR="00ED3EBD" w:rsidRDefault="00786EC4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7740" w:type="dxa"/>
          </w:tcPr>
          <w:p w14:paraId="516CA701" w14:textId="048F115E" w:rsidR="00ED3EBD" w:rsidRPr="00D533B8" w:rsidRDefault="00ED3EBD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4961">
              <w:rPr>
                <w:rFonts w:ascii="Angsana New" w:hAnsi="Angsana New" w:hint="cs"/>
                <w:sz w:val="30"/>
                <w:szCs w:val="30"/>
                <w:cs/>
              </w:rPr>
              <w:t>การวัดมูลค่าค่าเผื่อผลขาดทุนจากการด้อยค่าของลูกหนี้การค้าเกี่ยวกับข้อสมมติที่สำคัญที่ใช้ใน</w:t>
            </w:r>
            <w:r w:rsidR="002C5B32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9E4961">
              <w:rPr>
                <w:rFonts w:ascii="Angsana New" w:hAnsi="Angsana New" w:hint="cs"/>
                <w:sz w:val="30"/>
                <w:szCs w:val="30"/>
                <w:cs/>
              </w:rPr>
              <w:t>การกำหนดอัตราสูญเสียถัวเฉลี่ยถ่วงน้ำหนัก (</w:t>
            </w:r>
            <w:r w:rsidRPr="009E4961">
              <w:rPr>
                <w:rFonts w:ascii="Angsana New" w:hAnsi="Angsana New"/>
                <w:sz w:val="30"/>
                <w:szCs w:val="30"/>
              </w:rPr>
              <w:t>Weighted-average loss rate)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</w:tc>
      </w:tr>
      <w:tr w:rsidR="009E4961" w:rsidRPr="00D533B8" w14:paraId="65C78AA0" w14:textId="77777777" w:rsidTr="009E4961">
        <w:tc>
          <w:tcPr>
            <w:tcW w:w="1422" w:type="dxa"/>
          </w:tcPr>
          <w:p w14:paraId="0CB8235B" w14:textId="72E9EFA1" w:rsidR="009E4961" w:rsidRDefault="00786EC4" w:rsidP="009E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6EC4">
              <w:rPr>
                <w:rFonts w:ascii="Angsana New" w:hAnsi="Angsana New" w:hint="cs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7740" w:type="dxa"/>
          </w:tcPr>
          <w:p w14:paraId="0F30FF87" w14:textId="2F810934" w:rsidR="009E4961" w:rsidRPr="009E4961" w:rsidRDefault="009E4961" w:rsidP="009E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4961">
              <w:rPr>
                <w:rFonts w:ascii="Angsana New" w:hAnsi="Angsana New"/>
                <w:sz w:val="30"/>
                <w:szCs w:val="30"/>
                <w:cs/>
              </w:rPr>
              <w:t>การวัดมูลค่า</w:t>
            </w:r>
            <w:r w:rsidRPr="009E4961">
              <w:rPr>
                <w:rFonts w:ascii="Angsana New" w:hAnsi="Angsana New" w:hint="cs"/>
                <w:sz w:val="30"/>
                <w:szCs w:val="30"/>
                <w:cs/>
              </w:rPr>
              <w:t>ยุติธรรม</w:t>
            </w:r>
            <w:r w:rsidRPr="009E4961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9E4961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เครื่องมือทางการเงินที่นำข้อมูลที่ไม่สามารถสังเกตได้มาใช้</w:t>
            </w:r>
          </w:p>
        </w:tc>
      </w:tr>
    </w:tbl>
    <w:p w14:paraId="28CA0793" w14:textId="77777777" w:rsidR="005224E7" w:rsidRDefault="005224E7" w:rsidP="005224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B618EF" w14:textId="405ED675" w:rsidR="005224E7" w:rsidRDefault="005224E7" w:rsidP="005224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นอกจากนี้ ณ วันที่ </w:t>
      </w:r>
      <w:r>
        <w:rPr>
          <w:rFonts w:asciiTheme="majorBidi" w:hAnsiTheme="majorBidi" w:cstheme="majorBidi"/>
          <w:sz w:val="30"/>
          <w:szCs w:val="30"/>
        </w:rPr>
        <w:t xml:space="preserve">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>
        <w:rPr>
          <w:rFonts w:asciiTheme="majorBidi" w:hAnsiTheme="majorBidi" w:cstheme="majorBidi"/>
          <w:sz w:val="30"/>
          <w:szCs w:val="30"/>
        </w:rPr>
        <w:t xml:space="preserve">2563 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บริษัทย่อยแห่งหนึ่ง</w:t>
      </w:r>
      <w:r w:rsidRPr="005224E7">
        <w:rPr>
          <w:rFonts w:asciiTheme="majorBidi" w:hAnsiTheme="majorBidi" w:cstheme="majorBidi"/>
          <w:sz w:val="30"/>
          <w:szCs w:val="30"/>
          <w:cs/>
        </w:rPr>
        <w:t>ได้เปลี่ยนแปลงประมาณการอายุการให้ประโยชน์ของ</w:t>
      </w:r>
      <w:r>
        <w:rPr>
          <w:rFonts w:asciiTheme="majorBidi" w:hAnsiTheme="majorBidi" w:cstheme="majorBidi" w:hint="cs"/>
          <w:sz w:val="30"/>
          <w:szCs w:val="30"/>
          <w:cs/>
        </w:rPr>
        <w:t>เครื่องจักร</w:t>
      </w:r>
      <w:r w:rsidRPr="005224E7">
        <w:rPr>
          <w:rFonts w:asciiTheme="majorBidi" w:hAnsiTheme="majorBidi" w:cstheme="majorBidi"/>
          <w:sz w:val="30"/>
          <w:szCs w:val="30"/>
          <w:cs/>
        </w:rPr>
        <w:t>ตามประมาณการอายุการให้ประโยชน์ใหม่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224E7">
        <w:rPr>
          <w:rFonts w:asciiTheme="majorBidi" w:hAnsiTheme="majorBidi" w:cstheme="majorBidi"/>
          <w:sz w:val="30"/>
          <w:szCs w:val="30"/>
          <w:cs/>
        </w:rPr>
        <w:t>การเปลี่ยนแปลงประมาณการทาง</w:t>
      </w:r>
      <w:r>
        <w:rPr>
          <w:rFonts w:asciiTheme="majorBidi" w:hAnsiTheme="majorBidi" w:cstheme="majorBidi" w:hint="cs"/>
          <w:sz w:val="30"/>
          <w:szCs w:val="30"/>
          <w:cs/>
        </w:rPr>
        <w:t>บัญชีใ</w:t>
      </w:r>
      <w:r w:rsidRPr="005224E7">
        <w:rPr>
          <w:rFonts w:asciiTheme="majorBidi" w:hAnsiTheme="majorBidi" w:cstheme="majorBidi"/>
          <w:sz w:val="30"/>
          <w:szCs w:val="30"/>
          <w:cs/>
        </w:rPr>
        <w:t>ช้วิธีเปลี่ยน</w:t>
      </w:r>
      <w:r>
        <w:rPr>
          <w:rFonts w:asciiTheme="majorBidi" w:hAnsiTheme="majorBidi" w:cstheme="majorBidi" w:hint="cs"/>
          <w:sz w:val="30"/>
          <w:szCs w:val="30"/>
          <w:cs/>
        </w:rPr>
        <w:t>ทันทีเป็นต้นไป</w:t>
      </w:r>
      <w:r w:rsidRPr="005224E7">
        <w:rPr>
          <w:rFonts w:asciiTheme="majorBidi" w:hAnsiTheme="majorBidi" w:cstheme="majorBidi"/>
          <w:sz w:val="30"/>
          <w:szCs w:val="30"/>
          <w:cs/>
        </w:rPr>
        <w:t>ต่องบการเงิน</w:t>
      </w:r>
      <w:r>
        <w:rPr>
          <w:rFonts w:asciiTheme="majorBidi" w:hAnsiTheme="majorBidi" w:cstheme="majorBidi" w:hint="cs"/>
          <w:sz w:val="30"/>
          <w:szCs w:val="30"/>
          <w:cs/>
        </w:rPr>
        <w:t>นับตั้งแต่วันที่</w:t>
      </w:r>
      <w:r w:rsidRPr="005224E7">
        <w:rPr>
          <w:rFonts w:asciiTheme="majorBidi" w:hAnsiTheme="majorBidi" w:cstheme="majorBidi"/>
          <w:sz w:val="30"/>
          <w:szCs w:val="30"/>
          <w:cs/>
        </w:rPr>
        <w:t>มีการเปลี่ยนแปลงประมาณการทา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งบัญชี </w:t>
      </w:r>
      <w:r w:rsidRPr="005224E7">
        <w:rPr>
          <w:rFonts w:asciiTheme="majorBidi" w:hAnsiTheme="majorBidi" w:cstheme="majorBidi"/>
          <w:sz w:val="30"/>
          <w:szCs w:val="30"/>
          <w:cs/>
        </w:rPr>
        <w:t>กลุ่มบริษัทได้ประเมินผลกระทบที่เกิ</w:t>
      </w:r>
      <w:r w:rsidR="008D18F8">
        <w:rPr>
          <w:rFonts w:asciiTheme="majorBidi" w:hAnsiTheme="majorBidi" w:cstheme="majorBidi" w:hint="cs"/>
          <w:sz w:val="30"/>
          <w:szCs w:val="30"/>
          <w:cs/>
        </w:rPr>
        <w:t>ดขึ้นต่</w:t>
      </w:r>
      <w:r w:rsidRPr="005224E7">
        <w:rPr>
          <w:rFonts w:asciiTheme="majorBidi" w:hAnsiTheme="majorBidi" w:cstheme="majorBidi"/>
          <w:sz w:val="30"/>
          <w:szCs w:val="30"/>
          <w:cs/>
        </w:rPr>
        <w:t>องบการเงินรวม</w:t>
      </w:r>
      <w:r w:rsidR="008D18F8">
        <w:rPr>
          <w:rFonts w:asciiTheme="majorBidi" w:hAnsiTheme="majorBidi" w:cstheme="majorBidi" w:hint="cs"/>
          <w:sz w:val="30"/>
          <w:szCs w:val="30"/>
          <w:cs/>
        </w:rPr>
        <w:t>ซึ่งคาดว่า</w:t>
      </w:r>
      <w:r w:rsidRPr="005224E7">
        <w:rPr>
          <w:rFonts w:asciiTheme="majorBidi" w:hAnsiTheme="majorBidi" w:cstheme="majorBidi"/>
          <w:sz w:val="30"/>
          <w:szCs w:val="30"/>
          <w:cs/>
        </w:rPr>
        <w:t>ไม่มีผลกระทบที่มีสาร</w:t>
      </w:r>
      <w:r w:rsidR="008D18F8">
        <w:rPr>
          <w:rFonts w:asciiTheme="majorBidi" w:hAnsiTheme="majorBidi" w:cstheme="majorBidi" w:hint="cs"/>
          <w:sz w:val="30"/>
          <w:szCs w:val="30"/>
          <w:cs/>
        </w:rPr>
        <w:t>ะสำคัญ</w:t>
      </w:r>
    </w:p>
    <w:p w14:paraId="245A90B0" w14:textId="77777777" w:rsidR="00295588" w:rsidRPr="005224E7" w:rsidRDefault="002955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5224E7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A3A5783" w14:textId="2BC7A03A" w:rsidR="00E10BA2" w:rsidRPr="00613905" w:rsidRDefault="00E10BA2" w:rsidP="004C5D6C">
      <w:pPr>
        <w:pStyle w:val="Heading1"/>
        <w:numPr>
          <w:ilvl w:val="0"/>
          <w:numId w:val="28"/>
        </w:numPr>
        <w:tabs>
          <w:tab w:val="clear" w:pos="340"/>
        </w:tabs>
        <w:spacing w:line="240" w:lineRule="auto"/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613905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การเปลี่ยนแปลงนโยบายการบัญชี</w:t>
      </w:r>
    </w:p>
    <w:p w14:paraId="3B3C2C62" w14:textId="77777777" w:rsidR="00E10BA2" w:rsidRDefault="00E10BA2" w:rsidP="002910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4D3A9134" w14:textId="71EF88A4" w:rsidR="008C3A8D" w:rsidRDefault="009E4961" w:rsidP="00E10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43D9B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="00786EC4" w:rsidRPr="00786EC4">
        <w:rPr>
          <w:rFonts w:ascii="Angsana New" w:hAnsi="Angsana New"/>
          <w:sz w:val="30"/>
          <w:szCs w:val="30"/>
        </w:rPr>
        <w:t>1</w:t>
      </w:r>
      <w:r w:rsidRPr="00043D9B">
        <w:rPr>
          <w:rFonts w:ascii="Angsana New" w:hAnsi="Angsana New"/>
          <w:sz w:val="30"/>
          <w:szCs w:val="30"/>
        </w:rPr>
        <w:t xml:space="preserve"> </w:t>
      </w:r>
      <w:r w:rsidRPr="00043D9B">
        <w:rPr>
          <w:rFonts w:ascii="Angsana New" w:hAnsi="Angsana New"/>
          <w:sz w:val="30"/>
          <w:szCs w:val="30"/>
          <w:cs/>
        </w:rPr>
        <w:t xml:space="preserve">มกราคม </w:t>
      </w:r>
      <w:r w:rsidR="00786EC4" w:rsidRPr="00786EC4">
        <w:rPr>
          <w:rFonts w:ascii="Angsana New" w:hAnsi="Angsana New"/>
          <w:sz w:val="30"/>
          <w:szCs w:val="30"/>
        </w:rPr>
        <w:t>2</w:t>
      </w:r>
      <w:r w:rsidR="005D20EE" w:rsidRPr="005D20EE">
        <w:rPr>
          <w:rFonts w:ascii="Angsana New" w:hAnsi="Angsana New"/>
          <w:sz w:val="30"/>
          <w:szCs w:val="30"/>
        </w:rPr>
        <w:t>563</w:t>
      </w:r>
      <w:r w:rsidRPr="00043D9B">
        <w:rPr>
          <w:rFonts w:ascii="Angsana New" w:hAnsi="Angsana New"/>
          <w:sz w:val="30"/>
          <w:szCs w:val="30"/>
        </w:rPr>
        <w:t xml:space="preserve"> </w:t>
      </w:r>
      <w:r w:rsidRPr="00043D9B">
        <w:rPr>
          <w:rFonts w:ascii="Angsana New" w:hAnsi="Angsana New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043D9B">
        <w:rPr>
          <w:rFonts w:ascii="Angsana New" w:hAnsi="Angsana New"/>
          <w:sz w:val="30"/>
          <w:szCs w:val="30"/>
        </w:rPr>
        <w:t xml:space="preserve">TFRS </w:t>
      </w:r>
      <w:r w:rsidR="00786EC4" w:rsidRPr="00786EC4">
        <w:rPr>
          <w:rFonts w:ascii="Angsana New" w:hAnsi="Angsana New"/>
          <w:sz w:val="30"/>
          <w:szCs w:val="30"/>
        </w:rPr>
        <w:t>1</w:t>
      </w:r>
      <w:r w:rsidR="005D20EE" w:rsidRPr="005D20EE">
        <w:rPr>
          <w:rFonts w:ascii="Angsana New" w:hAnsi="Angsana New"/>
          <w:sz w:val="30"/>
          <w:szCs w:val="30"/>
        </w:rPr>
        <w:t>6</w:t>
      </w:r>
      <w:r w:rsidRPr="00043D9B">
        <w:rPr>
          <w:rFonts w:ascii="Angsana New" w:hAnsi="Angsana New"/>
          <w:sz w:val="30"/>
          <w:szCs w:val="30"/>
        </w:rPr>
        <w:t xml:space="preserve"> </w:t>
      </w:r>
      <w:r w:rsidRPr="00043D9B">
        <w:rPr>
          <w:rFonts w:ascii="Angsana New" w:hAnsi="Angsana New" w:hint="cs"/>
          <w:sz w:val="30"/>
          <w:szCs w:val="30"/>
          <w:cs/>
        </w:rPr>
        <w:t>เป็นครั้งแร</w:t>
      </w:r>
      <w:r w:rsidRPr="00043D9B">
        <w:rPr>
          <w:rFonts w:ascii="Angsana New" w:hAnsi="Angsana New"/>
          <w:sz w:val="30"/>
          <w:szCs w:val="30"/>
          <w:cs/>
        </w:rPr>
        <w:t>ก</w:t>
      </w:r>
    </w:p>
    <w:p w14:paraId="21C09ED1" w14:textId="75996D59" w:rsidR="009E4961" w:rsidRDefault="009E4961" w:rsidP="00E10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9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810"/>
        <w:gridCol w:w="990"/>
        <w:gridCol w:w="180"/>
        <w:gridCol w:w="1350"/>
        <w:gridCol w:w="180"/>
        <w:gridCol w:w="990"/>
        <w:gridCol w:w="180"/>
        <w:gridCol w:w="1384"/>
      </w:tblGrid>
      <w:tr w:rsidR="009E4961" w:rsidRPr="00043D9B" w14:paraId="3B4F77C8" w14:textId="77777777" w:rsidTr="000D577C">
        <w:trPr>
          <w:cantSplit/>
          <w:trHeight w:val="299"/>
          <w:tblHeader/>
        </w:trPr>
        <w:tc>
          <w:tcPr>
            <w:tcW w:w="3330" w:type="dxa"/>
            <w:vAlign w:val="bottom"/>
          </w:tcPr>
          <w:p w14:paraId="499FD584" w14:textId="77777777" w:rsidR="009E4961" w:rsidRPr="00043D9B" w:rsidRDefault="009E4961" w:rsidP="000D577C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lightGray"/>
              </w:rPr>
            </w:pPr>
          </w:p>
        </w:tc>
        <w:tc>
          <w:tcPr>
            <w:tcW w:w="810" w:type="dxa"/>
          </w:tcPr>
          <w:p w14:paraId="13CEF9BB" w14:textId="77777777" w:rsidR="009E4961" w:rsidRPr="00043D9B" w:rsidRDefault="009E4961" w:rsidP="000D577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64F2712" w14:textId="77777777" w:rsidR="009E4961" w:rsidRPr="00043D9B" w:rsidRDefault="009E4961" w:rsidP="000D577C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  <w:shd w:val="clear" w:color="auto" w:fill="FFFFFF"/>
                <w:cs/>
              </w:rPr>
            </w:pPr>
            <w:r w:rsidRPr="00043D9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59A907E" w14:textId="77777777" w:rsidR="009E4961" w:rsidRPr="00043D9B" w:rsidRDefault="009E4961" w:rsidP="000D577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0" w:type="dxa"/>
            <w:gridSpan w:val="3"/>
            <w:vAlign w:val="bottom"/>
          </w:tcPr>
          <w:p w14:paraId="35A5F908" w14:textId="77777777" w:rsidR="009E4961" w:rsidRPr="00043D9B" w:rsidRDefault="009E4961" w:rsidP="000D577C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043D9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4961" w:rsidRPr="00043D9B" w14:paraId="34FD68F7" w14:textId="77777777" w:rsidTr="000D577C">
        <w:trPr>
          <w:cantSplit/>
          <w:trHeight w:val="20"/>
          <w:tblHeader/>
        </w:trPr>
        <w:tc>
          <w:tcPr>
            <w:tcW w:w="3330" w:type="dxa"/>
            <w:vAlign w:val="bottom"/>
          </w:tcPr>
          <w:p w14:paraId="72B2FF42" w14:textId="4E3252AC" w:rsidR="009E4961" w:rsidRPr="009E4961" w:rsidRDefault="009E4961" w:rsidP="00295588">
            <w:pPr>
              <w:tabs>
                <w:tab w:val="clear" w:pos="3515"/>
              </w:tabs>
              <w:spacing w:line="240" w:lineRule="auto"/>
              <w:ind w:left="175" w:right="-85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  <w:r w:rsidRPr="009E49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810" w:type="dxa"/>
          </w:tcPr>
          <w:p w14:paraId="57F76B61" w14:textId="77777777" w:rsidR="009E4961" w:rsidRPr="00043D9B" w:rsidRDefault="009E4961" w:rsidP="000D577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9DF515D" w14:textId="77777777" w:rsidR="009E4961" w:rsidRPr="00043D9B" w:rsidRDefault="009E4961" w:rsidP="000D577C">
            <w:pPr>
              <w:pStyle w:val="acctfourfigures"/>
              <w:tabs>
                <w:tab w:val="clear" w:pos="765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3D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1741308F" w14:textId="77777777" w:rsidR="009E4961" w:rsidRPr="00043D9B" w:rsidRDefault="009E4961" w:rsidP="000D57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AF09446" w14:textId="77777777" w:rsidR="009E4961" w:rsidRPr="00043D9B" w:rsidRDefault="009E4961" w:rsidP="000D577C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3D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องค์ประกอบอื่น</w:t>
            </w:r>
          </w:p>
          <w:p w14:paraId="3A750F5B" w14:textId="77777777" w:rsidR="009E4961" w:rsidRPr="00043D9B" w:rsidRDefault="009E4961" w:rsidP="000D577C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3D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ของส่วน</w:t>
            </w:r>
          </w:p>
          <w:p w14:paraId="37DAEC4D" w14:textId="77777777" w:rsidR="009E4961" w:rsidRPr="00043D9B" w:rsidRDefault="009E4961" w:rsidP="000D577C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3D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ของผู้ถือหุ้น</w:t>
            </w:r>
          </w:p>
        </w:tc>
        <w:tc>
          <w:tcPr>
            <w:tcW w:w="180" w:type="dxa"/>
          </w:tcPr>
          <w:p w14:paraId="64A8226F" w14:textId="77777777" w:rsidR="009E4961" w:rsidRPr="00043D9B" w:rsidRDefault="009E4961" w:rsidP="000D577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13DDBB6" w14:textId="77777777" w:rsidR="009E4961" w:rsidRPr="00043D9B" w:rsidRDefault="009E4961" w:rsidP="000D577C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3D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5D22915C" w14:textId="77777777" w:rsidR="009E4961" w:rsidRPr="00043D9B" w:rsidRDefault="009E4961" w:rsidP="000D577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122F51C3" w14:textId="77777777" w:rsidR="009E4961" w:rsidRPr="00043D9B" w:rsidRDefault="009E4961" w:rsidP="000D577C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3D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องค์ประกอบอื่น</w:t>
            </w:r>
          </w:p>
          <w:p w14:paraId="3C60696D" w14:textId="77777777" w:rsidR="009E4961" w:rsidRPr="00043D9B" w:rsidRDefault="009E4961" w:rsidP="000D577C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3D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ของส่วน</w:t>
            </w:r>
          </w:p>
          <w:p w14:paraId="59B94E4B" w14:textId="77777777" w:rsidR="009E4961" w:rsidRPr="00043D9B" w:rsidRDefault="009E4961" w:rsidP="000D577C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3D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ของผู้ถือหุ้น</w:t>
            </w:r>
          </w:p>
        </w:tc>
      </w:tr>
      <w:tr w:rsidR="009E4961" w:rsidRPr="00043D9B" w14:paraId="2B55B21B" w14:textId="77777777" w:rsidTr="000D577C">
        <w:trPr>
          <w:cantSplit/>
          <w:trHeight w:val="20"/>
          <w:tblHeader/>
        </w:trPr>
        <w:tc>
          <w:tcPr>
            <w:tcW w:w="3330" w:type="dxa"/>
          </w:tcPr>
          <w:p w14:paraId="78B09DC6" w14:textId="77777777" w:rsidR="009E4961" w:rsidRPr="00043D9B" w:rsidRDefault="009E4961" w:rsidP="000D577C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810" w:type="dxa"/>
            <w:vAlign w:val="bottom"/>
          </w:tcPr>
          <w:p w14:paraId="2AA1B12A" w14:textId="77777777" w:rsidR="009E4961" w:rsidRPr="00043D9B" w:rsidRDefault="009E4961" w:rsidP="000D577C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5250" w:type="dxa"/>
            <w:gridSpan w:val="7"/>
            <w:vAlign w:val="bottom"/>
          </w:tcPr>
          <w:p w14:paraId="18165208" w14:textId="77777777" w:rsidR="009E4961" w:rsidRPr="00043D9B" w:rsidRDefault="009E4961" w:rsidP="000D577C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43D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43D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E4961" w:rsidRPr="00043D9B" w14:paraId="386DB3FC" w14:textId="77777777" w:rsidTr="000D577C">
        <w:trPr>
          <w:cantSplit/>
          <w:trHeight w:val="20"/>
        </w:trPr>
        <w:tc>
          <w:tcPr>
            <w:tcW w:w="3330" w:type="dxa"/>
          </w:tcPr>
          <w:p w14:paraId="119E8E4D" w14:textId="4BE709D3" w:rsidR="009E4961" w:rsidRPr="00865F2D" w:rsidRDefault="009E4961" w:rsidP="000D577C">
            <w:pPr>
              <w:spacing w:line="240" w:lineRule="auto"/>
              <w:ind w:left="175" w:right="-260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865F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65F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65F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65F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65F2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65F2D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810" w:type="dxa"/>
            <w:vAlign w:val="bottom"/>
          </w:tcPr>
          <w:p w14:paraId="0AC5E74F" w14:textId="77777777" w:rsidR="009E4961" w:rsidRPr="00043D9B" w:rsidRDefault="009E4961" w:rsidP="000D577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547722D" w14:textId="76B1EA77" w:rsidR="009E4961" w:rsidRPr="00043D9B" w:rsidRDefault="00786EC4" w:rsidP="000D577C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E49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9E49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  <w:r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vAlign w:val="bottom"/>
          </w:tcPr>
          <w:p w14:paraId="00F41632" w14:textId="77777777" w:rsidR="009E4961" w:rsidRPr="00043D9B" w:rsidRDefault="009E4961" w:rsidP="000D57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F043A95" w14:textId="06FF90C2" w:rsidR="009E4961" w:rsidRPr="00043D9B" w:rsidRDefault="00786EC4" w:rsidP="000D577C">
            <w:pPr>
              <w:pStyle w:val="acctfourfigures"/>
              <w:tabs>
                <w:tab w:val="clear" w:pos="765"/>
                <w:tab w:val="decimal" w:pos="10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E49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</w:t>
            </w:r>
            <w:r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vAlign w:val="bottom"/>
          </w:tcPr>
          <w:p w14:paraId="5048255E" w14:textId="77777777" w:rsidR="009E4961" w:rsidRPr="00043D9B" w:rsidRDefault="009E4961" w:rsidP="000D577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ACE782D" w14:textId="599B2C3E" w:rsidR="009E4961" w:rsidRPr="00043D9B" w:rsidRDefault="00786EC4" w:rsidP="00F55EA6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E49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365</w:t>
            </w:r>
            <w:r w:rsidR="009E49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996</w:t>
            </w:r>
          </w:p>
        </w:tc>
        <w:tc>
          <w:tcPr>
            <w:tcW w:w="180" w:type="dxa"/>
            <w:vAlign w:val="bottom"/>
          </w:tcPr>
          <w:p w14:paraId="5DE54397" w14:textId="77777777" w:rsidR="009E4961" w:rsidRPr="00043D9B" w:rsidRDefault="009E4961" w:rsidP="000D577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3F5EF1C4" w14:textId="77777777" w:rsidR="009E4961" w:rsidRPr="00043D9B" w:rsidRDefault="009E4961" w:rsidP="000D577C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4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E4961" w:rsidRPr="00043D9B" w14:paraId="4AC45371" w14:textId="77777777" w:rsidTr="000D577C">
        <w:trPr>
          <w:cantSplit/>
          <w:trHeight w:val="254"/>
        </w:trPr>
        <w:tc>
          <w:tcPr>
            <w:tcW w:w="3330" w:type="dxa"/>
          </w:tcPr>
          <w:p w14:paraId="639EA4D5" w14:textId="77777777" w:rsidR="009E4961" w:rsidRPr="00865F2D" w:rsidRDefault="009E4961" w:rsidP="000D577C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5F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เพิ่มขึ้น (ลดลง) เนื่องจาก</w:t>
            </w:r>
          </w:p>
        </w:tc>
        <w:tc>
          <w:tcPr>
            <w:tcW w:w="810" w:type="dxa"/>
            <w:vAlign w:val="bottom"/>
          </w:tcPr>
          <w:p w14:paraId="58267ADC" w14:textId="77777777" w:rsidR="009E4961" w:rsidRPr="00043D9B" w:rsidRDefault="009E4961" w:rsidP="000D577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74430F2" w14:textId="77777777" w:rsidR="009E4961" w:rsidRPr="00F320E1" w:rsidRDefault="009E4961" w:rsidP="000D577C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E16AABF" w14:textId="77777777" w:rsidR="009E4961" w:rsidRPr="00043D9B" w:rsidRDefault="009E4961" w:rsidP="000D57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6A164BC" w14:textId="77777777" w:rsidR="009E4961" w:rsidRPr="00043D9B" w:rsidRDefault="009E4961" w:rsidP="000D57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8A26A2C" w14:textId="77777777" w:rsidR="009E4961" w:rsidRPr="00043D9B" w:rsidRDefault="009E4961" w:rsidP="000D577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9CFE6C8" w14:textId="77777777" w:rsidR="009E4961" w:rsidRPr="00043D9B" w:rsidRDefault="009E4961" w:rsidP="000D577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7D58DD4" w14:textId="77777777" w:rsidR="009E4961" w:rsidRPr="00043D9B" w:rsidRDefault="009E4961" w:rsidP="000D577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16AECB92" w14:textId="77777777" w:rsidR="009E4961" w:rsidRPr="00043D9B" w:rsidRDefault="009E4961" w:rsidP="000D577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4961" w:rsidRPr="00043D9B" w14:paraId="28B13F21" w14:textId="77777777" w:rsidTr="000D577C">
        <w:trPr>
          <w:cantSplit/>
          <w:trHeight w:val="254"/>
        </w:trPr>
        <w:tc>
          <w:tcPr>
            <w:tcW w:w="3330" w:type="dxa"/>
          </w:tcPr>
          <w:p w14:paraId="68C1E0C1" w14:textId="77777777" w:rsidR="009E4961" w:rsidRPr="00865F2D" w:rsidRDefault="009E4961" w:rsidP="000D577C">
            <w:pPr>
              <w:tabs>
                <w:tab w:val="clear" w:pos="227"/>
              </w:tabs>
              <w:spacing w:line="240" w:lineRule="auto"/>
              <w:ind w:left="188" w:right="-85" w:hanging="188"/>
              <w:rPr>
                <w:rFonts w:asciiTheme="majorBidi" w:hAnsiTheme="majorBidi" w:cstheme="majorBidi"/>
                <w:sz w:val="30"/>
                <w:szCs w:val="30"/>
              </w:rPr>
            </w:pPr>
            <w:r w:rsidRPr="00865F2D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810" w:type="dxa"/>
            <w:vAlign w:val="bottom"/>
          </w:tcPr>
          <w:p w14:paraId="70D8299F" w14:textId="77777777" w:rsidR="009E4961" w:rsidRPr="00043D9B" w:rsidRDefault="009E4961" w:rsidP="000D577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FC1ACFA" w14:textId="77777777" w:rsidR="009E4961" w:rsidRPr="00F320E1" w:rsidRDefault="009E4961" w:rsidP="000D577C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415C22C" w14:textId="77777777" w:rsidR="009E4961" w:rsidRPr="00043D9B" w:rsidRDefault="009E4961" w:rsidP="000D57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1C6D32C" w14:textId="77777777" w:rsidR="009E4961" w:rsidRPr="00043D9B" w:rsidRDefault="009E4961" w:rsidP="000D57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3A019E0" w14:textId="77777777" w:rsidR="009E4961" w:rsidRPr="00043D9B" w:rsidRDefault="009E4961" w:rsidP="000D577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00D6684" w14:textId="77777777" w:rsidR="009E4961" w:rsidRPr="00043D9B" w:rsidRDefault="009E4961" w:rsidP="000D577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D229C04" w14:textId="77777777" w:rsidR="009E4961" w:rsidRPr="00043D9B" w:rsidRDefault="009E4961" w:rsidP="000D577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03C7F290" w14:textId="77777777" w:rsidR="009E4961" w:rsidRPr="00043D9B" w:rsidRDefault="009E4961" w:rsidP="000D577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4961" w:rsidRPr="00043D9B" w14:paraId="773757C7" w14:textId="77777777" w:rsidTr="000D577C">
        <w:trPr>
          <w:cantSplit/>
          <w:trHeight w:val="20"/>
        </w:trPr>
        <w:tc>
          <w:tcPr>
            <w:tcW w:w="3330" w:type="dxa"/>
          </w:tcPr>
          <w:p w14:paraId="32CF8D09" w14:textId="77777777" w:rsidR="009E4961" w:rsidRPr="00865F2D" w:rsidRDefault="009E4961" w:rsidP="000D5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65F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การจัดประเภทเครื่องมือทางการเงิน </w:t>
            </w:r>
          </w:p>
        </w:tc>
        <w:tc>
          <w:tcPr>
            <w:tcW w:w="810" w:type="dxa"/>
            <w:vAlign w:val="bottom"/>
          </w:tcPr>
          <w:p w14:paraId="5F626703" w14:textId="3C0F047C" w:rsidR="009E4961" w:rsidRPr="00865F2D" w:rsidRDefault="00ED3EBD" w:rsidP="000D577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9E4961" w:rsidRPr="00865F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.</w:t>
            </w:r>
            <w:r w:rsidR="00786EC4" w:rsidRPr="00786EC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</w:t>
            </w:r>
            <w:r w:rsidR="009E4961" w:rsidRPr="00865F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90" w:type="dxa"/>
            <w:vAlign w:val="bottom"/>
          </w:tcPr>
          <w:p w14:paraId="5D16C8A3" w14:textId="18339955" w:rsidR="009E4961" w:rsidRPr="00F320E1" w:rsidRDefault="009E4961" w:rsidP="000D577C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2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F32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  <w:r w:rsidRPr="00F32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4E1BFA4B" w14:textId="77777777" w:rsidR="009E4961" w:rsidRPr="00043D9B" w:rsidRDefault="009E4961" w:rsidP="000D577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25DEA5C" w14:textId="77777777" w:rsidR="009E4961" w:rsidRPr="00043D9B" w:rsidRDefault="009E4961" w:rsidP="000D577C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7F4A078" w14:textId="77777777" w:rsidR="009E4961" w:rsidRPr="00043D9B" w:rsidRDefault="009E4961" w:rsidP="000D577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BCD54A" w14:textId="7A141E5B" w:rsidR="009E4961" w:rsidRPr="00A02E28" w:rsidRDefault="009E4961" w:rsidP="000D577C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D4F4C7A" w14:textId="77777777" w:rsidR="009E4961" w:rsidRPr="00043D9B" w:rsidRDefault="009E4961" w:rsidP="000D577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2635C0EF" w14:textId="77777777" w:rsidR="009E4961" w:rsidRPr="00043D9B" w:rsidRDefault="009E4961" w:rsidP="000D577C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4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E4961" w:rsidRPr="00043D9B" w14:paraId="51BE767B" w14:textId="77777777" w:rsidTr="000D577C">
        <w:trPr>
          <w:cantSplit/>
          <w:trHeight w:val="20"/>
        </w:trPr>
        <w:tc>
          <w:tcPr>
            <w:tcW w:w="3330" w:type="dxa"/>
          </w:tcPr>
          <w:p w14:paraId="212F6E06" w14:textId="77777777" w:rsidR="009E4961" w:rsidRPr="00865F2D" w:rsidRDefault="009E4961" w:rsidP="000D5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865F2D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810" w:type="dxa"/>
            <w:vAlign w:val="bottom"/>
          </w:tcPr>
          <w:p w14:paraId="339C920E" w14:textId="502114B5" w:rsidR="009E4961" w:rsidRPr="00043D9B" w:rsidRDefault="00ED3EBD" w:rsidP="000D577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="009E4961" w:rsidRPr="00865F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.</w:t>
            </w:r>
            <w:r w:rsidR="00786EC4" w:rsidRPr="00786EC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  <w:r w:rsidR="009E4961" w:rsidRPr="00865F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90" w:type="dxa"/>
            <w:vAlign w:val="bottom"/>
          </w:tcPr>
          <w:p w14:paraId="189BED91" w14:textId="5E2F1CDE" w:rsidR="009E4961" w:rsidRPr="00F320E1" w:rsidRDefault="009E4961" w:rsidP="000D577C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2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F32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F320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30F59C48" w14:textId="77777777" w:rsidR="009E4961" w:rsidRPr="00043D9B" w:rsidRDefault="009E4961" w:rsidP="000D577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979505E" w14:textId="77777777" w:rsidR="009E4961" w:rsidRPr="00043D9B" w:rsidRDefault="009E4961" w:rsidP="000D577C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E0D1AAA" w14:textId="77777777" w:rsidR="009E4961" w:rsidRPr="00043D9B" w:rsidRDefault="009E4961" w:rsidP="000D577C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7C4B08A" w14:textId="732B4180" w:rsidR="009E4961" w:rsidRPr="00A02E28" w:rsidRDefault="009E4961" w:rsidP="000D577C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/>
              </w:rPr>
              <w:t>380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FB59498" w14:textId="77777777" w:rsidR="009E4961" w:rsidRPr="00043D9B" w:rsidRDefault="009E4961" w:rsidP="000D577C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04126BCE" w14:textId="77777777" w:rsidR="009E4961" w:rsidRPr="00043D9B" w:rsidRDefault="009E4961" w:rsidP="000D577C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42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E4961" w:rsidRPr="00043D9B" w14:paraId="2CBA723B" w14:textId="77777777" w:rsidTr="000D577C">
        <w:trPr>
          <w:cantSplit/>
          <w:trHeight w:val="20"/>
        </w:trPr>
        <w:tc>
          <w:tcPr>
            <w:tcW w:w="3330" w:type="dxa"/>
          </w:tcPr>
          <w:p w14:paraId="12D432D0" w14:textId="77777777" w:rsidR="009E4961" w:rsidRPr="00865F2D" w:rsidRDefault="009E4961" w:rsidP="000D5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8"/>
              <w:rPr>
                <w:rFonts w:asciiTheme="majorBidi" w:hAnsiTheme="majorBidi" w:cstheme="majorBidi"/>
                <w:sz w:val="30"/>
                <w:szCs w:val="30"/>
              </w:rPr>
            </w:pPr>
            <w:r w:rsidRPr="00865F2D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810" w:type="dxa"/>
            <w:vAlign w:val="bottom"/>
          </w:tcPr>
          <w:p w14:paraId="71AE1F24" w14:textId="77777777" w:rsidR="009E4961" w:rsidRPr="00043D9B" w:rsidRDefault="009E4961" w:rsidP="000D577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3FED9027" w14:textId="78E96BCD" w:rsidR="009E4961" w:rsidRPr="00043D9B" w:rsidRDefault="005D20EE" w:rsidP="000D577C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977</w:t>
            </w:r>
          </w:p>
        </w:tc>
        <w:tc>
          <w:tcPr>
            <w:tcW w:w="180" w:type="dxa"/>
            <w:vAlign w:val="bottom"/>
          </w:tcPr>
          <w:p w14:paraId="17C00D8C" w14:textId="77777777" w:rsidR="009E4961" w:rsidRPr="00043D9B" w:rsidRDefault="009E4961" w:rsidP="000D577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DD4847C" w14:textId="77777777" w:rsidR="009E4961" w:rsidRPr="00043D9B" w:rsidRDefault="009E4961" w:rsidP="000D577C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CEB4D9C" w14:textId="77777777" w:rsidR="009E4961" w:rsidRPr="00043D9B" w:rsidRDefault="009E4961" w:rsidP="000D577C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A0D14DE" w14:textId="0D357546" w:rsidR="009E4961" w:rsidRPr="00A02E28" w:rsidRDefault="005D20EE" w:rsidP="000D577C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786EC4" w:rsidRPr="00786EC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5D20EE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  <w:vAlign w:val="bottom"/>
          </w:tcPr>
          <w:p w14:paraId="32E64F28" w14:textId="77777777" w:rsidR="009E4961" w:rsidRPr="00043D9B" w:rsidRDefault="009E4961" w:rsidP="000D577C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48778873" w14:textId="77777777" w:rsidR="009E4961" w:rsidRPr="00043D9B" w:rsidRDefault="009E4961" w:rsidP="000D577C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4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E4961" w:rsidRPr="00043D9B" w14:paraId="7BB0F1B4" w14:textId="77777777" w:rsidTr="000D577C">
        <w:trPr>
          <w:cantSplit/>
          <w:trHeight w:val="20"/>
        </w:trPr>
        <w:tc>
          <w:tcPr>
            <w:tcW w:w="3330" w:type="dxa"/>
          </w:tcPr>
          <w:p w14:paraId="07BCFBBB" w14:textId="7D214A15" w:rsidR="009E4961" w:rsidRPr="00865F2D" w:rsidRDefault="009E4961" w:rsidP="000D5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865F2D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</w:t>
            </w:r>
            <w:r w:rsidRPr="00865F2D">
              <w:rPr>
                <w:rFonts w:asciiTheme="majorBidi" w:hAnsiTheme="majorBidi" w:cstheme="majorBidi"/>
                <w:sz w:val="30"/>
                <w:szCs w:val="30"/>
              </w:rPr>
              <w:t xml:space="preserve"> TFRS 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865F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สุทธิภาษี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 </w:t>
            </w:r>
            <w:r w:rsidRPr="00865F2D">
              <w:rPr>
                <w:rFonts w:asciiTheme="majorBidi" w:hAnsiTheme="majorBidi" w:cstheme="majorBidi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810" w:type="dxa"/>
            <w:vAlign w:val="bottom"/>
          </w:tcPr>
          <w:p w14:paraId="7811F48B" w14:textId="1A9304CF" w:rsidR="009E4961" w:rsidRPr="00043D9B" w:rsidRDefault="00ED3EBD" w:rsidP="000D577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9E4961" w:rsidRPr="00865F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ข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990" w:type="dxa"/>
            <w:vAlign w:val="bottom"/>
          </w:tcPr>
          <w:p w14:paraId="63DF80DD" w14:textId="05FEB87B" w:rsidR="009E4961" w:rsidRPr="00043D9B" w:rsidRDefault="009E4961" w:rsidP="000D577C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05F8E9B" w14:textId="77777777" w:rsidR="009E4961" w:rsidRPr="00043D9B" w:rsidRDefault="009E4961" w:rsidP="000D577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CEE8E80" w14:textId="77777777" w:rsidR="009E4961" w:rsidRPr="00043D9B" w:rsidRDefault="009E4961" w:rsidP="000D577C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6DD9533" w14:textId="77777777" w:rsidR="009E4961" w:rsidRPr="00043D9B" w:rsidRDefault="009E4961" w:rsidP="000D577C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DB1910F" w14:textId="15F33D7C" w:rsidR="009E4961" w:rsidRPr="00A02E28" w:rsidRDefault="009E4961" w:rsidP="000D577C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</w:rPr>
            </w:pPr>
            <w:r w:rsidRPr="00A02E28"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="005D20EE" w:rsidRPr="005D20EE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Pr="00A02E2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016A386" w14:textId="77777777" w:rsidR="009E4961" w:rsidRPr="00043D9B" w:rsidRDefault="009E4961" w:rsidP="000D577C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3F8C1290" w14:textId="77777777" w:rsidR="009E4961" w:rsidRPr="00043D9B" w:rsidRDefault="009E4961" w:rsidP="000D577C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4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E4961" w:rsidRPr="00043D9B" w14:paraId="16D7B19E" w14:textId="77777777" w:rsidTr="000D577C">
        <w:trPr>
          <w:cantSplit/>
          <w:trHeight w:val="20"/>
        </w:trPr>
        <w:tc>
          <w:tcPr>
            <w:tcW w:w="3330" w:type="dxa"/>
          </w:tcPr>
          <w:p w14:paraId="4E358CF6" w14:textId="550FA7C8" w:rsidR="009E4961" w:rsidRPr="00043D9B" w:rsidRDefault="009E4961" w:rsidP="000D577C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865F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86EC4" w:rsidRPr="00786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865F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65F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786EC4" w:rsidRPr="00786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563</w:t>
            </w:r>
            <w:r w:rsidRPr="00865F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865F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810" w:type="dxa"/>
            <w:vAlign w:val="bottom"/>
          </w:tcPr>
          <w:p w14:paraId="776D9BE5" w14:textId="77777777" w:rsidR="009E4961" w:rsidRPr="00043D9B" w:rsidRDefault="009E4961" w:rsidP="000D577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029AED" w14:textId="21917853" w:rsidR="009E4961" w:rsidRPr="00043D9B" w:rsidRDefault="00786EC4" w:rsidP="000D577C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9E49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305</w:t>
            </w:r>
            <w:r w:rsidR="009E49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</w:t>
            </w:r>
            <w:r w:rsidRPr="00786E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  <w:vAlign w:val="bottom"/>
          </w:tcPr>
          <w:p w14:paraId="55FE3DF4" w14:textId="77777777" w:rsidR="009E4961" w:rsidRPr="00043D9B" w:rsidRDefault="009E4961" w:rsidP="000D577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9B9AE7" w14:textId="20EB558F" w:rsidR="009E4961" w:rsidRPr="006D5D73" w:rsidRDefault="00786EC4" w:rsidP="000D577C">
            <w:pPr>
              <w:pStyle w:val="acctfourfigures"/>
              <w:tabs>
                <w:tab w:val="clear" w:pos="765"/>
                <w:tab w:val="decimal" w:pos="10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9E4961" w:rsidRPr="006D5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</w:t>
            </w:r>
            <w:r w:rsidRPr="00786E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vAlign w:val="bottom"/>
          </w:tcPr>
          <w:p w14:paraId="0D923A8E" w14:textId="77777777" w:rsidR="009E4961" w:rsidRPr="00043D9B" w:rsidRDefault="009E4961" w:rsidP="000D577C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DD1AA0" w14:textId="2C12E3E5" w:rsidR="009E4961" w:rsidRPr="00A02E28" w:rsidRDefault="00786EC4" w:rsidP="000D577C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9E496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358</w:t>
            </w:r>
            <w:r w:rsidR="009E4961" w:rsidRPr="00F320E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677</w:t>
            </w:r>
          </w:p>
        </w:tc>
        <w:tc>
          <w:tcPr>
            <w:tcW w:w="180" w:type="dxa"/>
            <w:vAlign w:val="bottom"/>
          </w:tcPr>
          <w:p w14:paraId="66533913" w14:textId="77777777" w:rsidR="009E4961" w:rsidRPr="00043D9B" w:rsidRDefault="009E4961" w:rsidP="000D577C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C17CA6" w14:textId="77777777" w:rsidR="009E4961" w:rsidRPr="007F2DBF" w:rsidRDefault="009E4961" w:rsidP="000D577C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4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F2D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-</w:t>
            </w:r>
          </w:p>
        </w:tc>
      </w:tr>
    </w:tbl>
    <w:p w14:paraId="1A04EA5E" w14:textId="77777777" w:rsidR="009E4961" w:rsidRPr="00B4003E" w:rsidRDefault="009E4961" w:rsidP="00E10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984DEF" w14:textId="77777777" w:rsidR="00B4003E" w:rsidRPr="00B4003E" w:rsidRDefault="00B4003E" w:rsidP="004C5D6C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hanging="18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B4003E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3D6778F6" w14:textId="77777777" w:rsidR="00B4003E" w:rsidRDefault="00B4003E" w:rsidP="002955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  <w:lang w:val="en-GB"/>
        </w:rPr>
      </w:pPr>
    </w:p>
    <w:p w14:paraId="35FE481F" w14:textId="1D0543CE" w:rsidR="00295588" w:rsidRPr="00295588" w:rsidRDefault="00295588" w:rsidP="00B400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295588">
        <w:rPr>
          <w:rFonts w:ascii="Angsana New" w:eastAsia="Calibri" w:hAnsi="Angsana New" w:hint="cs"/>
          <w:sz w:val="30"/>
          <w:szCs w:val="30"/>
          <w:cs/>
          <w:lang w:val="en-GB"/>
        </w:rPr>
        <w:t>กลุ่มบริษัท</w:t>
      </w:r>
      <w:r w:rsidRPr="00295588">
        <w:rPr>
          <w:rFonts w:ascii="Angsana New" w:hAnsi="Angsana New"/>
          <w:sz w:val="30"/>
          <w:szCs w:val="30"/>
          <w:cs/>
        </w:rPr>
        <w:t>ได้</w:t>
      </w:r>
      <w:r w:rsidRPr="00295588">
        <w:rPr>
          <w:rFonts w:ascii="Angsana New" w:hAnsi="Angsana New" w:hint="cs"/>
          <w:sz w:val="30"/>
          <w:szCs w:val="30"/>
          <w:cs/>
        </w:rPr>
        <w:t xml:space="preserve">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 ณ วันที่ </w:t>
      </w:r>
      <w:r w:rsidR="00786EC4" w:rsidRPr="00786EC4">
        <w:rPr>
          <w:rFonts w:ascii="Angsana New" w:hAnsi="Angsana New"/>
          <w:sz w:val="30"/>
          <w:szCs w:val="30"/>
        </w:rPr>
        <w:t>1</w:t>
      </w:r>
      <w:r w:rsidRPr="00295588">
        <w:rPr>
          <w:rFonts w:ascii="Angsana New" w:hAnsi="Angsana New"/>
          <w:sz w:val="30"/>
          <w:szCs w:val="30"/>
        </w:rPr>
        <w:t xml:space="preserve"> </w:t>
      </w:r>
      <w:r w:rsidRPr="00295588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786EC4" w:rsidRPr="00786EC4">
        <w:rPr>
          <w:rFonts w:ascii="Angsana New" w:hAnsi="Angsana New"/>
          <w:sz w:val="30"/>
          <w:szCs w:val="30"/>
        </w:rPr>
        <w:t>2</w:t>
      </w:r>
      <w:r w:rsidR="005D20EE" w:rsidRPr="005D20EE">
        <w:rPr>
          <w:rFonts w:ascii="Angsana New" w:hAnsi="Angsana New"/>
          <w:sz w:val="30"/>
          <w:szCs w:val="30"/>
        </w:rPr>
        <w:t>563</w:t>
      </w:r>
      <w:r w:rsidRPr="00295588">
        <w:rPr>
          <w:rFonts w:ascii="Angsana New" w:hAnsi="Angsana New"/>
          <w:sz w:val="30"/>
          <w:szCs w:val="30"/>
        </w:rPr>
        <w:t xml:space="preserve"> </w:t>
      </w:r>
      <w:r w:rsidRPr="00295588">
        <w:rPr>
          <w:rFonts w:asciiTheme="majorBidi" w:hAnsiTheme="majorBidi" w:cstheme="majorBidi"/>
          <w:sz w:val="30"/>
          <w:szCs w:val="30"/>
          <w:cs/>
        </w:rPr>
        <w:t>ดังนั้น กลุ่มบริษัทจึงไม่ปรับปรุงข้อมูลที่นำเสนอในปี</w:t>
      </w:r>
      <w:r w:rsidRPr="00295588">
        <w:rPr>
          <w:rFonts w:asciiTheme="majorBidi" w:hAnsiTheme="majorBidi" w:cstheme="majorBidi"/>
          <w:sz w:val="30"/>
          <w:szCs w:val="30"/>
        </w:rPr>
        <w:t xml:space="preserve"> </w:t>
      </w:r>
      <w:r w:rsidR="00786EC4" w:rsidRPr="00786EC4">
        <w:rPr>
          <w:rFonts w:asciiTheme="majorBidi" w:hAnsiTheme="majorBidi" w:cstheme="majorBidi"/>
          <w:sz w:val="30"/>
          <w:szCs w:val="30"/>
        </w:rPr>
        <w:t>2</w:t>
      </w:r>
      <w:r w:rsidR="005D20EE" w:rsidRPr="005D20EE">
        <w:rPr>
          <w:rFonts w:asciiTheme="majorBidi" w:hAnsiTheme="majorBidi" w:cstheme="majorBidi"/>
          <w:sz w:val="30"/>
          <w:szCs w:val="30"/>
        </w:rPr>
        <w:t>56</w:t>
      </w:r>
      <w:r w:rsidR="00786EC4" w:rsidRPr="00786EC4">
        <w:rPr>
          <w:rFonts w:asciiTheme="majorBidi" w:hAnsiTheme="majorBidi" w:cstheme="majorBidi"/>
          <w:sz w:val="30"/>
          <w:szCs w:val="30"/>
        </w:rPr>
        <w:t>2</w:t>
      </w:r>
      <w:r w:rsidRPr="0029558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95588">
        <w:rPr>
          <w:rFonts w:asciiTheme="majorBidi" w:hAnsiTheme="majorBidi" w:cstheme="majorBidi"/>
          <w:sz w:val="30"/>
          <w:szCs w:val="30"/>
          <w:cs/>
        </w:rPr>
        <w:t>และไม่นำข้อกำหนดเกี่ยวกับการเปิดเผยข้อมูลตามมาตรฐานการรายงานทางการเงินที่เกี่ยวข้องกับเครื่องมือทางการเงินมาถือปฏิบัติกับข้อมูลเปรียบเทียบ</w:t>
      </w:r>
      <w:r w:rsidRPr="00295588">
        <w:rPr>
          <w:rFonts w:ascii="Angsana New" w:hAnsi="Angsana New"/>
          <w:sz w:val="30"/>
          <w:szCs w:val="30"/>
        </w:rPr>
        <w:t xml:space="preserve"> </w:t>
      </w:r>
    </w:p>
    <w:p w14:paraId="7721A7FF" w14:textId="77777777" w:rsidR="00295588" w:rsidRPr="00295588" w:rsidRDefault="00295588" w:rsidP="00295588">
      <w:pPr>
        <w:pStyle w:val="BodyText2"/>
        <w:tabs>
          <w:tab w:val="left" w:pos="540"/>
        </w:tabs>
        <w:ind w:left="720" w:firstLine="0"/>
        <w:jc w:val="thaiDistribute"/>
        <w:rPr>
          <w:rFonts w:ascii="Angsana New" w:hAnsi="Angsana New"/>
          <w:sz w:val="30"/>
          <w:szCs w:val="30"/>
        </w:rPr>
      </w:pPr>
    </w:p>
    <w:p w14:paraId="1DC4FD16" w14:textId="77777777" w:rsidR="00295588" w:rsidRDefault="002955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B7CA7AF" w14:textId="71D1DAF8" w:rsidR="00295588" w:rsidRDefault="00295588" w:rsidP="00B40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  <w:r w:rsidRPr="00295588">
        <w:rPr>
          <w:rFonts w:ascii="Angsana New" w:hAnsi="Angsana New"/>
          <w:sz w:val="30"/>
          <w:szCs w:val="30"/>
          <w:cs/>
        </w:rPr>
        <w:lastRenderedPageBreak/>
        <w:t>มาตรฐานการรายงานทางการเงิน</w:t>
      </w:r>
      <w:r w:rsidRPr="00295588">
        <w:rPr>
          <w:rFonts w:ascii="Angsana New" w:hAnsi="Angsana New" w:hint="cs"/>
          <w:sz w:val="30"/>
          <w:szCs w:val="30"/>
          <w:cs/>
        </w:rPr>
        <w:t>กลุ่ม</w:t>
      </w:r>
      <w:r w:rsidRPr="00295588">
        <w:rPr>
          <w:rFonts w:ascii="Angsana New" w:hAnsi="Angsana New"/>
          <w:sz w:val="30"/>
          <w:szCs w:val="30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295588">
        <w:rPr>
          <w:rFonts w:ascii="Angsana New" w:hAnsi="Angsana New"/>
          <w:sz w:val="30"/>
          <w:szCs w:val="30"/>
        </w:rPr>
        <w:t xml:space="preserve"> </w:t>
      </w:r>
      <w:r w:rsidRPr="00295588">
        <w:rPr>
          <w:rFonts w:ascii="Angsana New" w:hAnsi="Angsana New" w:hint="cs"/>
          <w:sz w:val="30"/>
          <w:szCs w:val="30"/>
          <w:cs/>
        </w:rPr>
        <w:t xml:space="preserve">โดยรายละเอียดของนโยบายการบัญชีเปิดเผยในหมายเหตุข้อ </w:t>
      </w:r>
      <w:r w:rsidR="005D20EE" w:rsidRPr="005D20EE">
        <w:rPr>
          <w:rFonts w:ascii="Angsana New" w:hAnsi="Angsana New"/>
          <w:sz w:val="30"/>
          <w:szCs w:val="30"/>
        </w:rPr>
        <w:t>4</w:t>
      </w:r>
      <w:r w:rsidR="00ED3EBD">
        <w:rPr>
          <w:rFonts w:ascii="Angsana New" w:hAnsi="Angsana New"/>
          <w:sz w:val="30"/>
          <w:szCs w:val="30"/>
        </w:rPr>
        <w:t xml:space="preserve"> </w:t>
      </w:r>
      <w:r w:rsidRPr="00295588">
        <w:rPr>
          <w:rFonts w:ascii="Angsana New" w:hAnsi="Angsana New" w:hint="cs"/>
          <w:sz w:val="30"/>
          <w:szCs w:val="30"/>
          <w:cs/>
        </w:rPr>
        <w:t xml:space="preserve">(ง) และข้อ </w:t>
      </w:r>
      <w:r w:rsidR="005D20EE" w:rsidRPr="005D20EE">
        <w:rPr>
          <w:rFonts w:ascii="Angsana New" w:hAnsi="Angsana New"/>
          <w:sz w:val="30"/>
          <w:szCs w:val="30"/>
        </w:rPr>
        <w:t>4</w:t>
      </w:r>
      <w:r w:rsidR="00ED3EBD">
        <w:rPr>
          <w:rFonts w:ascii="Angsana New" w:hAnsi="Angsana New"/>
          <w:sz w:val="30"/>
          <w:szCs w:val="30"/>
        </w:rPr>
        <w:t xml:space="preserve"> </w:t>
      </w:r>
      <w:r w:rsidRPr="00295588">
        <w:rPr>
          <w:rFonts w:ascii="Angsana New" w:hAnsi="Angsana New" w:hint="cs"/>
          <w:sz w:val="30"/>
          <w:szCs w:val="30"/>
          <w:cs/>
        </w:rPr>
        <w:t xml:space="preserve">(ฎ) </w:t>
      </w:r>
      <w:r w:rsidRPr="00295588">
        <w:rPr>
          <w:rFonts w:ascii="Angsana New" w:hAnsi="Angsana New"/>
          <w:sz w:val="30"/>
          <w:szCs w:val="30"/>
          <w:cs/>
          <w:lang w:val="en-GB"/>
        </w:rPr>
        <w:t>ผลกระทบ</w:t>
      </w:r>
      <w:r w:rsidRPr="00295588">
        <w:rPr>
          <w:rFonts w:ascii="Angsana New" w:hAnsi="Angsana New"/>
          <w:color w:val="000000"/>
          <w:sz w:val="30"/>
          <w:szCs w:val="30"/>
          <w:cs/>
        </w:rPr>
        <w:t>จากการ</w:t>
      </w:r>
      <w:r w:rsidRPr="00295588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</w:t>
      </w:r>
      <w:r w:rsidRPr="00295588">
        <w:rPr>
          <w:rFonts w:ascii="Angsana New" w:hAnsi="Angsana New" w:hint="cs"/>
          <w:sz w:val="30"/>
          <w:szCs w:val="30"/>
          <w:cs/>
        </w:rPr>
        <w:t>กลุ่ม</w:t>
      </w:r>
      <w:r w:rsidRPr="00295588">
        <w:rPr>
          <w:rFonts w:ascii="Angsana New" w:hAnsi="Angsana New"/>
          <w:sz w:val="30"/>
          <w:szCs w:val="30"/>
          <w:cs/>
        </w:rPr>
        <w:t>เครื่องมือทางการเงิน มีดังนี้</w:t>
      </w:r>
      <w:r w:rsidRPr="00295588">
        <w:rPr>
          <w:rFonts w:ascii="Angsana New" w:hAnsi="Angsana New"/>
          <w:sz w:val="28"/>
          <w:szCs w:val="28"/>
          <w:cs/>
        </w:rPr>
        <w:t xml:space="preserve"> </w:t>
      </w:r>
    </w:p>
    <w:p w14:paraId="59C540D0" w14:textId="77777777" w:rsidR="00295588" w:rsidRPr="00295588" w:rsidRDefault="00295588" w:rsidP="002955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839EFDD" w14:textId="7B1E8CFA" w:rsidR="00295588" w:rsidRPr="00295588" w:rsidRDefault="00295588" w:rsidP="00B40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295588">
        <w:rPr>
          <w:rFonts w:ascii="Angsana New" w:hAnsi="Angsana New"/>
          <w:sz w:val="30"/>
          <w:szCs w:val="30"/>
          <w:cs/>
        </w:rPr>
        <w:t>(ก.</w:t>
      </w:r>
      <w:r w:rsidR="00786EC4" w:rsidRPr="00786EC4">
        <w:rPr>
          <w:rFonts w:ascii="Angsana New" w:hAnsi="Angsana New"/>
          <w:sz w:val="30"/>
          <w:szCs w:val="30"/>
        </w:rPr>
        <w:t>1</w:t>
      </w:r>
      <w:r w:rsidRPr="00295588">
        <w:rPr>
          <w:rFonts w:ascii="Angsana New" w:hAnsi="Angsana New"/>
          <w:sz w:val="30"/>
          <w:szCs w:val="30"/>
          <w:cs/>
        </w:rPr>
        <w:t>) การจัดประเภทรายการและการวัดมูลค่าของสินทรัพย์ทางการเงินและหนี้สินทางการเงิน</w:t>
      </w:r>
    </w:p>
    <w:p w14:paraId="61B3E4E6" w14:textId="77777777" w:rsidR="00295588" w:rsidRPr="00295588" w:rsidRDefault="00295588" w:rsidP="00295588">
      <w:pPr>
        <w:pStyle w:val="BodyText2"/>
        <w:tabs>
          <w:tab w:val="left" w:pos="540"/>
        </w:tabs>
        <w:ind w:left="720" w:firstLine="0"/>
        <w:jc w:val="thaiDistribute"/>
        <w:rPr>
          <w:rFonts w:ascii="Angsana New" w:hAnsi="Angsana New"/>
          <w:sz w:val="30"/>
          <w:szCs w:val="30"/>
        </w:rPr>
      </w:pPr>
    </w:p>
    <w:p w14:paraId="4D612FE2" w14:textId="5A887453" w:rsidR="00295588" w:rsidRPr="00295588" w:rsidRDefault="00295588" w:rsidP="00B400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Angsana New" w:hAnsi="Angsana New"/>
          <w:sz w:val="30"/>
          <w:szCs w:val="30"/>
        </w:rPr>
      </w:pPr>
      <w:r w:rsidRPr="00295588">
        <w:rPr>
          <w:rFonts w:ascii="Angsana New" w:hAnsi="Angsana New"/>
          <w:sz w:val="30"/>
          <w:szCs w:val="30"/>
        </w:rPr>
        <w:t xml:space="preserve">TFRS </w:t>
      </w:r>
      <w:r w:rsidR="005D20EE" w:rsidRPr="005D20EE">
        <w:rPr>
          <w:rFonts w:ascii="Angsana New" w:hAnsi="Angsana New"/>
          <w:sz w:val="30"/>
          <w:szCs w:val="30"/>
        </w:rPr>
        <w:t>9</w:t>
      </w:r>
      <w:r w:rsidRPr="00295588">
        <w:rPr>
          <w:rFonts w:ascii="Angsana New" w:hAnsi="Angsana New"/>
          <w:sz w:val="30"/>
          <w:szCs w:val="30"/>
        </w:rPr>
        <w:t xml:space="preserve"> </w:t>
      </w:r>
      <w:r w:rsidRPr="00295588">
        <w:rPr>
          <w:rFonts w:ascii="Angsana New" w:hAnsi="Angsana New"/>
          <w:sz w:val="30"/>
          <w:szCs w:val="30"/>
          <w:cs/>
        </w:rPr>
        <w:t xml:space="preserve">กำหนดการจัดประเภทสินทรัพย์ทางการเงินเป็น </w:t>
      </w:r>
      <w:r w:rsidR="005D20EE" w:rsidRPr="005D20EE">
        <w:rPr>
          <w:rFonts w:ascii="Angsana New" w:hAnsi="Angsana New"/>
          <w:sz w:val="30"/>
          <w:szCs w:val="30"/>
        </w:rPr>
        <w:t>3</w:t>
      </w:r>
      <w:r w:rsidRPr="00295588">
        <w:rPr>
          <w:rFonts w:ascii="Angsana New" w:hAnsi="Angsana New"/>
          <w:sz w:val="30"/>
          <w:szCs w:val="30"/>
        </w:rPr>
        <w:t xml:space="preserve"> </w:t>
      </w:r>
      <w:r w:rsidRPr="00295588">
        <w:rPr>
          <w:rFonts w:ascii="Angsana New" w:hAnsi="Angsana New"/>
          <w:sz w:val="30"/>
          <w:szCs w:val="30"/>
          <w:cs/>
        </w:rPr>
        <w:t>ประเภท ได้แก่</w:t>
      </w:r>
      <w:r w:rsidRPr="00295588">
        <w:rPr>
          <w:rFonts w:ascii="Angsana New" w:hAnsi="Angsana New"/>
          <w:sz w:val="30"/>
          <w:szCs w:val="30"/>
        </w:rPr>
        <w:t xml:space="preserve"> </w:t>
      </w:r>
      <w:r w:rsidRPr="00295588">
        <w:rPr>
          <w:rFonts w:ascii="Angsana New" w:hAnsi="Angsana New"/>
          <w:sz w:val="30"/>
          <w:szCs w:val="30"/>
          <w:cs/>
        </w:rPr>
        <w:t xml:space="preserve">ราคาทุนตัดจำหน่าย มูลค่ายุติธรรมผ่านกำไรขาดทุนเบ็ดเสร็จอื่น </w:t>
      </w:r>
      <w:r w:rsidRPr="00295588">
        <w:rPr>
          <w:rFonts w:ascii="Angsana New" w:hAnsi="Angsana New"/>
          <w:sz w:val="30"/>
          <w:szCs w:val="30"/>
        </w:rPr>
        <w:t>(FVOCI)</w:t>
      </w:r>
      <w:r w:rsidRPr="00295588">
        <w:rPr>
          <w:rFonts w:ascii="Angsana New" w:hAnsi="Angsana New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295588">
        <w:rPr>
          <w:rFonts w:ascii="Angsana New" w:hAnsi="Angsana New"/>
          <w:sz w:val="30"/>
          <w:szCs w:val="30"/>
        </w:rPr>
        <w:t xml:space="preserve"> (FVTPL) </w:t>
      </w:r>
      <w:r w:rsidRPr="00295588">
        <w:rPr>
          <w:rFonts w:ascii="Angsana New" w:hAnsi="Angsana New"/>
          <w:sz w:val="30"/>
          <w:szCs w:val="30"/>
          <w:cs/>
        </w:rPr>
        <w:t xml:space="preserve">โดยจัดประเภทตามลักษณะของกระแสเงินสดของสินทรัพย์ทางการเงินและโมเดลธุรกิจในการบริหารจัดการสินทรัพย์ทางการเงินนั้น อย่างไรก็ตาม </w:t>
      </w:r>
      <w:r w:rsidRPr="00295588">
        <w:rPr>
          <w:rFonts w:ascii="Angsana New" w:eastAsia="Calibri" w:hAnsi="Angsana New"/>
          <w:sz w:val="30"/>
          <w:szCs w:val="30"/>
          <w:cs/>
          <w:lang w:val="en-GB"/>
        </w:rPr>
        <w:t>กลุ่มบริษัท</w:t>
      </w:r>
      <w:r w:rsidRPr="00295588">
        <w:rPr>
          <w:rFonts w:ascii="Angsana New" w:hAnsi="Angsana New"/>
          <w:sz w:val="30"/>
          <w:szCs w:val="30"/>
          <w:cs/>
        </w:rPr>
        <w:t xml:space="preserve">อาจเลือกกำหนดให้วัดมูลค่าเมื่อเริ่มแรกด้วยมูลค่ายุติธรรมผ่านกำไรหรือขาดทุนทั้งนี้เมื่อกำหนดแล้วไม่สามารถยกเลิกได้  </w:t>
      </w:r>
      <w:r w:rsidRPr="00295588">
        <w:rPr>
          <w:rFonts w:ascii="Angsana New" w:hAnsi="Angsana New"/>
          <w:sz w:val="30"/>
          <w:szCs w:val="30"/>
        </w:rPr>
        <w:t xml:space="preserve">TFRS </w:t>
      </w:r>
      <w:r w:rsidR="005D20EE" w:rsidRPr="005D20EE">
        <w:rPr>
          <w:rFonts w:ascii="Angsana New" w:hAnsi="Angsana New"/>
          <w:sz w:val="30"/>
          <w:szCs w:val="30"/>
        </w:rPr>
        <w:t>9</w:t>
      </w:r>
      <w:r w:rsidRPr="00295588">
        <w:rPr>
          <w:rFonts w:ascii="Angsana New" w:hAnsi="Angsana New"/>
          <w:sz w:val="30"/>
          <w:szCs w:val="30"/>
        </w:rPr>
        <w:t xml:space="preserve"> </w:t>
      </w:r>
      <w:r w:rsidRPr="00295588">
        <w:rPr>
          <w:rFonts w:ascii="Angsana New" w:hAnsi="Angsana New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786EC4" w:rsidRPr="00786EC4">
        <w:rPr>
          <w:rFonts w:ascii="Angsana New" w:hAnsi="Angsana New"/>
          <w:sz w:val="30"/>
          <w:szCs w:val="30"/>
        </w:rPr>
        <w:t>1</w:t>
      </w:r>
      <w:r w:rsidR="005D20EE" w:rsidRPr="005D20EE">
        <w:rPr>
          <w:rFonts w:ascii="Angsana New" w:hAnsi="Angsana New"/>
          <w:sz w:val="30"/>
          <w:szCs w:val="30"/>
        </w:rPr>
        <w:t>05</w:t>
      </w:r>
      <w:r w:rsidRPr="00295588">
        <w:rPr>
          <w:rFonts w:ascii="Angsana New" w:hAnsi="Angsana New"/>
          <w:sz w:val="30"/>
          <w:szCs w:val="30"/>
          <w:cs/>
        </w:rPr>
        <w:t xml:space="preserve"> (</w:t>
      </w:r>
      <w:r w:rsidRPr="00295588">
        <w:rPr>
          <w:rFonts w:ascii="Angsana New" w:hAnsi="Angsana New"/>
          <w:sz w:val="30"/>
          <w:szCs w:val="30"/>
        </w:rPr>
        <w:t xml:space="preserve">TAS </w:t>
      </w:r>
      <w:r w:rsidR="00786EC4" w:rsidRPr="00786EC4">
        <w:rPr>
          <w:rFonts w:ascii="Angsana New" w:hAnsi="Angsana New"/>
          <w:sz w:val="30"/>
          <w:szCs w:val="30"/>
        </w:rPr>
        <w:t>1</w:t>
      </w:r>
      <w:r w:rsidR="005D20EE" w:rsidRPr="005D20EE">
        <w:rPr>
          <w:rFonts w:ascii="Angsana New" w:hAnsi="Angsana New"/>
          <w:sz w:val="30"/>
          <w:szCs w:val="30"/>
        </w:rPr>
        <w:t>05</w:t>
      </w:r>
      <w:r w:rsidRPr="00295588">
        <w:rPr>
          <w:rFonts w:ascii="Angsana New" w:hAnsi="Angsana New"/>
          <w:sz w:val="30"/>
          <w:szCs w:val="30"/>
        </w:rPr>
        <w:t>)</w:t>
      </w:r>
    </w:p>
    <w:p w14:paraId="725DD174" w14:textId="143952F1" w:rsidR="00295588" w:rsidRDefault="00295588" w:rsidP="00B400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1E468B98" w14:textId="1A4CB569" w:rsidR="00295588" w:rsidRDefault="00295588" w:rsidP="00B4003E">
      <w:pPr>
        <w:tabs>
          <w:tab w:val="clear" w:pos="454"/>
        </w:tabs>
        <w:ind w:left="1440"/>
        <w:jc w:val="thaiDistribute"/>
        <w:rPr>
          <w:rFonts w:ascii="Angsana New" w:hAnsi="Angsana New"/>
          <w:sz w:val="30"/>
          <w:szCs w:val="30"/>
        </w:rPr>
      </w:pPr>
      <w:r w:rsidRPr="00403491">
        <w:rPr>
          <w:rFonts w:ascii="Angsana New" w:hAnsi="Angsana New" w:hint="cs"/>
          <w:sz w:val="30"/>
          <w:szCs w:val="30"/>
          <w:cs/>
        </w:rPr>
        <w:t>ตาม</w:t>
      </w:r>
      <w:r w:rsidRPr="00403491">
        <w:rPr>
          <w:rFonts w:ascii="Angsana New" w:hAnsi="Angsana New" w:hint="cs"/>
          <w:sz w:val="30"/>
          <w:szCs w:val="30"/>
        </w:rPr>
        <w:t xml:space="preserve"> TFRS </w:t>
      </w:r>
      <w:r w:rsidR="005D20EE" w:rsidRPr="005D20EE">
        <w:rPr>
          <w:rFonts w:ascii="Angsana New" w:hAnsi="Angsana New" w:hint="cs"/>
          <w:sz w:val="30"/>
          <w:szCs w:val="30"/>
        </w:rPr>
        <w:t>9</w:t>
      </w:r>
      <w:r w:rsidRPr="00403491">
        <w:rPr>
          <w:rFonts w:ascii="Angsana New" w:hAnsi="Angsana New" w:hint="cs"/>
          <w:sz w:val="30"/>
          <w:szCs w:val="30"/>
        </w:rPr>
        <w:t xml:space="preserve"> </w:t>
      </w:r>
      <w:r w:rsidRPr="00403491">
        <w:rPr>
          <w:rFonts w:ascii="Angsana New" w:hAnsi="Angsana New" w:hint="cs"/>
          <w:sz w:val="30"/>
          <w:szCs w:val="30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</w:t>
      </w:r>
      <w:r w:rsidRPr="00403491">
        <w:rPr>
          <w:rFonts w:ascii="Angsana New" w:hAnsi="Angsana New"/>
          <w:sz w:val="30"/>
          <w:szCs w:val="30"/>
          <w:cs/>
        </w:rPr>
        <w:t>กลุ่มบริษัทรับรู้ดอกเบี้ยรับและดอกเบี้ยจ่ายด้วยอัตราดอกเบี้ยตามสัญญา</w:t>
      </w:r>
      <w:r w:rsidRPr="00403491">
        <w:rPr>
          <w:rFonts w:ascii="Angsana New" w:hAnsi="Angsana New"/>
          <w:sz w:val="30"/>
          <w:szCs w:val="30"/>
        </w:rPr>
        <w:t xml:space="preserve"> </w:t>
      </w:r>
    </w:p>
    <w:p w14:paraId="7E70C2E5" w14:textId="46F1B883" w:rsidR="00295588" w:rsidRDefault="00295588" w:rsidP="00B4003E">
      <w:pPr>
        <w:tabs>
          <w:tab w:val="clear" w:pos="454"/>
        </w:tabs>
        <w:ind w:left="1440"/>
        <w:jc w:val="thaiDistribute"/>
        <w:rPr>
          <w:rFonts w:ascii="Angsana New" w:hAnsi="Angsana New"/>
          <w:sz w:val="30"/>
          <w:szCs w:val="30"/>
        </w:rPr>
      </w:pPr>
    </w:p>
    <w:p w14:paraId="5ECE84D2" w14:textId="77777777" w:rsidR="00B4003E" w:rsidRDefault="00B40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2405407" w14:textId="15807E1C" w:rsidR="00295588" w:rsidRPr="00403491" w:rsidRDefault="00295588" w:rsidP="00B4003E">
      <w:pPr>
        <w:tabs>
          <w:tab w:val="clear" w:pos="454"/>
        </w:tabs>
        <w:ind w:left="1440"/>
        <w:jc w:val="thaiDistribute"/>
        <w:rPr>
          <w:rFonts w:ascii="Angsana New" w:hAnsi="Angsana New"/>
          <w:sz w:val="30"/>
          <w:szCs w:val="30"/>
        </w:rPr>
      </w:pPr>
      <w:r w:rsidRPr="00295588">
        <w:rPr>
          <w:rFonts w:ascii="Angsana New" w:hAnsi="Angsana New" w:hint="cs"/>
          <w:sz w:val="30"/>
          <w:szCs w:val="30"/>
          <w:cs/>
        </w:rPr>
        <w:lastRenderedPageBreak/>
        <w:t xml:space="preserve">ตารางดังต่อไปนี้แสดงเปรียบเทียบการจัดประเภทและการวัดมูลค่าของเงินลงทุนตาม </w:t>
      </w:r>
      <w:r w:rsidRPr="00295588">
        <w:rPr>
          <w:rFonts w:ascii="Angsana New" w:hAnsi="Angsana New"/>
          <w:sz w:val="30"/>
          <w:szCs w:val="30"/>
        </w:rPr>
        <w:t xml:space="preserve">TAS </w:t>
      </w:r>
      <w:r w:rsidR="00786EC4" w:rsidRPr="00786EC4">
        <w:rPr>
          <w:rFonts w:ascii="Angsana New" w:hAnsi="Angsana New"/>
          <w:sz w:val="30"/>
          <w:szCs w:val="30"/>
        </w:rPr>
        <w:t>1</w:t>
      </w:r>
      <w:r w:rsidR="005D20EE" w:rsidRPr="005D20EE">
        <w:rPr>
          <w:rFonts w:ascii="Angsana New" w:hAnsi="Angsana New"/>
          <w:sz w:val="30"/>
          <w:szCs w:val="30"/>
        </w:rPr>
        <w:t>05</w:t>
      </w:r>
      <w:r w:rsidRPr="00295588">
        <w:rPr>
          <w:rFonts w:ascii="Angsana New" w:hAnsi="Angsana New"/>
          <w:sz w:val="30"/>
          <w:szCs w:val="30"/>
        </w:rPr>
        <w:t xml:space="preserve"> </w:t>
      </w:r>
      <w:r w:rsidRPr="00295588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295588">
        <w:rPr>
          <w:rFonts w:ascii="Angsana New" w:hAnsi="Angsana New"/>
          <w:sz w:val="30"/>
          <w:szCs w:val="30"/>
        </w:rPr>
        <w:t xml:space="preserve">TFRS </w:t>
      </w:r>
      <w:r w:rsidR="005D20EE" w:rsidRPr="005D20EE">
        <w:rPr>
          <w:rFonts w:ascii="Angsana New" w:hAnsi="Angsana New"/>
          <w:sz w:val="30"/>
          <w:szCs w:val="30"/>
        </w:rPr>
        <w:t>9</w:t>
      </w:r>
    </w:p>
    <w:p w14:paraId="762FAE81" w14:textId="2906FCF7" w:rsidR="00295588" w:rsidRDefault="00295588" w:rsidP="002955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1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5"/>
        <w:gridCol w:w="1445"/>
        <w:gridCol w:w="236"/>
        <w:gridCol w:w="1474"/>
        <w:gridCol w:w="236"/>
        <w:gridCol w:w="1204"/>
        <w:gridCol w:w="259"/>
        <w:gridCol w:w="1351"/>
      </w:tblGrid>
      <w:tr w:rsidR="003310FE" w:rsidRPr="00F03B46" w14:paraId="098F6CA3" w14:textId="436A4B0E" w:rsidTr="003310FE">
        <w:trPr>
          <w:tblHeader/>
        </w:trPr>
        <w:tc>
          <w:tcPr>
            <w:tcW w:w="9170" w:type="dxa"/>
            <w:gridSpan w:val="8"/>
            <w:vAlign w:val="bottom"/>
          </w:tcPr>
          <w:p w14:paraId="5FCE1D8B" w14:textId="1B0D6555" w:rsidR="003310FE" w:rsidRPr="00F03B46" w:rsidRDefault="003310FE" w:rsidP="000D577C">
            <w:pPr>
              <w:pStyle w:val="NoSpacing"/>
              <w:ind w:left="-64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F03B4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3310FE" w:rsidRPr="00465F74" w14:paraId="5F297EE4" w14:textId="015045F3" w:rsidTr="003310FE">
        <w:trPr>
          <w:tblHeader/>
        </w:trPr>
        <w:tc>
          <w:tcPr>
            <w:tcW w:w="4410" w:type="dxa"/>
            <w:gridSpan w:val="2"/>
            <w:vAlign w:val="bottom"/>
          </w:tcPr>
          <w:p w14:paraId="5E476109" w14:textId="3360AEC7" w:rsidR="003310FE" w:rsidRPr="001734BB" w:rsidRDefault="003310FE" w:rsidP="001734BB">
            <w:pPr>
              <w:pStyle w:val="NoSpacing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734B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การจัดประเภทตาม</w:t>
            </w:r>
            <w:r w:rsidRPr="001734B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TAS </w:t>
            </w:r>
            <w:r w:rsidR="00786EC4" w:rsidRPr="00786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5D20EE" w:rsidRPr="005D20E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05</w:t>
            </w:r>
            <w:r w:rsidRPr="001734B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1734B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5D20EE" w:rsidRPr="005D20E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="00786EC4" w:rsidRPr="00786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1734B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1734B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ธันวาคม </w:t>
            </w:r>
            <w:r w:rsidR="00786EC4" w:rsidRPr="00786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5D20EE" w:rsidRPr="005D20E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</w:t>
            </w:r>
            <w:r w:rsidR="00786EC4" w:rsidRPr="00786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73627C78" w14:textId="77777777" w:rsidR="003310FE" w:rsidRPr="00F03B46" w:rsidRDefault="003310FE" w:rsidP="001734BB">
            <w:pPr>
              <w:pStyle w:val="NoSpacing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524" w:type="dxa"/>
            <w:gridSpan w:val="5"/>
            <w:tcBorders>
              <w:bottom w:val="single" w:sz="4" w:space="0" w:color="auto"/>
            </w:tcBorders>
            <w:vAlign w:val="bottom"/>
          </w:tcPr>
          <w:p w14:paraId="7F9836B1" w14:textId="53D91AA6" w:rsidR="003310FE" w:rsidRPr="00F03B46" w:rsidRDefault="003310FE" w:rsidP="001734BB">
            <w:pPr>
              <w:pStyle w:val="NoSpacing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TFRS </w:t>
            </w:r>
            <w:r w:rsidR="005D20EE" w:rsidRPr="005D20E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786EC4" w:rsidRPr="00786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786EC4" w:rsidRPr="00786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5D20EE" w:rsidRPr="005D20E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563</w:t>
            </w:r>
          </w:p>
        </w:tc>
      </w:tr>
      <w:tr w:rsidR="003310FE" w:rsidRPr="00465F74" w14:paraId="50F89068" w14:textId="0D772615" w:rsidTr="003310FE">
        <w:trPr>
          <w:tblHeader/>
        </w:trPr>
        <w:tc>
          <w:tcPr>
            <w:tcW w:w="2965" w:type="dxa"/>
            <w:tcBorders>
              <w:top w:val="single" w:sz="4" w:space="0" w:color="auto"/>
            </w:tcBorders>
            <w:vAlign w:val="bottom"/>
          </w:tcPr>
          <w:p w14:paraId="55F5DD79" w14:textId="77777777" w:rsidR="003310FE" w:rsidRPr="001734BB" w:rsidRDefault="003310FE" w:rsidP="001734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543E5355" w14:textId="77777777" w:rsidR="003310FE" w:rsidRPr="00465F74" w:rsidRDefault="003310FE" w:rsidP="001734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760FBEB0" w14:textId="77777777" w:rsidR="003310FE" w:rsidRPr="001734BB" w:rsidRDefault="003310FE" w:rsidP="001734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734B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55136BD5" w14:textId="77777777" w:rsidR="003310FE" w:rsidRPr="00F03B46" w:rsidRDefault="003310FE" w:rsidP="001734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651CBAFF" w14:textId="77777777" w:rsidR="003310FE" w:rsidRPr="00F03B46" w:rsidRDefault="003310FE" w:rsidP="001734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มูลค่ายุติธรรมผ่าน</w:t>
            </w:r>
          </w:p>
          <w:p w14:paraId="1A3EA2B4" w14:textId="77777777" w:rsidR="003310FE" w:rsidRPr="00F03B46" w:rsidRDefault="003310FE" w:rsidP="001734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6" w:type="dxa"/>
            <w:vAlign w:val="bottom"/>
          </w:tcPr>
          <w:p w14:paraId="6FF4939A" w14:textId="77777777" w:rsidR="003310FE" w:rsidRPr="00F03B46" w:rsidRDefault="003310FE" w:rsidP="001734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14CF6E56" w14:textId="77777777" w:rsidR="003310FE" w:rsidRPr="00F03B46" w:rsidRDefault="003310FE" w:rsidP="001734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ราคาทุน</w:t>
            </w:r>
          </w:p>
          <w:p w14:paraId="4BAA28AF" w14:textId="77777777" w:rsidR="003310FE" w:rsidRDefault="003310FE" w:rsidP="001734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ตัดจำหน่าย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  <w:p w14:paraId="74C8A897" w14:textId="78E6DC9B" w:rsidR="003310FE" w:rsidRPr="00F03B46" w:rsidRDefault="003310FE" w:rsidP="001734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259" w:type="dxa"/>
          </w:tcPr>
          <w:p w14:paraId="2FA385A5" w14:textId="77777777" w:rsidR="003310FE" w:rsidRDefault="003310FE" w:rsidP="001734BB">
            <w:pPr>
              <w:pStyle w:val="NoSpacing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662C4A5A" w14:textId="77777777" w:rsidR="003310FE" w:rsidRDefault="003310FE" w:rsidP="001734BB">
            <w:pPr>
              <w:pStyle w:val="NoSpacing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7EF33800" w14:textId="6C6312B4" w:rsidR="003310FE" w:rsidRPr="003310FE" w:rsidRDefault="003310FE" w:rsidP="001734BB">
            <w:pPr>
              <w:pStyle w:val="NoSpacing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1" w:type="dxa"/>
          </w:tcPr>
          <w:p w14:paraId="5B082419" w14:textId="77777777" w:rsidR="003310FE" w:rsidRDefault="003310FE" w:rsidP="001734BB">
            <w:pPr>
              <w:pStyle w:val="NoSpacing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428E1F91" w14:textId="77777777" w:rsidR="003310FE" w:rsidRDefault="003310FE" w:rsidP="001734BB">
            <w:pPr>
              <w:pStyle w:val="NoSpacing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2EFCA35C" w14:textId="19DEA176" w:rsidR="003310FE" w:rsidRDefault="003310FE" w:rsidP="001734BB">
            <w:pPr>
              <w:pStyle w:val="NoSpacing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3310FE" w:rsidRPr="00465F74" w14:paraId="59F3021D" w14:textId="2D13CEF3" w:rsidTr="003310FE">
        <w:trPr>
          <w:tblHeader/>
        </w:trPr>
        <w:tc>
          <w:tcPr>
            <w:tcW w:w="2965" w:type="dxa"/>
            <w:vAlign w:val="bottom"/>
          </w:tcPr>
          <w:p w14:paraId="6AC8C0D1" w14:textId="77777777" w:rsidR="003310FE" w:rsidRPr="00465F74" w:rsidRDefault="003310FE" w:rsidP="001734BB">
            <w:pPr>
              <w:pStyle w:val="NoSpacing"/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4595" w:type="dxa"/>
            <w:gridSpan w:val="5"/>
            <w:vAlign w:val="bottom"/>
          </w:tcPr>
          <w:p w14:paraId="329A065E" w14:textId="77777777" w:rsidR="003310FE" w:rsidRPr="00F03B46" w:rsidRDefault="003310FE" w:rsidP="001734BB">
            <w:pPr>
              <w:pStyle w:val="NoSpacing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43B46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  <w:tc>
          <w:tcPr>
            <w:tcW w:w="259" w:type="dxa"/>
          </w:tcPr>
          <w:p w14:paraId="62225461" w14:textId="77777777" w:rsidR="003310FE" w:rsidRPr="00C43B46" w:rsidRDefault="003310FE" w:rsidP="001734BB">
            <w:pPr>
              <w:pStyle w:val="NoSpacing"/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51" w:type="dxa"/>
          </w:tcPr>
          <w:p w14:paraId="6BF7018A" w14:textId="77777777" w:rsidR="003310FE" w:rsidRPr="00C43B46" w:rsidRDefault="003310FE" w:rsidP="001734BB">
            <w:pPr>
              <w:pStyle w:val="NoSpacing"/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</w:tr>
      <w:tr w:rsidR="003310FE" w:rsidRPr="00465F74" w14:paraId="18EDBDB9" w14:textId="7E02ECFC" w:rsidTr="003310FE">
        <w:tc>
          <w:tcPr>
            <w:tcW w:w="2965" w:type="dxa"/>
          </w:tcPr>
          <w:p w14:paraId="42408D10" w14:textId="0026ED18" w:rsidR="003310FE" w:rsidRPr="001734BB" w:rsidRDefault="003310FE" w:rsidP="001734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1734B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45" w:type="dxa"/>
            <w:vAlign w:val="bottom"/>
          </w:tcPr>
          <w:p w14:paraId="41706625" w14:textId="77777777" w:rsidR="003310FE" w:rsidRPr="00A02E28" w:rsidRDefault="003310FE" w:rsidP="001734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00B7049" w14:textId="77777777" w:rsidR="003310FE" w:rsidRPr="00A02E28" w:rsidRDefault="003310FE" w:rsidP="001734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21DF6801" w14:textId="77777777" w:rsidR="003310FE" w:rsidRPr="00A02E28" w:rsidRDefault="003310FE" w:rsidP="001734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left="-9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2A5ACC8" w14:textId="77777777" w:rsidR="003310FE" w:rsidRPr="00A02E28" w:rsidRDefault="003310FE" w:rsidP="001734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8E233E5" w14:textId="77777777" w:rsidR="003310FE" w:rsidRPr="00A02E28" w:rsidRDefault="003310FE" w:rsidP="001734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ind w:left="-64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9" w:type="dxa"/>
          </w:tcPr>
          <w:p w14:paraId="156A9EEA" w14:textId="77777777" w:rsidR="003310FE" w:rsidRPr="00A02E28" w:rsidRDefault="003310FE" w:rsidP="001734BB">
            <w:pPr>
              <w:pStyle w:val="NoSpacing"/>
              <w:tabs>
                <w:tab w:val="decimal" w:pos="1280"/>
              </w:tabs>
              <w:ind w:left="-64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1" w:type="dxa"/>
          </w:tcPr>
          <w:p w14:paraId="514A8871" w14:textId="77777777" w:rsidR="003310FE" w:rsidRPr="00A02E28" w:rsidRDefault="003310FE" w:rsidP="001734BB">
            <w:pPr>
              <w:pStyle w:val="NoSpacing"/>
              <w:tabs>
                <w:tab w:val="decimal" w:pos="1280"/>
              </w:tabs>
              <w:ind w:left="-64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3310FE" w:rsidRPr="00465F74" w14:paraId="4DC8041C" w14:textId="33612B7F" w:rsidTr="003310FE">
        <w:tc>
          <w:tcPr>
            <w:tcW w:w="2965" w:type="dxa"/>
          </w:tcPr>
          <w:p w14:paraId="38893ABA" w14:textId="2962A5EA" w:rsidR="003310FE" w:rsidRPr="001734BB" w:rsidRDefault="003310FE" w:rsidP="001734BB">
            <w:pPr>
              <w:pStyle w:val="NoSpacing"/>
              <w:tabs>
                <w:tab w:val="clear" w:pos="227"/>
              </w:tabs>
              <w:ind w:left="166" w:right="-115" w:hanging="16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734B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445" w:type="dxa"/>
            <w:vAlign w:val="bottom"/>
          </w:tcPr>
          <w:p w14:paraId="039EBB4E" w14:textId="77777777" w:rsidR="003310FE" w:rsidRPr="007401E3" w:rsidRDefault="003310FE" w:rsidP="001734BB">
            <w:pPr>
              <w:pStyle w:val="NoSpacing"/>
              <w:tabs>
                <w:tab w:val="decimal" w:pos="1326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84489E" w14:textId="77777777" w:rsidR="003310FE" w:rsidRPr="00A02E28" w:rsidRDefault="003310FE" w:rsidP="001734BB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1CE2D8D3" w14:textId="77777777" w:rsidR="003310FE" w:rsidRPr="00A02E28" w:rsidRDefault="003310FE" w:rsidP="001734BB">
            <w:pPr>
              <w:pStyle w:val="NoSpacing"/>
              <w:tabs>
                <w:tab w:val="decimal" w:pos="988"/>
              </w:tabs>
              <w:ind w:left="-90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A4E135" w14:textId="77777777" w:rsidR="003310FE" w:rsidRPr="00A02E28" w:rsidRDefault="003310FE" w:rsidP="001734BB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1607DD3" w14:textId="77777777" w:rsidR="003310FE" w:rsidRPr="007401E3" w:rsidRDefault="003310FE" w:rsidP="001734BB">
            <w:pPr>
              <w:pStyle w:val="NoSpacing"/>
              <w:tabs>
                <w:tab w:val="decimal" w:pos="1280"/>
              </w:tabs>
              <w:ind w:left="-64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59" w:type="dxa"/>
          </w:tcPr>
          <w:p w14:paraId="7E912A53" w14:textId="77777777" w:rsidR="003310FE" w:rsidRPr="007401E3" w:rsidRDefault="003310FE" w:rsidP="001734BB">
            <w:pPr>
              <w:pStyle w:val="NoSpacing"/>
              <w:tabs>
                <w:tab w:val="decimal" w:pos="1280"/>
              </w:tabs>
              <w:ind w:left="-64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1" w:type="dxa"/>
          </w:tcPr>
          <w:p w14:paraId="31CE75D0" w14:textId="77777777" w:rsidR="003310FE" w:rsidRPr="007401E3" w:rsidRDefault="003310FE" w:rsidP="001734BB">
            <w:pPr>
              <w:pStyle w:val="NoSpacing"/>
              <w:tabs>
                <w:tab w:val="decimal" w:pos="1280"/>
              </w:tabs>
              <w:ind w:left="-64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3310FE" w:rsidRPr="00465F74" w14:paraId="66ECBCEF" w14:textId="588A7BC3" w:rsidTr="003048D7">
        <w:tc>
          <w:tcPr>
            <w:tcW w:w="2965" w:type="dxa"/>
          </w:tcPr>
          <w:p w14:paraId="6B45B965" w14:textId="4883D301" w:rsidR="003310FE" w:rsidRPr="001734BB" w:rsidRDefault="003310FE" w:rsidP="001734BB">
            <w:pPr>
              <w:pStyle w:val="NoSpacing"/>
              <w:tabs>
                <w:tab w:val="clear" w:pos="227"/>
              </w:tabs>
              <w:ind w:left="166" w:right="-115" w:hanging="16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734B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6CE640BD" w14:textId="60691357" w:rsidR="003310FE" w:rsidRPr="007401E3" w:rsidRDefault="00786EC4" w:rsidP="003310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86EC4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8</w:t>
            </w:r>
            <w:r w:rsidRPr="00786EC4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1</w:t>
            </w:r>
            <w:r w:rsidR="00F02D0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 w:cs="Angsana New"/>
                <w:color w:val="000000"/>
                <w:sz w:val="30"/>
                <w:szCs w:val="30"/>
              </w:rPr>
              <w:t>643</w:t>
            </w:r>
          </w:p>
        </w:tc>
        <w:tc>
          <w:tcPr>
            <w:tcW w:w="236" w:type="dxa"/>
            <w:shd w:val="clear" w:color="auto" w:fill="auto"/>
          </w:tcPr>
          <w:p w14:paraId="584E85F9" w14:textId="77777777" w:rsidR="003310FE" w:rsidRPr="00A02E28" w:rsidRDefault="003310FE" w:rsidP="001734BB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7769046" w14:textId="1B175563" w:rsidR="003310FE" w:rsidRPr="00A02E28" w:rsidRDefault="003048D7" w:rsidP="003048D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left="-90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89C011" w14:textId="77777777" w:rsidR="003310FE" w:rsidRPr="00A02E28" w:rsidRDefault="003310FE" w:rsidP="001734BB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19A48EF" w14:textId="427592C5" w:rsidR="003310FE" w:rsidRPr="007401E3" w:rsidRDefault="00786EC4" w:rsidP="003048D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86EC4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Pr="00786EC4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3048D7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 w:cs="Angsana New"/>
                <w:color w:val="000000"/>
                <w:sz w:val="30"/>
                <w:szCs w:val="30"/>
              </w:rPr>
              <w:t>643</w:t>
            </w:r>
          </w:p>
        </w:tc>
        <w:tc>
          <w:tcPr>
            <w:tcW w:w="259" w:type="dxa"/>
            <w:shd w:val="clear" w:color="auto" w:fill="auto"/>
          </w:tcPr>
          <w:p w14:paraId="1A7B8FAD" w14:textId="77777777" w:rsidR="003310FE" w:rsidRPr="007401E3" w:rsidRDefault="003310FE" w:rsidP="001734BB">
            <w:pPr>
              <w:pStyle w:val="NoSpacing"/>
              <w:tabs>
                <w:tab w:val="decimal" w:pos="1280"/>
              </w:tabs>
              <w:ind w:left="-64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1" w:type="dxa"/>
            <w:shd w:val="clear" w:color="auto" w:fill="auto"/>
          </w:tcPr>
          <w:p w14:paraId="53BAC174" w14:textId="2BF6D4FD" w:rsidR="003310FE" w:rsidRPr="007401E3" w:rsidRDefault="00786EC4" w:rsidP="003310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64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86EC4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Pr="00786EC4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F02D0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 w:cs="Angsana New"/>
                <w:color w:val="000000"/>
                <w:sz w:val="30"/>
                <w:szCs w:val="30"/>
              </w:rPr>
              <w:t>643</w:t>
            </w:r>
          </w:p>
        </w:tc>
      </w:tr>
      <w:tr w:rsidR="003310FE" w:rsidRPr="00465F74" w14:paraId="169333EF" w14:textId="3E9C6245" w:rsidTr="003048D7">
        <w:tc>
          <w:tcPr>
            <w:tcW w:w="2965" w:type="dxa"/>
          </w:tcPr>
          <w:p w14:paraId="3AFEB6A7" w14:textId="07BF4184" w:rsidR="003310FE" w:rsidRPr="00F03B46" w:rsidRDefault="003310FE" w:rsidP="001734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03B4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ตราสารหนี้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ถือไว้เพื่อค้า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58B202DA" w14:textId="04FBEF3E" w:rsidR="003310FE" w:rsidRPr="00A02E28" w:rsidRDefault="00786EC4" w:rsidP="003310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86EC4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3310FE"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86EC4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786EC4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3310FE"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86EC4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786EC4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40244B66" w14:textId="77777777" w:rsidR="003310FE" w:rsidRPr="00A02E28" w:rsidRDefault="003310FE" w:rsidP="001734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B6D589A" w14:textId="56A8E333" w:rsidR="003310FE" w:rsidRPr="00A02E28" w:rsidRDefault="00786EC4" w:rsidP="001734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ind w:left="-90" w:right="6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86EC4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3310FE"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86EC4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786EC4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3310FE"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86EC4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786EC4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3CECEFE6" w14:textId="77777777" w:rsidR="003310FE" w:rsidRPr="00A02E28" w:rsidRDefault="003310FE" w:rsidP="001734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8BC303B" w14:textId="77777777" w:rsidR="003310FE" w:rsidRPr="00A02E28" w:rsidRDefault="003310FE" w:rsidP="003310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64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68D0C4D0" w14:textId="77777777" w:rsidR="003310FE" w:rsidRPr="00F03B46" w:rsidRDefault="003310FE" w:rsidP="001734BB">
            <w:pPr>
              <w:pStyle w:val="NoSpacing"/>
              <w:tabs>
                <w:tab w:val="decimal" w:pos="1016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1" w:type="dxa"/>
            <w:shd w:val="clear" w:color="auto" w:fill="auto"/>
          </w:tcPr>
          <w:p w14:paraId="1072D6D2" w14:textId="2358608F" w:rsidR="003310FE" w:rsidRPr="00F03B46" w:rsidRDefault="00786EC4" w:rsidP="003310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86EC4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3310FE"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86EC4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786EC4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3310FE"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86EC4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786EC4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</w:p>
        </w:tc>
      </w:tr>
      <w:tr w:rsidR="003310FE" w:rsidRPr="00465F74" w14:paraId="0A13F058" w14:textId="20A80364" w:rsidTr="003048D7">
        <w:tc>
          <w:tcPr>
            <w:tcW w:w="2965" w:type="dxa"/>
          </w:tcPr>
          <w:p w14:paraId="3586249C" w14:textId="77777777" w:rsidR="003310FE" w:rsidRPr="00465F74" w:rsidRDefault="003310FE" w:rsidP="001734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F03B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373316" w14:textId="62372F08" w:rsidR="003310FE" w:rsidRPr="00A02E28" w:rsidRDefault="00786EC4" w:rsidP="003310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ind w:left="-110"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786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="00F02D0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Pr="00786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F02D0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775</w:t>
            </w:r>
          </w:p>
        </w:tc>
        <w:tc>
          <w:tcPr>
            <w:tcW w:w="236" w:type="dxa"/>
            <w:shd w:val="clear" w:color="auto" w:fill="auto"/>
          </w:tcPr>
          <w:p w14:paraId="3EAFB898" w14:textId="77777777" w:rsidR="003310FE" w:rsidRPr="00A02E28" w:rsidRDefault="003310FE" w:rsidP="001734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4984BE" w14:textId="3960EDBD" w:rsidR="003310FE" w:rsidRPr="003048D7" w:rsidRDefault="00786EC4" w:rsidP="001734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ind w:left="-90" w:right="60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86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="003048D7" w:rsidRPr="003048D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786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Pr="00786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  <w:r w:rsidR="003048D7" w:rsidRPr="003048D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786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Pr="00786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7D7671F1" w14:textId="77777777" w:rsidR="003310FE" w:rsidRPr="00A02E28" w:rsidRDefault="003310FE" w:rsidP="001734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FE33BF" w14:textId="714FDD3F" w:rsidR="003310FE" w:rsidRPr="003048D7" w:rsidRDefault="00786EC4" w:rsidP="003048D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10"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786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  <w:r w:rsidRPr="00786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="003048D7" w:rsidRPr="003048D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643</w:t>
            </w:r>
          </w:p>
        </w:tc>
        <w:tc>
          <w:tcPr>
            <w:tcW w:w="259" w:type="dxa"/>
            <w:shd w:val="clear" w:color="auto" w:fill="auto"/>
          </w:tcPr>
          <w:p w14:paraId="2F3EAA82" w14:textId="77777777" w:rsidR="003310FE" w:rsidRPr="007401E3" w:rsidRDefault="003310FE" w:rsidP="001734BB">
            <w:pPr>
              <w:pStyle w:val="NoSpacing"/>
              <w:tabs>
                <w:tab w:val="decimal" w:pos="1280"/>
              </w:tabs>
              <w:ind w:left="-64"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96E9A5" w14:textId="7CF1EF6B" w:rsidR="003310FE" w:rsidRPr="007401E3" w:rsidRDefault="00786EC4" w:rsidP="003310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64"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86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="00F02D0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Pr="00786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F02D0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775</w:t>
            </w:r>
          </w:p>
        </w:tc>
      </w:tr>
      <w:tr w:rsidR="00B4003E" w:rsidRPr="00465F74" w14:paraId="55F0EF71" w14:textId="77777777" w:rsidTr="00EC4EC1">
        <w:tc>
          <w:tcPr>
            <w:tcW w:w="2965" w:type="dxa"/>
          </w:tcPr>
          <w:p w14:paraId="211A7E35" w14:textId="77777777" w:rsidR="00B4003E" w:rsidRPr="001734BB" w:rsidRDefault="00B4003E" w:rsidP="001734BB">
            <w:pPr>
              <w:pStyle w:val="NoSpacing"/>
              <w:ind w:left="166" w:right="-115" w:hanging="16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45" w:type="dxa"/>
            <w:vAlign w:val="bottom"/>
          </w:tcPr>
          <w:p w14:paraId="106875BF" w14:textId="77777777" w:rsidR="00B4003E" w:rsidRPr="00A02E28" w:rsidRDefault="00B4003E" w:rsidP="003310FE">
            <w:pPr>
              <w:pStyle w:val="NoSpacing"/>
              <w:tabs>
                <w:tab w:val="decimal" w:pos="1157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279E699" w14:textId="77777777" w:rsidR="00B4003E" w:rsidRPr="00A02E28" w:rsidRDefault="00B4003E" w:rsidP="001734BB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474" w:type="dxa"/>
            <w:vAlign w:val="bottom"/>
          </w:tcPr>
          <w:p w14:paraId="699036A0" w14:textId="77777777" w:rsidR="00B4003E" w:rsidRPr="00A02E28" w:rsidRDefault="00B4003E" w:rsidP="001734BB">
            <w:pPr>
              <w:pStyle w:val="NoSpacing"/>
              <w:tabs>
                <w:tab w:val="decimal" w:pos="988"/>
              </w:tabs>
              <w:ind w:left="-9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C8C770F" w14:textId="77777777" w:rsidR="00B4003E" w:rsidRPr="00A02E28" w:rsidRDefault="00B4003E" w:rsidP="001734BB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vAlign w:val="bottom"/>
          </w:tcPr>
          <w:p w14:paraId="13C0599C" w14:textId="77777777" w:rsidR="00B4003E" w:rsidRPr="00A02E28" w:rsidRDefault="00B4003E" w:rsidP="003310FE">
            <w:pPr>
              <w:pStyle w:val="NoSpacing"/>
              <w:tabs>
                <w:tab w:val="decimal" w:pos="990"/>
              </w:tabs>
              <w:ind w:left="-64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9" w:type="dxa"/>
          </w:tcPr>
          <w:p w14:paraId="553A835F" w14:textId="77777777" w:rsidR="00B4003E" w:rsidRPr="007401E3" w:rsidRDefault="00B4003E" w:rsidP="001734BB">
            <w:pPr>
              <w:pStyle w:val="NoSpacing"/>
              <w:tabs>
                <w:tab w:val="decimal" w:pos="1280"/>
              </w:tabs>
              <w:ind w:left="-64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1" w:type="dxa"/>
          </w:tcPr>
          <w:p w14:paraId="40CEBB36" w14:textId="77777777" w:rsidR="00B4003E" w:rsidRPr="007401E3" w:rsidRDefault="00B4003E" w:rsidP="003310FE">
            <w:pPr>
              <w:pStyle w:val="NoSpacing"/>
              <w:tabs>
                <w:tab w:val="decimal" w:pos="1070"/>
              </w:tabs>
              <w:ind w:left="-64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3310FE" w:rsidRPr="00465F74" w14:paraId="2FEC5284" w14:textId="008E4260" w:rsidTr="00EC4EC1">
        <w:tc>
          <w:tcPr>
            <w:tcW w:w="2965" w:type="dxa"/>
          </w:tcPr>
          <w:p w14:paraId="6E985F8A" w14:textId="6ADBDA8C" w:rsidR="003310FE" w:rsidRPr="00987228" w:rsidRDefault="003310FE" w:rsidP="001734BB">
            <w:pPr>
              <w:pStyle w:val="NoSpacing"/>
              <w:tabs>
                <w:tab w:val="clear" w:pos="227"/>
              </w:tabs>
              <w:ind w:left="166" w:right="-115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34B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445" w:type="dxa"/>
            <w:vAlign w:val="bottom"/>
          </w:tcPr>
          <w:p w14:paraId="66962C9D" w14:textId="7BB9DABE" w:rsidR="003310FE" w:rsidRPr="00A02E28" w:rsidRDefault="003310FE" w:rsidP="003310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A3A6A10" w14:textId="77777777" w:rsidR="003310FE" w:rsidRPr="00A02E28" w:rsidRDefault="003310FE" w:rsidP="001734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474" w:type="dxa"/>
            <w:vAlign w:val="bottom"/>
          </w:tcPr>
          <w:p w14:paraId="1E03B84A" w14:textId="6BC18FE3" w:rsidR="003310FE" w:rsidRPr="00A02E28" w:rsidRDefault="003310FE" w:rsidP="001734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left="-9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FC1A582" w14:textId="77777777" w:rsidR="003310FE" w:rsidRPr="00A02E28" w:rsidRDefault="003310FE" w:rsidP="001734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vAlign w:val="bottom"/>
          </w:tcPr>
          <w:p w14:paraId="12F72FAA" w14:textId="6A26C0DB" w:rsidR="003310FE" w:rsidRPr="00A02E28" w:rsidRDefault="003310FE" w:rsidP="003310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64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9" w:type="dxa"/>
          </w:tcPr>
          <w:p w14:paraId="72E866F1" w14:textId="77777777" w:rsidR="003310FE" w:rsidRPr="007401E3" w:rsidRDefault="003310FE" w:rsidP="001734BB">
            <w:pPr>
              <w:pStyle w:val="NoSpacing"/>
              <w:tabs>
                <w:tab w:val="decimal" w:pos="1280"/>
              </w:tabs>
              <w:ind w:left="-64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1" w:type="dxa"/>
          </w:tcPr>
          <w:p w14:paraId="6C9511C6" w14:textId="77777777" w:rsidR="003310FE" w:rsidRPr="007401E3" w:rsidRDefault="003310FE" w:rsidP="003310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64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3310FE" w:rsidRPr="00465F74" w14:paraId="7514C790" w14:textId="2DD7BBEA" w:rsidTr="00EC4EC1">
        <w:tc>
          <w:tcPr>
            <w:tcW w:w="2965" w:type="dxa"/>
          </w:tcPr>
          <w:p w14:paraId="18266FEA" w14:textId="2B22B48C" w:rsidR="003310FE" w:rsidRPr="00987228" w:rsidRDefault="003310FE" w:rsidP="003310FE">
            <w:pPr>
              <w:pStyle w:val="NoSpacing"/>
              <w:tabs>
                <w:tab w:val="clear" w:pos="227"/>
              </w:tabs>
              <w:ind w:left="166" w:right="-115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0FE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เงินฝากระยะยาวกับสถาบันการเงิน</w:t>
            </w:r>
          </w:p>
        </w:tc>
        <w:tc>
          <w:tcPr>
            <w:tcW w:w="1445" w:type="dxa"/>
            <w:tcBorders>
              <w:bottom w:val="double" w:sz="4" w:space="0" w:color="auto"/>
            </w:tcBorders>
            <w:vAlign w:val="bottom"/>
          </w:tcPr>
          <w:p w14:paraId="15A0354F" w14:textId="450F0736" w:rsidR="003310FE" w:rsidRPr="003310FE" w:rsidRDefault="00786EC4" w:rsidP="003310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ind w:left="-110"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86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00</w:t>
            </w:r>
            <w:r w:rsidR="003310FE" w:rsidRPr="003310F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3E29CE3F" w14:textId="77777777" w:rsidR="003310FE" w:rsidRPr="003310FE" w:rsidRDefault="003310FE" w:rsidP="001734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  <w:vAlign w:val="bottom"/>
          </w:tcPr>
          <w:p w14:paraId="64DA29B7" w14:textId="6685D7FD" w:rsidR="003310FE" w:rsidRPr="003310FE" w:rsidRDefault="003310FE" w:rsidP="001734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left="-90"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3310F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07F41BA" w14:textId="77777777" w:rsidR="003310FE" w:rsidRPr="003310FE" w:rsidRDefault="003310FE" w:rsidP="001734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bottom"/>
          </w:tcPr>
          <w:p w14:paraId="4D0933CB" w14:textId="7F72C4B2" w:rsidR="003310FE" w:rsidRPr="003310FE" w:rsidRDefault="00786EC4" w:rsidP="003310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64"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786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00</w:t>
            </w:r>
            <w:r w:rsidR="003310FE" w:rsidRPr="003310F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000</w:t>
            </w:r>
          </w:p>
        </w:tc>
        <w:tc>
          <w:tcPr>
            <w:tcW w:w="259" w:type="dxa"/>
          </w:tcPr>
          <w:p w14:paraId="2A57D0D5" w14:textId="77777777" w:rsidR="003310FE" w:rsidRPr="003310FE" w:rsidRDefault="003310FE" w:rsidP="001734BB">
            <w:pPr>
              <w:pStyle w:val="NoSpacing"/>
              <w:tabs>
                <w:tab w:val="decimal" w:pos="1280"/>
              </w:tabs>
              <w:ind w:left="-64"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</w:tcPr>
          <w:p w14:paraId="4850BD13" w14:textId="51C97DC5" w:rsidR="003310FE" w:rsidRPr="003310FE" w:rsidRDefault="00786EC4" w:rsidP="003310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64"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86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00</w:t>
            </w:r>
            <w:r w:rsidR="003310FE" w:rsidRPr="003310F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000</w:t>
            </w:r>
          </w:p>
        </w:tc>
      </w:tr>
      <w:tr w:rsidR="00EC4EC1" w:rsidRPr="00EC4EC1" w14:paraId="0B486069" w14:textId="77777777" w:rsidTr="00EC4EC1">
        <w:tc>
          <w:tcPr>
            <w:tcW w:w="2965" w:type="dxa"/>
          </w:tcPr>
          <w:p w14:paraId="6047717E" w14:textId="77777777" w:rsidR="00EC4EC1" w:rsidRPr="00EC4EC1" w:rsidRDefault="00EC4EC1" w:rsidP="003310FE">
            <w:pPr>
              <w:pStyle w:val="NoSpacing"/>
              <w:ind w:left="166" w:right="-115" w:hanging="16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5" w:type="dxa"/>
            <w:tcBorders>
              <w:top w:val="double" w:sz="4" w:space="0" w:color="auto"/>
            </w:tcBorders>
            <w:vAlign w:val="bottom"/>
          </w:tcPr>
          <w:p w14:paraId="2FD9CD42" w14:textId="77777777" w:rsidR="00EC4EC1" w:rsidRPr="00EC4EC1" w:rsidRDefault="00EC4EC1" w:rsidP="003310FE">
            <w:pPr>
              <w:pStyle w:val="NoSpacing"/>
              <w:tabs>
                <w:tab w:val="decimal" w:pos="1157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A438B0" w14:textId="77777777" w:rsidR="00EC4EC1" w:rsidRPr="00EC4EC1" w:rsidRDefault="00EC4EC1" w:rsidP="001734BB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vAlign w:val="bottom"/>
          </w:tcPr>
          <w:p w14:paraId="241F9E5E" w14:textId="77777777" w:rsidR="00EC4EC1" w:rsidRPr="00EC4EC1" w:rsidRDefault="00EC4EC1" w:rsidP="001734BB">
            <w:pPr>
              <w:pStyle w:val="NoSpacing"/>
              <w:tabs>
                <w:tab w:val="decimal" w:pos="988"/>
              </w:tabs>
              <w:ind w:left="-90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0B3B3C" w14:textId="77777777" w:rsidR="00EC4EC1" w:rsidRPr="00EC4EC1" w:rsidRDefault="00EC4EC1" w:rsidP="001734BB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05EC6AC1" w14:textId="77777777" w:rsidR="00EC4EC1" w:rsidRPr="00EC4EC1" w:rsidRDefault="00EC4EC1" w:rsidP="003310FE">
            <w:pPr>
              <w:pStyle w:val="NoSpacing"/>
              <w:tabs>
                <w:tab w:val="decimal" w:pos="990"/>
              </w:tabs>
              <w:ind w:left="-64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59" w:type="dxa"/>
          </w:tcPr>
          <w:p w14:paraId="59C82EA0" w14:textId="77777777" w:rsidR="00EC4EC1" w:rsidRPr="00EC4EC1" w:rsidRDefault="00EC4EC1" w:rsidP="001734BB">
            <w:pPr>
              <w:pStyle w:val="NoSpacing"/>
              <w:tabs>
                <w:tab w:val="decimal" w:pos="1280"/>
              </w:tabs>
              <w:ind w:left="-64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</w:tcPr>
          <w:p w14:paraId="6FB19906" w14:textId="77777777" w:rsidR="00EC4EC1" w:rsidRPr="00EC4EC1" w:rsidRDefault="00EC4EC1" w:rsidP="003310FE">
            <w:pPr>
              <w:pStyle w:val="NoSpacing"/>
              <w:tabs>
                <w:tab w:val="decimal" w:pos="1070"/>
              </w:tabs>
              <w:ind w:left="-64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EC4EC1" w:rsidRPr="00EC4EC1" w14:paraId="232BC4EC" w14:textId="77777777" w:rsidTr="00EC4EC1">
        <w:tc>
          <w:tcPr>
            <w:tcW w:w="2965" w:type="dxa"/>
          </w:tcPr>
          <w:p w14:paraId="4FC7E219" w14:textId="5C0DBB90" w:rsidR="00EC4EC1" w:rsidRPr="00EC4EC1" w:rsidRDefault="00EC4EC1" w:rsidP="00EC4EC1">
            <w:pPr>
              <w:pStyle w:val="NoSpacing"/>
              <w:ind w:left="166" w:right="-115" w:hanging="16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445" w:type="dxa"/>
            <w:vAlign w:val="bottom"/>
          </w:tcPr>
          <w:p w14:paraId="4239B0D3" w14:textId="2CE2F7BB" w:rsidR="00EC4EC1" w:rsidRPr="00EC4EC1" w:rsidRDefault="00786EC4" w:rsidP="00EC4EC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86EC4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EC4EC1"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786EC4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3A415D07" w14:textId="77777777" w:rsidR="00EC4EC1" w:rsidRPr="00EC4EC1" w:rsidRDefault="00EC4EC1" w:rsidP="00EC4EC1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474" w:type="dxa"/>
            <w:vAlign w:val="bottom"/>
          </w:tcPr>
          <w:p w14:paraId="789AAF3B" w14:textId="7EC972F1" w:rsidR="00EC4EC1" w:rsidRPr="00EC4EC1" w:rsidRDefault="00786EC4" w:rsidP="00EC4EC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ind w:left="-90" w:right="6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EC4EC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786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5D20EE" w:rsidRPr="005D20E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</w:t>
            </w:r>
          </w:p>
        </w:tc>
        <w:tc>
          <w:tcPr>
            <w:tcW w:w="236" w:type="dxa"/>
          </w:tcPr>
          <w:p w14:paraId="61415488" w14:textId="77777777" w:rsidR="00EC4EC1" w:rsidRPr="00EC4EC1" w:rsidRDefault="00EC4EC1" w:rsidP="00EC4EC1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vAlign w:val="bottom"/>
          </w:tcPr>
          <w:p w14:paraId="2254C70A" w14:textId="6D150503" w:rsidR="00EC4EC1" w:rsidRPr="00EC4EC1" w:rsidRDefault="00EC4EC1" w:rsidP="00EC4EC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64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14:paraId="2964981C" w14:textId="77777777" w:rsidR="00EC4EC1" w:rsidRPr="00EC4EC1" w:rsidRDefault="00EC4EC1" w:rsidP="00EC4EC1">
            <w:pPr>
              <w:pStyle w:val="NoSpacing"/>
              <w:tabs>
                <w:tab w:val="decimal" w:pos="1280"/>
              </w:tabs>
              <w:ind w:left="-64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1" w:type="dxa"/>
          </w:tcPr>
          <w:p w14:paraId="132C3CF8" w14:textId="18FFF04F" w:rsidR="00EC4EC1" w:rsidRPr="00EC4EC1" w:rsidRDefault="00786EC4" w:rsidP="00EC4EC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64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86EC4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EC4EC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86EC4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 w:cs="Angsana New"/>
                <w:color w:val="000000"/>
                <w:sz w:val="30"/>
                <w:szCs w:val="30"/>
              </w:rPr>
              <w:t>50</w:t>
            </w:r>
          </w:p>
        </w:tc>
      </w:tr>
    </w:tbl>
    <w:p w14:paraId="0C234E13" w14:textId="77777777" w:rsidR="001734BB" w:rsidRDefault="001734BB" w:rsidP="002955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1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5"/>
        <w:gridCol w:w="1445"/>
        <w:gridCol w:w="236"/>
        <w:gridCol w:w="1474"/>
        <w:gridCol w:w="236"/>
        <w:gridCol w:w="1204"/>
        <w:gridCol w:w="259"/>
        <w:gridCol w:w="1351"/>
      </w:tblGrid>
      <w:tr w:rsidR="00EC4EC1" w:rsidRPr="00F03B46" w14:paraId="225B629E" w14:textId="77777777" w:rsidTr="000D577C">
        <w:trPr>
          <w:tblHeader/>
        </w:trPr>
        <w:tc>
          <w:tcPr>
            <w:tcW w:w="9170" w:type="dxa"/>
            <w:gridSpan w:val="8"/>
            <w:vAlign w:val="bottom"/>
          </w:tcPr>
          <w:p w14:paraId="3D312B6A" w14:textId="51D175AC" w:rsidR="00EC4EC1" w:rsidRPr="00F03B46" w:rsidRDefault="00EC4EC1" w:rsidP="000D577C">
            <w:pPr>
              <w:pStyle w:val="NoSpacing"/>
              <w:ind w:left="-64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F03B4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EC4EC1" w:rsidRPr="00465F74" w14:paraId="613C4C39" w14:textId="77777777" w:rsidTr="000D577C">
        <w:trPr>
          <w:tblHeader/>
        </w:trPr>
        <w:tc>
          <w:tcPr>
            <w:tcW w:w="4410" w:type="dxa"/>
            <w:gridSpan w:val="2"/>
            <w:vAlign w:val="bottom"/>
          </w:tcPr>
          <w:p w14:paraId="26E30A76" w14:textId="3F57A298" w:rsidR="00EC4EC1" w:rsidRPr="001734BB" w:rsidRDefault="00EC4EC1" w:rsidP="000D577C">
            <w:pPr>
              <w:pStyle w:val="NoSpacing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734B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การจัดประเภทตาม</w:t>
            </w:r>
            <w:r w:rsidRPr="001734B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TAS </w:t>
            </w:r>
            <w:r w:rsidR="00786EC4" w:rsidRPr="00786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5D20EE" w:rsidRPr="005D20E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05</w:t>
            </w:r>
            <w:r w:rsidRPr="001734B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1734B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5D20EE" w:rsidRPr="005D20E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="00786EC4" w:rsidRPr="00786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1734B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1734B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ธันวาคม </w:t>
            </w:r>
            <w:r w:rsidR="00786EC4" w:rsidRPr="00786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5D20EE" w:rsidRPr="005D20E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</w:t>
            </w:r>
            <w:r w:rsidR="00786EC4" w:rsidRPr="00786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6F151A25" w14:textId="77777777" w:rsidR="00EC4EC1" w:rsidRPr="00F03B46" w:rsidRDefault="00EC4EC1" w:rsidP="000D577C">
            <w:pPr>
              <w:pStyle w:val="NoSpacing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524" w:type="dxa"/>
            <w:gridSpan w:val="5"/>
            <w:tcBorders>
              <w:bottom w:val="single" w:sz="4" w:space="0" w:color="auto"/>
            </w:tcBorders>
            <w:vAlign w:val="bottom"/>
          </w:tcPr>
          <w:p w14:paraId="1798F002" w14:textId="18ADAF37" w:rsidR="00EC4EC1" w:rsidRPr="00F03B46" w:rsidRDefault="00EC4EC1" w:rsidP="000D577C">
            <w:pPr>
              <w:pStyle w:val="NoSpacing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TFRS </w:t>
            </w:r>
            <w:r w:rsidR="005D20EE" w:rsidRPr="005D20E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786EC4" w:rsidRPr="00786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786EC4" w:rsidRPr="00786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5D20EE" w:rsidRPr="005D20E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563</w:t>
            </w:r>
          </w:p>
        </w:tc>
      </w:tr>
      <w:tr w:rsidR="00EC4EC1" w:rsidRPr="00465F74" w14:paraId="5F3B6CAE" w14:textId="77777777" w:rsidTr="000D577C">
        <w:trPr>
          <w:tblHeader/>
        </w:trPr>
        <w:tc>
          <w:tcPr>
            <w:tcW w:w="2965" w:type="dxa"/>
            <w:tcBorders>
              <w:top w:val="single" w:sz="4" w:space="0" w:color="auto"/>
            </w:tcBorders>
            <w:vAlign w:val="bottom"/>
          </w:tcPr>
          <w:p w14:paraId="61451C31" w14:textId="77777777" w:rsidR="00EC4EC1" w:rsidRPr="001734BB" w:rsidRDefault="00EC4EC1" w:rsidP="000D577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33577CD0" w14:textId="77777777" w:rsidR="00EC4EC1" w:rsidRPr="00465F74" w:rsidRDefault="00EC4EC1" w:rsidP="000D577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3E5BF873" w14:textId="77777777" w:rsidR="00EC4EC1" w:rsidRPr="001734BB" w:rsidRDefault="00EC4EC1" w:rsidP="000D577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734B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69573927" w14:textId="77777777" w:rsidR="00EC4EC1" w:rsidRPr="00F03B46" w:rsidRDefault="00EC4EC1" w:rsidP="000D577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52388427" w14:textId="77777777" w:rsidR="00EC4EC1" w:rsidRPr="00F03B46" w:rsidRDefault="00EC4EC1" w:rsidP="000D577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มูลค่ายุติธรรมผ่าน</w:t>
            </w:r>
          </w:p>
          <w:p w14:paraId="5D32B717" w14:textId="77777777" w:rsidR="00EC4EC1" w:rsidRPr="00F03B46" w:rsidRDefault="00EC4EC1" w:rsidP="000D577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6" w:type="dxa"/>
            <w:vAlign w:val="bottom"/>
          </w:tcPr>
          <w:p w14:paraId="7DA6CEE9" w14:textId="77777777" w:rsidR="00EC4EC1" w:rsidRPr="00F03B46" w:rsidRDefault="00EC4EC1" w:rsidP="000D577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035CAD85" w14:textId="77777777" w:rsidR="00EC4EC1" w:rsidRPr="00F03B46" w:rsidRDefault="00EC4EC1" w:rsidP="000D577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ราคาทุน</w:t>
            </w:r>
          </w:p>
          <w:p w14:paraId="157977F3" w14:textId="77777777" w:rsidR="00EC4EC1" w:rsidRDefault="00EC4EC1" w:rsidP="000D577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ตัดจำหน่าย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  <w:p w14:paraId="6FFB5454" w14:textId="77777777" w:rsidR="00EC4EC1" w:rsidRPr="00F03B46" w:rsidRDefault="00EC4EC1" w:rsidP="000D577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259" w:type="dxa"/>
          </w:tcPr>
          <w:p w14:paraId="17DF1D6B" w14:textId="77777777" w:rsidR="00EC4EC1" w:rsidRDefault="00EC4EC1" w:rsidP="000D577C">
            <w:pPr>
              <w:pStyle w:val="NoSpacing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657851EF" w14:textId="77777777" w:rsidR="00EC4EC1" w:rsidRDefault="00EC4EC1" w:rsidP="000D577C">
            <w:pPr>
              <w:pStyle w:val="NoSpacing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53EC2347" w14:textId="77777777" w:rsidR="00EC4EC1" w:rsidRPr="003310FE" w:rsidRDefault="00EC4EC1" w:rsidP="000D577C">
            <w:pPr>
              <w:pStyle w:val="NoSpacing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1" w:type="dxa"/>
          </w:tcPr>
          <w:p w14:paraId="25123263" w14:textId="77777777" w:rsidR="00EC4EC1" w:rsidRDefault="00EC4EC1" w:rsidP="000D577C">
            <w:pPr>
              <w:pStyle w:val="NoSpacing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4623C067" w14:textId="77777777" w:rsidR="00EC4EC1" w:rsidRDefault="00EC4EC1" w:rsidP="000D577C">
            <w:pPr>
              <w:pStyle w:val="NoSpacing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64991159" w14:textId="77777777" w:rsidR="00EC4EC1" w:rsidRDefault="00EC4EC1" w:rsidP="000D577C">
            <w:pPr>
              <w:pStyle w:val="NoSpacing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EC4EC1" w:rsidRPr="00465F74" w14:paraId="2A58803F" w14:textId="77777777" w:rsidTr="000D577C">
        <w:trPr>
          <w:tblHeader/>
        </w:trPr>
        <w:tc>
          <w:tcPr>
            <w:tcW w:w="2965" w:type="dxa"/>
            <w:vAlign w:val="bottom"/>
          </w:tcPr>
          <w:p w14:paraId="05C537E4" w14:textId="77777777" w:rsidR="00EC4EC1" w:rsidRPr="00465F74" w:rsidRDefault="00EC4EC1" w:rsidP="000D577C">
            <w:pPr>
              <w:pStyle w:val="NoSpacing"/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4595" w:type="dxa"/>
            <w:gridSpan w:val="5"/>
            <w:vAlign w:val="bottom"/>
          </w:tcPr>
          <w:p w14:paraId="79FDCFC9" w14:textId="77777777" w:rsidR="00EC4EC1" w:rsidRPr="00F03B46" w:rsidRDefault="00EC4EC1" w:rsidP="000D577C">
            <w:pPr>
              <w:pStyle w:val="NoSpacing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43B46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  <w:tc>
          <w:tcPr>
            <w:tcW w:w="259" w:type="dxa"/>
          </w:tcPr>
          <w:p w14:paraId="1919476F" w14:textId="77777777" w:rsidR="00EC4EC1" w:rsidRPr="00C43B46" w:rsidRDefault="00EC4EC1" w:rsidP="000D577C">
            <w:pPr>
              <w:pStyle w:val="NoSpacing"/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51" w:type="dxa"/>
          </w:tcPr>
          <w:p w14:paraId="79D63913" w14:textId="77777777" w:rsidR="00EC4EC1" w:rsidRPr="00C43B46" w:rsidRDefault="00EC4EC1" w:rsidP="000D577C">
            <w:pPr>
              <w:pStyle w:val="NoSpacing"/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</w:tr>
      <w:tr w:rsidR="00EC4EC1" w:rsidRPr="00465F74" w14:paraId="6907C780" w14:textId="77777777" w:rsidTr="000D577C">
        <w:tc>
          <w:tcPr>
            <w:tcW w:w="2965" w:type="dxa"/>
          </w:tcPr>
          <w:p w14:paraId="203CAB8F" w14:textId="77777777" w:rsidR="00EC4EC1" w:rsidRPr="001734BB" w:rsidRDefault="00EC4EC1" w:rsidP="000D577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1734B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45" w:type="dxa"/>
            <w:vAlign w:val="bottom"/>
          </w:tcPr>
          <w:p w14:paraId="528E490A" w14:textId="77777777" w:rsidR="00EC4EC1" w:rsidRPr="00A02E28" w:rsidRDefault="00EC4EC1" w:rsidP="000D577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794F866" w14:textId="77777777" w:rsidR="00EC4EC1" w:rsidRPr="00A02E28" w:rsidRDefault="00EC4EC1" w:rsidP="000D577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690A2CE1" w14:textId="77777777" w:rsidR="00EC4EC1" w:rsidRPr="00A02E28" w:rsidRDefault="00EC4EC1" w:rsidP="000D577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left="-9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668AD0C" w14:textId="77777777" w:rsidR="00EC4EC1" w:rsidRPr="00A02E28" w:rsidRDefault="00EC4EC1" w:rsidP="000D577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38C3821F" w14:textId="77777777" w:rsidR="00EC4EC1" w:rsidRPr="00A02E28" w:rsidRDefault="00EC4EC1" w:rsidP="000D577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ind w:left="-64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9" w:type="dxa"/>
          </w:tcPr>
          <w:p w14:paraId="3F63B428" w14:textId="77777777" w:rsidR="00EC4EC1" w:rsidRPr="00A02E28" w:rsidRDefault="00EC4EC1" w:rsidP="000D577C">
            <w:pPr>
              <w:pStyle w:val="NoSpacing"/>
              <w:tabs>
                <w:tab w:val="decimal" w:pos="1280"/>
              </w:tabs>
              <w:ind w:left="-64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1" w:type="dxa"/>
          </w:tcPr>
          <w:p w14:paraId="6F0334A6" w14:textId="77777777" w:rsidR="00EC4EC1" w:rsidRPr="00A02E28" w:rsidRDefault="00EC4EC1" w:rsidP="000D577C">
            <w:pPr>
              <w:pStyle w:val="NoSpacing"/>
              <w:tabs>
                <w:tab w:val="decimal" w:pos="1280"/>
              </w:tabs>
              <w:ind w:left="-64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EC4EC1" w:rsidRPr="00465F74" w14:paraId="5A686B3E" w14:textId="77777777" w:rsidTr="000D577C">
        <w:tc>
          <w:tcPr>
            <w:tcW w:w="2965" w:type="dxa"/>
          </w:tcPr>
          <w:p w14:paraId="6A7D7BCC" w14:textId="77777777" w:rsidR="00EC4EC1" w:rsidRPr="001734BB" w:rsidRDefault="00EC4EC1" w:rsidP="000D577C">
            <w:pPr>
              <w:pStyle w:val="NoSpacing"/>
              <w:tabs>
                <w:tab w:val="clear" w:pos="227"/>
              </w:tabs>
              <w:ind w:left="166" w:right="-115" w:hanging="16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734B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445" w:type="dxa"/>
            <w:vAlign w:val="bottom"/>
          </w:tcPr>
          <w:p w14:paraId="6B033C70" w14:textId="77777777" w:rsidR="00EC4EC1" w:rsidRPr="007401E3" w:rsidRDefault="00EC4EC1" w:rsidP="000D577C">
            <w:pPr>
              <w:pStyle w:val="NoSpacing"/>
              <w:tabs>
                <w:tab w:val="decimal" w:pos="1326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329423" w14:textId="77777777" w:rsidR="00EC4EC1" w:rsidRPr="00A02E28" w:rsidRDefault="00EC4EC1" w:rsidP="000D577C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0D6A01DF" w14:textId="77777777" w:rsidR="00EC4EC1" w:rsidRPr="00A02E28" w:rsidRDefault="00EC4EC1" w:rsidP="000D577C">
            <w:pPr>
              <w:pStyle w:val="NoSpacing"/>
              <w:tabs>
                <w:tab w:val="decimal" w:pos="988"/>
              </w:tabs>
              <w:ind w:left="-90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D684EE" w14:textId="77777777" w:rsidR="00EC4EC1" w:rsidRPr="00A02E28" w:rsidRDefault="00EC4EC1" w:rsidP="000D577C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EB66BC9" w14:textId="77777777" w:rsidR="00EC4EC1" w:rsidRPr="007401E3" w:rsidRDefault="00EC4EC1" w:rsidP="000D577C">
            <w:pPr>
              <w:pStyle w:val="NoSpacing"/>
              <w:tabs>
                <w:tab w:val="decimal" w:pos="1280"/>
              </w:tabs>
              <w:ind w:left="-64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59" w:type="dxa"/>
          </w:tcPr>
          <w:p w14:paraId="1751E93F" w14:textId="77777777" w:rsidR="00EC4EC1" w:rsidRPr="007401E3" w:rsidRDefault="00EC4EC1" w:rsidP="000D577C">
            <w:pPr>
              <w:pStyle w:val="NoSpacing"/>
              <w:tabs>
                <w:tab w:val="decimal" w:pos="1280"/>
              </w:tabs>
              <w:ind w:left="-64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1" w:type="dxa"/>
          </w:tcPr>
          <w:p w14:paraId="3C6DC697" w14:textId="77777777" w:rsidR="00EC4EC1" w:rsidRPr="007401E3" w:rsidRDefault="00EC4EC1" w:rsidP="000D577C">
            <w:pPr>
              <w:pStyle w:val="NoSpacing"/>
              <w:tabs>
                <w:tab w:val="decimal" w:pos="1280"/>
              </w:tabs>
              <w:ind w:left="-64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3048D7" w:rsidRPr="00465F74" w14:paraId="39FB5C1D" w14:textId="77777777" w:rsidTr="003048D7">
        <w:tc>
          <w:tcPr>
            <w:tcW w:w="2965" w:type="dxa"/>
          </w:tcPr>
          <w:p w14:paraId="72E701F0" w14:textId="77777777" w:rsidR="003048D7" w:rsidRPr="001734BB" w:rsidRDefault="003048D7" w:rsidP="003048D7">
            <w:pPr>
              <w:pStyle w:val="NoSpacing"/>
              <w:tabs>
                <w:tab w:val="clear" w:pos="227"/>
              </w:tabs>
              <w:ind w:left="166" w:right="-115" w:hanging="16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734B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23423AEB" w14:textId="1614AA8A" w:rsidR="003048D7" w:rsidRPr="007401E3" w:rsidRDefault="00786EC4" w:rsidP="003048D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86EC4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="005D20EE" w:rsidRPr="005D20EE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="003048D7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 w:cs="Angsana New"/>
                <w:color w:val="000000"/>
                <w:sz w:val="30"/>
                <w:szCs w:val="30"/>
              </w:rPr>
              <w:t>387</w:t>
            </w:r>
          </w:p>
        </w:tc>
        <w:tc>
          <w:tcPr>
            <w:tcW w:w="236" w:type="dxa"/>
            <w:shd w:val="clear" w:color="auto" w:fill="auto"/>
          </w:tcPr>
          <w:p w14:paraId="3EDAFE0C" w14:textId="77777777" w:rsidR="003048D7" w:rsidRPr="00A02E28" w:rsidRDefault="003048D7" w:rsidP="003048D7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250E06F" w14:textId="1341A081" w:rsidR="003048D7" w:rsidRPr="00A02E28" w:rsidRDefault="003048D7" w:rsidP="003048D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left="-90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3BEE681" w14:textId="77777777" w:rsidR="003048D7" w:rsidRPr="00A02E28" w:rsidRDefault="003048D7" w:rsidP="003048D7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D9DB728" w14:textId="5937BFE7" w:rsidR="003048D7" w:rsidRPr="007401E3" w:rsidRDefault="00786EC4" w:rsidP="003048D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86EC4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="005D20EE" w:rsidRPr="005D20EE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="003048D7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 w:cs="Angsana New"/>
                <w:color w:val="000000"/>
                <w:sz w:val="30"/>
                <w:szCs w:val="30"/>
              </w:rPr>
              <w:t>387</w:t>
            </w:r>
          </w:p>
        </w:tc>
        <w:tc>
          <w:tcPr>
            <w:tcW w:w="259" w:type="dxa"/>
            <w:shd w:val="clear" w:color="auto" w:fill="auto"/>
          </w:tcPr>
          <w:p w14:paraId="568860A2" w14:textId="77777777" w:rsidR="003048D7" w:rsidRPr="007401E3" w:rsidRDefault="003048D7" w:rsidP="003048D7">
            <w:pPr>
              <w:pStyle w:val="NoSpacing"/>
              <w:tabs>
                <w:tab w:val="decimal" w:pos="1280"/>
              </w:tabs>
              <w:ind w:left="-64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1" w:type="dxa"/>
            <w:shd w:val="clear" w:color="auto" w:fill="auto"/>
          </w:tcPr>
          <w:p w14:paraId="48EFFE4B" w14:textId="3DB1AC73" w:rsidR="003048D7" w:rsidRPr="007401E3" w:rsidRDefault="00786EC4" w:rsidP="003048D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64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86EC4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="005D20EE" w:rsidRPr="005D20EE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="003048D7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 w:cs="Angsana New"/>
                <w:color w:val="000000"/>
                <w:sz w:val="30"/>
                <w:szCs w:val="30"/>
              </w:rPr>
              <w:t>387</w:t>
            </w:r>
          </w:p>
        </w:tc>
      </w:tr>
      <w:tr w:rsidR="003048D7" w:rsidRPr="00465F74" w14:paraId="16BF6E40" w14:textId="77777777" w:rsidTr="003048D7">
        <w:tc>
          <w:tcPr>
            <w:tcW w:w="2965" w:type="dxa"/>
          </w:tcPr>
          <w:p w14:paraId="7B098858" w14:textId="77777777" w:rsidR="003048D7" w:rsidRPr="00F03B46" w:rsidRDefault="003048D7" w:rsidP="003048D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03B4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ตราสารหนี้</w:t>
            </w: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ถือไว้เพื่อค้า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37C08092" w14:textId="118CABAA" w:rsidR="003048D7" w:rsidRPr="00A02E28" w:rsidRDefault="00786EC4" w:rsidP="003048D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86EC4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3048D7"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86EC4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786EC4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3048D7"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86EC4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786EC4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6F112A64" w14:textId="77777777" w:rsidR="003048D7" w:rsidRPr="00A02E28" w:rsidRDefault="003048D7" w:rsidP="003048D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09437DE" w14:textId="2EDD72AC" w:rsidR="003048D7" w:rsidRPr="00A02E28" w:rsidRDefault="00786EC4" w:rsidP="003048D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ind w:left="-90" w:right="6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86EC4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3048D7"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86EC4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786EC4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3048D7"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86EC4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786EC4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512FE4BD" w14:textId="77777777" w:rsidR="003048D7" w:rsidRPr="00A02E28" w:rsidRDefault="003048D7" w:rsidP="003048D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566FD21" w14:textId="77777777" w:rsidR="003048D7" w:rsidRPr="00A02E28" w:rsidRDefault="003048D7" w:rsidP="003048D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64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4B09B175" w14:textId="77777777" w:rsidR="003048D7" w:rsidRPr="00F03B46" w:rsidRDefault="003048D7" w:rsidP="003048D7">
            <w:pPr>
              <w:pStyle w:val="NoSpacing"/>
              <w:tabs>
                <w:tab w:val="decimal" w:pos="1016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1" w:type="dxa"/>
            <w:shd w:val="clear" w:color="auto" w:fill="auto"/>
          </w:tcPr>
          <w:p w14:paraId="4DE9A082" w14:textId="5066AD6A" w:rsidR="003048D7" w:rsidRPr="00F03B46" w:rsidRDefault="00786EC4" w:rsidP="003048D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86EC4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3048D7"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86EC4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786EC4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3048D7"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86EC4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786EC4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</w:p>
        </w:tc>
      </w:tr>
      <w:tr w:rsidR="003048D7" w:rsidRPr="00465F74" w14:paraId="5575E6B7" w14:textId="77777777" w:rsidTr="003048D7">
        <w:tc>
          <w:tcPr>
            <w:tcW w:w="2965" w:type="dxa"/>
          </w:tcPr>
          <w:p w14:paraId="48F54A9E" w14:textId="77777777" w:rsidR="003048D7" w:rsidRPr="00465F74" w:rsidRDefault="003048D7" w:rsidP="003048D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F03B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3C602D" w14:textId="3A1F8205" w:rsidR="003048D7" w:rsidRPr="00A02E28" w:rsidRDefault="00786EC4" w:rsidP="003048D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ind w:left="-110"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786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="003048D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786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56</w:t>
            </w:r>
            <w:r w:rsidR="003048D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</w:t>
            </w:r>
            <w:r w:rsidRPr="00786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78424A7A" w14:textId="77777777" w:rsidR="003048D7" w:rsidRPr="00A02E28" w:rsidRDefault="003048D7" w:rsidP="003048D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302A00" w14:textId="24D9B174" w:rsidR="003048D7" w:rsidRPr="00A02E28" w:rsidRDefault="00786EC4" w:rsidP="003048D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ind w:left="-90" w:right="60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86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="003048D7" w:rsidRPr="003048D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786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Pr="00786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  <w:r w:rsidR="003048D7" w:rsidRPr="003048D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786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Pr="00786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2CC80942" w14:textId="77777777" w:rsidR="003048D7" w:rsidRPr="00A02E28" w:rsidRDefault="003048D7" w:rsidP="003048D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17F8DA" w14:textId="5C479098" w:rsidR="003048D7" w:rsidRPr="003048D7" w:rsidRDefault="00786EC4" w:rsidP="003048D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10"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786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12</w:t>
            </w:r>
            <w:r w:rsidR="005D20EE" w:rsidRPr="005D20E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</w:t>
            </w:r>
            <w:r w:rsidR="003048D7" w:rsidRPr="003048D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387</w:t>
            </w:r>
          </w:p>
        </w:tc>
        <w:tc>
          <w:tcPr>
            <w:tcW w:w="259" w:type="dxa"/>
            <w:shd w:val="clear" w:color="auto" w:fill="auto"/>
          </w:tcPr>
          <w:p w14:paraId="5FB28ECC" w14:textId="77777777" w:rsidR="003048D7" w:rsidRPr="007401E3" w:rsidRDefault="003048D7" w:rsidP="003048D7">
            <w:pPr>
              <w:pStyle w:val="NoSpacing"/>
              <w:tabs>
                <w:tab w:val="decimal" w:pos="1280"/>
              </w:tabs>
              <w:ind w:left="-64"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1D0C83" w14:textId="56E2ACF2" w:rsidR="003048D7" w:rsidRPr="007401E3" w:rsidRDefault="00786EC4" w:rsidP="003048D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64"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86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="003048D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786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56</w:t>
            </w:r>
            <w:r w:rsidR="003048D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</w:t>
            </w:r>
            <w:r w:rsidRPr="00786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</w:t>
            </w:r>
          </w:p>
        </w:tc>
      </w:tr>
      <w:tr w:rsidR="003048D7" w:rsidRPr="00465F74" w14:paraId="45F2C65F" w14:textId="77777777" w:rsidTr="000D577C">
        <w:tc>
          <w:tcPr>
            <w:tcW w:w="2965" w:type="dxa"/>
          </w:tcPr>
          <w:p w14:paraId="2720CE41" w14:textId="77777777" w:rsidR="003048D7" w:rsidRPr="00987228" w:rsidRDefault="003048D7" w:rsidP="003048D7">
            <w:pPr>
              <w:pStyle w:val="NoSpacing"/>
              <w:tabs>
                <w:tab w:val="clear" w:pos="227"/>
              </w:tabs>
              <w:ind w:left="166" w:right="-115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34B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lastRenderedPageBreak/>
              <w:t>เงินลงทุนระยะยาวอื่น</w:t>
            </w:r>
          </w:p>
        </w:tc>
        <w:tc>
          <w:tcPr>
            <w:tcW w:w="1445" w:type="dxa"/>
            <w:vAlign w:val="bottom"/>
          </w:tcPr>
          <w:p w14:paraId="309549F0" w14:textId="77777777" w:rsidR="003048D7" w:rsidRPr="00A02E28" w:rsidRDefault="003048D7" w:rsidP="003048D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A424A1C" w14:textId="77777777" w:rsidR="003048D7" w:rsidRPr="00A02E28" w:rsidRDefault="003048D7" w:rsidP="003048D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474" w:type="dxa"/>
            <w:vAlign w:val="bottom"/>
          </w:tcPr>
          <w:p w14:paraId="0C2210C8" w14:textId="77777777" w:rsidR="003048D7" w:rsidRPr="00A02E28" w:rsidRDefault="003048D7" w:rsidP="003048D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left="-9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1EA7EC2" w14:textId="77777777" w:rsidR="003048D7" w:rsidRPr="00A02E28" w:rsidRDefault="003048D7" w:rsidP="003048D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vAlign w:val="bottom"/>
          </w:tcPr>
          <w:p w14:paraId="6C0D917F" w14:textId="77777777" w:rsidR="003048D7" w:rsidRPr="00A02E28" w:rsidRDefault="003048D7" w:rsidP="003048D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64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9" w:type="dxa"/>
          </w:tcPr>
          <w:p w14:paraId="5F9397BE" w14:textId="77777777" w:rsidR="003048D7" w:rsidRPr="007401E3" w:rsidRDefault="003048D7" w:rsidP="003048D7">
            <w:pPr>
              <w:pStyle w:val="NoSpacing"/>
              <w:tabs>
                <w:tab w:val="decimal" w:pos="1280"/>
              </w:tabs>
              <w:ind w:left="-64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1" w:type="dxa"/>
          </w:tcPr>
          <w:p w14:paraId="3C312F5D" w14:textId="77777777" w:rsidR="003048D7" w:rsidRPr="007401E3" w:rsidRDefault="003048D7" w:rsidP="003048D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64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3048D7" w:rsidRPr="00465F74" w14:paraId="0ED48458" w14:textId="77777777" w:rsidTr="000D577C">
        <w:tc>
          <w:tcPr>
            <w:tcW w:w="2965" w:type="dxa"/>
          </w:tcPr>
          <w:p w14:paraId="0DB0FE36" w14:textId="77777777" w:rsidR="003048D7" w:rsidRPr="00987228" w:rsidRDefault="003048D7" w:rsidP="003048D7">
            <w:pPr>
              <w:pStyle w:val="NoSpacing"/>
              <w:tabs>
                <w:tab w:val="clear" w:pos="227"/>
              </w:tabs>
              <w:ind w:left="166" w:right="-115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0FE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เงินฝากระยะยาวกับสถาบันการเงิน</w:t>
            </w:r>
          </w:p>
        </w:tc>
        <w:tc>
          <w:tcPr>
            <w:tcW w:w="1445" w:type="dxa"/>
            <w:tcBorders>
              <w:bottom w:val="double" w:sz="4" w:space="0" w:color="auto"/>
            </w:tcBorders>
            <w:vAlign w:val="bottom"/>
          </w:tcPr>
          <w:p w14:paraId="5A150CF8" w14:textId="3A1932F4" w:rsidR="003048D7" w:rsidRPr="003310FE" w:rsidRDefault="00786EC4" w:rsidP="003048D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ind w:left="-110"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86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00</w:t>
            </w:r>
            <w:r w:rsidR="003048D7" w:rsidRPr="003310F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749F7E80" w14:textId="77777777" w:rsidR="003048D7" w:rsidRPr="003310FE" w:rsidRDefault="003048D7" w:rsidP="003048D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  <w:vAlign w:val="bottom"/>
          </w:tcPr>
          <w:p w14:paraId="25C4F0BC" w14:textId="77777777" w:rsidR="003048D7" w:rsidRPr="003310FE" w:rsidRDefault="003048D7" w:rsidP="003048D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left="-90"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3310F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F541612" w14:textId="77777777" w:rsidR="003048D7" w:rsidRPr="003310FE" w:rsidRDefault="003048D7" w:rsidP="003048D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bottom"/>
          </w:tcPr>
          <w:p w14:paraId="27DF65BD" w14:textId="1FFDECA9" w:rsidR="003048D7" w:rsidRPr="003310FE" w:rsidRDefault="00786EC4" w:rsidP="003048D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64"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786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00</w:t>
            </w:r>
            <w:r w:rsidR="003048D7" w:rsidRPr="003310F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000</w:t>
            </w:r>
          </w:p>
        </w:tc>
        <w:tc>
          <w:tcPr>
            <w:tcW w:w="259" w:type="dxa"/>
          </w:tcPr>
          <w:p w14:paraId="404EDC27" w14:textId="77777777" w:rsidR="003048D7" w:rsidRPr="003310FE" w:rsidRDefault="003048D7" w:rsidP="003048D7">
            <w:pPr>
              <w:pStyle w:val="NoSpacing"/>
              <w:tabs>
                <w:tab w:val="decimal" w:pos="1280"/>
              </w:tabs>
              <w:ind w:left="-64"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</w:tcPr>
          <w:p w14:paraId="2C608B80" w14:textId="383F1D2C" w:rsidR="003048D7" w:rsidRPr="003310FE" w:rsidRDefault="00786EC4" w:rsidP="003048D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64"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86EC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00</w:t>
            </w:r>
            <w:r w:rsidR="003048D7" w:rsidRPr="003310F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000</w:t>
            </w:r>
          </w:p>
        </w:tc>
      </w:tr>
      <w:tr w:rsidR="003048D7" w:rsidRPr="00EC4EC1" w14:paraId="27C42970" w14:textId="77777777" w:rsidTr="000D577C">
        <w:tc>
          <w:tcPr>
            <w:tcW w:w="2965" w:type="dxa"/>
          </w:tcPr>
          <w:p w14:paraId="09E5EB74" w14:textId="77777777" w:rsidR="003048D7" w:rsidRPr="00EC4EC1" w:rsidRDefault="003048D7" w:rsidP="003048D7">
            <w:pPr>
              <w:pStyle w:val="NoSpacing"/>
              <w:ind w:left="166" w:right="-115" w:hanging="16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5" w:type="dxa"/>
            <w:tcBorders>
              <w:top w:val="double" w:sz="4" w:space="0" w:color="auto"/>
            </w:tcBorders>
            <w:vAlign w:val="bottom"/>
          </w:tcPr>
          <w:p w14:paraId="54867F8E" w14:textId="77777777" w:rsidR="003048D7" w:rsidRPr="00EC4EC1" w:rsidRDefault="003048D7" w:rsidP="003048D7">
            <w:pPr>
              <w:pStyle w:val="NoSpacing"/>
              <w:tabs>
                <w:tab w:val="decimal" w:pos="1157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D85030" w14:textId="77777777" w:rsidR="003048D7" w:rsidRPr="00EC4EC1" w:rsidRDefault="003048D7" w:rsidP="003048D7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vAlign w:val="bottom"/>
          </w:tcPr>
          <w:p w14:paraId="738926F6" w14:textId="77777777" w:rsidR="003048D7" w:rsidRPr="00EC4EC1" w:rsidRDefault="003048D7" w:rsidP="003048D7">
            <w:pPr>
              <w:pStyle w:val="NoSpacing"/>
              <w:tabs>
                <w:tab w:val="decimal" w:pos="988"/>
              </w:tabs>
              <w:ind w:left="-90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A8B04A" w14:textId="77777777" w:rsidR="003048D7" w:rsidRPr="00EC4EC1" w:rsidRDefault="003048D7" w:rsidP="003048D7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357FE9B7" w14:textId="77777777" w:rsidR="003048D7" w:rsidRPr="00EC4EC1" w:rsidRDefault="003048D7" w:rsidP="003048D7">
            <w:pPr>
              <w:pStyle w:val="NoSpacing"/>
              <w:tabs>
                <w:tab w:val="decimal" w:pos="990"/>
              </w:tabs>
              <w:ind w:left="-64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59" w:type="dxa"/>
          </w:tcPr>
          <w:p w14:paraId="0735DB70" w14:textId="77777777" w:rsidR="003048D7" w:rsidRPr="00EC4EC1" w:rsidRDefault="003048D7" w:rsidP="003048D7">
            <w:pPr>
              <w:pStyle w:val="NoSpacing"/>
              <w:tabs>
                <w:tab w:val="decimal" w:pos="1280"/>
              </w:tabs>
              <w:ind w:left="-64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</w:tcPr>
          <w:p w14:paraId="383015E1" w14:textId="77777777" w:rsidR="003048D7" w:rsidRPr="00EC4EC1" w:rsidRDefault="003048D7" w:rsidP="003048D7">
            <w:pPr>
              <w:pStyle w:val="NoSpacing"/>
              <w:tabs>
                <w:tab w:val="decimal" w:pos="1070"/>
              </w:tabs>
              <w:ind w:left="-64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3048D7" w:rsidRPr="00EC4EC1" w14:paraId="26FCD220" w14:textId="77777777" w:rsidTr="000D577C">
        <w:tc>
          <w:tcPr>
            <w:tcW w:w="2965" w:type="dxa"/>
          </w:tcPr>
          <w:p w14:paraId="2B767938" w14:textId="77777777" w:rsidR="003048D7" w:rsidRPr="00EC4EC1" w:rsidRDefault="003048D7" w:rsidP="003048D7">
            <w:pPr>
              <w:pStyle w:val="NoSpacing"/>
              <w:ind w:left="166" w:right="-115" w:hanging="16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445" w:type="dxa"/>
            <w:vAlign w:val="bottom"/>
          </w:tcPr>
          <w:p w14:paraId="7B15106A" w14:textId="30EB0DDB" w:rsidR="003048D7" w:rsidRPr="00EC4EC1" w:rsidRDefault="00786EC4" w:rsidP="003048D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86EC4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3048D7" w:rsidRPr="00A02E2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786EC4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72239FC0" w14:textId="77777777" w:rsidR="003048D7" w:rsidRPr="00EC4EC1" w:rsidRDefault="003048D7" w:rsidP="003048D7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474" w:type="dxa"/>
            <w:vAlign w:val="bottom"/>
          </w:tcPr>
          <w:p w14:paraId="5BB482A8" w14:textId="34F9F05D" w:rsidR="003048D7" w:rsidRPr="00EC4EC1" w:rsidRDefault="00786EC4" w:rsidP="003048D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ind w:left="-90" w:right="6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3048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786E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5D20EE" w:rsidRPr="005D20E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</w:t>
            </w:r>
          </w:p>
        </w:tc>
        <w:tc>
          <w:tcPr>
            <w:tcW w:w="236" w:type="dxa"/>
          </w:tcPr>
          <w:p w14:paraId="37055540" w14:textId="77777777" w:rsidR="003048D7" w:rsidRPr="00EC4EC1" w:rsidRDefault="003048D7" w:rsidP="003048D7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vAlign w:val="bottom"/>
          </w:tcPr>
          <w:p w14:paraId="62A45981" w14:textId="77777777" w:rsidR="003048D7" w:rsidRPr="00EC4EC1" w:rsidRDefault="003048D7" w:rsidP="003048D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64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03B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14:paraId="560AA139" w14:textId="77777777" w:rsidR="003048D7" w:rsidRPr="00EC4EC1" w:rsidRDefault="003048D7" w:rsidP="003048D7">
            <w:pPr>
              <w:pStyle w:val="NoSpacing"/>
              <w:tabs>
                <w:tab w:val="decimal" w:pos="1280"/>
              </w:tabs>
              <w:ind w:left="-64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1" w:type="dxa"/>
          </w:tcPr>
          <w:p w14:paraId="70D7EF1B" w14:textId="1D76718A" w:rsidR="003048D7" w:rsidRPr="00EC4EC1" w:rsidRDefault="00786EC4" w:rsidP="003048D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64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86EC4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3048D7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86EC4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 w:cs="Angsana New"/>
                <w:color w:val="000000"/>
                <w:sz w:val="30"/>
                <w:szCs w:val="30"/>
              </w:rPr>
              <w:t>50</w:t>
            </w:r>
          </w:p>
        </w:tc>
      </w:tr>
    </w:tbl>
    <w:p w14:paraId="31DD9AA5" w14:textId="171EA050" w:rsidR="00EC4EC1" w:rsidRPr="00B4003E" w:rsidRDefault="00EC4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highlight w:val="cyan"/>
        </w:rPr>
      </w:pPr>
    </w:p>
    <w:p w14:paraId="501DEE3E" w14:textId="1F804987" w:rsidR="00EC4EC1" w:rsidRPr="00EC4EC1" w:rsidRDefault="00EC4EC1" w:rsidP="00B40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EC4EC1">
        <w:rPr>
          <w:rFonts w:asciiTheme="majorBidi" w:hAnsiTheme="majorBidi" w:cstheme="majorBidi"/>
          <w:sz w:val="30"/>
          <w:szCs w:val="30"/>
        </w:rPr>
        <w:t>(</w:t>
      </w:r>
      <w:r w:rsidRPr="00EC4EC1">
        <w:rPr>
          <w:rFonts w:asciiTheme="majorBidi" w:hAnsiTheme="majorBidi" w:cstheme="majorBidi" w:hint="cs"/>
          <w:sz w:val="30"/>
          <w:szCs w:val="30"/>
          <w:cs/>
        </w:rPr>
        <w:t>ก.</w:t>
      </w:r>
      <w:r w:rsidR="00786EC4" w:rsidRPr="00786EC4">
        <w:rPr>
          <w:rFonts w:asciiTheme="majorBidi" w:hAnsiTheme="majorBidi" w:cstheme="majorBidi"/>
          <w:sz w:val="30"/>
          <w:szCs w:val="30"/>
        </w:rPr>
        <w:t>2</w:t>
      </w:r>
      <w:r w:rsidRPr="00EC4EC1">
        <w:rPr>
          <w:rFonts w:asciiTheme="majorBidi" w:hAnsiTheme="majorBidi" w:cstheme="majorBidi"/>
          <w:sz w:val="30"/>
          <w:szCs w:val="30"/>
        </w:rPr>
        <w:t xml:space="preserve">) </w:t>
      </w:r>
      <w:r w:rsidRPr="00EC4EC1">
        <w:rPr>
          <w:rFonts w:asciiTheme="majorBidi" w:hAnsiTheme="majorBidi" w:cstheme="majorBidi"/>
          <w:sz w:val="30"/>
          <w:szCs w:val="30"/>
          <w:cs/>
        </w:rPr>
        <w:t xml:space="preserve">การด้อยค่าของสินทรัพย์ทางการเงินและสินทรัพย์ที่เกิดจากสัญญา </w:t>
      </w:r>
    </w:p>
    <w:p w14:paraId="197AE087" w14:textId="77777777" w:rsidR="00EC4EC1" w:rsidRPr="00B4003E" w:rsidRDefault="00EC4EC1" w:rsidP="002955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2749A1DB" w14:textId="784FA4C6" w:rsidR="00EC4EC1" w:rsidRDefault="00EC4EC1" w:rsidP="00B4003E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Theme="majorBidi" w:hAnsiTheme="majorBidi" w:cstheme="majorBidi"/>
          <w:sz w:val="30"/>
          <w:szCs w:val="30"/>
        </w:rPr>
      </w:pPr>
      <w:r w:rsidRPr="00EC4EC1">
        <w:rPr>
          <w:rFonts w:asciiTheme="majorBidi" w:hAnsiTheme="majorBidi" w:cstheme="majorBidi"/>
          <w:sz w:val="30"/>
          <w:szCs w:val="30"/>
        </w:rPr>
        <w:t xml:space="preserve">TFRS </w:t>
      </w:r>
      <w:r w:rsidR="005D20EE" w:rsidRPr="005D20EE">
        <w:rPr>
          <w:rFonts w:asciiTheme="majorBidi" w:hAnsiTheme="majorBidi" w:cstheme="majorBidi"/>
          <w:sz w:val="30"/>
          <w:szCs w:val="30"/>
        </w:rPr>
        <w:t>9</w:t>
      </w:r>
      <w:r w:rsidRPr="00EC4EC1">
        <w:rPr>
          <w:rFonts w:asciiTheme="majorBidi" w:hAnsiTheme="majorBidi" w:cstheme="majorBidi"/>
          <w:sz w:val="30"/>
          <w:szCs w:val="30"/>
        </w:rPr>
        <w:t xml:space="preserve"> </w:t>
      </w:r>
      <w:r w:rsidRPr="00EC4EC1">
        <w:rPr>
          <w:rFonts w:asciiTheme="majorBidi" w:hAnsiTheme="majorBidi" w:cstheme="majorBidi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EC4EC1">
        <w:rPr>
          <w:rFonts w:asciiTheme="majorBidi" w:hAnsiTheme="majorBidi" w:cstheme="majorBidi"/>
          <w:sz w:val="30"/>
          <w:szCs w:val="30"/>
        </w:rPr>
        <w:t xml:space="preserve"> </w:t>
      </w:r>
      <w:r w:rsidRPr="00EC4EC1">
        <w:rPr>
          <w:rFonts w:asciiTheme="majorBidi" w:hAnsiTheme="majorBidi" w:cstheme="majorBidi"/>
          <w:sz w:val="30"/>
          <w:szCs w:val="30"/>
          <w:cs/>
        </w:rPr>
        <w:t xml:space="preserve">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EC4EC1">
        <w:rPr>
          <w:rFonts w:asciiTheme="majorBidi" w:hAnsiTheme="majorBidi" w:cstheme="majorBidi"/>
          <w:sz w:val="30"/>
          <w:szCs w:val="30"/>
        </w:rPr>
        <w:t xml:space="preserve">TFRS </w:t>
      </w:r>
      <w:r w:rsidR="005D20EE" w:rsidRPr="005D20EE">
        <w:rPr>
          <w:rFonts w:asciiTheme="majorBidi" w:hAnsiTheme="majorBidi" w:cstheme="majorBidi"/>
          <w:sz w:val="30"/>
          <w:szCs w:val="30"/>
        </w:rPr>
        <w:t>9</w:t>
      </w:r>
      <w:r w:rsidRPr="00EC4EC1">
        <w:rPr>
          <w:rFonts w:asciiTheme="majorBidi" w:hAnsiTheme="majorBidi" w:cstheme="majorBidi"/>
          <w:sz w:val="30"/>
          <w:szCs w:val="30"/>
        </w:rPr>
        <w:t xml:space="preserve"> </w:t>
      </w:r>
      <w:r w:rsidRPr="00EC4EC1">
        <w:rPr>
          <w:rFonts w:asciiTheme="majorBidi" w:hAnsiTheme="majorBidi" w:cstheme="majorBidi"/>
          <w:sz w:val="30"/>
          <w:szCs w:val="30"/>
          <w:cs/>
        </w:rPr>
        <w:t xml:space="preserve"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</w:t>
      </w:r>
      <w:r w:rsidRPr="00EC4EC1">
        <w:rPr>
          <w:rFonts w:asciiTheme="majorBidi" w:hAnsiTheme="majorBidi" w:cstheme="majorBidi" w:hint="cs"/>
          <w:sz w:val="30"/>
          <w:szCs w:val="30"/>
          <w:cs/>
        </w:rPr>
        <w:t>และพิจารณา</w:t>
      </w:r>
      <w:r w:rsidRPr="00EC4EC1">
        <w:rPr>
          <w:rFonts w:asciiTheme="majorBidi" w:hAnsiTheme="majorBidi" w:cstheme="majorBidi"/>
          <w:sz w:val="30"/>
          <w:szCs w:val="30"/>
          <w:cs/>
        </w:rPr>
        <w:t>ความน่าจะเป็นถ่วงน้ำหนัก</w:t>
      </w:r>
      <w:r w:rsidRPr="00EC4EC1">
        <w:rPr>
          <w:rFonts w:asciiTheme="majorBidi" w:hAnsiTheme="majorBidi" w:cstheme="majorBidi"/>
          <w:sz w:val="30"/>
          <w:szCs w:val="30"/>
        </w:rPr>
        <w:t xml:space="preserve"> </w:t>
      </w:r>
      <w:r w:rsidRPr="00EC4EC1">
        <w:rPr>
          <w:rFonts w:asciiTheme="majorBidi" w:hAnsiTheme="majorBidi" w:cstheme="majorBidi" w:hint="cs"/>
          <w:sz w:val="30"/>
          <w:szCs w:val="30"/>
          <w:cs/>
        </w:rPr>
        <w:t xml:space="preserve">ทั้งนี้ </w:t>
      </w:r>
      <w:r w:rsidRPr="00EC4EC1">
        <w:rPr>
          <w:rFonts w:asciiTheme="majorBidi" w:hAnsiTheme="majorBidi" w:cstheme="majorBidi"/>
          <w:sz w:val="30"/>
          <w:szCs w:val="30"/>
          <w:cs/>
        </w:rPr>
        <w:t>การพิจารณาด้อยค่า</w:t>
      </w:r>
      <w:r w:rsidRPr="00EC4EC1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Pr="00EC4EC1">
        <w:rPr>
          <w:rFonts w:asciiTheme="majorBidi" w:hAnsiTheme="majorBidi" w:cstheme="majorBidi"/>
          <w:sz w:val="30"/>
          <w:szCs w:val="30"/>
          <w:cs/>
        </w:rPr>
        <w:t>จะถือปฏิบัติกับสินทรัพย์ทางการเงินที่วัดมูลค่าด้วยวิธีราคาทุนตัดจำหน่าย</w:t>
      </w:r>
      <w:r w:rsidRPr="00EC4EC1">
        <w:rPr>
          <w:rFonts w:asciiTheme="majorBidi" w:hAnsiTheme="majorBidi" w:cstheme="majorBidi"/>
          <w:sz w:val="30"/>
          <w:szCs w:val="30"/>
        </w:rPr>
        <w:t xml:space="preserve"> </w:t>
      </w:r>
      <w:r w:rsidRPr="00EC4EC1">
        <w:rPr>
          <w:rFonts w:asciiTheme="majorBidi" w:hAnsiTheme="majorBidi" w:cstheme="majorBidi" w:hint="cs"/>
          <w:sz w:val="30"/>
          <w:szCs w:val="30"/>
          <w:cs/>
        </w:rPr>
        <w:t>สินทรัพย์ที่เกิดจากสัญญาและเงินลงทุนในตราสารหนี้ที่วัดมูลค่าด้วย</w:t>
      </w:r>
      <w:r w:rsidRPr="00EC4EC1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มูลค่ายุติธรรมผ่านกำไรขาดทุนเบ็ดเสร็จอื่น </w:t>
      </w:r>
      <w:r w:rsidRPr="00EC4EC1">
        <w:rPr>
          <w:rFonts w:asciiTheme="majorBidi" w:hAnsiTheme="majorBidi" w:cstheme="majorBidi" w:hint="cs"/>
          <w:sz w:val="30"/>
          <w:szCs w:val="30"/>
          <w:cs/>
        </w:rPr>
        <w:t xml:space="preserve">ลูกหนี้ตามสัญญาเช่า </w:t>
      </w:r>
      <w:r w:rsidRPr="00EC4EC1">
        <w:rPr>
          <w:rFonts w:asciiTheme="majorBidi" w:hAnsiTheme="majorBidi" w:cstheme="majorBidi"/>
          <w:sz w:val="30"/>
          <w:szCs w:val="30"/>
          <w:cs/>
        </w:rPr>
        <w:t>ซึ่งไม่รวมเงินลงทุนในตราสารทุน</w:t>
      </w:r>
    </w:p>
    <w:p w14:paraId="5C580C7F" w14:textId="38E45C9F" w:rsidR="00EC4EC1" w:rsidRPr="00B4003E" w:rsidRDefault="00EC4EC1" w:rsidP="00B4003E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Theme="majorBidi" w:hAnsiTheme="majorBidi" w:cstheme="majorBidi"/>
          <w:sz w:val="22"/>
        </w:rPr>
      </w:pPr>
    </w:p>
    <w:p w14:paraId="50CFF572" w14:textId="6A8B8E91" w:rsidR="00EC4EC1" w:rsidRDefault="00EC4EC1" w:rsidP="00B400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Theme="majorBidi" w:hAnsiTheme="majorBidi" w:cstheme="majorBidi"/>
          <w:sz w:val="30"/>
          <w:szCs w:val="30"/>
        </w:rPr>
      </w:pPr>
      <w:r w:rsidRPr="00C43B4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C43B46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C43B46">
        <w:rPr>
          <w:rFonts w:asciiTheme="majorBidi" w:hAnsiTheme="majorBidi" w:cstheme="majorBidi"/>
          <w:sz w:val="30"/>
          <w:szCs w:val="30"/>
          <w:cs/>
        </w:rPr>
        <w:t xml:space="preserve">ประเมินการด้อยค่าตาม </w:t>
      </w:r>
      <w:r w:rsidRPr="00C43B46">
        <w:rPr>
          <w:rFonts w:asciiTheme="majorBidi" w:hAnsiTheme="majorBidi" w:cstheme="majorBidi"/>
          <w:sz w:val="30"/>
          <w:szCs w:val="30"/>
        </w:rPr>
        <w:t xml:space="preserve">TFRS </w:t>
      </w:r>
      <w:r w:rsidR="005D20EE" w:rsidRPr="005D20EE">
        <w:rPr>
          <w:rFonts w:asciiTheme="majorBidi" w:hAnsiTheme="majorBidi" w:cstheme="majorBidi"/>
          <w:sz w:val="30"/>
          <w:szCs w:val="30"/>
        </w:rPr>
        <w:t>9</w:t>
      </w:r>
      <w:r w:rsidRPr="00C43B46">
        <w:rPr>
          <w:rFonts w:asciiTheme="majorBidi" w:hAnsiTheme="majorBidi" w:cstheme="majorBidi"/>
          <w:sz w:val="30"/>
          <w:szCs w:val="30"/>
        </w:rPr>
        <w:t xml:space="preserve"> </w:t>
      </w:r>
      <w:r w:rsidRPr="00C43B46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C43B4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86EC4" w:rsidRPr="00786EC4">
        <w:rPr>
          <w:rFonts w:asciiTheme="majorBidi" w:hAnsiTheme="majorBidi" w:cstheme="majorBidi"/>
          <w:sz w:val="30"/>
          <w:szCs w:val="30"/>
        </w:rPr>
        <w:t>1</w:t>
      </w:r>
      <w:r w:rsidRPr="00C43B46">
        <w:rPr>
          <w:rFonts w:asciiTheme="majorBidi" w:hAnsiTheme="majorBidi" w:cstheme="majorBidi"/>
          <w:sz w:val="30"/>
          <w:szCs w:val="30"/>
        </w:rPr>
        <w:t xml:space="preserve"> </w:t>
      </w:r>
      <w:r w:rsidRPr="00C43B46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786EC4" w:rsidRPr="00786EC4">
        <w:rPr>
          <w:rFonts w:asciiTheme="majorBidi" w:hAnsiTheme="majorBidi" w:cstheme="majorBidi"/>
          <w:sz w:val="30"/>
          <w:szCs w:val="30"/>
        </w:rPr>
        <w:t>2</w:t>
      </w:r>
      <w:r w:rsidR="005D20EE" w:rsidRPr="005D20EE">
        <w:rPr>
          <w:rFonts w:asciiTheme="majorBidi" w:hAnsiTheme="majorBidi" w:cstheme="majorBidi"/>
          <w:sz w:val="30"/>
          <w:szCs w:val="30"/>
        </w:rPr>
        <w:t>563</w:t>
      </w:r>
      <w:r w:rsidRPr="00C43B46">
        <w:rPr>
          <w:rFonts w:asciiTheme="majorBidi" w:hAnsiTheme="majorBidi" w:cstheme="majorBidi"/>
          <w:sz w:val="30"/>
          <w:szCs w:val="30"/>
        </w:rPr>
        <w:t xml:space="preserve"> </w:t>
      </w:r>
      <w:r w:rsidRPr="00C43B46">
        <w:rPr>
          <w:rFonts w:asciiTheme="majorBidi" w:hAnsiTheme="majorBidi" w:cstheme="majorBidi"/>
          <w:sz w:val="30"/>
          <w:szCs w:val="30"/>
          <w:cs/>
        </w:rPr>
        <w:t>ส่งผลให้มีค่าเผื่อ</w:t>
      </w:r>
      <w:r w:rsidRPr="00C43B46">
        <w:rPr>
          <w:rFonts w:asciiTheme="majorBidi" w:hAnsiTheme="majorBidi" w:cstheme="majorBidi" w:hint="cs"/>
          <w:sz w:val="30"/>
          <w:szCs w:val="30"/>
          <w:cs/>
        </w:rPr>
        <w:t>ผลขาดทุนจากการ</w:t>
      </w:r>
      <w:r w:rsidRPr="00C43B46">
        <w:rPr>
          <w:rFonts w:asciiTheme="majorBidi" w:hAnsiTheme="majorBidi" w:cstheme="majorBidi"/>
          <w:sz w:val="30"/>
          <w:szCs w:val="30"/>
          <w:cs/>
        </w:rPr>
        <w:t>ด้อยค่าเพิ่ม</w:t>
      </w:r>
      <w:r w:rsidRPr="00C43B46">
        <w:rPr>
          <w:rFonts w:asciiTheme="majorBidi" w:hAnsiTheme="majorBidi" w:cstheme="majorBidi" w:hint="cs"/>
          <w:sz w:val="30"/>
          <w:szCs w:val="30"/>
          <w:cs/>
        </w:rPr>
        <w:t>ขึ้น ดัง</w:t>
      </w:r>
      <w:r w:rsidRPr="00C43B46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5507E46A" w14:textId="77777777" w:rsidR="00EC4EC1" w:rsidRPr="00B4003E" w:rsidRDefault="00EC4EC1" w:rsidP="00EC4E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2"/>
          <w:cs/>
        </w:rPr>
      </w:pPr>
    </w:p>
    <w:tbl>
      <w:tblPr>
        <w:tblW w:w="8280" w:type="dxa"/>
        <w:tblInd w:w="13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90"/>
        <w:gridCol w:w="1350"/>
        <w:gridCol w:w="180"/>
        <w:gridCol w:w="1260"/>
      </w:tblGrid>
      <w:tr w:rsidR="00EC4EC1" w:rsidRPr="00C43B46" w14:paraId="0326D84C" w14:textId="77777777" w:rsidTr="00B4003E">
        <w:trPr>
          <w:cantSplit/>
          <w:tblHeader/>
        </w:trPr>
        <w:tc>
          <w:tcPr>
            <w:tcW w:w="5490" w:type="dxa"/>
            <w:shd w:val="clear" w:color="auto" w:fill="auto"/>
            <w:vAlign w:val="bottom"/>
          </w:tcPr>
          <w:p w14:paraId="2AD293B8" w14:textId="77777777" w:rsidR="00EC4EC1" w:rsidRPr="00C43B46" w:rsidRDefault="00EC4EC1" w:rsidP="000D57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79D22F" w14:textId="77777777" w:rsidR="00EC4EC1" w:rsidRPr="00C43B46" w:rsidRDefault="00EC4EC1" w:rsidP="000D577C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3B8134D5" w14:textId="77777777" w:rsidR="00EC4EC1" w:rsidRPr="00C43B46" w:rsidRDefault="00EC4EC1" w:rsidP="000D577C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43B4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66D4AE9C" w14:textId="77777777" w:rsidR="00EC4EC1" w:rsidRPr="00C43B46" w:rsidRDefault="00EC4EC1" w:rsidP="000D577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3B91B5" w14:textId="77777777" w:rsidR="00EC4EC1" w:rsidRPr="00C43B46" w:rsidRDefault="00EC4EC1" w:rsidP="000D577C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43B4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705189F8" w14:textId="77777777" w:rsidR="00EC4EC1" w:rsidRPr="00C43B46" w:rsidRDefault="00EC4EC1" w:rsidP="000D577C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C43B4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C43B4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EC4EC1" w:rsidRPr="00C43B46" w14:paraId="280330D5" w14:textId="77777777" w:rsidTr="00B4003E">
        <w:trPr>
          <w:cantSplit/>
          <w:tblHeader/>
        </w:trPr>
        <w:tc>
          <w:tcPr>
            <w:tcW w:w="5490" w:type="dxa"/>
          </w:tcPr>
          <w:p w14:paraId="04448FFD" w14:textId="77777777" w:rsidR="00EC4EC1" w:rsidRPr="00C43B46" w:rsidRDefault="00EC4EC1" w:rsidP="000D577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55548F1D" w14:textId="77777777" w:rsidR="00EC4EC1" w:rsidRPr="00C43B46" w:rsidRDefault="00EC4EC1" w:rsidP="000D577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43B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43B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C4EC1" w:rsidRPr="00C43B46" w14:paraId="788CF26F" w14:textId="77777777" w:rsidTr="00B4003E">
        <w:trPr>
          <w:cantSplit/>
          <w:trHeight w:val="191"/>
        </w:trPr>
        <w:tc>
          <w:tcPr>
            <w:tcW w:w="5490" w:type="dxa"/>
          </w:tcPr>
          <w:p w14:paraId="1D7515C0" w14:textId="62A461B8" w:rsidR="00EC4EC1" w:rsidRPr="00C43B46" w:rsidRDefault="00EC4EC1" w:rsidP="000D577C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3B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786EC4" w:rsidRPr="00786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43B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43B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86EC4" w:rsidRPr="00786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  <w:r w:rsidR="00786EC4" w:rsidRPr="00786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14:paraId="2FD02D55" w14:textId="77777777" w:rsidR="00EC4EC1" w:rsidRPr="00C43B46" w:rsidRDefault="00EC4EC1" w:rsidP="000D577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067F3C3" w14:textId="77777777" w:rsidR="00EC4EC1" w:rsidRPr="00C43B46" w:rsidRDefault="00EC4EC1" w:rsidP="000D57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FF7089" w14:textId="77777777" w:rsidR="00EC4EC1" w:rsidRPr="00C43B46" w:rsidRDefault="00EC4EC1" w:rsidP="000D577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4EC1" w:rsidRPr="00C43B46" w14:paraId="0557B9C2" w14:textId="77777777" w:rsidTr="00B4003E">
        <w:trPr>
          <w:cantSplit/>
          <w:trHeight w:val="191"/>
        </w:trPr>
        <w:tc>
          <w:tcPr>
            <w:tcW w:w="5490" w:type="dxa"/>
          </w:tcPr>
          <w:p w14:paraId="523D9524" w14:textId="77777777" w:rsidR="00EC4EC1" w:rsidRPr="00C43B46" w:rsidRDefault="00EC4EC1" w:rsidP="000D577C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B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ค่าเผื่อหนี้สงสัยจะสูญ </w:t>
            </w:r>
            <w:r w:rsidRPr="00C43B46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43B4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1F8F79FF" w14:textId="2791047B" w:rsidR="00EC4EC1" w:rsidRPr="00C43B46" w:rsidRDefault="00786EC4" w:rsidP="000D577C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C4E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D20EE" w:rsidRPr="005D20E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356</w:t>
            </w:r>
          </w:p>
        </w:tc>
        <w:tc>
          <w:tcPr>
            <w:tcW w:w="180" w:type="dxa"/>
          </w:tcPr>
          <w:p w14:paraId="5E47DF09" w14:textId="77777777" w:rsidR="00EC4EC1" w:rsidRPr="00C43B46" w:rsidRDefault="00EC4EC1" w:rsidP="000D57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444D57" w14:textId="79834CB8" w:rsidR="00EC4EC1" w:rsidRPr="00C43B46" w:rsidRDefault="00786EC4" w:rsidP="000D577C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EC4EC1" w:rsidRPr="00C43B46" w14:paraId="2C1FC0DD" w14:textId="77777777" w:rsidTr="00B4003E">
        <w:trPr>
          <w:cantSplit/>
          <w:trHeight w:val="191"/>
        </w:trPr>
        <w:tc>
          <w:tcPr>
            <w:tcW w:w="5490" w:type="dxa"/>
          </w:tcPr>
          <w:p w14:paraId="117DEEF8" w14:textId="77777777" w:rsidR="00EC4EC1" w:rsidRPr="00C43B46" w:rsidRDefault="00EC4EC1" w:rsidP="00B4003E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ค่าเผื่อหนี้สงสัยจะสูญ - ลูกหนี้อื่น</w:t>
            </w:r>
          </w:p>
        </w:tc>
        <w:tc>
          <w:tcPr>
            <w:tcW w:w="1350" w:type="dxa"/>
          </w:tcPr>
          <w:p w14:paraId="27454902" w14:textId="6845E649" w:rsidR="00EC4EC1" w:rsidRPr="00C43B46" w:rsidRDefault="00786EC4" w:rsidP="000D577C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6EC4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EC4E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535</w:t>
            </w:r>
          </w:p>
        </w:tc>
        <w:tc>
          <w:tcPr>
            <w:tcW w:w="180" w:type="dxa"/>
          </w:tcPr>
          <w:p w14:paraId="280E8BF3" w14:textId="77777777" w:rsidR="00EC4EC1" w:rsidRPr="00C43B46" w:rsidRDefault="00EC4EC1" w:rsidP="000D57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1BA1EC" w14:textId="7EB38C96" w:rsidR="00EC4EC1" w:rsidRPr="00C43B46" w:rsidRDefault="00786EC4" w:rsidP="000D577C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C4E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Pr="00786EC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EC4EC1" w:rsidRPr="00C43B46" w14:paraId="6FBEF1C0" w14:textId="77777777" w:rsidTr="00B4003E">
        <w:trPr>
          <w:cantSplit/>
          <w:trHeight w:val="191"/>
        </w:trPr>
        <w:tc>
          <w:tcPr>
            <w:tcW w:w="5490" w:type="dxa"/>
          </w:tcPr>
          <w:p w14:paraId="5936A7DD" w14:textId="77777777" w:rsidR="00EC4EC1" w:rsidRDefault="00EC4EC1" w:rsidP="000D577C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ค่าเผื่อหนี้สงสัยจะสูญ - </w:t>
            </w:r>
            <w:r w:rsidRPr="00930C28">
              <w:rPr>
                <w:rFonts w:asciiTheme="majorBidi" w:hAnsiTheme="majorBidi"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</w:tcPr>
          <w:p w14:paraId="20D2B15D" w14:textId="77777777" w:rsidR="00EC4EC1" w:rsidRPr="00423998" w:rsidRDefault="00EC4EC1" w:rsidP="000D577C">
            <w:pPr>
              <w:pStyle w:val="NoSpacing"/>
              <w:tabs>
                <w:tab w:val="decimal" w:pos="82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DEAFBB9" w14:textId="77777777" w:rsidR="00EC4EC1" w:rsidRPr="00C43B46" w:rsidRDefault="00EC4EC1" w:rsidP="000D57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C7D839" w14:textId="3CBA1CFA" w:rsidR="00EC4EC1" w:rsidRPr="00423998" w:rsidRDefault="005D20EE" w:rsidP="000D577C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EC4E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D20EE">
              <w:rPr>
                <w:rFonts w:asciiTheme="majorBidi" w:hAnsiTheme="majorBidi" w:cstheme="majorBidi"/>
                <w:sz w:val="30"/>
                <w:szCs w:val="30"/>
              </w:rPr>
              <w:t>89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EC4EC1" w:rsidRPr="00C43B46" w14:paraId="7A853956" w14:textId="77777777" w:rsidTr="00B4003E">
        <w:trPr>
          <w:cantSplit/>
          <w:trHeight w:val="191"/>
        </w:trPr>
        <w:tc>
          <w:tcPr>
            <w:tcW w:w="5490" w:type="dxa"/>
          </w:tcPr>
          <w:p w14:paraId="0B4D33EF" w14:textId="77777777" w:rsidR="00EC4EC1" w:rsidRPr="00C43B46" w:rsidRDefault="00EC4EC1" w:rsidP="000D577C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C43B4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BCE21EE" w14:textId="6A64703B" w:rsidR="00EC4EC1" w:rsidRPr="00C43B46" w:rsidRDefault="00786EC4" w:rsidP="000D577C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EC4E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  <w:r w:rsidRPr="00786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1DF87397" w14:textId="77777777" w:rsidR="00EC4EC1" w:rsidRPr="00C43B46" w:rsidRDefault="00EC4EC1" w:rsidP="000D577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F77304F" w14:textId="4EE213A7" w:rsidR="00EC4EC1" w:rsidRPr="00DA2162" w:rsidRDefault="00786EC4" w:rsidP="000D577C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="00EC4EC1" w:rsidRPr="00DA21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</w:t>
            </w:r>
            <w:r w:rsidRPr="00786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EC4EC1" w:rsidRPr="00C43B46" w14:paraId="42B8D6C0" w14:textId="77777777" w:rsidTr="00B4003E">
        <w:trPr>
          <w:cantSplit/>
          <w:trHeight w:val="191"/>
        </w:trPr>
        <w:tc>
          <w:tcPr>
            <w:tcW w:w="6840" w:type="dxa"/>
            <w:gridSpan w:val="2"/>
          </w:tcPr>
          <w:p w14:paraId="576AA05D" w14:textId="51C26401" w:rsidR="00EC4EC1" w:rsidRPr="00C43B46" w:rsidRDefault="00EC4EC1" w:rsidP="000D577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43B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lastRenderedPageBreak/>
              <w:t xml:space="preserve">ผลขาดทุนจากการด้อยค่าที่รับรู้เพิ่มเติม ณ วันที่ </w:t>
            </w:r>
            <w:r w:rsidR="00786EC4" w:rsidRPr="00786EC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</w:t>
            </w:r>
            <w:r w:rsidRPr="00C43B4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C43B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786EC4" w:rsidRPr="00786EC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</w:t>
            </w:r>
            <w:r w:rsidR="005D20EE" w:rsidRPr="005D20E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563</w:t>
            </w:r>
            <w:r w:rsidRPr="00C43B4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C43B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สำหรับ</w:t>
            </w:r>
          </w:p>
        </w:tc>
        <w:tc>
          <w:tcPr>
            <w:tcW w:w="180" w:type="dxa"/>
          </w:tcPr>
          <w:p w14:paraId="309706EC" w14:textId="77777777" w:rsidR="00EC4EC1" w:rsidRPr="00C43B46" w:rsidRDefault="00EC4EC1" w:rsidP="000D57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F15E3B" w14:textId="77777777" w:rsidR="00EC4EC1" w:rsidRPr="00C43B46" w:rsidRDefault="00EC4EC1" w:rsidP="000D577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4EC1" w:rsidRPr="00C43B46" w14:paraId="7D5AD476" w14:textId="77777777" w:rsidTr="00B4003E">
        <w:trPr>
          <w:cantSplit/>
        </w:trPr>
        <w:tc>
          <w:tcPr>
            <w:tcW w:w="5490" w:type="dxa"/>
          </w:tcPr>
          <w:p w14:paraId="48134B02" w14:textId="77777777" w:rsidR="00EC4EC1" w:rsidRPr="00C43B46" w:rsidRDefault="00EC4EC1" w:rsidP="000D5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43B4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27315B9A" w14:textId="1A856518" w:rsidR="00EC4EC1" w:rsidRPr="00E53CA5" w:rsidRDefault="00EC4EC1" w:rsidP="000D577C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53CA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04</w:t>
            </w:r>
            <w:r w:rsidRPr="00E53CA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80" w:type="dxa"/>
          </w:tcPr>
          <w:p w14:paraId="2B93EE8D" w14:textId="77777777" w:rsidR="00EC4EC1" w:rsidRPr="00C43B46" w:rsidRDefault="00EC4EC1" w:rsidP="000D57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335543" w14:textId="0444BC76" w:rsidR="00EC4EC1" w:rsidRPr="00C43B46" w:rsidRDefault="005D20EE" w:rsidP="000D577C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EC4EC1" w:rsidRPr="00C43B46" w14:paraId="7E8C39E8" w14:textId="77777777" w:rsidTr="00B4003E">
        <w:trPr>
          <w:cantSplit/>
        </w:trPr>
        <w:tc>
          <w:tcPr>
            <w:tcW w:w="5490" w:type="dxa"/>
          </w:tcPr>
          <w:p w14:paraId="2095AD01" w14:textId="77777777" w:rsidR="00EC4EC1" w:rsidRPr="00C43B46" w:rsidRDefault="00EC4EC1" w:rsidP="000D5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43B4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291AB5D6" w14:textId="091C6B64" w:rsidR="00EC4EC1" w:rsidRPr="00E53CA5" w:rsidRDefault="00786EC4" w:rsidP="000D577C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C4EC1" w:rsidRPr="00E53C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353</w:t>
            </w:r>
          </w:p>
        </w:tc>
        <w:tc>
          <w:tcPr>
            <w:tcW w:w="180" w:type="dxa"/>
          </w:tcPr>
          <w:p w14:paraId="00BEAE9C" w14:textId="77777777" w:rsidR="00EC4EC1" w:rsidRPr="00C43B46" w:rsidRDefault="00EC4EC1" w:rsidP="000D57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3D3E4F" w14:textId="546D77E6" w:rsidR="00EC4EC1" w:rsidRPr="00C43B46" w:rsidRDefault="005D20EE" w:rsidP="000D577C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C4E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D20EE">
              <w:rPr>
                <w:rFonts w:asciiTheme="majorBidi" w:hAnsiTheme="majorBidi" w:cstheme="majorBidi"/>
                <w:sz w:val="30"/>
                <w:szCs w:val="30"/>
              </w:rPr>
              <w:t>350</w:t>
            </w:r>
          </w:p>
        </w:tc>
      </w:tr>
      <w:tr w:rsidR="00EC4EC1" w:rsidRPr="00C43B46" w14:paraId="1166E8D1" w14:textId="77777777" w:rsidTr="00B4003E">
        <w:trPr>
          <w:cantSplit/>
        </w:trPr>
        <w:tc>
          <w:tcPr>
            <w:tcW w:w="5490" w:type="dxa"/>
            <w:vAlign w:val="bottom"/>
          </w:tcPr>
          <w:p w14:paraId="6496837C" w14:textId="2E507FEB" w:rsidR="00EC4EC1" w:rsidRPr="00C43B46" w:rsidRDefault="00EC4EC1" w:rsidP="000D577C">
            <w:pPr>
              <w:spacing w:line="240" w:lineRule="auto"/>
              <w:ind w:left="190" w:hanging="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3B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="00786EC4" w:rsidRPr="00786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43B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43B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786EC4" w:rsidRPr="00786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3F1A90" w14:textId="14372B4A" w:rsidR="00EC4EC1" w:rsidRPr="00E53CA5" w:rsidRDefault="005D20EE" w:rsidP="000D577C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EC4E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448</w:t>
            </w:r>
          </w:p>
        </w:tc>
        <w:tc>
          <w:tcPr>
            <w:tcW w:w="180" w:type="dxa"/>
          </w:tcPr>
          <w:p w14:paraId="78EB0371" w14:textId="77777777" w:rsidR="00EC4EC1" w:rsidRPr="00C43B46" w:rsidRDefault="00EC4EC1" w:rsidP="000D57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EFED13" w14:textId="299142AF" w:rsidR="00EC4EC1" w:rsidRPr="00DA2162" w:rsidRDefault="00786EC4" w:rsidP="000D577C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EC4EC1" w:rsidRPr="00DA21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86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786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</w:tbl>
    <w:p w14:paraId="33FE5798" w14:textId="77777777" w:rsidR="00EC4EC1" w:rsidRPr="00B263DE" w:rsidRDefault="00EC4EC1" w:rsidP="00EC4EC1">
      <w:pPr>
        <w:pStyle w:val="ListParagraph"/>
        <w:spacing w:line="240" w:lineRule="auto"/>
        <w:ind w:left="1267" w:right="-58"/>
        <w:jc w:val="thaiDistribute"/>
        <w:rPr>
          <w:rFonts w:ascii="Angsana New" w:eastAsia="Calibri" w:hAnsi="Angsana New"/>
          <w:sz w:val="30"/>
          <w:szCs w:val="30"/>
          <w:shd w:val="clear" w:color="auto" w:fill="D9D9D9" w:themeFill="background1" w:themeFillShade="D9"/>
        </w:rPr>
      </w:pPr>
    </w:p>
    <w:p w14:paraId="3F732880" w14:textId="26E011A2" w:rsidR="00EC4EC1" w:rsidRPr="00B263DE" w:rsidRDefault="00EC4EC1" w:rsidP="00B4003E">
      <w:pPr>
        <w:pStyle w:val="ListParagraph"/>
        <w:tabs>
          <w:tab w:val="clear" w:pos="907"/>
        </w:tabs>
        <w:spacing w:line="240" w:lineRule="auto"/>
        <w:ind w:left="1440" w:right="-2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263DE">
        <w:rPr>
          <w:rFonts w:ascii="Angsana New" w:eastAsia="Calibri" w:hAnsi="Angsana New" w:hint="cs"/>
          <w:spacing w:val="-2"/>
          <w:sz w:val="30"/>
          <w:szCs w:val="30"/>
          <w:cs/>
          <w:lang w:val="en-GB"/>
        </w:rPr>
        <w:t>กลุ่มบริษัท</w:t>
      </w:r>
      <w:r w:rsidRPr="00B263DE">
        <w:rPr>
          <w:rFonts w:asciiTheme="majorBidi" w:hAnsiTheme="majorBidi" w:cstheme="majorBidi"/>
          <w:spacing w:val="-2"/>
          <w:sz w:val="30"/>
          <w:szCs w:val="30"/>
          <w:cs/>
        </w:rPr>
        <w:t>เลือกที่จะรับรู้</w:t>
      </w:r>
      <w:r w:rsidRPr="00B263DE">
        <w:rPr>
          <w:rFonts w:asciiTheme="majorBidi" w:hAnsiTheme="majorBidi" w:cstheme="majorBidi" w:hint="cs"/>
          <w:spacing w:val="-2"/>
          <w:sz w:val="30"/>
          <w:szCs w:val="30"/>
          <w:cs/>
        </w:rPr>
        <w:t>การเพิ่มขึ้นของผลขาดทุนจากการด้อยค่าโดย</w:t>
      </w:r>
      <w:r w:rsidRPr="00B263DE">
        <w:rPr>
          <w:rFonts w:asciiTheme="majorBidi" w:hAnsiTheme="majorBidi" w:cstheme="majorBidi"/>
          <w:spacing w:val="-2"/>
          <w:sz w:val="30"/>
          <w:szCs w:val="30"/>
          <w:cs/>
        </w:rPr>
        <w:t>ปรับปรุงกับกำไรสะสม</w:t>
      </w:r>
      <w:r w:rsidRPr="00B263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263DE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Pr="00B263D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 </w:t>
      </w:r>
      <w:r w:rsidRPr="00B263DE">
        <w:rPr>
          <w:rFonts w:asciiTheme="majorBidi" w:hAnsiTheme="majorBidi" w:cstheme="majorBidi"/>
          <w:spacing w:val="-2"/>
          <w:sz w:val="30"/>
          <w:szCs w:val="30"/>
          <w:cs/>
        </w:rPr>
        <w:t xml:space="preserve">  </w:t>
      </w:r>
      <w:r w:rsidRPr="00B263DE">
        <w:rPr>
          <w:rFonts w:asciiTheme="majorBidi" w:hAnsiTheme="majorBidi" w:cstheme="majorBidi"/>
          <w:spacing w:val="-2"/>
          <w:sz w:val="30"/>
          <w:szCs w:val="30"/>
        </w:rPr>
        <w:br/>
      </w:r>
      <w:r w:rsidR="00786EC4" w:rsidRPr="00786EC4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B263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263DE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มกราคม </w:t>
      </w:r>
      <w:r w:rsidR="00786EC4" w:rsidRPr="00786EC4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5D20EE" w:rsidRPr="005D20EE">
        <w:rPr>
          <w:rFonts w:asciiTheme="majorBidi" w:hAnsiTheme="majorBidi" w:cstheme="majorBidi"/>
          <w:spacing w:val="-2"/>
          <w:sz w:val="30"/>
          <w:szCs w:val="30"/>
        </w:rPr>
        <w:t>563</w:t>
      </w:r>
    </w:p>
    <w:p w14:paraId="527EDCE2" w14:textId="67EC9C72" w:rsidR="000D29FC" w:rsidRPr="00B263DE" w:rsidRDefault="000D29FC" w:rsidP="00EC4EC1">
      <w:pPr>
        <w:pStyle w:val="ListParagraph"/>
        <w:spacing w:line="240" w:lineRule="auto"/>
        <w:ind w:left="990" w:right="-25"/>
        <w:jc w:val="thaiDistribute"/>
        <w:rPr>
          <w:rFonts w:asciiTheme="majorBidi" w:hAnsiTheme="majorBidi" w:cstheme="majorBidi"/>
          <w:spacing w:val="-2"/>
          <w:sz w:val="30"/>
          <w:szCs w:val="30"/>
          <w:shd w:val="clear" w:color="auto" w:fill="D9D9D9" w:themeFill="background1" w:themeFillShade="D9"/>
        </w:rPr>
      </w:pPr>
    </w:p>
    <w:p w14:paraId="7B3AB327" w14:textId="071046C5" w:rsidR="000D29FC" w:rsidRPr="00B263DE" w:rsidRDefault="000D29FC" w:rsidP="00B4003E">
      <w:pPr>
        <w:pStyle w:val="ListParagraph"/>
        <w:tabs>
          <w:tab w:val="clear" w:pos="454"/>
          <w:tab w:val="clear" w:pos="680"/>
          <w:tab w:val="clear" w:pos="907"/>
        </w:tabs>
        <w:spacing w:line="240" w:lineRule="auto"/>
        <w:ind w:left="99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B263DE">
        <w:rPr>
          <w:rFonts w:asciiTheme="majorBidi" w:hAnsiTheme="majorBidi" w:cstheme="majorBidi"/>
          <w:sz w:val="30"/>
          <w:szCs w:val="30"/>
        </w:rPr>
        <w:t>(</w:t>
      </w:r>
      <w:r w:rsidRPr="00B263DE">
        <w:rPr>
          <w:rFonts w:asciiTheme="majorBidi" w:hAnsiTheme="majorBidi" w:cstheme="majorBidi" w:hint="cs"/>
          <w:sz w:val="30"/>
          <w:szCs w:val="30"/>
          <w:cs/>
        </w:rPr>
        <w:t>ก.</w:t>
      </w:r>
      <w:r w:rsidR="005D20EE" w:rsidRPr="005D20EE">
        <w:rPr>
          <w:rFonts w:asciiTheme="majorBidi" w:hAnsiTheme="majorBidi" w:cstheme="majorBidi"/>
          <w:sz w:val="30"/>
          <w:szCs w:val="30"/>
        </w:rPr>
        <w:t>3</w:t>
      </w:r>
      <w:r w:rsidRPr="00B263DE">
        <w:rPr>
          <w:rFonts w:asciiTheme="majorBidi" w:hAnsiTheme="majorBidi" w:cstheme="majorBidi"/>
          <w:sz w:val="30"/>
          <w:szCs w:val="30"/>
        </w:rPr>
        <w:t xml:space="preserve">) </w:t>
      </w:r>
      <w:r w:rsidRPr="00B263DE">
        <w:rPr>
          <w:rFonts w:asciiTheme="majorBidi" w:hAnsiTheme="majorBidi" w:cstheme="majorBidi" w:hint="cs"/>
          <w:sz w:val="30"/>
          <w:szCs w:val="30"/>
          <w:cs/>
        </w:rPr>
        <w:t>อนุพันธ์</w:t>
      </w:r>
    </w:p>
    <w:p w14:paraId="6108D527" w14:textId="244A2EB9" w:rsidR="000D29FC" w:rsidRPr="00B263DE" w:rsidRDefault="000D29FC" w:rsidP="000D29FC">
      <w:pPr>
        <w:pStyle w:val="ListParagraph"/>
        <w:tabs>
          <w:tab w:val="clear" w:pos="680"/>
          <w:tab w:val="clear" w:pos="907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pacing w:val="-2"/>
          <w:sz w:val="30"/>
          <w:szCs w:val="30"/>
          <w:shd w:val="clear" w:color="auto" w:fill="D9D9D9" w:themeFill="background1" w:themeFillShade="D9"/>
        </w:rPr>
      </w:pPr>
    </w:p>
    <w:p w14:paraId="0F9C0806" w14:textId="6ED53208" w:rsidR="000D29FC" w:rsidRPr="00B263DE" w:rsidRDefault="000D29FC" w:rsidP="00B4003E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Angsana New" w:hAnsi="Angsana New"/>
          <w:sz w:val="30"/>
          <w:szCs w:val="30"/>
        </w:rPr>
      </w:pPr>
      <w:r w:rsidRPr="00B263DE">
        <w:rPr>
          <w:rFonts w:ascii="Angsana New" w:hAnsi="Angsana New" w:hint="cs"/>
          <w:sz w:val="30"/>
          <w:szCs w:val="30"/>
          <w:cs/>
        </w:rPr>
        <w:t xml:space="preserve">ตาม </w:t>
      </w:r>
      <w:r w:rsidRPr="00B263DE">
        <w:rPr>
          <w:rFonts w:ascii="Angsana New" w:hAnsi="Angsana New"/>
          <w:sz w:val="30"/>
          <w:szCs w:val="30"/>
        </w:rPr>
        <w:t xml:space="preserve">TFRS </w:t>
      </w:r>
      <w:r w:rsidR="005D20EE" w:rsidRPr="005D20EE">
        <w:rPr>
          <w:rFonts w:ascii="Angsana New" w:hAnsi="Angsana New"/>
          <w:sz w:val="30"/>
          <w:szCs w:val="30"/>
        </w:rPr>
        <w:t>9</w:t>
      </w:r>
      <w:r w:rsidRPr="00B263DE">
        <w:rPr>
          <w:rFonts w:ascii="Angsana New" w:hAnsi="Angsana New"/>
          <w:sz w:val="30"/>
          <w:szCs w:val="30"/>
        </w:rPr>
        <w:t xml:space="preserve"> </w:t>
      </w:r>
      <w:r w:rsidRPr="00B263DE">
        <w:rPr>
          <w:rFonts w:ascii="Angsana New" w:hAnsi="Angsana New" w:hint="cs"/>
          <w:sz w:val="30"/>
          <w:szCs w:val="30"/>
          <w:cs/>
        </w:rPr>
        <w:t>อนุพันธ์ทั้งหมดวัดมูลค่าด้วยมูลค่ายุติธรรมในงบแสดงฐานะการเงิน</w:t>
      </w:r>
    </w:p>
    <w:p w14:paraId="722575A9" w14:textId="77777777" w:rsidR="00B4003E" w:rsidRPr="00B263DE" w:rsidRDefault="00B4003E" w:rsidP="00B4003E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Angsana New" w:hAnsi="Angsana New"/>
          <w:sz w:val="30"/>
          <w:szCs w:val="30"/>
        </w:rPr>
      </w:pPr>
    </w:p>
    <w:p w14:paraId="7735ACCF" w14:textId="171E67AE" w:rsidR="00B4003E" w:rsidRPr="00B263DE" w:rsidRDefault="00B4003E" w:rsidP="004C5D6C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hanging="18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B263DE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TFRS </w:t>
      </w:r>
      <w:r w:rsidR="00786EC4" w:rsidRPr="00786EC4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</w:t>
      </w:r>
      <w:r w:rsidR="005D20EE" w:rsidRPr="005D20EE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6</w:t>
      </w:r>
      <w:r w:rsidRPr="00B263DE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  <w:r w:rsidRPr="00B263DE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613389A4" w14:textId="77777777" w:rsidR="00B4003E" w:rsidRPr="00B263DE" w:rsidRDefault="00B4003E" w:rsidP="00B4003E">
      <w:pPr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11344FF1" w14:textId="20C9A16A" w:rsidR="00B4003E" w:rsidRPr="00B263DE" w:rsidRDefault="00B4003E" w:rsidP="00B263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  <w:r w:rsidRPr="00B263DE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786EC4" w:rsidRPr="00786EC4">
        <w:rPr>
          <w:rFonts w:asciiTheme="majorBidi" w:hAnsiTheme="majorBidi" w:cstheme="majorBidi"/>
          <w:sz w:val="30"/>
          <w:szCs w:val="30"/>
        </w:rPr>
        <w:t>1</w:t>
      </w:r>
      <w:r w:rsidRPr="00B263DE">
        <w:rPr>
          <w:rFonts w:asciiTheme="majorBidi" w:hAnsiTheme="majorBidi" w:cstheme="majorBidi"/>
          <w:sz w:val="30"/>
          <w:szCs w:val="30"/>
        </w:rPr>
        <w:t xml:space="preserve"> </w:t>
      </w:r>
      <w:r w:rsidRPr="00B263DE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786EC4" w:rsidRPr="00786EC4">
        <w:rPr>
          <w:rFonts w:asciiTheme="majorBidi" w:hAnsiTheme="majorBidi" w:cstheme="majorBidi"/>
          <w:sz w:val="30"/>
          <w:szCs w:val="30"/>
        </w:rPr>
        <w:t>2</w:t>
      </w:r>
      <w:r w:rsidR="005D20EE" w:rsidRPr="005D20EE">
        <w:rPr>
          <w:rFonts w:asciiTheme="majorBidi" w:hAnsiTheme="majorBidi" w:cstheme="majorBidi"/>
          <w:sz w:val="30"/>
          <w:szCs w:val="30"/>
        </w:rPr>
        <w:t>563</w:t>
      </w:r>
      <w:r w:rsidRPr="00B263DE">
        <w:rPr>
          <w:rFonts w:asciiTheme="majorBidi" w:hAnsiTheme="majorBidi" w:cstheme="majorBidi"/>
          <w:sz w:val="30"/>
          <w:szCs w:val="30"/>
        </w:rPr>
        <w:t xml:space="preserve"> </w:t>
      </w:r>
      <w:r w:rsidRPr="00B263DE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กลุ่มบริษัทถือปฏิบัติตาม </w:t>
      </w:r>
      <w:r w:rsidRPr="00B263DE">
        <w:rPr>
          <w:rFonts w:asciiTheme="majorBidi" w:hAnsiTheme="majorBidi" w:cstheme="majorBidi"/>
          <w:sz w:val="30"/>
          <w:szCs w:val="30"/>
        </w:rPr>
        <w:t xml:space="preserve">TFRS </w:t>
      </w:r>
      <w:r w:rsidR="00786EC4" w:rsidRPr="00786EC4">
        <w:rPr>
          <w:rFonts w:asciiTheme="majorBidi" w:hAnsiTheme="majorBidi" w:cstheme="majorBidi"/>
          <w:sz w:val="30"/>
          <w:szCs w:val="30"/>
        </w:rPr>
        <w:t>1</w:t>
      </w:r>
      <w:r w:rsidR="005D20EE" w:rsidRPr="005D20EE">
        <w:rPr>
          <w:rFonts w:asciiTheme="majorBidi" w:hAnsiTheme="majorBidi" w:cstheme="majorBidi"/>
          <w:sz w:val="30"/>
          <w:szCs w:val="30"/>
        </w:rPr>
        <w:t>6</w:t>
      </w:r>
      <w:r w:rsidRPr="00B263DE">
        <w:rPr>
          <w:rFonts w:asciiTheme="majorBidi" w:hAnsiTheme="majorBidi" w:cstheme="majorBidi"/>
          <w:sz w:val="30"/>
          <w:szCs w:val="30"/>
        </w:rPr>
        <w:t xml:space="preserve"> </w:t>
      </w:r>
      <w:r w:rsidRPr="00B263DE">
        <w:rPr>
          <w:rFonts w:asciiTheme="majorBidi" w:hAnsiTheme="majorBidi" w:cstheme="majorBidi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786EC4" w:rsidRPr="00786EC4">
        <w:rPr>
          <w:rFonts w:asciiTheme="majorBidi" w:hAnsiTheme="majorBidi" w:cstheme="majorBidi"/>
          <w:sz w:val="30"/>
          <w:szCs w:val="30"/>
        </w:rPr>
        <w:t>1</w:t>
      </w:r>
      <w:r w:rsidR="005D20EE" w:rsidRPr="005D20EE">
        <w:rPr>
          <w:rFonts w:asciiTheme="majorBidi" w:hAnsiTheme="majorBidi" w:cstheme="majorBidi"/>
          <w:sz w:val="30"/>
          <w:szCs w:val="30"/>
        </w:rPr>
        <w:t>7</w:t>
      </w:r>
      <w:r w:rsidRPr="00B263DE">
        <w:rPr>
          <w:rFonts w:asciiTheme="majorBidi" w:hAnsiTheme="majorBidi" w:cstheme="majorBidi"/>
          <w:sz w:val="30"/>
          <w:szCs w:val="30"/>
        </w:rPr>
        <w:t xml:space="preserve"> </w:t>
      </w:r>
      <w:r w:rsidRPr="00B263DE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B263DE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B263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263DE">
        <w:rPr>
          <w:rFonts w:asciiTheme="majorBidi" w:hAnsiTheme="majorBidi" w:cstheme="majorBidi"/>
          <w:sz w:val="30"/>
          <w:szCs w:val="30"/>
        </w:rPr>
        <w:t xml:space="preserve">(TAS </w:t>
      </w:r>
      <w:r w:rsidR="00786EC4" w:rsidRPr="00786EC4">
        <w:rPr>
          <w:rFonts w:asciiTheme="majorBidi" w:hAnsiTheme="majorBidi" w:cstheme="majorBidi"/>
          <w:sz w:val="30"/>
          <w:szCs w:val="30"/>
        </w:rPr>
        <w:t>1</w:t>
      </w:r>
      <w:r w:rsidR="005D20EE" w:rsidRPr="005D20EE">
        <w:rPr>
          <w:rFonts w:asciiTheme="majorBidi" w:hAnsiTheme="majorBidi" w:cstheme="majorBidi"/>
          <w:sz w:val="30"/>
          <w:szCs w:val="30"/>
        </w:rPr>
        <w:t>7</w:t>
      </w:r>
      <w:r w:rsidRPr="00B263DE">
        <w:rPr>
          <w:rFonts w:asciiTheme="majorBidi" w:hAnsiTheme="majorBidi" w:cstheme="majorBidi"/>
          <w:sz w:val="30"/>
          <w:szCs w:val="30"/>
        </w:rPr>
        <w:t xml:space="preserve">) </w:t>
      </w:r>
      <w:r w:rsidRPr="00B263DE">
        <w:rPr>
          <w:rFonts w:asciiTheme="majorBidi" w:hAnsiTheme="majorBidi" w:cstheme="majorBidi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5D20EE" w:rsidRPr="005D20EE">
        <w:rPr>
          <w:rFonts w:asciiTheme="majorBidi" w:hAnsiTheme="majorBidi" w:cstheme="majorBidi"/>
          <w:sz w:val="30"/>
          <w:szCs w:val="30"/>
        </w:rPr>
        <w:t>4</w:t>
      </w:r>
      <w:r w:rsidRPr="00B263DE">
        <w:rPr>
          <w:rFonts w:asciiTheme="majorBidi" w:hAnsiTheme="majorBidi" w:cstheme="majorBidi"/>
          <w:sz w:val="30"/>
          <w:szCs w:val="30"/>
        </w:rPr>
        <w:t xml:space="preserve"> </w:t>
      </w:r>
      <w:r w:rsidRPr="00B263DE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B263DE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B263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263DE">
        <w:rPr>
          <w:rFonts w:asciiTheme="majorBidi" w:hAnsiTheme="majorBidi" w:cstheme="majorBidi"/>
          <w:sz w:val="30"/>
          <w:szCs w:val="30"/>
        </w:rPr>
        <w:t xml:space="preserve">(TFRIC </w:t>
      </w:r>
      <w:r w:rsidR="005D20EE" w:rsidRPr="005D20EE">
        <w:rPr>
          <w:rFonts w:asciiTheme="majorBidi" w:hAnsiTheme="majorBidi" w:cstheme="majorBidi"/>
          <w:sz w:val="30"/>
          <w:szCs w:val="30"/>
        </w:rPr>
        <w:t>4</w:t>
      </w:r>
      <w:r w:rsidRPr="00B263DE">
        <w:rPr>
          <w:rFonts w:asciiTheme="majorBidi" w:hAnsiTheme="majorBidi" w:cstheme="majorBidi"/>
          <w:sz w:val="30"/>
          <w:szCs w:val="30"/>
        </w:rPr>
        <w:t xml:space="preserve">) </w:t>
      </w:r>
      <w:r w:rsidRPr="00B263DE">
        <w:rPr>
          <w:rFonts w:asciiTheme="majorBidi" w:hAnsiTheme="majorBidi" w:cstheme="majorBidi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B263DE">
        <w:rPr>
          <w:rFonts w:asciiTheme="majorBidi" w:hAnsiTheme="majorBidi" w:cstheme="majorBidi"/>
          <w:sz w:val="30"/>
          <w:szCs w:val="30"/>
        </w:rPr>
        <w:t>(Modified retrospective approach)</w:t>
      </w:r>
      <w:r w:rsidRPr="00B263D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EEB9197" w14:textId="77777777" w:rsidR="00B4003E" w:rsidRPr="00B263DE" w:rsidRDefault="00B4003E" w:rsidP="00B26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Theme="majorBidi" w:eastAsia="Calibri" w:hAnsiTheme="majorBidi" w:cstheme="majorBidi"/>
          <w:sz w:val="30"/>
          <w:szCs w:val="30"/>
          <w:cs/>
        </w:rPr>
      </w:pPr>
    </w:p>
    <w:p w14:paraId="4E3D1ACE" w14:textId="0334ACD3" w:rsidR="00B4003E" w:rsidRPr="00B263DE" w:rsidRDefault="00B4003E" w:rsidP="00B263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63DE">
        <w:rPr>
          <w:rFonts w:asciiTheme="majorBidi" w:eastAsia="Calibri" w:hAnsiTheme="majorBidi" w:cstheme="majorBidi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</w:t>
      </w:r>
      <w:r w:rsidRPr="00B263D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B263DE">
        <w:rPr>
          <w:rFonts w:asciiTheme="majorBidi" w:eastAsia="Calibri" w:hAnsiTheme="majorBidi" w:cstheme="majorBidi"/>
          <w:sz w:val="30"/>
          <w:szCs w:val="30"/>
          <w:cs/>
        </w:rPr>
        <w:t>ตาม</w:t>
      </w:r>
      <w:r w:rsidRPr="00B263DE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B263DE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786EC4" w:rsidRPr="00786EC4">
        <w:rPr>
          <w:rFonts w:asciiTheme="majorBidi" w:eastAsia="Calibri" w:hAnsiTheme="majorBidi" w:cstheme="majorBidi"/>
          <w:sz w:val="30"/>
          <w:szCs w:val="30"/>
        </w:rPr>
        <w:t>1</w:t>
      </w:r>
      <w:r w:rsidR="005D20EE" w:rsidRPr="005D20EE">
        <w:rPr>
          <w:rFonts w:asciiTheme="majorBidi" w:eastAsia="Calibri" w:hAnsiTheme="majorBidi" w:cstheme="majorBidi"/>
          <w:sz w:val="30"/>
          <w:szCs w:val="30"/>
        </w:rPr>
        <w:t>6</w:t>
      </w:r>
      <w:r w:rsidRPr="00B263D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B263DE">
        <w:rPr>
          <w:rFonts w:asciiTheme="majorBidi" w:eastAsia="Calibri" w:hAnsiTheme="majorBidi" w:cstheme="majorBidi"/>
          <w:sz w:val="30"/>
          <w:szCs w:val="30"/>
          <w:cs/>
        </w:rPr>
        <w:t xml:space="preserve"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ณ </w:t>
      </w:r>
      <w:r w:rsidRPr="00B263DE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B263DE">
        <w:rPr>
          <w:rFonts w:asciiTheme="majorBidi" w:hAnsiTheme="majorBidi" w:cstheme="majorBidi"/>
          <w:sz w:val="30"/>
          <w:szCs w:val="30"/>
        </w:rPr>
        <w:t xml:space="preserve"> </w:t>
      </w:r>
      <w:r w:rsidR="00786EC4" w:rsidRPr="00786EC4">
        <w:rPr>
          <w:rFonts w:asciiTheme="majorBidi" w:hAnsiTheme="majorBidi" w:cstheme="majorBidi"/>
          <w:sz w:val="30"/>
          <w:szCs w:val="30"/>
        </w:rPr>
        <w:t>1</w:t>
      </w:r>
      <w:r w:rsidRPr="00B263DE">
        <w:rPr>
          <w:rFonts w:asciiTheme="majorBidi" w:hAnsiTheme="majorBidi" w:cstheme="majorBidi"/>
          <w:sz w:val="30"/>
          <w:szCs w:val="30"/>
        </w:rPr>
        <w:t xml:space="preserve"> </w:t>
      </w:r>
      <w:r w:rsidRPr="00B263DE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786EC4" w:rsidRPr="00786EC4">
        <w:rPr>
          <w:rFonts w:asciiTheme="majorBidi" w:hAnsiTheme="majorBidi" w:cstheme="majorBidi"/>
          <w:sz w:val="30"/>
          <w:szCs w:val="30"/>
        </w:rPr>
        <w:t>2</w:t>
      </w:r>
      <w:r w:rsidR="005D20EE" w:rsidRPr="005D20EE">
        <w:rPr>
          <w:rFonts w:asciiTheme="majorBidi" w:hAnsiTheme="majorBidi" w:cstheme="majorBidi"/>
          <w:sz w:val="30"/>
          <w:szCs w:val="30"/>
        </w:rPr>
        <w:t>563</w:t>
      </w:r>
      <w:r w:rsidRPr="00B263D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B263DE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="00860CED">
        <w:rPr>
          <w:rFonts w:asciiTheme="majorBidi" w:eastAsia="Calibri" w:hAnsiTheme="majorBidi" w:cstheme="majorBidi" w:hint="cs"/>
          <w:sz w:val="30"/>
          <w:szCs w:val="30"/>
          <w:cs/>
        </w:rPr>
        <w:t>และบริษัท</w:t>
      </w:r>
      <w:r w:rsidRPr="00B263DE">
        <w:rPr>
          <w:rFonts w:asciiTheme="majorBidi" w:eastAsia="Calibri" w:hAnsiTheme="majorBidi" w:cstheme="majorBidi"/>
          <w:sz w:val="30"/>
          <w:szCs w:val="30"/>
          <w:cs/>
        </w:rPr>
        <w:t>รับรู้สินทรัพย์สิทธิการใช้และหนี้สินตามสัญญาเช่า</w:t>
      </w:r>
      <w:r w:rsidRPr="00B263D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B263DE">
        <w:rPr>
          <w:rFonts w:asciiTheme="majorBidi" w:eastAsia="Calibr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1E6787FC" w14:textId="04D89D60" w:rsidR="00B263DE" w:rsidRPr="00B263DE" w:rsidRDefault="00B263DE" w:rsidP="00B263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606F441" w14:textId="77777777" w:rsidR="00B263DE" w:rsidRDefault="00B26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56B00BAD" w14:textId="71C46295" w:rsidR="00B263DE" w:rsidRPr="00E329C1" w:rsidRDefault="00B263DE" w:rsidP="00B26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329C1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 xml:space="preserve">ในการปฏิบัติในช่วงเปลี่ยนแปลง </w:t>
      </w:r>
      <w:r w:rsidRPr="00E329C1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E329C1">
        <w:rPr>
          <w:rFonts w:asciiTheme="majorBidi" w:hAnsiTheme="majorBidi" w:cstheme="majorBidi"/>
          <w:color w:val="000000"/>
          <w:sz w:val="30"/>
          <w:szCs w:val="30"/>
          <w:cs/>
        </w:rPr>
        <w:t>ได้เลือกใช้ข้อยกเว้นต่อไปนี้</w:t>
      </w:r>
    </w:p>
    <w:p w14:paraId="3ABCCFBA" w14:textId="758EFE2E" w:rsidR="00B263DE" w:rsidRPr="00B263DE" w:rsidRDefault="00B263DE" w:rsidP="004C5D6C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pacing w:val="-4"/>
          <w:sz w:val="30"/>
          <w:szCs w:val="30"/>
          <w:shd w:val="clear" w:color="auto" w:fill="CCCCCC"/>
        </w:rPr>
      </w:pPr>
      <w:r w:rsidRPr="00B263DE">
        <w:rPr>
          <w:rFonts w:asciiTheme="majorBidi" w:hAnsiTheme="majorBidi" w:cstheme="majorBidi"/>
          <w:spacing w:val="-4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786EC4" w:rsidRPr="00786EC4">
        <w:rPr>
          <w:rFonts w:asciiTheme="majorBidi" w:hAnsiTheme="majorBidi" w:cstheme="majorBidi"/>
          <w:spacing w:val="-4"/>
          <w:sz w:val="30"/>
          <w:szCs w:val="30"/>
        </w:rPr>
        <w:t>12</w:t>
      </w:r>
      <w:r w:rsidRPr="00B263D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263DE">
        <w:rPr>
          <w:rFonts w:asciiTheme="majorBidi" w:hAnsiTheme="majorBidi" w:cstheme="majorBidi"/>
          <w:spacing w:val="-4"/>
          <w:sz w:val="30"/>
          <w:szCs w:val="30"/>
          <w:cs/>
        </w:rPr>
        <w:t>เดือน</w:t>
      </w:r>
    </w:p>
    <w:p w14:paraId="7879F147" w14:textId="77777777" w:rsidR="00B263DE" w:rsidRPr="00E329C1" w:rsidRDefault="00B263DE" w:rsidP="004C5D6C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E329C1">
        <w:rPr>
          <w:rFonts w:asciiTheme="majorBidi" w:hAnsiTheme="majorBidi" w:cstheme="majorBidi"/>
          <w:sz w:val="30"/>
          <w:szCs w:val="30"/>
          <w:cs/>
        </w:rPr>
        <w:t>ใช้ข้อเท็จจริงที่ทราบภายหลังในการกำหนดอายุสัญญาเช่า</w:t>
      </w:r>
      <w:r w:rsidRPr="00E329C1">
        <w:rPr>
          <w:rFonts w:asciiTheme="majorBidi" w:hAnsiTheme="majorBidi" w:cstheme="majorBidi"/>
          <w:sz w:val="30"/>
          <w:szCs w:val="30"/>
          <w:shd w:val="clear" w:color="auto" w:fill="CCCCCC"/>
          <w:cs/>
        </w:rPr>
        <w:t xml:space="preserve"> </w:t>
      </w:r>
      <w:r w:rsidRPr="00E329C1">
        <w:rPr>
          <w:rFonts w:asciiTheme="majorBidi" w:hAnsiTheme="majorBidi" w:cstheme="majorBidi"/>
          <w:sz w:val="30"/>
          <w:szCs w:val="30"/>
          <w:shd w:val="clear" w:color="auto" w:fill="CCCCCC"/>
        </w:rPr>
        <w:t xml:space="preserve"> </w:t>
      </w:r>
    </w:p>
    <w:p w14:paraId="792A2168" w14:textId="77777777" w:rsidR="00B263DE" w:rsidRPr="00E329C1" w:rsidRDefault="00B263DE" w:rsidP="004C5D6C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E329C1">
        <w:rPr>
          <w:rFonts w:asciiTheme="majorBidi" w:hAnsiTheme="majorBidi" w:cstheme="majorBidi"/>
          <w:sz w:val="30"/>
          <w:szCs w:val="30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  <w:r w:rsidRPr="00E329C1">
        <w:rPr>
          <w:rFonts w:asciiTheme="majorBidi" w:hAnsiTheme="majorBidi" w:cstheme="majorBidi"/>
          <w:sz w:val="30"/>
          <w:szCs w:val="30"/>
          <w:shd w:val="clear" w:color="auto" w:fill="CCCCCC"/>
          <w:cs/>
        </w:rPr>
        <w:t xml:space="preserve"> </w:t>
      </w:r>
      <w:r w:rsidRPr="00E329C1">
        <w:rPr>
          <w:rFonts w:asciiTheme="majorBidi" w:hAnsiTheme="majorBidi" w:cstheme="majorBidi"/>
          <w:sz w:val="30"/>
          <w:szCs w:val="30"/>
          <w:shd w:val="clear" w:color="auto" w:fill="CCCCCC"/>
        </w:rPr>
        <w:t xml:space="preserve"> </w:t>
      </w:r>
    </w:p>
    <w:p w14:paraId="60509348" w14:textId="77777777" w:rsidR="00B263DE" w:rsidRPr="00E329C1" w:rsidRDefault="00B263DE" w:rsidP="004C5D6C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E329C1">
        <w:rPr>
          <w:rFonts w:asciiTheme="majorBidi" w:hAnsiTheme="majorBidi" w:cstheme="majorBidi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และ</w:t>
      </w:r>
    </w:p>
    <w:p w14:paraId="0E2F1EC8" w14:textId="77777777" w:rsidR="00B263DE" w:rsidRPr="00E329C1" w:rsidRDefault="00B263DE" w:rsidP="004C5D6C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E329C1">
        <w:rPr>
          <w:rFonts w:asciiTheme="majorBidi" w:hAnsiTheme="majorBidi" w:cstheme="majorBidi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  <w:r w:rsidRPr="00E329C1"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CCCCCC"/>
        </w:rPr>
        <w:t xml:space="preserve"> </w:t>
      </w:r>
    </w:p>
    <w:p w14:paraId="051A22A7" w14:textId="2EA83FEA" w:rsidR="00B263DE" w:rsidRDefault="00B263DE" w:rsidP="00B263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W w:w="8820" w:type="dxa"/>
        <w:tblInd w:w="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40"/>
        <w:gridCol w:w="1710"/>
        <w:gridCol w:w="181"/>
        <w:gridCol w:w="1889"/>
      </w:tblGrid>
      <w:tr w:rsidR="00B263DE" w:rsidRPr="00C43B46" w14:paraId="576394BE" w14:textId="77777777" w:rsidTr="008E6E95">
        <w:trPr>
          <w:cantSplit/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7033236B" w14:textId="48C8A402" w:rsidR="00B263DE" w:rsidRPr="00E329C1" w:rsidRDefault="00B263DE" w:rsidP="000D577C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E329C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E329C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TFRS </w:t>
            </w:r>
            <w:r w:rsidR="00786EC4" w:rsidRPr="00786EC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1</w:t>
            </w:r>
            <w:r w:rsidR="005D20EE" w:rsidRPr="005D20E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6</w:t>
            </w:r>
            <w:r w:rsidRPr="00E329C1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14:paraId="74E2AE16" w14:textId="77777777" w:rsidR="00B263DE" w:rsidRPr="00C43B46" w:rsidRDefault="00B263DE" w:rsidP="000D577C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43B4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C43B4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373D89B0" w14:textId="77777777" w:rsidR="00B263DE" w:rsidRPr="00C43B46" w:rsidRDefault="00B263DE" w:rsidP="000D577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9" w:type="dxa"/>
            <w:vAlign w:val="bottom"/>
          </w:tcPr>
          <w:p w14:paraId="4F10ED11" w14:textId="440A1357" w:rsidR="00B263DE" w:rsidRPr="008E6E95" w:rsidRDefault="00B263DE" w:rsidP="008E6E95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43B4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263DE" w:rsidRPr="00C43B46" w14:paraId="6318B17B" w14:textId="77777777" w:rsidTr="008E6E95">
        <w:trPr>
          <w:cantSplit/>
          <w:trHeight w:val="20"/>
        </w:trPr>
        <w:tc>
          <w:tcPr>
            <w:tcW w:w="5040" w:type="dxa"/>
          </w:tcPr>
          <w:p w14:paraId="224E289F" w14:textId="77777777" w:rsidR="00B263DE" w:rsidRPr="00E329C1" w:rsidRDefault="00B263DE" w:rsidP="000D5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2B792F4F" w14:textId="77777777" w:rsidR="00B263DE" w:rsidRPr="00C43B46" w:rsidRDefault="00B263DE" w:rsidP="000D577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43B4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43B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43B4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263DE" w:rsidRPr="00C43B46" w14:paraId="26535C6E" w14:textId="77777777" w:rsidTr="008E6E95">
        <w:trPr>
          <w:cantSplit/>
          <w:trHeight w:val="20"/>
        </w:trPr>
        <w:tc>
          <w:tcPr>
            <w:tcW w:w="5040" w:type="dxa"/>
          </w:tcPr>
          <w:p w14:paraId="455D95F9" w14:textId="06357253" w:rsidR="00B263DE" w:rsidRPr="00E329C1" w:rsidRDefault="00B263DE" w:rsidP="000D5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E329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86EC4" w:rsidRPr="00786E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E329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329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786EC4" w:rsidRPr="00786E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  <w:r w:rsidR="005D20EE" w:rsidRPr="005D20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563</w:t>
            </w:r>
          </w:p>
        </w:tc>
        <w:tc>
          <w:tcPr>
            <w:tcW w:w="3780" w:type="dxa"/>
            <w:gridSpan w:val="3"/>
          </w:tcPr>
          <w:p w14:paraId="324F4694" w14:textId="77777777" w:rsidR="00B263DE" w:rsidRPr="00C43B46" w:rsidRDefault="00B263DE" w:rsidP="000D577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E6E95" w:rsidRPr="00C43B46" w14:paraId="495F621F" w14:textId="77777777" w:rsidTr="008E6E95">
        <w:trPr>
          <w:cantSplit/>
          <w:trHeight w:val="20"/>
        </w:trPr>
        <w:tc>
          <w:tcPr>
            <w:tcW w:w="5040" w:type="dxa"/>
            <w:vAlign w:val="bottom"/>
          </w:tcPr>
          <w:p w14:paraId="7C5611C3" w14:textId="20BADD1D" w:rsidR="008E6E95" w:rsidRPr="003048D7" w:rsidRDefault="008E6E95" w:rsidP="000D577C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6E95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 และอุปกรณ์ลดลง</w:t>
            </w:r>
          </w:p>
        </w:tc>
        <w:tc>
          <w:tcPr>
            <w:tcW w:w="1710" w:type="dxa"/>
            <w:vAlign w:val="bottom"/>
          </w:tcPr>
          <w:p w14:paraId="0CF45F14" w14:textId="5D28BF30" w:rsidR="008E6E95" w:rsidRPr="005D20EE" w:rsidRDefault="008E6E95" w:rsidP="008E6E95">
            <w:pPr>
              <w:pStyle w:val="NoSpacing"/>
              <w:tabs>
                <w:tab w:val="decimal" w:pos="136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(24,</w:t>
            </w:r>
            <w:r w:rsidR="009D5FC0">
              <w:rPr>
                <w:rFonts w:asciiTheme="majorBidi" w:hAnsiTheme="majorBidi" w:cstheme="majorBidi"/>
                <w:sz w:val="30"/>
                <w:szCs w:val="30"/>
              </w:rPr>
              <w:t>422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  <w:vAlign w:val="bottom"/>
          </w:tcPr>
          <w:p w14:paraId="15F03D3D" w14:textId="77777777" w:rsidR="008E6E95" w:rsidRPr="00C43B46" w:rsidRDefault="008E6E95" w:rsidP="000D577C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9" w:type="dxa"/>
            <w:vAlign w:val="bottom"/>
          </w:tcPr>
          <w:p w14:paraId="3C69FEC3" w14:textId="7A7A6CE6" w:rsidR="008E6E95" w:rsidRPr="005D20EE" w:rsidRDefault="008E6E95" w:rsidP="008E6E95">
            <w:pPr>
              <w:pStyle w:val="NoSpacing"/>
              <w:spacing w:line="240" w:lineRule="atLeast"/>
              <w:ind w:left="-110" w:right="3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263DE" w:rsidRPr="00C43B46" w14:paraId="671FD8EF" w14:textId="77777777" w:rsidTr="008E6E95">
        <w:trPr>
          <w:cantSplit/>
          <w:trHeight w:val="20"/>
        </w:trPr>
        <w:tc>
          <w:tcPr>
            <w:tcW w:w="5040" w:type="dxa"/>
            <w:vAlign w:val="bottom"/>
          </w:tcPr>
          <w:p w14:paraId="670DB86F" w14:textId="7644157E" w:rsidR="00B263DE" w:rsidRPr="00E329C1" w:rsidRDefault="003048D7" w:rsidP="000D577C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48D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  <w:r w:rsidR="00B263DE" w:rsidRPr="00E329C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10" w:type="dxa"/>
            <w:vAlign w:val="bottom"/>
          </w:tcPr>
          <w:p w14:paraId="14695750" w14:textId="19A7813D" w:rsidR="00B263DE" w:rsidRPr="00C43B46" w:rsidRDefault="008E6E95" w:rsidP="008E6E95">
            <w:pPr>
              <w:pStyle w:val="NoSpacing"/>
              <w:tabs>
                <w:tab w:val="decimal" w:pos="136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110,</w:t>
            </w:r>
            <w:r w:rsidR="00F5226F">
              <w:rPr>
                <w:rFonts w:asciiTheme="majorBidi" w:hAnsiTheme="majorBidi" w:cstheme="majorBidi"/>
                <w:sz w:val="30"/>
                <w:szCs w:val="30"/>
              </w:rPr>
              <w:t>145</w:t>
            </w:r>
          </w:p>
        </w:tc>
        <w:tc>
          <w:tcPr>
            <w:tcW w:w="181" w:type="dxa"/>
            <w:vAlign w:val="bottom"/>
          </w:tcPr>
          <w:p w14:paraId="28475B80" w14:textId="77777777" w:rsidR="00B263DE" w:rsidRPr="00C43B46" w:rsidRDefault="00B263DE" w:rsidP="000D577C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9" w:type="dxa"/>
            <w:vAlign w:val="bottom"/>
          </w:tcPr>
          <w:p w14:paraId="548E0342" w14:textId="664AC2E9" w:rsidR="00B263DE" w:rsidRPr="00C43B46" w:rsidRDefault="005D20EE" w:rsidP="008E6E95">
            <w:pPr>
              <w:pStyle w:val="NoSpacing"/>
              <w:spacing w:line="240" w:lineRule="atLeast"/>
              <w:ind w:left="-110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="00B263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D20EE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</w:tr>
      <w:tr w:rsidR="00B263DE" w:rsidRPr="00E329C1" w14:paraId="7B23D658" w14:textId="77777777" w:rsidTr="008E6E95">
        <w:trPr>
          <w:cantSplit/>
          <w:trHeight w:val="20"/>
        </w:trPr>
        <w:tc>
          <w:tcPr>
            <w:tcW w:w="5040" w:type="dxa"/>
          </w:tcPr>
          <w:p w14:paraId="4BD2407C" w14:textId="77777777" w:rsidR="00B263DE" w:rsidRPr="00E329C1" w:rsidRDefault="00B263DE" w:rsidP="000D577C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329C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สินทรัพย์ภาษีเงินได้รอตัดบัญชีเพิ่มขึ้น</w:t>
            </w:r>
          </w:p>
        </w:tc>
        <w:tc>
          <w:tcPr>
            <w:tcW w:w="1710" w:type="dxa"/>
            <w:vAlign w:val="bottom"/>
          </w:tcPr>
          <w:p w14:paraId="5C00B1F5" w14:textId="572F76A9" w:rsidR="00B263DE" w:rsidRPr="002B5510" w:rsidRDefault="00786EC4" w:rsidP="008E6E95">
            <w:pPr>
              <w:pStyle w:val="NoSpacing"/>
              <w:tabs>
                <w:tab w:val="decimal" w:pos="136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263DE" w:rsidRPr="002B55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08</w:t>
            </w:r>
            <w:r w:rsidRPr="00786EC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1" w:type="dxa"/>
          </w:tcPr>
          <w:p w14:paraId="21B7E6D6" w14:textId="77777777" w:rsidR="00B263DE" w:rsidRPr="00DA2162" w:rsidRDefault="00B263DE" w:rsidP="000D577C">
            <w:pPr>
              <w:pStyle w:val="acctfourfigures"/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89" w:type="dxa"/>
            <w:vAlign w:val="bottom"/>
          </w:tcPr>
          <w:p w14:paraId="271F69A0" w14:textId="2B8248C8" w:rsidR="00B263DE" w:rsidRPr="00DA2162" w:rsidRDefault="005D20EE" w:rsidP="008E6E95">
            <w:pPr>
              <w:pStyle w:val="NoSpacing"/>
              <w:spacing w:line="240" w:lineRule="atLeast"/>
              <w:ind w:left="-110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B263DE" w:rsidRPr="00E329C1" w14:paraId="0ED416E6" w14:textId="77777777" w:rsidTr="008E6E95">
        <w:trPr>
          <w:cantSplit/>
          <w:trHeight w:val="20"/>
        </w:trPr>
        <w:tc>
          <w:tcPr>
            <w:tcW w:w="5040" w:type="dxa"/>
          </w:tcPr>
          <w:p w14:paraId="28E2E927" w14:textId="77777777" w:rsidR="00B263DE" w:rsidRPr="00E329C1" w:rsidRDefault="00B263DE" w:rsidP="000D577C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E329C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710" w:type="dxa"/>
            <w:vAlign w:val="bottom"/>
          </w:tcPr>
          <w:p w14:paraId="24174853" w14:textId="28EB9796" w:rsidR="00B263DE" w:rsidRPr="006341A1" w:rsidRDefault="00B263DE" w:rsidP="008E6E95">
            <w:pPr>
              <w:pStyle w:val="NoSpacing"/>
              <w:tabs>
                <w:tab w:val="decimal" w:pos="136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81" w:type="dxa"/>
          </w:tcPr>
          <w:p w14:paraId="2C3E52BF" w14:textId="77777777" w:rsidR="00B263DE" w:rsidRPr="00E329C1" w:rsidRDefault="00B263DE" w:rsidP="000D577C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9" w:type="dxa"/>
            <w:vAlign w:val="bottom"/>
          </w:tcPr>
          <w:p w14:paraId="6DF944DF" w14:textId="68D6BB5B" w:rsidR="00B263DE" w:rsidRPr="00E329C1" w:rsidRDefault="00B263DE" w:rsidP="008E6E95">
            <w:pPr>
              <w:pStyle w:val="NoSpacing"/>
              <w:spacing w:line="240" w:lineRule="atLeast"/>
              <w:ind w:left="-110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674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263DE" w:rsidRPr="00C43B46" w14:paraId="05411018" w14:textId="77777777" w:rsidTr="008E6E95">
        <w:trPr>
          <w:cantSplit/>
          <w:trHeight w:val="20"/>
        </w:trPr>
        <w:tc>
          <w:tcPr>
            <w:tcW w:w="5040" w:type="dxa"/>
          </w:tcPr>
          <w:p w14:paraId="797F4101" w14:textId="77777777" w:rsidR="00B263DE" w:rsidRPr="00E329C1" w:rsidRDefault="00B263DE" w:rsidP="000D577C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9C1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กำไรสะสมลดลง</w:t>
            </w:r>
          </w:p>
        </w:tc>
        <w:tc>
          <w:tcPr>
            <w:tcW w:w="1710" w:type="dxa"/>
            <w:vAlign w:val="bottom"/>
          </w:tcPr>
          <w:p w14:paraId="21EDC032" w14:textId="45A9657F" w:rsidR="00B263DE" w:rsidRPr="00E329C1" w:rsidRDefault="005D20EE" w:rsidP="008E6E95">
            <w:pPr>
              <w:pStyle w:val="NoSpacing"/>
              <w:tabs>
                <w:tab w:val="decimal" w:pos="1360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263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D20EE">
              <w:rPr>
                <w:rFonts w:asciiTheme="majorBidi" w:hAnsiTheme="majorBidi" w:cstheme="majorBidi"/>
                <w:sz w:val="30"/>
                <w:szCs w:val="30"/>
              </w:rPr>
              <w:t>97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1" w:type="dxa"/>
            <w:vAlign w:val="bottom"/>
          </w:tcPr>
          <w:p w14:paraId="38F30951" w14:textId="77777777" w:rsidR="00B263DE" w:rsidRPr="00E329C1" w:rsidRDefault="00B263DE" w:rsidP="000D577C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9" w:type="dxa"/>
            <w:vAlign w:val="bottom"/>
          </w:tcPr>
          <w:p w14:paraId="5EB94962" w14:textId="610E1CB1" w:rsidR="00B263DE" w:rsidRPr="00C43B46" w:rsidRDefault="005D20EE" w:rsidP="008E6E95">
            <w:pPr>
              <w:pStyle w:val="NoSpacing"/>
              <w:spacing w:line="240" w:lineRule="atLeast"/>
              <w:ind w:left="-110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263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D20EE">
              <w:rPr>
                <w:rFonts w:asciiTheme="majorBidi" w:hAnsiTheme="majorBidi" w:cstheme="majorBidi"/>
                <w:sz w:val="30"/>
                <w:szCs w:val="30"/>
              </w:rPr>
              <w:t>603</w:t>
            </w:r>
          </w:p>
        </w:tc>
      </w:tr>
    </w:tbl>
    <w:p w14:paraId="07A8C250" w14:textId="77777777" w:rsidR="00B263DE" w:rsidRPr="00B263DE" w:rsidRDefault="00B263DE" w:rsidP="00B263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W w:w="8820" w:type="dxa"/>
        <w:tblInd w:w="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1350"/>
        <w:gridCol w:w="181"/>
        <w:gridCol w:w="1259"/>
      </w:tblGrid>
      <w:tr w:rsidR="00B263DE" w:rsidRPr="00AE20B6" w14:paraId="40DE4F95" w14:textId="77777777" w:rsidTr="00B263DE">
        <w:trPr>
          <w:cantSplit/>
          <w:trHeight w:val="20"/>
        </w:trPr>
        <w:tc>
          <w:tcPr>
            <w:tcW w:w="6030" w:type="dxa"/>
            <w:shd w:val="clear" w:color="auto" w:fill="auto"/>
          </w:tcPr>
          <w:p w14:paraId="478C0AC6" w14:textId="77777777" w:rsidR="00B263DE" w:rsidRPr="00AE20B6" w:rsidRDefault="00B263DE" w:rsidP="000D577C">
            <w:pPr>
              <w:ind w:left="175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28626DE" w14:textId="77777777" w:rsidR="00B263DE" w:rsidRPr="00AE20B6" w:rsidRDefault="00B263DE" w:rsidP="000D577C">
            <w:pPr>
              <w:ind w:left="175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20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การวัดมูลค่าหนี้สินตามสัญญาเช่า</w:t>
            </w:r>
            <w:r w:rsidRPr="00AE20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4F8E03CA" w14:textId="77777777" w:rsidR="00B263DE" w:rsidRPr="00DF00F0" w:rsidRDefault="00B263DE" w:rsidP="000D577C">
            <w:pPr>
              <w:pStyle w:val="acctfourfigures"/>
              <w:tabs>
                <w:tab w:val="decimal" w:pos="731"/>
                <w:tab w:val="decimal" w:pos="1642"/>
              </w:tabs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0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1" w:type="dxa"/>
            <w:vAlign w:val="bottom"/>
          </w:tcPr>
          <w:p w14:paraId="163440DD" w14:textId="77777777" w:rsidR="00B263DE" w:rsidRPr="00DF00F0" w:rsidRDefault="00B263DE" w:rsidP="000D577C">
            <w:pPr>
              <w:pStyle w:val="acctfourfigures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6DA92803" w14:textId="77777777" w:rsidR="00B263DE" w:rsidRPr="00DF00F0" w:rsidRDefault="00B263DE" w:rsidP="000D577C">
            <w:pPr>
              <w:pStyle w:val="acctfourfigures"/>
              <w:tabs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0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D70F11B" w14:textId="77777777" w:rsidR="00B263DE" w:rsidRPr="00DF00F0" w:rsidRDefault="00B263DE" w:rsidP="000D577C">
            <w:pPr>
              <w:pStyle w:val="acctfourfigures"/>
              <w:tabs>
                <w:tab w:val="clear" w:pos="765"/>
              </w:tabs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0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263DE" w:rsidRPr="00AE20B6" w14:paraId="236689F3" w14:textId="77777777" w:rsidTr="00B263DE">
        <w:trPr>
          <w:cantSplit/>
          <w:trHeight w:val="20"/>
        </w:trPr>
        <w:tc>
          <w:tcPr>
            <w:tcW w:w="6030" w:type="dxa"/>
          </w:tcPr>
          <w:p w14:paraId="2B9FD881" w14:textId="77777777" w:rsidR="00B263DE" w:rsidRPr="00F102C8" w:rsidRDefault="00B263DE" w:rsidP="000D577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2E418A61" w14:textId="77777777" w:rsidR="00B263DE" w:rsidRPr="00AE20B6" w:rsidRDefault="00B263DE" w:rsidP="000D577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E20B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E20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E20B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263DE" w:rsidRPr="00AE20B6" w14:paraId="5691B54F" w14:textId="77777777" w:rsidTr="00B263DE">
        <w:trPr>
          <w:cantSplit/>
          <w:trHeight w:val="20"/>
        </w:trPr>
        <w:tc>
          <w:tcPr>
            <w:tcW w:w="6030" w:type="dxa"/>
            <w:vAlign w:val="bottom"/>
          </w:tcPr>
          <w:p w14:paraId="2FC6F988" w14:textId="7BAC0C25" w:rsidR="00B263DE" w:rsidRPr="00F102C8" w:rsidRDefault="00B263DE" w:rsidP="000D577C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F102C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="005D20EE" w:rsidRPr="005D20EE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</w:t>
            </w:r>
            <w:r w:rsidR="00786EC4" w:rsidRPr="00786EC4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</w:t>
            </w:r>
            <w:r w:rsidRPr="00F102C8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  <w:r w:rsidRPr="00F102C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ธันวาคม </w:t>
            </w:r>
            <w:r w:rsidR="00786EC4" w:rsidRPr="00786EC4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</w:t>
            </w:r>
            <w:r w:rsidR="005D20EE" w:rsidRPr="005D20EE">
              <w:rPr>
                <w:rFonts w:asciiTheme="majorBidi" w:hAnsiTheme="majorBidi" w:cstheme="majorBidi"/>
                <w:spacing w:val="-2"/>
                <w:sz w:val="30"/>
                <w:szCs w:val="30"/>
              </w:rPr>
              <w:t>56</w:t>
            </w:r>
            <w:r w:rsidR="00786EC4" w:rsidRPr="00786EC4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</w:t>
            </w:r>
          </w:p>
        </w:tc>
        <w:tc>
          <w:tcPr>
            <w:tcW w:w="1350" w:type="dxa"/>
            <w:vAlign w:val="bottom"/>
          </w:tcPr>
          <w:p w14:paraId="7F5FB077" w14:textId="4B34AFB8" w:rsidR="00B263DE" w:rsidRPr="00AE20B6" w:rsidRDefault="00786EC4" w:rsidP="000D577C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B263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798</w:t>
            </w:r>
          </w:p>
        </w:tc>
        <w:tc>
          <w:tcPr>
            <w:tcW w:w="181" w:type="dxa"/>
            <w:vAlign w:val="bottom"/>
          </w:tcPr>
          <w:p w14:paraId="1501D22C" w14:textId="77777777" w:rsidR="00B263DE" w:rsidRPr="00AE20B6" w:rsidRDefault="00B263DE" w:rsidP="000D577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01E8AF17" w14:textId="56C9EB6F" w:rsidR="00B263DE" w:rsidRPr="00AE20B6" w:rsidRDefault="00786EC4" w:rsidP="000D577C">
            <w:pPr>
              <w:pStyle w:val="NoSpacing"/>
              <w:tabs>
                <w:tab w:val="decimal" w:pos="1002"/>
              </w:tabs>
              <w:spacing w:line="240" w:lineRule="atLeast"/>
              <w:ind w:left="-110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B263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786</w:t>
            </w:r>
          </w:p>
        </w:tc>
      </w:tr>
      <w:tr w:rsidR="00B263DE" w:rsidRPr="00AE20B6" w14:paraId="658463D7" w14:textId="77777777" w:rsidTr="00B263DE">
        <w:trPr>
          <w:cantSplit/>
          <w:trHeight w:val="20"/>
        </w:trPr>
        <w:tc>
          <w:tcPr>
            <w:tcW w:w="6030" w:type="dxa"/>
            <w:vAlign w:val="bottom"/>
          </w:tcPr>
          <w:p w14:paraId="2EE57B22" w14:textId="437D47D0" w:rsidR="00B263DE" w:rsidRPr="00F102C8" w:rsidRDefault="00B263DE" w:rsidP="000D577C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F102C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ภาระผูกพันตามสัญญาเช่าดำเนินงาน</w:t>
            </w: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กับบุคคลหรือกิจการที่เกี่ยวข้องกัน</w:t>
            </w:r>
            <w:r w:rsidRPr="00F102C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ณ วันที่ </w:t>
            </w:r>
            <w:r w:rsidR="005D20EE" w:rsidRPr="005D20EE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</w:t>
            </w:r>
            <w:r w:rsidR="00786EC4" w:rsidRPr="00786EC4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</w:t>
            </w:r>
            <w:r w:rsidRPr="00F102C8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  <w:r w:rsidRPr="00F102C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ธันวาคม </w:t>
            </w:r>
            <w:r w:rsidR="00786EC4" w:rsidRPr="00786EC4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</w:t>
            </w:r>
            <w:r w:rsidR="005D20EE" w:rsidRPr="005D20EE">
              <w:rPr>
                <w:rFonts w:asciiTheme="majorBidi" w:hAnsiTheme="majorBidi" w:cstheme="majorBidi"/>
                <w:spacing w:val="-2"/>
                <w:sz w:val="30"/>
                <w:szCs w:val="30"/>
              </w:rPr>
              <w:t>56</w:t>
            </w:r>
            <w:r w:rsidR="00786EC4" w:rsidRPr="00786EC4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</w:t>
            </w:r>
          </w:p>
        </w:tc>
        <w:tc>
          <w:tcPr>
            <w:tcW w:w="1350" w:type="dxa"/>
            <w:vAlign w:val="bottom"/>
          </w:tcPr>
          <w:p w14:paraId="34B19341" w14:textId="632815AF" w:rsidR="00B263DE" w:rsidRPr="00423998" w:rsidRDefault="005D20EE" w:rsidP="000D577C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263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D20E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D20E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1" w:type="dxa"/>
            <w:vAlign w:val="bottom"/>
          </w:tcPr>
          <w:p w14:paraId="1B6AFE88" w14:textId="77777777" w:rsidR="00B263DE" w:rsidRPr="00AE20B6" w:rsidRDefault="00B263DE" w:rsidP="000D577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72B359AE" w14:textId="5782C74D" w:rsidR="00B263DE" w:rsidRPr="00423998" w:rsidRDefault="005D20EE" w:rsidP="000D577C">
            <w:pPr>
              <w:pStyle w:val="NoSpacing"/>
              <w:tabs>
                <w:tab w:val="decimal" w:pos="1002"/>
              </w:tabs>
              <w:spacing w:line="240" w:lineRule="atLeast"/>
              <w:ind w:left="-110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B263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D20EE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B263DE" w:rsidRPr="00AE20B6" w14:paraId="44911474" w14:textId="77777777" w:rsidTr="00B263DE">
        <w:trPr>
          <w:cantSplit/>
          <w:trHeight w:val="20"/>
        </w:trPr>
        <w:tc>
          <w:tcPr>
            <w:tcW w:w="6030" w:type="dxa"/>
          </w:tcPr>
          <w:p w14:paraId="22F72438" w14:textId="77777777" w:rsidR="00B263DE" w:rsidRPr="00F102C8" w:rsidRDefault="00B263DE" w:rsidP="000D577C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F102C8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</w:tcPr>
          <w:p w14:paraId="7E354E82" w14:textId="650B364B" w:rsidR="00B263DE" w:rsidRPr="00AE20B6" w:rsidRDefault="00B263DE" w:rsidP="000D577C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635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5E11CD15" w14:textId="77777777" w:rsidR="00B263DE" w:rsidRPr="00AE20B6" w:rsidRDefault="00B263DE" w:rsidP="000D57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BF58235" w14:textId="053218D2" w:rsidR="00B263DE" w:rsidRPr="00AE20B6" w:rsidRDefault="00B263DE" w:rsidP="000D577C">
            <w:pPr>
              <w:pStyle w:val="NoSpacing"/>
              <w:tabs>
                <w:tab w:val="decimal" w:pos="1002"/>
              </w:tabs>
              <w:spacing w:line="240" w:lineRule="atLeast"/>
              <w:ind w:left="-110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755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263DE" w:rsidRPr="00AE20B6" w14:paraId="5F8EE00B" w14:textId="77777777" w:rsidTr="00B263DE">
        <w:trPr>
          <w:cantSplit/>
          <w:trHeight w:val="20"/>
        </w:trPr>
        <w:tc>
          <w:tcPr>
            <w:tcW w:w="6030" w:type="dxa"/>
          </w:tcPr>
          <w:p w14:paraId="0CCA80E2" w14:textId="77777777" w:rsidR="00B263DE" w:rsidRPr="00F102C8" w:rsidRDefault="00B263DE" w:rsidP="000D5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8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02C8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350" w:type="dxa"/>
            <w:vAlign w:val="bottom"/>
          </w:tcPr>
          <w:p w14:paraId="4FBF104E" w14:textId="71BFA6CB" w:rsidR="00B263DE" w:rsidRPr="00AE20B6" w:rsidRDefault="005D20EE" w:rsidP="000D577C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263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D20EE">
              <w:rPr>
                <w:rFonts w:asciiTheme="majorBidi" w:hAnsiTheme="majorBidi" w:cstheme="majorBidi"/>
                <w:sz w:val="30"/>
                <w:szCs w:val="30"/>
              </w:rPr>
              <w:t>055</w:t>
            </w:r>
          </w:p>
        </w:tc>
        <w:tc>
          <w:tcPr>
            <w:tcW w:w="181" w:type="dxa"/>
          </w:tcPr>
          <w:p w14:paraId="6FE14EA2" w14:textId="77777777" w:rsidR="00B263DE" w:rsidRPr="00AE20B6" w:rsidRDefault="00B263DE" w:rsidP="000D57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319295F0" w14:textId="4F641B70" w:rsidR="00B263DE" w:rsidRPr="00AE20B6" w:rsidRDefault="005D20EE" w:rsidP="000D577C">
            <w:pPr>
              <w:pStyle w:val="NoSpacing"/>
              <w:tabs>
                <w:tab w:val="decimal" w:pos="1002"/>
              </w:tabs>
              <w:spacing w:line="240" w:lineRule="atLeast"/>
              <w:ind w:left="-110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B263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D20E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D20E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263DE" w:rsidRPr="00AE20B6" w14:paraId="36526FF1" w14:textId="77777777" w:rsidTr="00B263DE">
        <w:trPr>
          <w:cantSplit/>
          <w:trHeight w:val="20"/>
        </w:trPr>
        <w:tc>
          <w:tcPr>
            <w:tcW w:w="6030" w:type="dxa"/>
          </w:tcPr>
          <w:p w14:paraId="0735E742" w14:textId="77777777" w:rsidR="00B263DE" w:rsidRPr="00F102C8" w:rsidRDefault="00B263DE" w:rsidP="000D577C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9F5799D" w14:textId="107F0C72" w:rsidR="00B263DE" w:rsidRPr="00AE20B6" w:rsidRDefault="00786EC4" w:rsidP="000D577C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</w:t>
            </w:r>
            <w:r w:rsidR="00B263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86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786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1" w:type="dxa"/>
            <w:vAlign w:val="bottom"/>
          </w:tcPr>
          <w:p w14:paraId="19473D13" w14:textId="77777777" w:rsidR="00B263DE" w:rsidRPr="00AE20B6" w:rsidRDefault="00B263DE" w:rsidP="000D577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5CFECEDA" w14:textId="1C8ADE0C" w:rsidR="00B263DE" w:rsidRPr="00CF42A9" w:rsidRDefault="005D20EE" w:rsidP="000D577C">
            <w:pPr>
              <w:pStyle w:val="NoSpacing"/>
              <w:tabs>
                <w:tab w:val="decimal" w:pos="1002"/>
              </w:tabs>
              <w:spacing w:line="240" w:lineRule="atLeast"/>
              <w:ind w:left="-110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786EC4" w:rsidRPr="00786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B263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009</w:t>
            </w:r>
          </w:p>
        </w:tc>
      </w:tr>
      <w:tr w:rsidR="00B263DE" w:rsidRPr="00AE20B6" w14:paraId="7F1FA737" w14:textId="77777777" w:rsidTr="00B263DE">
        <w:trPr>
          <w:cantSplit/>
          <w:trHeight w:val="20"/>
        </w:trPr>
        <w:tc>
          <w:tcPr>
            <w:tcW w:w="6030" w:type="dxa"/>
          </w:tcPr>
          <w:p w14:paraId="139D35DD" w14:textId="77777777" w:rsidR="00B263DE" w:rsidRPr="00F102C8" w:rsidRDefault="00B263DE" w:rsidP="000D577C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102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11281370" w14:textId="72CCF403" w:rsidR="00B263DE" w:rsidRPr="00F102C8" w:rsidRDefault="00B263DE" w:rsidP="000D577C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102C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ณ วันที่ 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102C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102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563</w:t>
            </w:r>
            <w:r w:rsidRPr="00F102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97E7359" w14:textId="5B9C96C4" w:rsidR="00B263DE" w:rsidRPr="00AE20B6" w:rsidRDefault="005D20EE" w:rsidP="000D577C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263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D20E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1" w:type="dxa"/>
            <w:vAlign w:val="bottom"/>
          </w:tcPr>
          <w:p w14:paraId="131BF800" w14:textId="77777777" w:rsidR="00B263DE" w:rsidRPr="00AE20B6" w:rsidRDefault="00B263DE" w:rsidP="000D577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3305C33C" w14:textId="30C19036" w:rsidR="00B263DE" w:rsidRPr="00AE20B6" w:rsidRDefault="005D20EE" w:rsidP="000D577C">
            <w:pPr>
              <w:pStyle w:val="NoSpacing"/>
              <w:tabs>
                <w:tab w:val="decimal" w:pos="1002"/>
              </w:tabs>
              <w:spacing w:line="240" w:lineRule="atLeast"/>
              <w:ind w:left="-110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="00B263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D20EE">
              <w:rPr>
                <w:rFonts w:asciiTheme="majorBidi" w:hAnsiTheme="majorBidi" w:cstheme="majorBidi"/>
                <w:sz w:val="30"/>
                <w:szCs w:val="30"/>
              </w:rPr>
              <w:t>674</w:t>
            </w:r>
          </w:p>
        </w:tc>
      </w:tr>
      <w:tr w:rsidR="00B263DE" w:rsidRPr="00AE20B6" w14:paraId="59C13043" w14:textId="77777777" w:rsidTr="00B263DE">
        <w:trPr>
          <w:cantSplit/>
          <w:trHeight w:val="20"/>
        </w:trPr>
        <w:tc>
          <w:tcPr>
            <w:tcW w:w="6030" w:type="dxa"/>
          </w:tcPr>
          <w:p w14:paraId="7C5EE1B0" w14:textId="5B29545C" w:rsidR="00B263DE" w:rsidRPr="00F102C8" w:rsidRDefault="00B263DE" w:rsidP="000D577C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102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102C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102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14:paraId="5F050EC1" w14:textId="2C7C5AAB" w:rsidR="00B263DE" w:rsidRPr="00AE20B6" w:rsidRDefault="00786EC4" w:rsidP="000D577C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263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 w:rsidRPr="00786EC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1" w:type="dxa"/>
          </w:tcPr>
          <w:p w14:paraId="6013D8A7" w14:textId="77777777" w:rsidR="00B263DE" w:rsidRPr="00AE20B6" w:rsidRDefault="00B263DE" w:rsidP="000D57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46B7700" w14:textId="77777777" w:rsidR="00B263DE" w:rsidRPr="00AE20B6" w:rsidRDefault="00B263DE" w:rsidP="000D577C">
            <w:pPr>
              <w:pStyle w:val="NoSpacing"/>
              <w:tabs>
                <w:tab w:val="decimal" w:pos="732"/>
              </w:tabs>
              <w:spacing w:line="240" w:lineRule="atLeast"/>
              <w:ind w:left="-110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263DE" w:rsidRPr="00AE20B6" w14:paraId="0A60A32D" w14:textId="77777777" w:rsidTr="00B263DE">
        <w:trPr>
          <w:cantSplit/>
          <w:trHeight w:val="20"/>
        </w:trPr>
        <w:tc>
          <w:tcPr>
            <w:tcW w:w="6030" w:type="dxa"/>
            <w:vAlign w:val="bottom"/>
          </w:tcPr>
          <w:p w14:paraId="63655E84" w14:textId="2EAE7600" w:rsidR="00B263DE" w:rsidRPr="00F102C8" w:rsidRDefault="00B263DE" w:rsidP="000D577C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02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786EC4" w:rsidRPr="00786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102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102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786EC4" w:rsidRPr="00786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E7E889" w14:textId="40063C3F" w:rsidR="00B263DE" w:rsidRPr="00AE20B6" w:rsidRDefault="00786EC4" w:rsidP="000D577C">
            <w:pPr>
              <w:pStyle w:val="NoSpacing"/>
              <w:tabs>
                <w:tab w:val="decimal" w:pos="1092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B263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083</w:t>
            </w:r>
          </w:p>
        </w:tc>
        <w:tc>
          <w:tcPr>
            <w:tcW w:w="181" w:type="dxa"/>
          </w:tcPr>
          <w:p w14:paraId="55D0AFE7" w14:textId="77777777" w:rsidR="00B263DE" w:rsidRPr="00AE20B6" w:rsidRDefault="00B263DE" w:rsidP="000D57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F90C7B" w14:textId="0F92756A" w:rsidR="00B263DE" w:rsidRPr="00AE20B6" w:rsidRDefault="005D20EE" w:rsidP="000D577C">
            <w:pPr>
              <w:pStyle w:val="NoSpacing"/>
              <w:tabs>
                <w:tab w:val="decimal" w:pos="1002"/>
              </w:tabs>
              <w:spacing w:line="240" w:lineRule="atLeast"/>
              <w:ind w:left="-110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  <w:r w:rsidR="00B263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674</w:t>
            </w:r>
          </w:p>
        </w:tc>
      </w:tr>
      <w:tr w:rsidR="00B263DE" w:rsidRPr="00AE20B6" w14:paraId="338FB87C" w14:textId="77777777" w:rsidTr="00B263DE">
        <w:trPr>
          <w:cantSplit/>
          <w:trHeight w:val="20"/>
        </w:trPr>
        <w:tc>
          <w:tcPr>
            <w:tcW w:w="6030" w:type="dxa"/>
            <w:vAlign w:val="bottom"/>
          </w:tcPr>
          <w:p w14:paraId="3860BCAE" w14:textId="77777777" w:rsidR="00B263DE" w:rsidRPr="00F102C8" w:rsidRDefault="00B263DE" w:rsidP="000D577C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02C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F102C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102C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F102C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233360D" w14:textId="2F1A2A94" w:rsidR="00B263DE" w:rsidRPr="00AE20B6" w:rsidRDefault="005D20EE" w:rsidP="000D577C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B263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="00786EC4" w:rsidRPr="00786E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B263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- </w:t>
            </w: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B263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181" w:type="dxa"/>
          </w:tcPr>
          <w:p w14:paraId="31AD7E92" w14:textId="77777777" w:rsidR="00B263DE" w:rsidRPr="00AE20B6" w:rsidRDefault="00B263DE" w:rsidP="000D57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7DD659A" w14:textId="03BD4BBE" w:rsidR="00B263DE" w:rsidRPr="00AE20B6" w:rsidRDefault="005D20EE" w:rsidP="000D577C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B263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="00786EC4" w:rsidRPr="00786E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B263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B263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="00786EC4" w:rsidRPr="00786E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</w:p>
        </w:tc>
      </w:tr>
    </w:tbl>
    <w:p w14:paraId="1BDDC8A4" w14:textId="7521C936" w:rsidR="00B263DE" w:rsidRDefault="00B263DE" w:rsidP="00B263DE">
      <w:pPr>
        <w:tabs>
          <w:tab w:val="clear" w:pos="454"/>
          <w:tab w:val="clear" w:pos="907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F102C8">
        <w:rPr>
          <w:rFonts w:ascii="Angsana New" w:hAnsi="Angsana New"/>
          <w:sz w:val="30"/>
          <w:szCs w:val="30"/>
          <w:cs/>
        </w:rPr>
        <w:lastRenderedPageBreak/>
        <w:t>สินทรัพย์สิทธิการใช้และหนี้สินตามสัญญาเช่าข้างต้น</w:t>
      </w:r>
      <w:r w:rsidRPr="00F102C8">
        <w:rPr>
          <w:rFonts w:ascii="Angsana New" w:hAnsi="Angsana New" w:hint="cs"/>
          <w:sz w:val="30"/>
          <w:szCs w:val="30"/>
          <w:cs/>
        </w:rPr>
        <w:t>แสดง</w:t>
      </w:r>
      <w:r w:rsidRPr="00F102C8">
        <w:rPr>
          <w:rFonts w:ascii="Angsana New" w:hAnsi="Angsana New"/>
          <w:sz w:val="30"/>
          <w:szCs w:val="30"/>
          <w:cs/>
        </w:rPr>
        <w:t>เป็นส่วนหนึ่งของส่วนงาน</w:t>
      </w:r>
      <w:r w:rsidRPr="00F102C8">
        <w:rPr>
          <w:rFonts w:ascii="Angsana New" w:hAnsi="Angsana New" w:hint="cs"/>
          <w:sz w:val="30"/>
          <w:szCs w:val="30"/>
          <w:cs/>
        </w:rPr>
        <w:t>เครื่องดื่มเพื่อสุขภาพ</w:t>
      </w:r>
      <w:r w:rsidRPr="00F102C8">
        <w:rPr>
          <w:rFonts w:ascii="Angsana New" w:hAnsi="Angsana New"/>
          <w:sz w:val="30"/>
          <w:szCs w:val="30"/>
        </w:rPr>
        <w:t xml:space="preserve"> </w:t>
      </w:r>
      <w:r w:rsidRPr="00F102C8">
        <w:rPr>
          <w:rFonts w:ascii="Angsana New" w:hAnsi="Angsana New"/>
          <w:sz w:val="30"/>
          <w:szCs w:val="30"/>
          <w:cs/>
        </w:rPr>
        <w:t>และส่วนงาน</w:t>
      </w:r>
      <w:r w:rsidRPr="00F102C8">
        <w:rPr>
          <w:rFonts w:ascii="Angsana New" w:hAnsi="Angsana New" w:hint="cs"/>
          <w:sz w:val="30"/>
          <w:szCs w:val="30"/>
          <w:cs/>
        </w:rPr>
        <w:t>ผลิตภัณฑ์จากมะพร้าว</w:t>
      </w:r>
      <w:r w:rsidRPr="00F102C8">
        <w:rPr>
          <w:rFonts w:ascii="Angsana New" w:hAnsi="Angsana New"/>
          <w:sz w:val="30"/>
          <w:szCs w:val="30"/>
        </w:rPr>
        <w:t xml:space="preserve"> </w:t>
      </w:r>
      <w:r w:rsidRPr="00F102C8">
        <w:rPr>
          <w:rFonts w:ascii="Angsana New" w:hAnsi="Angsana New"/>
          <w:sz w:val="30"/>
          <w:szCs w:val="30"/>
          <w:cs/>
        </w:rPr>
        <w:t>ตามลำดับ</w:t>
      </w:r>
    </w:p>
    <w:p w14:paraId="2C310F7C" w14:textId="77777777" w:rsidR="00B263DE" w:rsidRDefault="00B263DE" w:rsidP="00B263DE">
      <w:pPr>
        <w:tabs>
          <w:tab w:val="clear" w:pos="454"/>
          <w:tab w:val="clear" w:pos="907"/>
        </w:tabs>
        <w:ind w:left="990"/>
        <w:jc w:val="thaiDistribute"/>
        <w:rPr>
          <w:rFonts w:ascii="Angsana New" w:hAnsi="Angsana New"/>
          <w:sz w:val="30"/>
          <w:szCs w:val="30"/>
        </w:rPr>
      </w:pPr>
    </w:p>
    <w:p w14:paraId="0D5379F1" w14:textId="6776DE1D" w:rsidR="0034460D" w:rsidRPr="00613905" w:rsidRDefault="0034460D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613905">
        <w:rPr>
          <w:rFonts w:ascii="Angsana New" w:hAnsi="Angsana New"/>
          <w:sz w:val="30"/>
          <w:szCs w:val="30"/>
          <w:u w:val="none"/>
          <w:cs/>
          <w:lang w:val="th-TH"/>
        </w:rPr>
        <w:t>นโยบายการบัญชีที่สำคัญ</w:t>
      </w:r>
    </w:p>
    <w:p w14:paraId="5679D4DC" w14:textId="77777777" w:rsidR="003E3C59" w:rsidRPr="00D533B8" w:rsidRDefault="003E3C59" w:rsidP="003E3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1AE7F29C" w14:textId="26E27259" w:rsidR="00186EEE" w:rsidRPr="00D533B8" w:rsidRDefault="007622AB" w:rsidP="007622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45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="00B263DE">
        <w:rPr>
          <w:rFonts w:ascii="Angsana New" w:hAnsi="Angsana New" w:hint="cs"/>
          <w:sz w:val="30"/>
          <w:szCs w:val="30"/>
          <w:cs/>
        </w:rPr>
        <w:t xml:space="preserve"> </w:t>
      </w:r>
      <w:r w:rsidR="00B263DE" w:rsidRPr="00B263DE">
        <w:rPr>
          <w:rFonts w:ascii="Angsana New" w:hAnsi="Angsana New"/>
          <w:sz w:val="30"/>
          <w:szCs w:val="30"/>
          <w:cs/>
        </w:rPr>
        <w:t xml:space="preserve">ยกเว้นที่ได้กล่าวไว้ในหมายเหตุข้อ </w:t>
      </w:r>
      <w:r w:rsidR="005D20EE" w:rsidRPr="005D20EE">
        <w:rPr>
          <w:rFonts w:ascii="Angsana New" w:hAnsi="Angsana New"/>
          <w:sz w:val="30"/>
          <w:szCs w:val="30"/>
        </w:rPr>
        <w:t>3</w:t>
      </w:r>
    </w:p>
    <w:p w14:paraId="4F5319B8" w14:textId="77777777" w:rsidR="007622AB" w:rsidRPr="00D533B8" w:rsidRDefault="007622AB" w:rsidP="007622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45"/>
        <w:jc w:val="thaiDistribute"/>
        <w:rPr>
          <w:rFonts w:ascii="Angsana New" w:hAnsi="Angsana New"/>
          <w:sz w:val="30"/>
          <w:szCs w:val="30"/>
        </w:rPr>
      </w:pPr>
    </w:p>
    <w:p w14:paraId="420E99E3" w14:textId="77777777" w:rsidR="00E625F8" w:rsidRPr="00D533B8" w:rsidRDefault="00E625F8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="Angsana New" w:hAnsi="Angsana New"/>
          <w:b/>
          <w:bCs/>
          <w:i/>
          <w:iCs/>
          <w:sz w:val="30"/>
          <w:szCs w:val="30"/>
        </w:rPr>
      </w:pPr>
      <w:r w:rsidRPr="00D533B8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45325E79" w14:textId="77777777" w:rsidR="00E625F8" w:rsidRPr="00D533B8" w:rsidRDefault="00E625F8" w:rsidP="00607C9D">
      <w:pPr>
        <w:pStyle w:val="BodyText2"/>
        <w:tabs>
          <w:tab w:val="left" w:pos="540"/>
        </w:tabs>
        <w:ind w:right="44"/>
        <w:jc w:val="thaiDistribute"/>
        <w:rPr>
          <w:rFonts w:ascii="Angsana New" w:hAnsi="Angsana New"/>
          <w:sz w:val="30"/>
          <w:szCs w:val="30"/>
        </w:rPr>
      </w:pPr>
    </w:p>
    <w:p w14:paraId="385F2CF6" w14:textId="77777777" w:rsidR="00A4071E" w:rsidRPr="00D533B8" w:rsidRDefault="00E625F8" w:rsidP="00612EFD">
      <w:pPr>
        <w:spacing w:line="240" w:lineRule="auto"/>
        <w:ind w:left="547" w:right="43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 xml:space="preserve">งบการเงินรวมประกอบด้วยงบการเงินของบริษัท และบริษัทย่อย (รวมกันเรียกว่า </w:t>
      </w:r>
      <w:r w:rsidRPr="00D533B8">
        <w:rPr>
          <w:rFonts w:ascii="Angsana New" w:hAnsi="Angsana New"/>
          <w:sz w:val="30"/>
          <w:szCs w:val="30"/>
        </w:rPr>
        <w:t>“</w:t>
      </w:r>
      <w:r w:rsidRPr="00D533B8">
        <w:rPr>
          <w:rFonts w:ascii="Angsana New" w:hAnsi="Angsana New"/>
          <w:sz w:val="30"/>
          <w:szCs w:val="30"/>
          <w:cs/>
        </w:rPr>
        <w:t>กลุ่มบริษัท</w:t>
      </w:r>
      <w:r w:rsidRPr="00D533B8">
        <w:rPr>
          <w:rFonts w:ascii="Angsana New" w:hAnsi="Angsana New"/>
          <w:sz w:val="30"/>
          <w:szCs w:val="30"/>
        </w:rPr>
        <w:t>”</w:t>
      </w:r>
      <w:r w:rsidR="0057539D" w:rsidRPr="00D533B8">
        <w:rPr>
          <w:rFonts w:ascii="Angsana New" w:hAnsi="Angsana New"/>
          <w:sz w:val="30"/>
          <w:szCs w:val="30"/>
          <w:cs/>
        </w:rPr>
        <w:t>)</w:t>
      </w:r>
      <w:r w:rsidR="00186EEE" w:rsidRPr="00D533B8">
        <w:rPr>
          <w:rFonts w:ascii="Angsana New" w:hAnsi="Angsana New"/>
          <w:sz w:val="30"/>
          <w:szCs w:val="30"/>
          <w:cs/>
        </w:rPr>
        <w:t xml:space="preserve"> </w:t>
      </w:r>
      <w:r w:rsidR="00E35660" w:rsidRPr="00D533B8">
        <w:rPr>
          <w:rFonts w:ascii="Angsana New" w:hAnsi="Angsana New"/>
          <w:sz w:val="30"/>
          <w:szCs w:val="30"/>
          <w:cs/>
        </w:rPr>
        <w:t>และส่วนได้เสียของกลุ่ม</w:t>
      </w:r>
      <w:r w:rsidR="00E35660" w:rsidRPr="009A01AB">
        <w:rPr>
          <w:rFonts w:ascii="Angsana New" w:hAnsi="Angsana New"/>
          <w:sz w:val="30"/>
          <w:szCs w:val="30"/>
          <w:cs/>
        </w:rPr>
        <w:t>บ</w:t>
      </w:r>
      <w:r w:rsidR="00E35660" w:rsidRPr="00D533B8">
        <w:rPr>
          <w:rFonts w:ascii="Angsana New" w:hAnsi="Angsana New"/>
          <w:sz w:val="30"/>
          <w:szCs w:val="30"/>
          <w:cs/>
        </w:rPr>
        <w:t>ริษัทในบริษัทร่วม</w:t>
      </w:r>
    </w:p>
    <w:p w14:paraId="364CAD83" w14:textId="77777777" w:rsidR="00327A14" w:rsidRDefault="00327A14" w:rsidP="009A01AB">
      <w:pPr>
        <w:pStyle w:val="BodyText2"/>
        <w:tabs>
          <w:tab w:val="left" w:pos="540"/>
        </w:tabs>
        <w:ind w:left="0" w:right="44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6A953C1" w14:textId="77777777" w:rsidR="00E625F8" w:rsidRPr="00D533B8" w:rsidRDefault="00E625F8" w:rsidP="00612EFD">
      <w:pPr>
        <w:pStyle w:val="BodyText2"/>
        <w:tabs>
          <w:tab w:val="left" w:pos="540"/>
        </w:tabs>
        <w:ind w:left="0" w:right="44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i/>
          <w:iCs/>
          <w:sz w:val="30"/>
          <w:szCs w:val="30"/>
          <w:cs/>
        </w:rPr>
        <w:t>การรวมธุรกิจ</w:t>
      </w:r>
    </w:p>
    <w:p w14:paraId="18FEF2CD" w14:textId="77777777" w:rsidR="00A4071E" w:rsidRPr="00D533B8" w:rsidRDefault="00A4071E" w:rsidP="00A4071E">
      <w:pPr>
        <w:pStyle w:val="BodyText2"/>
        <w:tabs>
          <w:tab w:val="left" w:pos="540"/>
        </w:tabs>
        <w:ind w:left="0" w:right="44"/>
        <w:jc w:val="thaiDistribute"/>
        <w:rPr>
          <w:rFonts w:ascii="Angsana New" w:hAnsi="Angsana New"/>
          <w:sz w:val="30"/>
          <w:szCs w:val="30"/>
        </w:rPr>
      </w:pPr>
    </w:p>
    <w:p w14:paraId="07B5543B" w14:textId="77777777" w:rsidR="00E625F8" w:rsidRPr="00D533B8" w:rsidRDefault="00E625F8" w:rsidP="00607C9D">
      <w:pPr>
        <w:spacing w:line="240" w:lineRule="auto"/>
        <w:ind w:left="547" w:right="43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 xml:space="preserve">กลุ่มบริษัทบันทึกบัญชีสำหรับการรวมธุรกิจตามวิธีซื้อ </w:t>
      </w:r>
      <w:r w:rsidR="00186EEE" w:rsidRPr="00D533B8">
        <w:rPr>
          <w:rFonts w:ascii="Angsana New" w:hAnsi="Angsana New"/>
          <w:sz w:val="30"/>
          <w:szCs w:val="30"/>
          <w:cs/>
        </w:rPr>
        <w:t>เมื่อการควบคุม</w:t>
      </w:r>
      <w:r w:rsidR="00B7658E">
        <w:rPr>
          <w:rFonts w:ascii="Angsana New" w:hAnsi="Angsana New" w:hint="cs"/>
          <w:sz w:val="30"/>
          <w:szCs w:val="30"/>
          <w:cs/>
        </w:rPr>
        <w:t xml:space="preserve"> (ตามที่กล่าวไว้ในส่วนของบริษัทย่อย) </w:t>
      </w:r>
      <w:r w:rsidR="00186EEE" w:rsidRPr="00D533B8">
        <w:rPr>
          <w:rFonts w:ascii="Angsana New" w:hAnsi="Angsana New"/>
          <w:sz w:val="30"/>
          <w:szCs w:val="30"/>
          <w:cs/>
        </w:rPr>
        <w:t xml:space="preserve">ถูกโอนไปยังกลุ่มบริษัท </w:t>
      </w:r>
      <w:r w:rsidRPr="00D533B8">
        <w:rPr>
          <w:rFonts w:ascii="Angsana New" w:hAnsi="Angsana New"/>
          <w:sz w:val="30"/>
          <w:szCs w:val="30"/>
          <w:cs/>
        </w:rPr>
        <w:t>ยกเว้นในกรณีที่เป็นการรวมธุรกิจภายใต้การควบคุมเดียวกัน</w:t>
      </w:r>
    </w:p>
    <w:p w14:paraId="526CFFEC" w14:textId="77777777" w:rsidR="007D7299" w:rsidRPr="00D533B8" w:rsidRDefault="007D7299" w:rsidP="00607C9D">
      <w:pPr>
        <w:spacing w:line="240" w:lineRule="auto"/>
        <w:ind w:left="547" w:right="43"/>
        <w:jc w:val="thaiDistribute"/>
        <w:rPr>
          <w:rFonts w:ascii="Angsana New" w:hAnsi="Angsana New"/>
          <w:sz w:val="30"/>
          <w:szCs w:val="30"/>
          <w:highlight w:val="green"/>
        </w:rPr>
      </w:pPr>
    </w:p>
    <w:p w14:paraId="3AA2EC2F" w14:textId="76B8F967" w:rsidR="00E625F8" w:rsidRPr="00D533B8" w:rsidRDefault="00E625F8" w:rsidP="00607C9D">
      <w:pPr>
        <w:spacing w:line="240" w:lineRule="auto"/>
        <w:ind w:left="547" w:right="43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>วันที่ซื้อกิจการคือวันที่อำนาจในการ</w:t>
      </w:r>
      <w:r w:rsidR="00913819" w:rsidRPr="00D533B8">
        <w:rPr>
          <w:rFonts w:ascii="Angsana New" w:hAnsi="Angsana New"/>
          <w:sz w:val="30"/>
          <w:szCs w:val="30"/>
          <w:cs/>
        </w:rPr>
        <w:t>ควบคุมนั้นได้ถูกโอนไปยังผู้ซื้อ</w:t>
      </w:r>
      <w:r w:rsidR="00E35660" w:rsidRPr="00D533B8">
        <w:rPr>
          <w:rFonts w:ascii="Angsana New" w:hAnsi="Angsana New"/>
          <w:sz w:val="30"/>
          <w:szCs w:val="30"/>
        </w:rPr>
        <w:t xml:space="preserve"> </w:t>
      </w:r>
    </w:p>
    <w:p w14:paraId="174B8CAF" w14:textId="77777777" w:rsidR="00E625F8" w:rsidRPr="00D533B8" w:rsidRDefault="00E625F8" w:rsidP="00607C9D">
      <w:pPr>
        <w:spacing w:line="240" w:lineRule="auto"/>
        <w:ind w:left="547" w:right="43"/>
        <w:jc w:val="thaiDistribute"/>
        <w:rPr>
          <w:rFonts w:ascii="Angsana New" w:hAnsi="Angsana New"/>
          <w:sz w:val="30"/>
          <w:szCs w:val="30"/>
          <w:highlight w:val="green"/>
        </w:rPr>
      </w:pPr>
    </w:p>
    <w:p w14:paraId="4860E599" w14:textId="25B3B71D" w:rsidR="00AA7BE5" w:rsidRDefault="00FD0D58" w:rsidP="009A01AB">
      <w:pPr>
        <w:pStyle w:val="BodyText"/>
        <w:tabs>
          <w:tab w:val="left" w:pos="540"/>
        </w:tabs>
        <w:spacing w:after="0" w:line="240" w:lineRule="auto"/>
        <w:ind w:left="547" w:right="63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</w:t>
      </w:r>
      <w:r w:rsidRPr="007C424C">
        <w:rPr>
          <w:rFonts w:ascii="Angsana New" w:hAnsi="Angsana New"/>
          <w:sz w:val="30"/>
          <w:szCs w:val="30"/>
          <w:cs/>
        </w:rPr>
        <w:t>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  <w:r w:rsidR="007C424C" w:rsidRPr="007C424C">
        <w:rPr>
          <w:rFonts w:ascii="Angsana New" w:hAnsi="Angsana New"/>
          <w:sz w:val="30"/>
          <w:szCs w:val="30"/>
          <w:cs/>
        </w:rPr>
        <w:t xml:space="preserve"> กำไรจากการซื้อในราคาต่ำกว่ามูลค่ายุติธรรมรับรู้ในกำไรหรือขาดทุนทันที</w:t>
      </w:r>
    </w:p>
    <w:p w14:paraId="4854F81F" w14:textId="77777777" w:rsidR="00FF2B39" w:rsidRDefault="00FF2B39" w:rsidP="00607C9D">
      <w:pPr>
        <w:pStyle w:val="BodyText"/>
        <w:spacing w:after="0" w:line="240" w:lineRule="auto"/>
        <w:ind w:left="547" w:right="63"/>
        <w:jc w:val="thaiDistribute"/>
        <w:rPr>
          <w:rFonts w:ascii="Angsana New" w:hAnsi="Angsana New"/>
          <w:sz w:val="30"/>
          <w:szCs w:val="30"/>
        </w:rPr>
      </w:pPr>
    </w:p>
    <w:p w14:paraId="7EBF996C" w14:textId="3144D08A" w:rsidR="00E625F8" w:rsidRDefault="00E625F8" w:rsidP="00607C9D">
      <w:pPr>
        <w:pStyle w:val="BodyText"/>
        <w:spacing w:after="0" w:line="240" w:lineRule="auto"/>
        <w:ind w:left="547" w:right="63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>สิ่งตอบแทนที่โอนให้ ต้องวัดด้วยมูลค่ายุติธรรมของสินทรัพย์ที่โอนไป หนี้สินที่กลุ่มบริษัทก่อขึ้นเพื่อจ่ายชำระให้แก่เจ้าของเดิม และส่วนได้เสียในส่วนของผู้ถือหุ้นที่ออกโดยกลุ่มบริษัท</w:t>
      </w:r>
      <w:r w:rsidRPr="00D533B8">
        <w:rPr>
          <w:rFonts w:ascii="Angsana New" w:hAnsi="Angsana New"/>
          <w:sz w:val="30"/>
          <w:szCs w:val="30"/>
        </w:rPr>
        <w:t xml:space="preserve"> </w:t>
      </w:r>
      <w:r w:rsidRPr="00D533B8">
        <w:rPr>
          <w:rFonts w:ascii="Angsana New" w:hAnsi="Angsana New"/>
          <w:sz w:val="30"/>
          <w:szCs w:val="30"/>
          <w:cs/>
        </w:rPr>
        <w:t>ทั้งนี้สิ่งตอบแทนที่โอนให้ยังรวมถึงมูลค่ายุติธรรมของหนี้สินที่อาจเกิดขึ้น</w:t>
      </w:r>
      <w:r w:rsidR="00105C06" w:rsidRPr="00D533B8">
        <w:rPr>
          <w:rFonts w:ascii="Angsana New" w:hAnsi="Angsana New"/>
          <w:sz w:val="30"/>
          <w:szCs w:val="30"/>
          <w:cs/>
        </w:rPr>
        <w:t>ของผู้ถูกซื้อเมื่อรวมธุรกิจ</w:t>
      </w:r>
      <w:r w:rsidRPr="00D533B8">
        <w:rPr>
          <w:rFonts w:ascii="Angsana New" w:hAnsi="Angsana New"/>
          <w:sz w:val="30"/>
          <w:szCs w:val="30"/>
          <w:cs/>
        </w:rPr>
        <w:t xml:space="preserve"> หากการรวมธุรกิจมีผลให้สิ้นสุดความสัมพันธ์ของโครงการเ</w:t>
      </w:r>
      <w:r w:rsidR="00105C06" w:rsidRPr="00D533B8">
        <w:rPr>
          <w:rFonts w:ascii="Angsana New" w:hAnsi="Angsana New"/>
          <w:sz w:val="30"/>
          <w:szCs w:val="30"/>
          <w:cs/>
        </w:rPr>
        <w:t>ดิมระหว่างกลุ่มบริษัทและผู้</w:t>
      </w:r>
      <w:r w:rsidRPr="00D533B8">
        <w:rPr>
          <w:rFonts w:ascii="Angsana New" w:hAnsi="Angsana New"/>
          <w:sz w:val="30"/>
          <w:szCs w:val="30"/>
          <w:cs/>
        </w:rPr>
        <w:t>ถูกซื้อ ให้ใช้ราคาที่ต่ำกว่าระหว่าง มูลค่าจากการยกเลิกสัญญาตามที่ระบุในสัญญา และมูลค่าองค์ประกอบนอกต</w:t>
      </w:r>
      <w:r w:rsidR="00346EF9" w:rsidRPr="00D533B8">
        <w:rPr>
          <w:rFonts w:ascii="Angsana New" w:hAnsi="Angsana New"/>
          <w:sz w:val="30"/>
          <w:szCs w:val="30"/>
          <w:cs/>
        </w:rPr>
        <w:t>ลาด ไปหักจากสิ่งตอบแทนที่โอนให้</w:t>
      </w:r>
      <w:r w:rsidRPr="00D533B8">
        <w:rPr>
          <w:rFonts w:ascii="Angsana New" w:hAnsi="Angsana New"/>
          <w:sz w:val="30"/>
          <w:szCs w:val="30"/>
          <w:cs/>
        </w:rPr>
        <w:t xml:space="preserve"> และรับรู้เป็นค่าใช้จ่ายอื่น</w:t>
      </w:r>
    </w:p>
    <w:p w14:paraId="5435FCCB" w14:textId="77777777" w:rsidR="00AD56F7" w:rsidRPr="00D533B8" w:rsidRDefault="00AD56F7" w:rsidP="00607C9D">
      <w:pPr>
        <w:pStyle w:val="BodyText"/>
        <w:spacing w:after="0" w:line="240" w:lineRule="auto"/>
        <w:ind w:left="547" w:right="63"/>
        <w:jc w:val="thaiDistribute"/>
        <w:rPr>
          <w:rFonts w:ascii="Angsana New" w:hAnsi="Angsana New"/>
          <w:sz w:val="30"/>
          <w:szCs w:val="30"/>
        </w:rPr>
      </w:pPr>
    </w:p>
    <w:p w14:paraId="176DAE1C" w14:textId="77777777" w:rsidR="00FF2B39" w:rsidRPr="00FF2B39" w:rsidRDefault="00FF2B39" w:rsidP="00FF2B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/>
          <w:sz w:val="30"/>
          <w:szCs w:val="30"/>
        </w:rPr>
      </w:pPr>
      <w:r w:rsidRPr="00FF2B39">
        <w:rPr>
          <w:rFonts w:ascii="Angsana New" w:hAnsi="Angsana New"/>
          <w:sz w:val="30"/>
          <w:szCs w:val="30"/>
          <w:cs/>
        </w:rPr>
        <w:t>สิ่งตอบแทนที่คาดว่าจะต้องจ่ายวัด</w:t>
      </w:r>
      <w:r w:rsidRPr="00FF2B39">
        <w:rPr>
          <w:rFonts w:ascii="Angsana New" w:hAnsi="Angsana New" w:hint="cs"/>
          <w:sz w:val="30"/>
          <w:szCs w:val="30"/>
          <w:cs/>
        </w:rPr>
        <w:t>มูลค่า</w:t>
      </w:r>
      <w:r w:rsidRPr="00FF2B39">
        <w:rPr>
          <w:rFonts w:ascii="Angsana New" w:hAnsi="Angsana New"/>
          <w:sz w:val="30"/>
          <w:szCs w:val="30"/>
          <w:cs/>
        </w:rPr>
        <w:t>ด้วยมูลค่ายุติธรรม ณ วันซื้อ</w:t>
      </w:r>
      <w:r w:rsidRPr="00FF2B39">
        <w:rPr>
          <w:rFonts w:ascii="Angsana New" w:hAnsi="Angsana New" w:hint="cs"/>
          <w:sz w:val="30"/>
          <w:szCs w:val="30"/>
          <w:cs/>
        </w:rPr>
        <w:t>ธุรกิจ และวัดมูลค่าภายหลังด้วยมูลค่ายุติธรรม</w:t>
      </w:r>
      <w:r w:rsidRPr="00FF2B39">
        <w:rPr>
          <w:rFonts w:ascii="Angsana New" w:hAnsi="Angsana New"/>
          <w:sz w:val="30"/>
          <w:szCs w:val="30"/>
          <w:cs/>
        </w:rPr>
        <w:t xml:space="preserve"> </w:t>
      </w:r>
      <w:r w:rsidRPr="00FF2B39">
        <w:rPr>
          <w:rFonts w:ascii="Angsana New" w:hAnsi="Angsana New" w:hint="cs"/>
          <w:sz w:val="30"/>
          <w:szCs w:val="30"/>
          <w:cs/>
        </w:rPr>
        <w:t xml:space="preserve">           ณ</w:t>
      </w:r>
      <w:r w:rsidRPr="00FF2B39">
        <w:rPr>
          <w:rFonts w:ascii="Angsana New" w:hAnsi="Angsana New"/>
          <w:sz w:val="30"/>
          <w:szCs w:val="30"/>
          <w:cs/>
        </w:rPr>
        <w:t xml:space="preserve"> </w:t>
      </w:r>
      <w:r w:rsidRPr="00FF2B39">
        <w:rPr>
          <w:rFonts w:ascii="Angsana New" w:hAnsi="Angsana New" w:hint="cs"/>
          <w:sz w:val="30"/>
          <w:szCs w:val="30"/>
          <w:cs/>
        </w:rPr>
        <w:t>ทุกวันที่รายงาน</w:t>
      </w:r>
      <w:r w:rsidRPr="00FF2B39">
        <w:rPr>
          <w:rFonts w:ascii="Angsana New" w:hAnsi="Angsana New"/>
          <w:sz w:val="30"/>
          <w:szCs w:val="30"/>
          <w:cs/>
        </w:rPr>
        <w:t xml:space="preserve"> </w:t>
      </w:r>
      <w:r w:rsidRPr="00FF2B39">
        <w:rPr>
          <w:rFonts w:ascii="Angsana New" w:hAnsi="Angsana New" w:hint="cs"/>
          <w:sz w:val="30"/>
          <w:szCs w:val="30"/>
          <w:cs/>
        </w:rPr>
        <w:t>การเปลี่ยนแปลงในมูลค่ายุติธรรมรับรู้ในกำไรหรือขาดทุน</w:t>
      </w:r>
    </w:p>
    <w:p w14:paraId="4C8A9F41" w14:textId="38011C2B" w:rsidR="002A62DD" w:rsidRDefault="00E625F8" w:rsidP="00AD56F7">
      <w:pPr>
        <w:pStyle w:val="BodyText2"/>
        <w:ind w:left="540" w:right="44" w:firstLine="0"/>
        <w:jc w:val="thaiDistribute"/>
        <w:rPr>
          <w:rFonts w:ascii="Angsana New" w:hAnsi="Angsana New"/>
          <w:sz w:val="30"/>
          <w:szCs w:val="30"/>
        </w:rPr>
      </w:pPr>
      <w:r w:rsidRPr="00F3366E">
        <w:rPr>
          <w:rFonts w:ascii="Angsana New" w:hAnsi="Angsana New"/>
          <w:sz w:val="30"/>
          <w:szCs w:val="30"/>
          <w:cs/>
        </w:rPr>
        <w:lastRenderedPageBreak/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5DF405F1" w14:textId="77777777" w:rsidR="001078C7" w:rsidRPr="00F3366E" w:rsidRDefault="001078C7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7594CC22" w14:textId="77777777" w:rsidR="00E625F8" w:rsidRPr="00F3366E" w:rsidRDefault="00E625F8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F3366E">
        <w:rPr>
          <w:rFonts w:ascii="Angsana New" w:hAnsi="Angsana New"/>
          <w:spacing w:val="2"/>
          <w:sz w:val="30"/>
          <w:szCs w:val="30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14:paraId="68682F88" w14:textId="77777777" w:rsidR="00B57488" w:rsidRPr="00F3366E" w:rsidRDefault="00B57488" w:rsidP="00B574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7FF465EB" w14:textId="77777777" w:rsidR="009A01AB" w:rsidRPr="00F3366E" w:rsidRDefault="009A01AB" w:rsidP="009A01AB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3366E">
        <w:rPr>
          <w:rFonts w:asciiTheme="majorBidi" w:hAnsiTheme="majorBidi" w:cstheme="majorBidi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                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5DF6EFB1" w14:textId="77777777" w:rsidR="001F3A7F" w:rsidRPr="00F3366E" w:rsidRDefault="001F3A7F" w:rsidP="00607C9D">
      <w:pPr>
        <w:pStyle w:val="BodyText2"/>
        <w:ind w:left="0" w:right="44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55634F0" w14:textId="77777777" w:rsidR="00E625F8" w:rsidRPr="00D533B8" w:rsidRDefault="00E625F8" w:rsidP="00607C9D">
      <w:pPr>
        <w:pStyle w:val="BodyText2"/>
        <w:ind w:left="0" w:right="44"/>
        <w:jc w:val="thaiDistribute"/>
        <w:rPr>
          <w:rFonts w:ascii="Angsana New" w:hAnsi="Angsana New"/>
          <w:i/>
          <w:iCs/>
          <w:sz w:val="30"/>
          <w:szCs w:val="30"/>
        </w:rPr>
      </w:pPr>
      <w:r w:rsidRPr="00D533B8">
        <w:rPr>
          <w:rFonts w:ascii="Angsana New" w:hAnsi="Angsana New"/>
          <w:i/>
          <w:iCs/>
          <w:sz w:val="30"/>
          <w:szCs w:val="30"/>
          <w:cs/>
        </w:rPr>
        <w:t xml:space="preserve">การรวมธุรกิจภายใต้การควบคุมเดียวกัน </w:t>
      </w:r>
    </w:p>
    <w:p w14:paraId="3739BAA6" w14:textId="77777777" w:rsidR="00E625F8" w:rsidRPr="009C0D78" w:rsidRDefault="00E625F8" w:rsidP="00607C9D">
      <w:pPr>
        <w:pStyle w:val="BodyText2"/>
        <w:tabs>
          <w:tab w:val="left" w:pos="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3CBA3584" w14:textId="77777777" w:rsidR="0021718E" w:rsidRPr="0021718E" w:rsidRDefault="0021718E" w:rsidP="0021718E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21718E">
        <w:rPr>
          <w:rFonts w:ascii="Angsana New" w:hAnsi="Angsana New" w:hint="cs"/>
          <w:sz w:val="30"/>
          <w:szCs w:val="30"/>
          <w:cs/>
        </w:rPr>
        <w:t>การรวมธุรกิจภายใต้การควบคุมเดียวกัน</w:t>
      </w:r>
      <w:r w:rsidRPr="0021718E">
        <w:rPr>
          <w:rFonts w:ascii="Angsana New" w:hAnsi="Angsana New"/>
          <w:sz w:val="30"/>
          <w:szCs w:val="30"/>
          <w:cs/>
        </w:rPr>
        <w:t>บันทึก</w:t>
      </w:r>
      <w:r w:rsidRPr="0021718E">
        <w:rPr>
          <w:rFonts w:ascii="Angsana New" w:hAnsi="Angsana New" w:hint="cs"/>
          <w:sz w:val="30"/>
          <w:szCs w:val="30"/>
          <w:cs/>
        </w:rPr>
        <w:t>บัญชี</w:t>
      </w:r>
      <w:r w:rsidRPr="0021718E">
        <w:rPr>
          <w:rFonts w:ascii="Angsana New" w:hAnsi="Angsana New"/>
          <w:sz w:val="30"/>
          <w:szCs w:val="30"/>
          <w:cs/>
        </w:rPr>
        <w:t>โดย</w:t>
      </w:r>
      <w:r w:rsidRPr="0021718E">
        <w:rPr>
          <w:rFonts w:ascii="Angsana New" w:hAnsi="Angsana New" w:hint="cs"/>
          <w:sz w:val="30"/>
          <w:szCs w:val="30"/>
          <w:cs/>
        </w:rPr>
        <w:t>ใช้วิธี</w:t>
      </w:r>
      <w:r w:rsidRPr="0021718E">
        <w:rPr>
          <w:rFonts w:ascii="Angsana New" w:hAnsi="Angsana New"/>
          <w:sz w:val="30"/>
          <w:szCs w:val="30"/>
          <w:cs/>
        </w:rPr>
        <w:t>เสมือนว่าเป็นวิธีการรวมส่วน</w:t>
      </w:r>
      <w:r w:rsidRPr="0021718E">
        <w:rPr>
          <w:rFonts w:ascii="Angsana New" w:hAnsi="Angsana New" w:hint="cs"/>
          <w:sz w:val="30"/>
          <w:szCs w:val="30"/>
          <w:cs/>
        </w:rPr>
        <w:t>ได้เสีย โดยวิธีการดังกล่าวผู้ซื้อต้องรับรู้สิน</w:t>
      </w:r>
      <w:r w:rsidRPr="0021718E">
        <w:rPr>
          <w:rFonts w:ascii="Angsana New" w:hAnsi="Angsana New"/>
          <w:sz w:val="30"/>
          <w:szCs w:val="30"/>
          <w:cs/>
        </w:rPr>
        <w:t>ทรัพย์และ</w:t>
      </w:r>
      <w:r w:rsidRPr="0021718E">
        <w:rPr>
          <w:rFonts w:ascii="Angsana New" w:hAnsi="Angsana New" w:hint="cs"/>
          <w:sz w:val="30"/>
          <w:szCs w:val="30"/>
          <w:cs/>
        </w:rPr>
        <w:t>หนี้สิน</w:t>
      </w:r>
      <w:r w:rsidRPr="0021718E">
        <w:rPr>
          <w:rFonts w:ascii="Angsana New" w:hAnsi="Angsana New"/>
          <w:sz w:val="30"/>
          <w:szCs w:val="30"/>
          <w:cs/>
        </w:rPr>
        <w:t>ของ</w:t>
      </w:r>
      <w:r w:rsidRPr="0021718E">
        <w:rPr>
          <w:rFonts w:ascii="Angsana New" w:hAnsi="Angsana New" w:hint="cs"/>
          <w:sz w:val="30"/>
          <w:szCs w:val="30"/>
          <w:cs/>
        </w:rPr>
        <w:t>ธุรกิจที่ถูกซื้อด้วย</w:t>
      </w:r>
      <w:r w:rsidRPr="0021718E">
        <w:rPr>
          <w:rFonts w:ascii="Angsana New" w:hAnsi="Angsana New"/>
          <w:sz w:val="30"/>
          <w:szCs w:val="30"/>
          <w:cs/>
        </w:rPr>
        <w:t>มูลค่าตามบัญชี</w:t>
      </w:r>
      <w:r w:rsidRPr="0021718E">
        <w:rPr>
          <w:rFonts w:ascii="Angsana New" w:hAnsi="Angsana New" w:hint="cs"/>
          <w:sz w:val="30"/>
          <w:szCs w:val="30"/>
          <w:cs/>
        </w:rPr>
        <w:t>ขอ</w:t>
      </w:r>
      <w:r w:rsidRPr="0021718E">
        <w:rPr>
          <w:rFonts w:ascii="Angsana New" w:hAnsi="Angsana New"/>
          <w:sz w:val="30"/>
          <w:szCs w:val="30"/>
          <w:cs/>
        </w:rPr>
        <w:t>ง</w:t>
      </w:r>
      <w:r w:rsidRPr="0021718E">
        <w:rPr>
          <w:rFonts w:ascii="Angsana New" w:hAnsi="Angsana New" w:hint="cs"/>
          <w:sz w:val="30"/>
          <w:szCs w:val="30"/>
          <w:cs/>
        </w:rPr>
        <w:t>ธุรกิจดังกล่าวตาม</w:t>
      </w:r>
      <w:r w:rsidRPr="0021718E">
        <w:rPr>
          <w:rFonts w:ascii="Angsana New" w:hAnsi="Angsana New"/>
          <w:sz w:val="30"/>
          <w:szCs w:val="30"/>
          <w:cs/>
        </w:rPr>
        <w:t>งบการเงินรวมของบริษัทใหญ่</w:t>
      </w:r>
      <w:r w:rsidRPr="0021718E">
        <w:rPr>
          <w:rFonts w:ascii="Angsana New" w:hAnsi="Angsana New" w:hint="cs"/>
          <w:sz w:val="30"/>
          <w:szCs w:val="30"/>
          <w:cs/>
        </w:rPr>
        <w:t>ในลำ</w:t>
      </w:r>
      <w:r w:rsidRPr="0021718E">
        <w:rPr>
          <w:rFonts w:ascii="Angsana New" w:hAnsi="Angsana New"/>
          <w:sz w:val="30"/>
          <w:szCs w:val="30"/>
          <w:cs/>
        </w:rPr>
        <w:t>ดับสูงสุด</w:t>
      </w:r>
      <w:r w:rsidRPr="0021718E">
        <w:rPr>
          <w:rFonts w:ascii="Angsana New" w:hAnsi="Angsana New" w:hint="cs"/>
          <w:sz w:val="30"/>
          <w:szCs w:val="30"/>
          <w:cs/>
        </w:rPr>
        <w:t xml:space="preserve"> </w:t>
      </w:r>
      <w:r w:rsidRPr="0021718E">
        <w:rPr>
          <w:rFonts w:ascii="Angsana New" w:hAnsi="Angsana New"/>
          <w:sz w:val="30"/>
          <w:szCs w:val="30"/>
          <w:cs/>
        </w:rPr>
        <w:t>ณ</w:t>
      </w:r>
      <w:r w:rsidRPr="0021718E">
        <w:rPr>
          <w:rFonts w:ascii="Angsana New" w:hAnsi="Angsana New"/>
          <w:sz w:val="30"/>
          <w:szCs w:val="30"/>
        </w:rPr>
        <w:t xml:space="preserve"> </w:t>
      </w:r>
      <w:r w:rsidRPr="0021718E">
        <w:rPr>
          <w:rFonts w:ascii="Angsana New" w:hAnsi="Angsana New" w:hint="cs"/>
          <w:sz w:val="30"/>
          <w:szCs w:val="30"/>
          <w:cs/>
        </w:rPr>
        <w:t xml:space="preserve">วันที่เกิดรายการ </w:t>
      </w:r>
      <w:r w:rsidRPr="0021718E">
        <w:rPr>
          <w:rFonts w:ascii="Angsana New" w:hAnsi="Angsana New"/>
          <w:sz w:val="30"/>
          <w:szCs w:val="30"/>
          <w:cs/>
        </w:rPr>
        <w:t>ส่วนต่างระหว่างมูลค่า</w:t>
      </w:r>
      <w:r w:rsidRPr="0021718E">
        <w:rPr>
          <w:rFonts w:ascii="Angsana New" w:hAnsi="Angsana New" w:hint="cs"/>
          <w:sz w:val="30"/>
          <w:szCs w:val="30"/>
          <w:cs/>
        </w:rPr>
        <w:t>สินทรัพย์สุทธิ</w:t>
      </w:r>
      <w:r w:rsidRPr="0021718E">
        <w:rPr>
          <w:rFonts w:ascii="Angsana New" w:hAnsi="Angsana New"/>
          <w:sz w:val="30"/>
          <w:szCs w:val="30"/>
          <w:cs/>
        </w:rPr>
        <w:t>ของ</w:t>
      </w:r>
      <w:r w:rsidRPr="0021718E">
        <w:rPr>
          <w:rFonts w:ascii="Angsana New" w:hAnsi="Angsana New" w:hint="cs"/>
          <w:sz w:val="30"/>
          <w:szCs w:val="30"/>
          <w:cs/>
        </w:rPr>
        <w:t>ธุรกิจที่ถูกนำม</w:t>
      </w:r>
      <w:r w:rsidRPr="0021718E">
        <w:rPr>
          <w:rFonts w:ascii="Angsana New" w:hAnsi="Angsana New"/>
          <w:sz w:val="30"/>
          <w:szCs w:val="30"/>
          <w:cs/>
        </w:rPr>
        <w:t>ารวมดังกล่าวกับค่าตอบแทน</w:t>
      </w:r>
      <w:r w:rsidRPr="0021718E">
        <w:rPr>
          <w:rFonts w:ascii="Angsana New" w:hAnsi="Angsana New" w:hint="cs"/>
          <w:sz w:val="30"/>
          <w:szCs w:val="30"/>
          <w:cs/>
        </w:rPr>
        <w:t>ที่จ่าย</w:t>
      </w:r>
      <w:r w:rsidRPr="0021718E">
        <w:rPr>
          <w:rFonts w:ascii="Angsana New" w:hAnsi="Angsana New"/>
          <w:sz w:val="30"/>
          <w:szCs w:val="30"/>
          <w:cs/>
        </w:rPr>
        <w:t>รับ</w:t>
      </w:r>
      <w:r w:rsidRPr="0021718E">
        <w:rPr>
          <w:rFonts w:ascii="Angsana New" w:hAnsi="Angsana New" w:hint="cs"/>
          <w:sz w:val="30"/>
          <w:szCs w:val="30"/>
          <w:cs/>
        </w:rPr>
        <w:t>รู้เป็น</w:t>
      </w:r>
      <w:r w:rsidRPr="0021718E">
        <w:rPr>
          <w:rFonts w:ascii="Angsana New" w:hAnsi="Angsana New"/>
          <w:sz w:val="30"/>
          <w:szCs w:val="30"/>
          <w:cs/>
        </w:rPr>
        <w:t>ส่วน</w:t>
      </w:r>
      <w:r w:rsidRPr="0021718E">
        <w:rPr>
          <w:rFonts w:ascii="Angsana New" w:hAnsi="Angsana New" w:hint="cs"/>
          <w:sz w:val="30"/>
          <w:szCs w:val="30"/>
          <w:cs/>
        </w:rPr>
        <w:t>เกินหรือ</w:t>
      </w:r>
      <w:r w:rsidRPr="0021718E">
        <w:rPr>
          <w:rFonts w:ascii="Angsana New" w:hAnsi="Angsana New"/>
          <w:sz w:val="30"/>
          <w:szCs w:val="30"/>
          <w:cs/>
        </w:rPr>
        <w:t>ส่วนขาดจากการรวมธุรกิจภาย</w:t>
      </w:r>
      <w:r w:rsidRPr="0021718E">
        <w:rPr>
          <w:rFonts w:ascii="Angsana New" w:hAnsi="Angsana New" w:hint="cs"/>
          <w:sz w:val="30"/>
          <w:szCs w:val="30"/>
          <w:cs/>
        </w:rPr>
        <w:t>ใต้การ</w:t>
      </w:r>
      <w:r w:rsidRPr="0021718E">
        <w:rPr>
          <w:rFonts w:ascii="Angsana New" w:hAnsi="Angsana New"/>
          <w:sz w:val="30"/>
          <w:szCs w:val="30"/>
          <w:cs/>
        </w:rPr>
        <w:t>ควบคุมเดียวกันในส่วนของ</w:t>
      </w:r>
      <w:r w:rsidRPr="0021718E">
        <w:rPr>
          <w:rFonts w:ascii="Angsana New" w:hAnsi="Angsana New" w:hint="cs"/>
          <w:sz w:val="30"/>
          <w:szCs w:val="30"/>
          <w:cs/>
        </w:rPr>
        <w:t>ผู้ถือหุ้น</w:t>
      </w:r>
      <w:r w:rsidRPr="0021718E">
        <w:rPr>
          <w:rFonts w:ascii="Angsana New" w:hAnsi="Angsana New"/>
          <w:sz w:val="30"/>
          <w:szCs w:val="30"/>
        </w:rPr>
        <w:t xml:space="preserve"> </w:t>
      </w:r>
      <w:r w:rsidRPr="0021718E">
        <w:rPr>
          <w:rFonts w:ascii="Angsana New" w:hAnsi="Angsana New"/>
          <w:sz w:val="30"/>
          <w:szCs w:val="30"/>
          <w:cs/>
        </w:rPr>
        <w:t>รายการส่วนเกิน</w:t>
      </w:r>
      <w:r w:rsidRPr="0021718E">
        <w:rPr>
          <w:rFonts w:ascii="Angsana New" w:hAnsi="Angsana New" w:hint="cs"/>
          <w:sz w:val="30"/>
          <w:szCs w:val="30"/>
          <w:cs/>
        </w:rPr>
        <w:t>หรือ</w:t>
      </w:r>
      <w:r w:rsidRPr="0021718E">
        <w:rPr>
          <w:rFonts w:ascii="Angsana New" w:hAnsi="Angsana New"/>
          <w:sz w:val="30"/>
          <w:szCs w:val="30"/>
          <w:cs/>
        </w:rPr>
        <w:t>ส่วนขาดจะถูก</w:t>
      </w:r>
      <w:r w:rsidRPr="0021718E">
        <w:rPr>
          <w:rFonts w:ascii="Angsana New" w:hAnsi="Angsana New" w:hint="cs"/>
          <w:sz w:val="30"/>
          <w:szCs w:val="30"/>
          <w:cs/>
        </w:rPr>
        <w:t>โอนไปยังกำไรสะสมเมื่อ</w:t>
      </w:r>
      <w:r w:rsidRPr="0021718E">
        <w:rPr>
          <w:rFonts w:ascii="Angsana New" w:hAnsi="Angsana New"/>
          <w:sz w:val="30"/>
          <w:szCs w:val="30"/>
          <w:cs/>
        </w:rPr>
        <w:t>มีการขายเงินลงทุน</w:t>
      </w:r>
      <w:r w:rsidRPr="0021718E">
        <w:rPr>
          <w:rFonts w:ascii="Angsana New" w:hAnsi="Angsana New" w:hint="cs"/>
          <w:sz w:val="30"/>
          <w:szCs w:val="30"/>
          <w:cs/>
        </w:rPr>
        <w:t>ในธุรกิจที่ซื้อ</w:t>
      </w:r>
      <w:r w:rsidRPr="0021718E">
        <w:rPr>
          <w:rFonts w:ascii="Angsana New" w:hAnsi="Angsana New"/>
          <w:sz w:val="30"/>
          <w:szCs w:val="30"/>
          <w:cs/>
        </w:rPr>
        <w:t>ดังกล่าวไป</w:t>
      </w:r>
      <w:r w:rsidRPr="0021718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EA3E02B" w14:textId="77777777" w:rsidR="0021718E" w:rsidRPr="009C0D78" w:rsidRDefault="0021718E" w:rsidP="00217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7FDBBBF1" w14:textId="77777777" w:rsidR="0021718E" w:rsidRPr="0021718E" w:rsidRDefault="0021718E" w:rsidP="0021718E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 w:cs="Cordia New"/>
          <w:sz w:val="30"/>
          <w:szCs w:val="30"/>
        </w:rPr>
      </w:pPr>
      <w:r w:rsidRPr="0021718E">
        <w:rPr>
          <w:rFonts w:ascii="Angsana New" w:hAnsi="Angsana New"/>
          <w:sz w:val="30"/>
          <w:szCs w:val="30"/>
          <w:cs/>
        </w:rPr>
        <w:t>ผลการดำเนินงานของ</w:t>
      </w:r>
      <w:r w:rsidRPr="0021718E">
        <w:rPr>
          <w:rFonts w:ascii="Angsana New" w:hAnsi="Angsana New" w:hint="cs"/>
          <w:sz w:val="30"/>
          <w:szCs w:val="30"/>
          <w:cs/>
        </w:rPr>
        <w:t>ธุรกิจที่ถูกซื้อ</w:t>
      </w:r>
      <w:r w:rsidRPr="0021718E">
        <w:rPr>
          <w:rFonts w:ascii="Angsana New" w:hAnsi="Angsana New"/>
          <w:sz w:val="30"/>
          <w:szCs w:val="30"/>
          <w:cs/>
        </w:rPr>
        <w:t>จะรวม</w:t>
      </w:r>
      <w:r w:rsidRPr="0021718E">
        <w:rPr>
          <w:rFonts w:ascii="Angsana New" w:hAnsi="Angsana New" w:hint="cs"/>
          <w:sz w:val="30"/>
          <w:szCs w:val="30"/>
          <w:cs/>
        </w:rPr>
        <w:t>อยู่ใน</w:t>
      </w:r>
      <w:r w:rsidRPr="0021718E">
        <w:rPr>
          <w:rFonts w:ascii="Angsana New" w:hAnsi="Angsana New"/>
          <w:sz w:val="30"/>
          <w:szCs w:val="30"/>
          <w:cs/>
        </w:rPr>
        <w:t>งบการเงินรวม</w:t>
      </w:r>
      <w:r w:rsidRPr="0021718E">
        <w:rPr>
          <w:rFonts w:ascii="Angsana New" w:hAnsi="Angsana New" w:hint="cs"/>
          <w:sz w:val="30"/>
          <w:szCs w:val="30"/>
          <w:cs/>
        </w:rPr>
        <w:t>ของผู้ซื้อ</w:t>
      </w:r>
      <w:r w:rsidRPr="0021718E">
        <w:rPr>
          <w:rFonts w:ascii="Angsana New" w:hAnsi="Angsana New"/>
          <w:sz w:val="30"/>
          <w:szCs w:val="30"/>
          <w:cs/>
        </w:rPr>
        <w:t>นับตั้งแต่วัน</w:t>
      </w:r>
      <w:r w:rsidRPr="0021718E">
        <w:rPr>
          <w:rFonts w:ascii="Angsana New" w:hAnsi="Angsana New" w:hint="cs"/>
          <w:sz w:val="30"/>
          <w:szCs w:val="30"/>
          <w:cs/>
        </w:rPr>
        <w:t>ที่ต้น</w:t>
      </w:r>
      <w:r w:rsidRPr="0021718E">
        <w:rPr>
          <w:rFonts w:ascii="Angsana New" w:hAnsi="Angsana New"/>
          <w:sz w:val="30"/>
          <w:szCs w:val="30"/>
          <w:cs/>
        </w:rPr>
        <w:t>งวดของงบการเงินเปรียบเทียบ</w:t>
      </w:r>
      <w:r w:rsidRPr="0021718E">
        <w:rPr>
          <w:rFonts w:ascii="Angsana New" w:hAnsi="Angsana New" w:hint="cs"/>
          <w:sz w:val="30"/>
          <w:szCs w:val="30"/>
          <w:cs/>
        </w:rPr>
        <w:t>หรือ</w:t>
      </w:r>
      <w:r w:rsidRPr="0021718E">
        <w:rPr>
          <w:rFonts w:ascii="Angsana New" w:hAnsi="Angsana New"/>
          <w:sz w:val="30"/>
          <w:szCs w:val="30"/>
          <w:cs/>
        </w:rPr>
        <w:t>วัน</w:t>
      </w:r>
      <w:r w:rsidRPr="0021718E">
        <w:rPr>
          <w:rFonts w:ascii="Angsana New" w:hAnsi="Angsana New" w:hint="cs"/>
          <w:sz w:val="30"/>
          <w:szCs w:val="30"/>
          <w:cs/>
        </w:rPr>
        <w:t>ที่ธุรกิจ</w:t>
      </w:r>
      <w:r w:rsidRPr="0021718E">
        <w:rPr>
          <w:rFonts w:ascii="Angsana New" w:hAnsi="Angsana New"/>
          <w:sz w:val="30"/>
          <w:szCs w:val="30"/>
          <w:cs/>
        </w:rPr>
        <w:t>เหล่านั้น</w:t>
      </w:r>
      <w:r w:rsidRPr="0021718E">
        <w:rPr>
          <w:rFonts w:ascii="Angsana New" w:hAnsi="Angsana New" w:hint="cs"/>
          <w:sz w:val="30"/>
          <w:szCs w:val="30"/>
          <w:cs/>
        </w:rPr>
        <w:t>อยู่ภายใต้การ</w:t>
      </w:r>
      <w:r w:rsidRPr="0021718E">
        <w:rPr>
          <w:rFonts w:ascii="Angsana New" w:hAnsi="Angsana New"/>
          <w:sz w:val="30"/>
          <w:szCs w:val="30"/>
          <w:cs/>
        </w:rPr>
        <w:t>ควบคุมเดียวกัน</w:t>
      </w:r>
      <w:r w:rsidRPr="0021718E">
        <w:rPr>
          <w:rFonts w:ascii="Angsana New" w:hAnsi="Angsana New" w:hint="cs"/>
          <w:sz w:val="30"/>
          <w:szCs w:val="30"/>
          <w:cs/>
        </w:rPr>
        <w:t>แล้ว</w:t>
      </w:r>
      <w:r w:rsidRPr="0021718E">
        <w:rPr>
          <w:rFonts w:ascii="Angsana New" w:hAnsi="Angsana New"/>
          <w:sz w:val="30"/>
          <w:szCs w:val="30"/>
          <w:cs/>
        </w:rPr>
        <w:t>แต่</w:t>
      </w:r>
      <w:r w:rsidRPr="0021718E">
        <w:rPr>
          <w:rFonts w:ascii="Angsana New" w:hAnsi="Angsana New" w:hint="cs"/>
          <w:sz w:val="30"/>
          <w:szCs w:val="30"/>
          <w:cs/>
        </w:rPr>
        <w:t>ระยะเวลาใดจะสั้นกว่า</w:t>
      </w:r>
      <w:r w:rsidRPr="0021718E">
        <w:rPr>
          <w:rFonts w:ascii="Angsana New" w:hAnsi="Angsana New"/>
          <w:sz w:val="30"/>
          <w:szCs w:val="30"/>
        </w:rPr>
        <w:t xml:space="preserve"> </w:t>
      </w:r>
      <w:r w:rsidRPr="0021718E">
        <w:rPr>
          <w:rFonts w:ascii="Angsana New" w:hAnsi="Angsana New"/>
          <w:sz w:val="30"/>
          <w:szCs w:val="30"/>
          <w:cs/>
        </w:rPr>
        <w:t>จนถึง</w:t>
      </w:r>
      <w:r w:rsidRPr="0021718E">
        <w:rPr>
          <w:rFonts w:ascii="Angsana New" w:hAnsi="Angsana New" w:hint="cs"/>
          <w:sz w:val="30"/>
          <w:szCs w:val="30"/>
          <w:cs/>
        </w:rPr>
        <w:t>วันที่การ</w:t>
      </w:r>
      <w:r w:rsidRPr="0021718E">
        <w:rPr>
          <w:rFonts w:ascii="Angsana New" w:hAnsi="Angsana New"/>
          <w:sz w:val="30"/>
          <w:szCs w:val="30"/>
          <w:cs/>
        </w:rPr>
        <w:t>ควบคุม</w:t>
      </w:r>
      <w:r w:rsidRPr="0021718E">
        <w:rPr>
          <w:rFonts w:ascii="Angsana New" w:hAnsi="Angsana New" w:hint="cs"/>
          <w:sz w:val="30"/>
          <w:szCs w:val="30"/>
          <w:cs/>
        </w:rPr>
        <w:t>สิ้น</w:t>
      </w:r>
      <w:r w:rsidRPr="0021718E">
        <w:rPr>
          <w:rFonts w:ascii="Angsana New" w:hAnsi="Angsana New"/>
          <w:sz w:val="30"/>
          <w:szCs w:val="30"/>
          <w:cs/>
        </w:rPr>
        <w:t>สุด</w:t>
      </w:r>
    </w:p>
    <w:p w14:paraId="2BC60317" w14:textId="67266A52" w:rsidR="00FF2B39" w:rsidRDefault="00FF2B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66714A9E" w14:textId="77777777" w:rsidR="005258B5" w:rsidRPr="00D533B8" w:rsidRDefault="005258B5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14:paraId="23487142" w14:textId="77777777" w:rsidR="005258B5" w:rsidRPr="00092057" w:rsidRDefault="005258B5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D2DACFF" w14:textId="7F0B733F" w:rsidR="00950933" w:rsidRDefault="00792804" w:rsidP="00AD5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92057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</w:t>
      </w:r>
      <w:r w:rsidR="00B263DE">
        <w:rPr>
          <w:rFonts w:ascii="Angsana New" w:hAnsi="Angsana New" w:hint="cs"/>
          <w:sz w:val="30"/>
          <w:szCs w:val="30"/>
          <w:cs/>
        </w:rPr>
        <w:t xml:space="preserve"> </w:t>
      </w:r>
      <w:r w:rsidRPr="00092057">
        <w:rPr>
          <w:rFonts w:ascii="Angsana New" w:hAnsi="Angsana New"/>
          <w:sz w:val="30"/>
          <w:szCs w:val="30"/>
          <w:cs/>
        </w:rPr>
        <w:t>การควบคุมเกิดขึ้นเมื่อกลุ่มบริษัทเปิดรับหรือมีสิทธิ  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</w:t>
      </w:r>
      <w:r w:rsidR="00B263DE">
        <w:rPr>
          <w:rFonts w:ascii="Angsana New" w:hAnsi="Angsana New" w:hint="cs"/>
          <w:sz w:val="30"/>
          <w:szCs w:val="30"/>
          <w:cs/>
        </w:rPr>
        <w:t xml:space="preserve"> </w:t>
      </w:r>
      <w:r w:rsidRPr="00092057">
        <w:rPr>
          <w:rFonts w:ascii="Angsana New" w:hAnsi="Angsana New"/>
          <w:sz w:val="30"/>
          <w:szCs w:val="30"/>
          <w:cs/>
        </w:rPr>
        <w:t>นับแต่วันที่มีการควบคุมจนถึงวันที่การควบคุมสิ้นสุดลง</w:t>
      </w:r>
    </w:p>
    <w:p w14:paraId="00F7985B" w14:textId="77777777" w:rsidR="001F5E14" w:rsidRDefault="001F5E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2"/>
          <w:sz w:val="30"/>
          <w:szCs w:val="30"/>
          <w:cs/>
        </w:rPr>
      </w:pPr>
      <w:r>
        <w:rPr>
          <w:rFonts w:ascii="Angsana New" w:hAnsi="Angsana New"/>
          <w:spacing w:val="2"/>
          <w:sz w:val="30"/>
          <w:szCs w:val="30"/>
          <w:cs/>
        </w:rPr>
        <w:br w:type="page"/>
      </w:r>
    </w:p>
    <w:p w14:paraId="5423C8FB" w14:textId="77777777" w:rsidR="001604CE" w:rsidRPr="00092057" w:rsidRDefault="001604CE" w:rsidP="00B57488">
      <w:pPr>
        <w:pStyle w:val="BodyText2"/>
        <w:tabs>
          <w:tab w:val="left" w:pos="540"/>
        </w:tabs>
        <w:spacing w:line="240" w:lineRule="atLeast"/>
        <w:ind w:left="0" w:right="47"/>
        <w:jc w:val="thaiDistribute"/>
        <w:rPr>
          <w:rFonts w:ascii="Angsana New" w:hAnsi="Angsana New"/>
          <w:b/>
          <w:bCs/>
          <w:sz w:val="30"/>
          <w:szCs w:val="30"/>
        </w:rPr>
      </w:pPr>
      <w:r w:rsidRPr="00092057">
        <w:rPr>
          <w:rFonts w:ascii="Angsana New" w:hAnsi="Angsana New"/>
          <w:i/>
          <w:iCs/>
          <w:sz w:val="30"/>
          <w:szCs w:val="30"/>
          <w:cs/>
        </w:rPr>
        <w:lastRenderedPageBreak/>
        <w:t>ส่วนได้เสียที่ไม่มีอำนาจควบคุม</w:t>
      </w:r>
    </w:p>
    <w:p w14:paraId="7BE22577" w14:textId="77777777" w:rsidR="001604CE" w:rsidRPr="00B4104F" w:rsidRDefault="001604CE" w:rsidP="001604CE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24"/>
          <w:szCs w:val="24"/>
        </w:rPr>
      </w:pPr>
    </w:p>
    <w:p w14:paraId="2DC42FBB" w14:textId="77777777" w:rsidR="001604CE" w:rsidRPr="00092057" w:rsidRDefault="001604CE" w:rsidP="009C0D78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092057">
        <w:rPr>
          <w:rFonts w:ascii="Angsana New" w:hAnsi="Angsana New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5A67E92E" w14:textId="77777777" w:rsidR="0021718E" w:rsidRPr="00B4104F" w:rsidRDefault="0021718E" w:rsidP="009C0D78">
      <w:pPr>
        <w:pStyle w:val="BodyText"/>
        <w:tabs>
          <w:tab w:val="clear" w:pos="454"/>
          <w:tab w:val="left" w:pos="540"/>
        </w:tabs>
        <w:spacing w:after="0"/>
        <w:ind w:left="540"/>
        <w:rPr>
          <w:rFonts w:ascii="Angsana New" w:hAnsi="Angsana New"/>
          <w:sz w:val="24"/>
          <w:szCs w:val="24"/>
        </w:rPr>
      </w:pPr>
    </w:p>
    <w:p w14:paraId="5F697827" w14:textId="77777777" w:rsidR="001604CE" w:rsidRPr="00092057" w:rsidRDefault="001604CE" w:rsidP="001604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92057">
        <w:rPr>
          <w:rFonts w:ascii="Angsana New" w:hAnsi="Angsana New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14:paraId="6C336654" w14:textId="77777777" w:rsidR="001604CE" w:rsidRPr="00B4104F" w:rsidRDefault="001604CE" w:rsidP="001604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0AE98F84" w14:textId="77777777" w:rsidR="00FF27C1" w:rsidRPr="00092057" w:rsidRDefault="00FF27C1" w:rsidP="00FF2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92057">
        <w:rPr>
          <w:rFonts w:ascii="Angsana New" w:hAnsi="Angsana New"/>
          <w:i/>
          <w:iCs/>
          <w:sz w:val="30"/>
          <w:szCs w:val="30"/>
          <w:cs/>
        </w:rPr>
        <w:t>การสูญเสียอำนาจควบคุม</w:t>
      </w:r>
    </w:p>
    <w:p w14:paraId="3D337D1E" w14:textId="77777777" w:rsidR="00FF27C1" w:rsidRPr="00B4104F" w:rsidRDefault="00FF27C1" w:rsidP="00FF2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B53AA48" w14:textId="77777777" w:rsidR="001604CE" w:rsidRPr="00092057" w:rsidRDefault="001604CE" w:rsidP="001604CE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092057">
        <w:rPr>
          <w:rFonts w:ascii="Angsana New" w:hAnsi="Angsana New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53B889CF" w14:textId="77777777" w:rsidR="00FF27C1" w:rsidRPr="00B4104F" w:rsidRDefault="00FF27C1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98BBB90" w14:textId="77777777" w:rsidR="001604CE" w:rsidRPr="00092057" w:rsidRDefault="001604CE" w:rsidP="001604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092057">
        <w:rPr>
          <w:rFonts w:ascii="Angsana New" w:hAnsi="Angsana New"/>
          <w:i/>
          <w:iCs/>
          <w:sz w:val="30"/>
          <w:szCs w:val="30"/>
          <w:cs/>
        </w:rPr>
        <w:t>ส่วนได้เสียในเงินลงทุนที่บันทึกตามวิธีส่วนได้เสีย</w:t>
      </w:r>
    </w:p>
    <w:p w14:paraId="30A77CB3" w14:textId="77777777" w:rsidR="001604CE" w:rsidRPr="00B4104F" w:rsidRDefault="001604CE" w:rsidP="001604CE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/>
          <w:sz w:val="24"/>
          <w:szCs w:val="24"/>
          <w:cs/>
        </w:rPr>
      </w:pPr>
    </w:p>
    <w:p w14:paraId="24679C65" w14:textId="77777777" w:rsidR="001604CE" w:rsidRPr="0021718E" w:rsidRDefault="001604CE" w:rsidP="001604CE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1718E">
        <w:rPr>
          <w:rFonts w:ascii="Angsana New" w:hAnsi="Angsana New"/>
          <w:sz w:val="30"/>
          <w:szCs w:val="30"/>
          <w:cs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ประกอบด้วยส่วนได้เสียในบริษัทร่วม</w:t>
      </w:r>
    </w:p>
    <w:p w14:paraId="35E79F77" w14:textId="77777777" w:rsidR="001604CE" w:rsidRPr="00B4104F" w:rsidRDefault="001604CE" w:rsidP="001604CE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/>
          <w:sz w:val="24"/>
          <w:szCs w:val="24"/>
        </w:rPr>
      </w:pPr>
    </w:p>
    <w:p w14:paraId="11DD6ABB" w14:textId="47C9ABB2" w:rsidR="001604CE" w:rsidRDefault="001604CE" w:rsidP="001604CE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1718E">
        <w:rPr>
          <w:rFonts w:ascii="Angsana New" w:hAnsi="Angsana New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1ECCB8B0" w14:textId="77777777" w:rsidR="00305C6C" w:rsidRPr="00B4104F" w:rsidRDefault="00305C6C" w:rsidP="001604CE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863DDB9" w14:textId="77777777" w:rsidR="001604CE" w:rsidRPr="0021718E" w:rsidRDefault="001604CE" w:rsidP="001604CE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1718E">
        <w:rPr>
          <w:rFonts w:ascii="Angsana New" w:hAnsi="Angsana New"/>
          <w:sz w:val="30"/>
          <w:szCs w:val="30"/>
          <w:cs/>
        </w:rPr>
        <w:t>ส่วนได้เสียในบริษัทร่วมบันทึกบัญชีตามวิธีส่วนได้เสีย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</w:t>
      </w:r>
      <w:r w:rsidR="00AD547E" w:rsidRPr="0021718E">
        <w:rPr>
          <w:rFonts w:ascii="Angsana New" w:hAnsi="Angsana New"/>
          <w:sz w:val="30"/>
          <w:szCs w:val="30"/>
          <w:cs/>
        </w:rPr>
        <w:br/>
      </w:r>
      <w:r w:rsidRPr="0021718E">
        <w:rPr>
          <w:rFonts w:ascii="Angsana New" w:hAnsi="Angsana New"/>
          <w:sz w:val="30"/>
          <w:szCs w:val="30"/>
          <w:cs/>
        </w:rPr>
        <w:t>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</w:t>
      </w:r>
      <w:r w:rsidRPr="0021718E">
        <w:rPr>
          <w:rFonts w:ascii="Angsana New" w:hAnsi="Angsana New"/>
          <w:sz w:val="30"/>
          <w:szCs w:val="30"/>
        </w:rPr>
        <w:br/>
      </w:r>
      <w:r w:rsidRPr="0021718E">
        <w:rPr>
          <w:rFonts w:ascii="Angsana New" w:hAnsi="Angsana New"/>
          <w:sz w:val="30"/>
          <w:szCs w:val="30"/>
          <w:cs/>
        </w:rPr>
        <w:t>ความมีอิทธิพลอย่างมีนัยสำคัญ</w:t>
      </w:r>
    </w:p>
    <w:p w14:paraId="615BA02B" w14:textId="0048E253" w:rsidR="00305C6C" w:rsidRDefault="00305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40B41B1A" w14:textId="2ED5F66E" w:rsidR="00CA6C6A" w:rsidRPr="0021718E" w:rsidRDefault="00CA6C6A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21718E">
        <w:rPr>
          <w:rFonts w:ascii="Angsana New" w:hAnsi="Angsana New"/>
          <w:i/>
          <w:iCs/>
          <w:sz w:val="30"/>
          <w:szCs w:val="30"/>
          <w:cs/>
        </w:rPr>
        <w:t>การตัดรายการในงบการเงินรวม</w:t>
      </w:r>
    </w:p>
    <w:p w14:paraId="588094BA" w14:textId="77777777" w:rsidR="00CA6C6A" w:rsidRPr="00F3366E" w:rsidRDefault="00CA6C6A" w:rsidP="00607C9D">
      <w:pPr>
        <w:pStyle w:val="BodyText2"/>
        <w:ind w:left="540" w:right="44" w:firstLine="0"/>
        <w:jc w:val="thaiDistribute"/>
        <w:rPr>
          <w:rFonts w:ascii="Angsana New" w:hAnsi="Angsana New"/>
          <w:sz w:val="24"/>
          <w:szCs w:val="24"/>
        </w:rPr>
      </w:pPr>
    </w:p>
    <w:p w14:paraId="5CEEBBC9" w14:textId="071F2FC5" w:rsidR="001F3A7F" w:rsidRPr="00B4104F" w:rsidRDefault="00A84F12" w:rsidP="00B4104F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21718E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       มาจากรายการระหว่างกิจการในกลุ่ม ถูกตัดรายการในการจัดทำงบการเงินรวม</w:t>
      </w:r>
      <w:r w:rsidR="001604CE" w:rsidRPr="0021718E">
        <w:rPr>
          <w:rFonts w:ascii="Angsana New" w:hAnsi="Angsana New"/>
          <w:sz w:val="30"/>
          <w:szCs w:val="30"/>
        </w:rPr>
        <w:t xml:space="preserve"> </w:t>
      </w:r>
      <w:r w:rsidR="001604CE" w:rsidRPr="0021718E">
        <w:rPr>
          <w:rFonts w:ascii="Angsana New" w:hAnsi="Angsana New"/>
          <w:sz w:val="30"/>
          <w:szCs w:val="30"/>
          <w:cs/>
        </w:rPr>
        <w:t>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="001604CE" w:rsidRPr="0021718E">
        <w:rPr>
          <w:rFonts w:ascii="Angsana New" w:eastAsia="EucrosiaUPCBold" w:hAnsi="Angsana New"/>
          <w:sz w:val="30"/>
          <w:szCs w:val="30"/>
          <w:cs/>
        </w:rPr>
        <w:t>เมื่อไม่มีหลักฐานการด้อยค่าเกิดขึ้น</w:t>
      </w:r>
      <w:r w:rsidR="001604CE" w:rsidRPr="0021718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1604CE" w:rsidRPr="0021718E">
        <w:rPr>
          <w:rFonts w:ascii="Angsana New" w:hAnsi="Angsana New"/>
          <w:b/>
          <w:bCs/>
          <w:sz w:val="30"/>
          <w:szCs w:val="30"/>
        </w:rPr>
        <w:t xml:space="preserve">  </w:t>
      </w:r>
    </w:p>
    <w:p w14:paraId="5F616EBF" w14:textId="0E6AFF39" w:rsidR="00B4104F" w:rsidRDefault="00B4104F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="Angsana New" w:hAnsi="Angsana New"/>
          <w:b/>
          <w:bCs/>
          <w:i/>
          <w:iCs/>
          <w:sz w:val="30"/>
          <w:szCs w:val="30"/>
        </w:rPr>
      </w:pPr>
      <w:r w:rsidRPr="00B4104F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เงินลงทุนในบริษัท</w:t>
      </w:r>
      <w:r w:rsidRPr="00B4104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ย่อย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</w:t>
      </w:r>
      <w:r w:rsidRPr="00B4104F">
        <w:rPr>
          <w:rFonts w:ascii="Angsana New" w:hAnsi="Angsana New"/>
          <w:b/>
          <w:bCs/>
          <w:i/>
          <w:iCs/>
          <w:sz w:val="30"/>
          <w:szCs w:val="30"/>
          <w:cs/>
        </w:rPr>
        <w:t>บริษัท</w:t>
      </w:r>
      <w:r w:rsidRPr="00B4104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ร่วม</w:t>
      </w:r>
    </w:p>
    <w:p w14:paraId="39CDD964" w14:textId="77777777" w:rsidR="00B4104F" w:rsidRPr="00B4104F" w:rsidRDefault="00B4104F" w:rsidP="00B4104F">
      <w:pPr>
        <w:spacing w:line="240" w:lineRule="auto"/>
        <w:ind w:left="518"/>
        <w:rPr>
          <w:rFonts w:ascii="Angsana New" w:hAnsi="Angsana New"/>
          <w:sz w:val="24"/>
          <w:szCs w:val="24"/>
        </w:rPr>
      </w:pPr>
    </w:p>
    <w:p w14:paraId="59A3CD64" w14:textId="1D89C065" w:rsidR="00B4104F" w:rsidRDefault="00B4104F" w:rsidP="00B4104F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4104F">
        <w:rPr>
          <w:rFonts w:ascii="Angsana New" w:hAnsi="Angsana New"/>
          <w:sz w:val="30"/>
          <w:szCs w:val="30"/>
          <w:cs/>
        </w:rPr>
        <w:t>เงินลงทุนในบริษัทย่อยในงบการเงินเฉพาะกิจการของบริษัท วัดมูลค่าด้วยราคาทุนหัก</w:t>
      </w:r>
      <w:r w:rsidRPr="00B4104F">
        <w:rPr>
          <w:rFonts w:ascii="Angsana New" w:hAnsi="Angsana New" w:hint="cs"/>
          <w:sz w:val="30"/>
          <w:szCs w:val="30"/>
          <w:cs/>
        </w:rPr>
        <w:t>ค่าเผื่อ</w:t>
      </w:r>
      <w:r w:rsidRPr="00B4104F">
        <w:rPr>
          <w:rFonts w:ascii="Angsana New" w:hAnsi="Angsana New"/>
          <w:sz w:val="30"/>
          <w:szCs w:val="30"/>
          <w:cs/>
        </w:rPr>
        <w:t>การด้อยค่า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4104F">
        <w:rPr>
          <w:rFonts w:ascii="Angsana New" w:hAnsi="Angsana New"/>
          <w:sz w:val="30"/>
          <w:szCs w:val="30"/>
          <w:cs/>
        </w:rPr>
        <w:t>ส่วนเงินลงทุนในบริษัทร่วมในงบการเงินรวม</w:t>
      </w:r>
      <w:r>
        <w:rPr>
          <w:rFonts w:ascii="Angsana New" w:hAnsi="Angsana New" w:hint="cs"/>
          <w:sz w:val="30"/>
          <w:szCs w:val="30"/>
          <w:cs/>
        </w:rPr>
        <w:t>บันทึกบัญชีโดย</w:t>
      </w:r>
      <w:r w:rsidRPr="00B4104F">
        <w:rPr>
          <w:rFonts w:ascii="Angsana New" w:hAnsi="Angsana New"/>
          <w:sz w:val="30"/>
          <w:szCs w:val="30"/>
          <w:cs/>
        </w:rPr>
        <w:t>ใช้วิธีส่วนได้เสีย</w:t>
      </w:r>
    </w:p>
    <w:p w14:paraId="48A69C76" w14:textId="3ACD366E" w:rsidR="00B4104F" w:rsidRPr="00B4104F" w:rsidRDefault="00B4104F" w:rsidP="00B4104F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453B1379" w14:textId="77777777" w:rsidR="00B4104F" w:rsidRPr="00B4104F" w:rsidRDefault="00B4104F" w:rsidP="00B41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4104F">
        <w:rPr>
          <w:rFonts w:asciiTheme="majorBidi" w:hAnsiTheme="majorBidi" w:cstheme="majorBidi"/>
          <w:i/>
          <w:iCs/>
          <w:sz w:val="30"/>
          <w:szCs w:val="30"/>
          <w:cs/>
        </w:rPr>
        <w:t>การจำหน่ายเงินลงทุนในงบการเงินเฉพาะกิจการ</w:t>
      </w:r>
    </w:p>
    <w:p w14:paraId="0666DFCE" w14:textId="77777777" w:rsidR="00B4104F" w:rsidRPr="00B4104F" w:rsidRDefault="00B4104F" w:rsidP="00B41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33A482F5" w14:textId="02867EAF" w:rsidR="00B4104F" w:rsidRPr="00B4104F" w:rsidRDefault="00B4104F" w:rsidP="00B41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4104F">
        <w:rPr>
          <w:rFonts w:asciiTheme="majorBidi" w:hAnsiTheme="majorBidi" w:cstheme="majorBidi"/>
          <w:sz w:val="30"/>
          <w:szCs w:val="30"/>
          <w:cs/>
        </w:rPr>
        <w:t>เมื่อมีการจำหน่ายเงินลงทุน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4104F">
        <w:rPr>
          <w:rFonts w:asciiTheme="majorBidi" w:hAnsiTheme="majorBidi" w:cstheme="majorBidi"/>
          <w:sz w:val="30"/>
          <w:szCs w:val="30"/>
          <w:cs/>
        </w:rPr>
        <w:t>ผลต่างระหว่างจำนวนเงินสุทธิที่ได้รับและมูลค่าตามบัญชี จะถูกบันทึกในกำไรหรือขาดทุน</w:t>
      </w:r>
    </w:p>
    <w:p w14:paraId="4940AF6B" w14:textId="77777777" w:rsidR="00B4104F" w:rsidRPr="00B4104F" w:rsidRDefault="00B4104F" w:rsidP="00B41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6DADF273" w14:textId="1EDC3898" w:rsidR="00B4104F" w:rsidRPr="00B4104F" w:rsidRDefault="00B4104F" w:rsidP="00B4104F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4104F">
        <w:rPr>
          <w:rFonts w:asciiTheme="majorBidi" w:hAnsiTheme="majorBidi" w:cstheme="majorBidi"/>
          <w:sz w:val="30"/>
          <w:szCs w:val="30"/>
          <w:cs/>
        </w:rPr>
        <w:t>ในกรณีที่บริษัทจำหน่ายบางส่วนของเงินลงทุนที่ถืออยู่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1A6DC5C5" w14:textId="77777777" w:rsidR="00B4104F" w:rsidRPr="00B4104F" w:rsidRDefault="00B4104F" w:rsidP="00B4104F">
      <w:pPr>
        <w:spacing w:line="240" w:lineRule="auto"/>
        <w:ind w:left="518"/>
        <w:rPr>
          <w:rFonts w:ascii="Angsana New" w:hAnsi="Angsana New"/>
          <w:sz w:val="24"/>
          <w:szCs w:val="24"/>
        </w:rPr>
      </w:pPr>
    </w:p>
    <w:p w14:paraId="4DA6FC77" w14:textId="77777777" w:rsidR="001604CE" w:rsidRPr="00D533B8" w:rsidRDefault="00334C95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="Angsana New" w:hAnsi="Angsana New"/>
          <w:b/>
          <w:bCs/>
          <w:i/>
          <w:iCs/>
          <w:sz w:val="30"/>
          <w:szCs w:val="30"/>
        </w:rPr>
      </w:pPr>
      <w:r w:rsidRPr="00D533B8">
        <w:rPr>
          <w:rFonts w:ascii="Angsana New" w:hAnsi="Angsana New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1A303108" w14:textId="77777777" w:rsidR="001604CE" w:rsidRPr="00F3366E" w:rsidRDefault="001604CE" w:rsidP="001604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45D5C48A" w14:textId="77777777" w:rsidR="001604CE" w:rsidRPr="00D533B8" w:rsidRDefault="001604CE" w:rsidP="001604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533B8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34E1CAA9" w14:textId="77777777" w:rsidR="001604CE" w:rsidRPr="00F3366E" w:rsidRDefault="001604CE" w:rsidP="00607C9D">
      <w:pPr>
        <w:spacing w:line="240" w:lineRule="auto"/>
        <w:ind w:left="518"/>
        <w:rPr>
          <w:rFonts w:ascii="Angsana New" w:hAnsi="Angsana New"/>
          <w:sz w:val="24"/>
          <w:szCs w:val="24"/>
        </w:rPr>
      </w:pPr>
    </w:p>
    <w:p w14:paraId="552877C8" w14:textId="77777777" w:rsidR="00634335" w:rsidRPr="00D533B8" w:rsidRDefault="005646CA" w:rsidP="00607C9D">
      <w:pPr>
        <w:pStyle w:val="BodyText2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</w:p>
    <w:p w14:paraId="0C880AF4" w14:textId="77777777" w:rsidR="005646CA" w:rsidRPr="00F3366E" w:rsidRDefault="005646CA" w:rsidP="00607C9D">
      <w:pPr>
        <w:pStyle w:val="BodyText2"/>
        <w:ind w:left="540" w:firstLine="0"/>
        <w:jc w:val="thaiDistribute"/>
        <w:rPr>
          <w:rFonts w:ascii="Angsana New" w:hAnsi="Angsana New"/>
          <w:b/>
          <w:bCs/>
          <w:strike/>
          <w:sz w:val="24"/>
          <w:szCs w:val="24"/>
        </w:rPr>
      </w:pPr>
    </w:p>
    <w:p w14:paraId="5A18D734" w14:textId="77777777" w:rsidR="004D5D5A" w:rsidRPr="00D533B8" w:rsidRDefault="0057539D" w:rsidP="005646CA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</w:t>
      </w:r>
      <w:r w:rsidR="00A84F12" w:rsidRPr="00D533B8">
        <w:rPr>
          <w:rFonts w:ascii="Angsana New" w:hAnsi="Angsana New"/>
          <w:sz w:val="30"/>
          <w:szCs w:val="30"/>
          <w:cs/>
        </w:rPr>
        <w:t xml:space="preserve">          </w:t>
      </w:r>
      <w:r w:rsidRPr="00D533B8">
        <w:rPr>
          <w:rFonts w:ascii="Angsana New" w:hAnsi="Angsana New"/>
          <w:sz w:val="30"/>
          <w:szCs w:val="30"/>
          <w:cs/>
        </w:rPr>
        <w:t xml:space="preserve">การดำเนินงานโดยใช้อัตราแลกเปลี่ยน ณ วันนั้น  </w:t>
      </w:r>
    </w:p>
    <w:p w14:paraId="0604D84F" w14:textId="77777777" w:rsidR="004D5D5A" w:rsidRPr="00F3366E" w:rsidRDefault="004D5D5A" w:rsidP="005646CA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24"/>
          <w:szCs w:val="24"/>
        </w:rPr>
      </w:pPr>
    </w:p>
    <w:p w14:paraId="02EB1031" w14:textId="77777777" w:rsidR="0057539D" w:rsidRPr="00D533B8" w:rsidRDefault="0057539D" w:rsidP="005646CA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0ED8D1D7" w14:textId="77777777" w:rsidR="005646CA" w:rsidRPr="00F3366E" w:rsidRDefault="005646CA" w:rsidP="004D5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2EF6D4C3" w14:textId="77777777" w:rsidR="005646CA" w:rsidRPr="00D533B8" w:rsidRDefault="005646CA" w:rsidP="0056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</w:t>
      </w:r>
      <w:r w:rsidR="00EE1D30" w:rsidRPr="00D533B8">
        <w:rPr>
          <w:rFonts w:ascii="Angsana New" w:hAnsi="Angsana New"/>
          <w:sz w:val="30"/>
          <w:szCs w:val="30"/>
          <w:cs/>
        </w:rPr>
        <w:t>ป็นกำไรหรือขาดทุนในงวดบัญชีนั้น</w:t>
      </w:r>
    </w:p>
    <w:p w14:paraId="4E4D1B66" w14:textId="77777777" w:rsidR="001F3A7F" w:rsidRPr="00F3366E" w:rsidRDefault="001F3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  <w:cs/>
        </w:rPr>
      </w:pPr>
    </w:p>
    <w:p w14:paraId="7F20FABB" w14:textId="77777777" w:rsidR="00CA6C6A" w:rsidRPr="00D533B8" w:rsidRDefault="00BF68CF" w:rsidP="00607C9D">
      <w:pPr>
        <w:spacing w:line="240" w:lineRule="auto"/>
        <w:ind w:left="540" w:right="44"/>
        <w:jc w:val="thaiDistribute"/>
        <w:rPr>
          <w:rFonts w:ascii="Angsana New" w:hAnsi="Angsana New"/>
          <w:i/>
          <w:iCs/>
          <w:sz w:val="30"/>
          <w:szCs w:val="30"/>
        </w:rPr>
      </w:pPr>
      <w:r w:rsidRPr="00D533B8">
        <w:rPr>
          <w:rFonts w:ascii="Angsana New" w:hAnsi="Angsana New"/>
          <w:i/>
          <w:iCs/>
          <w:sz w:val="30"/>
          <w:szCs w:val="30"/>
          <w:cs/>
        </w:rPr>
        <w:t>หน่วยงาน</w:t>
      </w:r>
      <w:r w:rsidR="00CA6C6A" w:rsidRPr="00D533B8">
        <w:rPr>
          <w:rFonts w:ascii="Angsana New" w:hAnsi="Angsana New"/>
          <w:i/>
          <w:iCs/>
          <w:sz w:val="30"/>
          <w:szCs w:val="30"/>
          <w:cs/>
        </w:rPr>
        <w:t>ในต่างประเทศ</w:t>
      </w:r>
    </w:p>
    <w:p w14:paraId="2F3FE09B" w14:textId="77777777" w:rsidR="001B60F9" w:rsidRPr="00F3366E" w:rsidRDefault="001B60F9" w:rsidP="00607C9D">
      <w:pPr>
        <w:spacing w:line="240" w:lineRule="auto"/>
        <w:ind w:left="540" w:right="44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409859C6" w14:textId="77777777" w:rsidR="00CA6C6A" w:rsidRPr="00D533B8" w:rsidRDefault="00CA6C6A" w:rsidP="00607C9D">
      <w:pPr>
        <w:pStyle w:val="BodyText2"/>
        <w:ind w:left="0" w:right="44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>สินทรัพย์และหนี้สินของ</w:t>
      </w:r>
      <w:r w:rsidR="00BF68CF" w:rsidRPr="00D533B8">
        <w:rPr>
          <w:rFonts w:ascii="Angsana New" w:hAnsi="Angsana New"/>
          <w:sz w:val="30"/>
          <w:szCs w:val="30"/>
          <w:cs/>
        </w:rPr>
        <w:t>หน่วยงาน</w:t>
      </w:r>
      <w:r w:rsidRPr="00D533B8">
        <w:rPr>
          <w:rFonts w:ascii="Angsana New" w:hAnsi="Angsana New"/>
          <w:sz w:val="30"/>
          <w:szCs w:val="30"/>
          <w:cs/>
        </w:rPr>
        <w:t>ในต่างประเทศแปลงค่าเป็นเงินบาทโดยใช้อัตราแลกเปลี่ยน ณ วันที่รายงาน</w:t>
      </w:r>
    </w:p>
    <w:p w14:paraId="2FB8D500" w14:textId="77777777" w:rsidR="003D060E" w:rsidRPr="00F3366E" w:rsidRDefault="003D060E" w:rsidP="00607C9D">
      <w:pPr>
        <w:pStyle w:val="BodyText2"/>
        <w:ind w:left="0" w:right="44"/>
        <w:jc w:val="thaiDistribute"/>
        <w:rPr>
          <w:rFonts w:ascii="Angsana New" w:hAnsi="Angsana New"/>
          <w:sz w:val="24"/>
          <w:szCs w:val="24"/>
        </w:rPr>
      </w:pPr>
    </w:p>
    <w:p w14:paraId="60D03332" w14:textId="4575B27A" w:rsidR="001B60F9" w:rsidRDefault="001B60F9" w:rsidP="00607C9D">
      <w:pPr>
        <w:spacing w:line="240" w:lineRule="auto"/>
        <w:ind w:left="540" w:right="44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>รายได้และค่าใช้จ่ายของ</w:t>
      </w:r>
      <w:r w:rsidR="00A84F12" w:rsidRPr="00D533B8">
        <w:rPr>
          <w:rFonts w:ascii="Angsana New" w:hAnsi="Angsana New"/>
          <w:sz w:val="30"/>
          <w:szCs w:val="30"/>
          <w:cs/>
        </w:rPr>
        <w:t>หน่วยงาน</w:t>
      </w:r>
      <w:r w:rsidRPr="00D533B8">
        <w:rPr>
          <w:rFonts w:ascii="Angsana New" w:hAnsi="Angsana New"/>
          <w:sz w:val="30"/>
          <w:szCs w:val="30"/>
          <w:cs/>
        </w:rPr>
        <w:t>ในต่างประเทศแปลงค่าเป็นเงินบาทโดยใช้อัตราแลกเปลี่ยนที่ใกล้เคียงกับอัตรา</w:t>
      </w:r>
      <w:r w:rsidRPr="00D533B8">
        <w:rPr>
          <w:rFonts w:ascii="Angsana New" w:hAnsi="Angsana New"/>
          <w:sz w:val="30"/>
          <w:szCs w:val="30"/>
        </w:rPr>
        <w:t xml:space="preserve">    </w:t>
      </w:r>
      <w:r w:rsidRPr="00D533B8">
        <w:rPr>
          <w:rFonts w:ascii="Angsana New" w:hAnsi="Angsana New"/>
          <w:sz w:val="30"/>
          <w:szCs w:val="30"/>
          <w:cs/>
        </w:rPr>
        <w:t xml:space="preserve"> </w:t>
      </w:r>
      <w:r w:rsidRPr="00D533B8">
        <w:rPr>
          <w:rFonts w:ascii="Angsana New" w:hAnsi="Angsana New"/>
          <w:sz w:val="30"/>
          <w:szCs w:val="30"/>
        </w:rPr>
        <w:t xml:space="preserve"> </w:t>
      </w:r>
      <w:r w:rsidRPr="00D533B8">
        <w:rPr>
          <w:rFonts w:ascii="Angsana New" w:hAnsi="Angsana New"/>
          <w:sz w:val="30"/>
          <w:szCs w:val="30"/>
          <w:cs/>
        </w:rPr>
        <w:t>ณ วันที่เกิดรายการ</w:t>
      </w:r>
    </w:p>
    <w:p w14:paraId="4F4CD17B" w14:textId="77777777" w:rsidR="00305C6C" w:rsidRPr="00D533B8" w:rsidRDefault="00305C6C" w:rsidP="00607C9D">
      <w:pPr>
        <w:spacing w:line="240" w:lineRule="auto"/>
        <w:ind w:left="540" w:right="44"/>
        <w:jc w:val="thaiDistribute"/>
        <w:rPr>
          <w:rFonts w:ascii="Angsana New" w:hAnsi="Angsana New"/>
          <w:sz w:val="30"/>
          <w:szCs w:val="30"/>
        </w:rPr>
      </w:pPr>
    </w:p>
    <w:p w14:paraId="3E1E49D6" w14:textId="58B17CC0" w:rsidR="00186EEE" w:rsidRPr="00D533B8" w:rsidRDefault="00A84F12" w:rsidP="00A84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lastRenderedPageBreak/>
        <w:t>ผลต่างจากอัตราแลกเปลี่ยนที่เกิดจากการแปลงค่า บันทึกในกำไรขาดทุนเบ็ดเสร็จอื่น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 ยกเว้นผลต่างจากการ</w:t>
      </w:r>
      <w:r w:rsidR="005D0FDE">
        <w:rPr>
          <w:rFonts w:ascii="Angsana New" w:hAnsi="Angsana New"/>
          <w:sz w:val="30"/>
          <w:szCs w:val="30"/>
        </w:rPr>
        <w:br/>
      </w:r>
      <w:r w:rsidRPr="00D533B8">
        <w:rPr>
          <w:rFonts w:ascii="Angsana New" w:hAnsi="Angsana New"/>
          <w:sz w:val="30"/>
          <w:szCs w:val="30"/>
          <w:cs/>
        </w:rPr>
        <w:t>แปลงค่าที่ถูกปันส่วนให้ส่วนได้เสียที่ไม่มีอำนาจควบคุม</w:t>
      </w:r>
    </w:p>
    <w:p w14:paraId="2B03651E" w14:textId="77777777" w:rsidR="00A84F12" w:rsidRPr="00F3366E" w:rsidRDefault="00A84F12" w:rsidP="00186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both"/>
        <w:rPr>
          <w:rFonts w:ascii="Angsana New" w:hAnsi="Angsana New"/>
          <w:sz w:val="24"/>
          <w:szCs w:val="24"/>
        </w:rPr>
      </w:pPr>
    </w:p>
    <w:p w14:paraId="3C4B0997" w14:textId="77777777" w:rsidR="00A84F12" w:rsidRPr="00D533B8" w:rsidRDefault="00A84F12" w:rsidP="00A84F12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 xml:space="preserve">เมื่อหน่วยงานต่างประเทศถูกจำหน่ายส่วนได้เสียทั้งหมดหรือเพียงบางส่วนที่ทำให้สูญเสียการควบคุม </w:t>
      </w:r>
      <w:r w:rsidRPr="00D533B8">
        <w:rPr>
          <w:rFonts w:ascii="Angsana New" w:hAnsi="Angsana New"/>
          <w:sz w:val="30"/>
          <w:szCs w:val="30"/>
        </w:rPr>
        <w:t xml:space="preserve">                </w:t>
      </w:r>
      <w:r w:rsidRPr="00D533B8">
        <w:rPr>
          <w:rFonts w:ascii="Angsana New" w:hAnsi="Angsana New"/>
          <w:sz w:val="30"/>
          <w:szCs w:val="30"/>
          <w:cs/>
        </w:rPr>
        <w:t>ความมีอิทธิพลอย่างมีสาระสำคัญ</w:t>
      </w:r>
      <w:r w:rsidRPr="00D533B8">
        <w:rPr>
          <w:rFonts w:ascii="Angsana New" w:hAnsi="Angsana New"/>
          <w:sz w:val="30"/>
          <w:szCs w:val="30"/>
        </w:rPr>
        <w:t xml:space="preserve"> </w:t>
      </w:r>
      <w:r w:rsidRPr="00D533B8">
        <w:rPr>
          <w:rFonts w:ascii="Angsana New" w:hAnsi="Angsana New"/>
          <w:sz w:val="30"/>
          <w:szCs w:val="30"/>
          <w:cs/>
        </w:rPr>
        <w:t>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</w:t>
      </w:r>
      <w:r w:rsidRPr="00D533B8">
        <w:rPr>
          <w:rFonts w:ascii="Angsana New" w:hAnsi="Angsana New"/>
          <w:sz w:val="30"/>
          <w:szCs w:val="30"/>
        </w:rPr>
        <w:t xml:space="preserve">             </w:t>
      </w:r>
      <w:r w:rsidRPr="00D533B8">
        <w:rPr>
          <w:rFonts w:ascii="Angsana New" w:hAnsi="Angsana New"/>
          <w:sz w:val="30"/>
          <w:szCs w:val="30"/>
          <w:cs/>
        </w:rPr>
        <w:t>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</w:t>
      </w:r>
      <w:r w:rsidRPr="00D533B8">
        <w:rPr>
          <w:rFonts w:ascii="Angsana New" w:hAnsi="Angsana New"/>
          <w:sz w:val="30"/>
          <w:szCs w:val="30"/>
        </w:rPr>
        <w:t xml:space="preserve">    </w:t>
      </w:r>
      <w:r w:rsidRPr="00D533B8">
        <w:rPr>
          <w:rFonts w:ascii="Angsana New" w:hAnsi="Angsana New"/>
          <w:sz w:val="30"/>
          <w:szCs w:val="30"/>
          <w:cs/>
        </w:rPr>
        <w:t xml:space="preserve">ถูกปันสัดส่วนให้กับส่วนของผู้ถือหุ้นที่ไม่มีอำนาจควบคุม </w:t>
      </w:r>
    </w:p>
    <w:p w14:paraId="25BBA998" w14:textId="77777777" w:rsidR="001B60F9" w:rsidRPr="00F3366E" w:rsidRDefault="001B60F9" w:rsidP="00A84F12">
      <w:pPr>
        <w:spacing w:line="240" w:lineRule="auto"/>
        <w:ind w:right="44"/>
        <w:jc w:val="thaiDistribute"/>
        <w:rPr>
          <w:rFonts w:ascii="Angsana New" w:hAnsi="Angsana New"/>
          <w:sz w:val="24"/>
          <w:szCs w:val="24"/>
          <w:highlight w:val="green"/>
        </w:rPr>
      </w:pPr>
    </w:p>
    <w:p w14:paraId="2B65E77D" w14:textId="2C0BB15C" w:rsidR="00A84F12" w:rsidRPr="00D533B8" w:rsidRDefault="00A84F12" w:rsidP="00A84F1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</w:t>
      </w:r>
      <w:r w:rsidR="00AC721C" w:rsidRPr="00D533B8">
        <w:rPr>
          <w:rFonts w:ascii="Angsana New" w:hAnsi="Angsana New"/>
          <w:sz w:val="30"/>
          <w:szCs w:val="30"/>
          <w:cs/>
        </w:rPr>
        <w:t xml:space="preserve">        </w:t>
      </w:r>
      <w:r w:rsidRPr="00D533B8">
        <w:rPr>
          <w:rFonts w:ascii="Angsana New" w:hAnsi="Angsana New"/>
          <w:sz w:val="30"/>
          <w:szCs w:val="30"/>
          <w:cs/>
        </w:rPr>
        <w:t>การจำหน่ายเงินลงทุนนั้นออกไป</w:t>
      </w:r>
    </w:p>
    <w:p w14:paraId="7F6E73E2" w14:textId="77777777" w:rsidR="001604CE" w:rsidRPr="00F3366E" w:rsidRDefault="001604CE" w:rsidP="00A84F1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24"/>
          <w:szCs w:val="24"/>
          <w:cs/>
        </w:rPr>
      </w:pPr>
    </w:p>
    <w:p w14:paraId="4B609E43" w14:textId="146710D6" w:rsidR="005258B5" w:rsidRPr="00D533B8" w:rsidRDefault="0000161A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54A43F3D" w14:textId="77777777" w:rsidR="0057539D" w:rsidRPr="0000161A" w:rsidRDefault="0057539D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/>
          <w:sz w:val="24"/>
          <w:szCs w:val="24"/>
        </w:rPr>
      </w:pPr>
    </w:p>
    <w:p w14:paraId="6C1CA48B" w14:textId="4E256F71" w:rsidR="0000161A" w:rsidRPr="0000161A" w:rsidRDefault="0000161A" w:rsidP="0000161A">
      <w:pPr>
        <w:pStyle w:val="BodyText2"/>
        <w:ind w:left="0" w:right="47"/>
        <w:jc w:val="thaiDistribute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00161A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786EC4" w:rsidRPr="00786EC4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>1</w:t>
      </w:r>
      <w:r w:rsidRPr="0000161A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 xml:space="preserve"> </w:t>
      </w:r>
      <w:r w:rsidRPr="0000161A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786EC4" w:rsidRPr="00786EC4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>2</w:t>
      </w:r>
      <w:r w:rsidR="005D20EE" w:rsidRPr="005D20EE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>563</w:t>
      </w:r>
    </w:p>
    <w:p w14:paraId="21E15BF6" w14:textId="77777777" w:rsidR="0000161A" w:rsidRPr="0000161A" w:rsidRDefault="0000161A" w:rsidP="0000161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D91C2C2" w14:textId="49FBDD13" w:rsidR="0000161A" w:rsidRPr="0000161A" w:rsidRDefault="0000161A" w:rsidP="0000161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00161A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00161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00161A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786EC4" w:rsidRPr="00786EC4">
        <w:rPr>
          <w:rFonts w:asciiTheme="majorBidi" w:eastAsia="EucrosiaUPCBold" w:hAnsiTheme="majorBidi" w:cstheme="majorBidi"/>
          <w:i/>
          <w:iCs/>
          <w:sz w:val="30"/>
          <w:szCs w:val="30"/>
        </w:rPr>
        <w:t>1</w:t>
      </w:r>
      <w:r w:rsidRPr="0000161A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00161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การรับรู้รายการและการวัดมูลค่าเมื่อเริ่มแรก </w:t>
      </w:r>
    </w:p>
    <w:p w14:paraId="3BE976E0" w14:textId="77777777" w:rsidR="0000161A" w:rsidRPr="000D577C" w:rsidRDefault="0000161A" w:rsidP="0000161A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06824685" w14:textId="2B2EFEC5" w:rsidR="0000161A" w:rsidRPr="0000161A" w:rsidRDefault="0000161A" w:rsidP="0000161A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D577C">
        <w:rPr>
          <w:rFonts w:asciiTheme="majorBidi" w:hAnsiTheme="majorBidi" w:cstheme="majorBidi"/>
          <w:color w:val="000000"/>
          <w:sz w:val="30"/>
          <w:szCs w:val="30"/>
          <w:cs/>
        </w:rPr>
        <w:t>ลูกหนี้การค้า ตราสารหนี้ที่</w:t>
      </w:r>
      <w:r w:rsidRPr="000D577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D577C">
        <w:rPr>
          <w:rFonts w:asciiTheme="majorBidi" w:hAnsiTheme="majorBidi" w:cstheme="majorBidi"/>
          <w:color w:val="000000"/>
          <w:sz w:val="30"/>
          <w:szCs w:val="30"/>
          <w:cs/>
        </w:rPr>
        <w:t>เป็นผู้ออก</w:t>
      </w:r>
      <w:r w:rsidRPr="000D577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D577C">
        <w:rPr>
          <w:rFonts w:asciiTheme="majorBidi" w:hAnsiTheme="majorBidi" w:cstheme="majorBidi"/>
          <w:color w:val="000000"/>
          <w:sz w:val="30"/>
          <w:szCs w:val="30"/>
          <w:cs/>
        </w:rPr>
        <w:t>และเจ้าหนี้การค้ารับรู้รายการเมื่อเริ่มแรกเมื่อมีการออกตราสารเหล่านั้น สินทรัพย์ทางการเงินและหนี้สินทางการเงินอื่น ๆ ทั้งหมดรับรู้รายการเมื่อเริ่มแรกเมื่อ</w:t>
      </w:r>
      <w:r w:rsidRPr="000D577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D577C">
        <w:rPr>
          <w:rFonts w:asciiTheme="majorBidi" w:hAnsiTheme="majorBidi" w:cstheme="majorBidi"/>
          <w:color w:val="000000"/>
          <w:sz w:val="30"/>
          <w:szCs w:val="30"/>
          <w:cs/>
        </w:rPr>
        <w:t>เป็น</w:t>
      </w:r>
      <w:r w:rsidRPr="000D577C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คู่สัญญาตามข้อกำหนดของเครื่องมือทางการเงินนั้น</w:t>
      </w:r>
      <w:r w:rsidRPr="000D577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4ED8194F" w14:textId="77777777" w:rsidR="0000161A" w:rsidRPr="000D577C" w:rsidRDefault="0000161A" w:rsidP="0000161A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34FBFFE" w14:textId="77777777" w:rsidR="0000161A" w:rsidRPr="000D577C" w:rsidRDefault="0000161A" w:rsidP="000D577C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D577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สินทรัพย์ทางการเงินและหนี้สินทางการเงิน </w:t>
      </w:r>
      <w:r w:rsidRPr="000D577C">
        <w:rPr>
          <w:rFonts w:asciiTheme="majorBidi" w:hAnsiTheme="majorBidi" w:cstheme="majorBidi"/>
          <w:color w:val="000000"/>
          <w:sz w:val="30"/>
          <w:szCs w:val="30"/>
        </w:rPr>
        <w:t>(</w:t>
      </w:r>
      <w:r w:rsidRPr="000D577C">
        <w:rPr>
          <w:rFonts w:asciiTheme="majorBidi" w:hAnsiTheme="majorBidi" w:cstheme="majorBidi"/>
          <w:color w:val="000000"/>
          <w:sz w:val="30"/>
          <w:szCs w:val="30"/>
          <w:cs/>
        </w:rPr>
        <w:t>นอกเหนือจากลูกหนี้การค้าที่ไม่มีองค์ประกอบเกี่ยวกับการจัดหาเงินที่มีนัยสำคัญ หรือวัดมูลค่าด้วยมูลค่ายุติธรรมผ่านกำไรหรือขาดทุน</w:t>
      </w:r>
      <w:r w:rsidRPr="000D577C">
        <w:rPr>
          <w:rFonts w:asciiTheme="majorBidi" w:hAnsiTheme="majorBidi" w:cstheme="majorBidi"/>
          <w:color w:val="000000"/>
          <w:sz w:val="30"/>
          <w:szCs w:val="30"/>
        </w:rPr>
        <w:t>)</w:t>
      </w:r>
      <w:r w:rsidRPr="000D577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จะ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สินทรัพย์ทางการเงินและหนี้สินทางการเงินที่วัดมูลค่าด้วยมูลค่ายุติธรรมผ่านกำไรหรือขาดทุน</w:t>
      </w:r>
      <w:r w:rsidRPr="000D577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D577C">
        <w:rPr>
          <w:rFonts w:asciiTheme="majorBidi" w:hAnsiTheme="majorBidi" w:cstheme="majorBidi"/>
          <w:color w:val="000000"/>
          <w:sz w:val="30"/>
          <w:szCs w:val="30"/>
          <w:cs/>
        </w:rPr>
        <w:t>วัดมูลค่าเมื่อเริ่มแรกด้วยมูลค่ายุติธรรม</w:t>
      </w:r>
    </w:p>
    <w:p w14:paraId="35855A60" w14:textId="77777777" w:rsidR="0000161A" w:rsidRPr="0000161A" w:rsidRDefault="0000161A" w:rsidP="0000161A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E8EC51" w14:textId="451EC42E" w:rsidR="0000161A" w:rsidRPr="000D577C" w:rsidRDefault="0000161A" w:rsidP="0000161A">
      <w:pPr>
        <w:pStyle w:val="BodyText2"/>
        <w:tabs>
          <w:tab w:val="left" w:pos="990"/>
        </w:tabs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GB"/>
        </w:rPr>
      </w:pPr>
      <w:r w:rsidRPr="000D577C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(</w:t>
      </w:r>
      <w:r w:rsidRPr="000D577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0D577C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786EC4" w:rsidRPr="00786EC4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0D577C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0D577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การจัดประเภทรายการและการวัดมูลค่าภายหลัง </w:t>
      </w:r>
    </w:p>
    <w:p w14:paraId="1DBEB84B" w14:textId="77777777" w:rsidR="0000161A" w:rsidRPr="000D577C" w:rsidRDefault="0000161A" w:rsidP="0000161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B0D90F" w14:textId="77777777" w:rsidR="0000161A" w:rsidRPr="000D577C" w:rsidRDefault="0000161A" w:rsidP="000D577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0D577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สินทรัพย์ทางการเงิน</w:t>
      </w:r>
      <w:r w:rsidRPr="000D577C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- </w:t>
      </w:r>
      <w:r w:rsidRPr="000D577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การจัดประเภท</w:t>
      </w:r>
    </w:p>
    <w:p w14:paraId="7383D6AF" w14:textId="77777777" w:rsidR="0000161A" w:rsidRPr="000D577C" w:rsidRDefault="0000161A" w:rsidP="0000161A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CFE74B" w14:textId="7018C5E5" w:rsidR="0000161A" w:rsidRPr="000D577C" w:rsidRDefault="0000161A" w:rsidP="000D577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0D577C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หรือมูลค่ายุติธรรมผ่านกำไรหรือขาดทุน</w:t>
      </w:r>
      <w:r w:rsidRPr="000D577C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79E8FB7D" w14:textId="77777777" w:rsidR="0000161A" w:rsidRPr="000D577C" w:rsidRDefault="0000161A" w:rsidP="0000161A">
      <w:pPr>
        <w:pStyle w:val="BodyText2"/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04E30B" w14:textId="5BF491ED" w:rsidR="0000161A" w:rsidRPr="000D577C" w:rsidRDefault="0000161A" w:rsidP="000D577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0D577C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Pr="000D577C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0D577C">
        <w:rPr>
          <w:rFonts w:asciiTheme="majorBidi" w:hAnsiTheme="majorBidi" w:cstheme="majorBidi"/>
          <w:sz w:val="30"/>
          <w:szCs w:val="30"/>
          <w:cs/>
        </w:rPr>
        <w:t xml:space="preserve"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288707EC" w14:textId="77777777" w:rsidR="0000161A" w:rsidRPr="0000161A" w:rsidRDefault="0000161A" w:rsidP="0000161A">
      <w:pPr>
        <w:pStyle w:val="BodyText2"/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47A400" w14:textId="508F24B6" w:rsidR="0000161A" w:rsidRPr="000D577C" w:rsidRDefault="0000161A" w:rsidP="000D577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0D577C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</w:t>
      </w:r>
      <w:r w:rsidRPr="000D577C">
        <w:rPr>
          <w:rFonts w:asciiTheme="majorBidi" w:hAnsiTheme="majorBidi" w:cstheme="majorBidi"/>
          <w:sz w:val="30"/>
          <w:szCs w:val="30"/>
        </w:rPr>
        <w:t xml:space="preserve">              </w:t>
      </w:r>
      <w:r w:rsidRPr="000D577C">
        <w:rPr>
          <w:rFonts w:asciiTheme="majorBidi" w:hAnsiTheme="majorBidi" w:cstheme="majorBidi"/>
          <w:sz w:val="30"/>
          <w:szCs w:val="30"/>
          <w:cs/>
        </w:rPr>
        <w:t xml:space="preserve">ตัดจำหน่ายหากเข้าเงื่อนไขทั้งสองข้อดังต่อไปนี้ </w:t>
      </w:r>
    </w:p>
    <w:p w14:paraId="5A6B87D6" w14:textId="77777777" w:rsidR="0000161A" w:rsidRPr="000D577C" w:rsidRDefault="0000161A" w:rsidP="004C5D6C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0D577C">
        <w:rPr>
          <w:rFonts w:asciiTheme="majorBidi" w:hAnsiTheme="majorBidi" w:cstheme="majorBidi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6A4715E6" w14:textId="77777777" w:rsidR="0000161A" w:rsidRPr="000D577C" w:rsidRDefault="0000161A" w:rsidP="004C5D6C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0D577C">
        <w:rPr>
          <w:rFonts w:asciiTheme="majorBidi" w:hAnsiTheme="majorBidi" w:cstheme="majorBidi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44200DBE" w14:textId="77777777" w:rsidR="0000161A" w:rsidRPr="0000161A" w:rsidRDefault="0000161A" w:rsidP="0000161A">
      <w:pPr>
        <w:pStyle w:val="BodyText2"/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BC0F29" w14:textId="53672CA3" w:rsidR="0000161A" w:rsidRPr="000D577C" w:rsidRDefault="0000161A" w:rsidP="000D577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0D577C">
        <w:rPr>
          <w:rFonts w:asciiTheme="majorBidi" w:hAnsiTheme="majorBidi" w:cstheme="majorBidi"/>
          <w:sz w:val="30"/>
          <w:szCs w:val="30"/>
          <w:cs/>
        </w:rPr>
        <w:t>ตราสารหนี้ที่ไม่ได้ถูกกำหนดให้วัดมูลค่ายุติธรรมผ่านกำไรหรือขาดทุนจะวัดมูลค่าด้วยมูลค่ายุติธรรมผ่านกำไรขาดทุนเบ็ดเสร็จอื่นได้หากเข้าเงื่อนไขทั้งสองข้อดังต่อไปนี้</w:t>
      </w:r>
    </w:p>
    <w:p w14:paraId="759E6944" w14:textId="77777777" w:rsidR="0000161A" w:rsidRPr="000D577C" w:rsidRDefault="0000161A" w:rsidP="004C5D6C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0D577C">
        <w:rPr>
          <w:rFonts w:asciiTheme="majorBidi" w:hAnsiTheme="majorBidi" w:cstheme="majorBidi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</w:p>
    <w:p w14:paraId="59393995" w14:textId="77777777" w:rsidR="0000161A" w:rsidRPr="000D577C" w:rsidRDefault="0000161A" w:rsidP="004C5D6C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0D577C">
        <w:rPr>
          <w:rFonts w:asciiTheme="majorBidi" w:hAnsiTheme="majorBidi" w:cstheme="majorBidi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0362E7EB" w14:textId="77777777" w:rsidR="0000161A" w:rsidRPr="0000161A" w:rsidRDefault="0000161A" w:rsidP="0000161A">
      <w:pPr>
        <w:pStyle w:val="BodyText2"/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8217D4" w14:textId="731245E2" w:rsidR="0000161A" w:rsidRPr="000372AD" w:rsidRDefault="0000161A" w:rsidP="000D577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0372AD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ตามที่ได้อธิบายไว้ข้างต้นจะวัดมูลค่าด้วยมูลค่ายุติธรรมผ่านกำไรหรือขาดทุน</w:t>
      </w:r>
      <w:r w:rsidR="005D0FDE">
        <w:rPr>
          <w:rFonts w:asciiTheme="majorBidi" w:hAnsiTheme="majorBidi" w:cstheme="majorBidi"/>
          <w:sz w:val="30"/>
          <w:szCs w:val="30"/>
        </w:rPr>
        <w:t xml:space="preserve"> </w:t>
      </w:r>
      <w:r w:rsidR="005D0FDE">
        <w:rPr>
          <w:rFonts w:asciiTheme="majorBidi" w:hAnsiTheme="majorBidi" w:cstheme="majorBidi"/>
          <w:sz w:val="30"/>
          <w:szCs w:val="30"/>
        </w:rPr>
        <w:br/>
      </w:r>
      <w:r w:rsidRPr="000372AD">
        <w:rPr>
          <w:rFonts w:asciiTheme="majorBidi" w:hAnsiTheme="majorBidi" w:cstheme="majorBidi"/>
          <w:sz w:val="30"/>
          <w:szCs w:val="30"/>
          <w:cs/>
        </w:rPr>
        <w:t>ซึ่งรวมถึงสินทรัพย์อนุพันธ์ทั้งหมด ณ วันที่รับรู้รายการเมื่อเริ่มแรก กลุ่มบริษัท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</w:t>
      </w:r>
      <w:r w:rsidRPr="000372AD">
        <w:rPr>
          <w:rFonts w:asciiTheme="majorBidi" w:hAnsiTheme="majorBidi" w:cstheme="majorBidi"/>
          <w:sz w:val="30"/>
          <w:szCs w:val="30"/>
        </w:rPr>
        <w:t xml:space="preserve"> </w:t>
      </w:r>
      <w:r w:rsidRPr="000372AD">
        <w:rPr>
          <w:rFonts w:asciiTheme="majorBidi" w:hAnsiTheme="majorBidi" w:cstheme="majorBidi"/>
          <w:sz w:val="30"/>
          <w:szCs w:val="30"/>
          <w:cs/>
        </w:rPr>
        <w:t xml:space="preserve">ถูกวัดมูลค่าด้วย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ซึ่งเมื่อเลือกแล้วไม่สามารถยกเลิกได้ </w:t>
      </w:r>
    </w:p>
    <w:p w14:paraId="7DD8E984" w14:textId="77777777" w:rsidR="0000161A" w:rsidRPr="0000161A" w:rsidRDefault="0000161A" w:rsidP="0000161A">
      <w:pPr>
        <w:pStyle w:val="BodyText2"/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83746D" w14:textId="77777777" w:rsidR="0000161A" w:rsidRPr="000372AD" w:rsidRDefault="0000161A" w:rsidP="000372A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0372AD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lastRenderedPageBreak/>
        <w:t xml:space="preserve">สินทรัพย์ทางการเงิน </w:t>
      </w:r>
      <w:r w:rsidRPr="000372AD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- </w:t>
      </w:r>
      <w:r w:rsidRPr="000372AD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การประเมินโมเดลธุรกิจ</w:t>
      </w:r>
      <w:r w:rsidRPr="000372AD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</w:p>
    <w:p w14:paraId="1F163CA9" w14:textId="77777777" w:rsidR="0000161A" w:rsidRPr="000372AD" w:rsidRDefault="0000161A" w:rsidP="0000161A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21E8AD" w14:textId="23188F84" w:rsidR="0000161A" w:rsidRPr="000372AD" w:rsidRDefault="0000161A" w:rsidP="000372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0372AD">
        <w:rPr>
          <w:rFonts w:asciiTheme="majorBidi" w:hAnsiTheme="majorBidi" w:cstheme="majorBidi"/>
          <w:sz w:val="30"/>
          <w:szCs w:val="30"/>
          <w:cs/>
        </w:rPr>
        <w:t>กลุ่มบริษัทได้ประเมินโมเดลธุรกิจของสินทรัพย์ทางการเงินที่ถือไว้ในระดับพอร์ตโฟลิโอ 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 ข้อมูลที่ใช้ในการพิจารณารวมถึง</w:t>
      </w:r>
    </w:p>
    <w:p w14:paraId="36E8010D" w14:textId="77777777" w:rsidR="0000161A" w:rsidRPr="000372AD" w:rsidRDefault="0000161A" w:rsidP="000372AD">
      <w:pPr>
        <w:pStyle w:val="BodyText2"/>
        <w:tabs>
          <w:tab w:val="left" w:pos="144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7D1F25" w14:textId="77777777" w:rsidR="0000161A" w:rsidRPr="000372AD" w:rsidRDefault="0000161A" w:rsidP="004C5D6C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0372AD">
        <w:rPr>
          <w:rFonts w:asciiTheme="majorBidi" w:hAnsiTheme="majorBidi" w:cstheme="majorBidi"/>
          <w:sz w:val="30"/>
          <w:szCs w:val="30"/>
          <w:cs/>
        </w:rPr>
        <w:t>นโยบายและวัตถุประสงค์ของพอร์ตโฟลิโอและการดำเนินงานตามนโยบายดังกล่าวในทางปฏิบัติ โดยเฉพาะอย่างยิ่งกลยุทธ์ของผู้บริหารเกี่ยวกับการรับดอกเบี้ยรับตามสัญญา การดำรงระดับอัตราดอกเบี้ย การจับคู่ระหว่างระยะเวลาของสินทรัพย์ทางการเงินกับระยะเวลาของหนี้สินที่เกี่ยวข้อง หรือกระแสเงินสดออกที่คาดการณ์หรือรับรู้กระแส</w:t>
      </w:r>
      <w:r w:rsidRPr="000372AD">
        <w:rPr>
          <w:rFonts w:asciiTheme="majorBidi" w:hAnsiTheme="majorBidi" w:cstheme="majorBidi"/>
          <w:sz w:val="30"/>
          <w:szCs w:val="30"/>
        </w:rPr>
        <w:t xml:space="preserve">  </w:t>
      </w:r>
      <w:r w:rsidRPr="000372AD">
        <w:rPr>
          <w:rFonts w:asciiTheme="majorBidi" w:hAnsiTheme="majorBidi" w:cstheme="majorBidi"/>
          <w:sz w:val="30"/>
          <w:szCs w:val="30"/>
          <w:cs/>
        </w:rPr>
        <w:t>เงินสดผ่านการขายสินทรัพย์ทางการเงิน</w:t>
      </w:r>
    </w:p>
    <w:p w14:paraId="4420BCF6" w14:textId="3BAB4690" w:rsidR="0000161A" w:rsidRPr="000372AD" w:rsidRDefault="0000161A" w:rsidP="004C5D6C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0372AD">
        <w:rPr>
          <w:rFonts w:asciiTheme="majorBidi" w:hAnsiTheme="majorBidi" w:cstheme="majorBidi"/>
          <w:sz w:val="30"/>
          <w:szCs w:val="30"/>
          <w:cs/>
        </w:rPr>
        <w:t>วิธีการประเมินผลการดำเนินงานของพอร์ตโฟลิโอและการรายงานให้ผู้บริหารของ</w:t>
      </w:r>
      <w:r w:rsidRPr="000372AD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</w:p>
    <w:p w14:paraId="36FE0036" w14:textId="77777777" w:rsidR="0000161A" w:rsidRPr="000372AD" w:rsidRDefault="0000161A" w:rsidP="004C5D6C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0372AD">
        <w:rPr>
          <w:rFonts w:asciiTheme="majorBidi" w:hAnsiTheme="majorBidi" w:cstheme="majorBidi"/>
          <w:sz w:val="30"/>
          <w:szCs w:val="30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และกลยุทธ์ในการบริหารจัดการความเสี่ยง</w:t>
      </w:r>
    </w:p>
    <w:p w14:paraId="495ADF19" w14:textId="77777777" w:rsidR="0000161A" w:rsidRPr="000372AD" w:rsidRDefault="0000161A" w:rsidP="004C5D6C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0372AD">
        <w:rPr>
          <w:rFonts w:asciiTheme="majorBidi" w:hAnsiTheme="majorBidi" w:cstheme="majorBidi"/>
          <w:sz w:val="30"/>
          <w:szCs w:val="30"/>
          <w:cs/>
        </w:rPr>
        <w:t>วิธีการประมาณผลตอบแทนให้ผู้จัดการเงินลงทุน (เช่น ผลตอบแทนอ้างอิงจากมูลค่ายุติธรรมของสินทรัพย์ที่บริหารจัดการหรืออ้างอิงตามการรับกระแสเงินสดตามสัญญา) และ</w:t>
      </w:r>
    </w:p>
    <w:p w14:paraId="3E2DA6DC" w14:textId="48D48CEE" w:rsidR="0000161A" w:rsidRPr="000372AD" w:rsidRDefault="0000161A" w:rsidP="004C5D6C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0372AD">
        <w:rPr>
          <w:rFonts w:asciiTheme="majorBidi" w:hAnsiTheme="majorBidi" w:cstheme="majorBidi"/>
          <w:sz w:val="30"/>
          <w:szCs w:val="30"/>
          <w:cs/>
        </w:rPr>
        <w:t xml:space="preserve">ความถี่ ปริมาณและเวลาที่ขายในงวดก่อน เหตุผลที่ขายและการคาดการณ์การขายในอนาคต </w:t>
      </w:r>
    </w:p>
    <w:p w14:paraId="78672B86" w14:textId="77777777" w:rsidR="0000161A" w:rsidRPr="0000161A" w:rsidRDefault="0000161A" w:rsidP="000016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8FD9936" w14:textId="0BFD5D0C" w:rsidR="0000161A" w:rsidRPr="00860CED" w:rsidRDefault="0000161A" w:rsidP="000372A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60CED">
        <w:rPr>
          <w:rFonts w:asciiTheme="majorBidi" w:hAnsiTheme="majorBidi" w:cstheme="majorBidi"/>
          <w:color w:val="000000"/>
          <w:sz w:val="30"/>
          <w:szCs w:val="30"/>
          <w:cs/>
        </w:rPr>
        <w:t>การโอนสินทรัพย์ทางการเงินไปยังบุคคลที่สามที่ไม่เข้าเงื่อนไขการตัดรายการออกจากบัญชีจะไม่ถือเป็นการขายซึ่งสอดคล้องกับการรับรู้รายการสินทรัพย์อย่างต่อเนื่องของ</w:t>
      </w:r>
      <w:r w:rsidRPr="00860CED">
        <w:rPr>
          <w:rFonts w:asciiTheme="majorBidi" w:hAnsiTheme="majorBidi" w:cstheme="majorBidi"/>
          <w:sz w:val="30"/>
          <w:szCs w:val="30"/>
          <w:cs/>
        </w:rPr>
        <w:t>กลุ่มบริษัท</w:t>
      </w:r>
    </w:p>
    <w:p w14:paraId="23EB64E4" w14:textId="77777777" w:rsidR="0000161A" w:rsidRPr="00860CED" w:rsidRDefault="0000161A" w:rsidP="0000161A">
      <w:pPr>
        <w:pStyle w:val="BodyText2"/>
        <w:tabs>
          <w:tab w:val="left" w:pos="144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8A421E" w14:textId="05731ACC" w:rsidR="0000161A" w:rsidRPr="0000161A" w:rsidRDefault="0000161A" w:rsidP="000372A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860CED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ที่ถือไว้เพื่อค้าหรือใช้ในการบริหารและประเมินผลงานด้วยมูลค่ายุติธรรมจะถูกวัดมูลค่าด้วยมูลค่ายุติธรรมผ่านกำไรหรือขาดทุน</w:t>
      </w:r>
      <w:r w:rsidRPr="0000161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6D237636" w14:textId="77777777" w:rsidR="000372AD" w:rsidRDefault="000372AD" w:rsidP="0000161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after="0" w:line="240" w:lineRule="auto"/>
        <w:ind w:left="90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highlight w:val="cyan"/>
        </w:rPr>
      </w:pPr>
    </w:p>
    <w:p w14:paraId="0B1730B9" w14:textId="0B9BA55C" w:rsidR="0000161A" w:rsidRPr="00860CED" w:rsidRDefault="0000161A" w:rsidP="000372A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860CED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สินทรัพย์ทางการเงิน </w:t>
      </w:r>
      <w:r w:rsidRPr="00860CED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- </w:t>
      </w:r>
      <w:r w:rsidRPr="00860CED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Pr="00860CED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</w:p>
    <w:p w14:paraId="13B4E90D" w14:textId="77777777" w:rsidR="0000161A" w:rsidRPr="00860CED" w:rsidRDefault="0000161A" w:rsidP="0000161A">
      <w:pPr>
        <w:pStyle w:val="BodyText2"/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5D41E9" w14:textId="77777777" w:rsidR="0000161A" w:rsidRPr="00860CED" w:rsidRDefault="0000161A" w:rsidP="000372A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60CED">
        <w:rPr>
          <w:rFonts w:asciiTheme="majorBidi" w:hAnsiTheme="majorBidi" w:cstheme="majorBidi"/>
          <w:color w:val="000000"/>
          <w:sz w:val="30"/>
          <w:szCs w:val="30"/>
          <w:cs/>
        </w:rPr>
        <w:t>สำหรับวัตถุประสงค์ของการประเมินนี้</w:t>
      </w:r>
    </w:p>
    <w:p w14:paraId="7AB6453B" w14:textId="77777777" w:rsidR="0000161A" w:rsidRPr="00860CED" w:rsidRDefault="0000161A" w:rsidP="000372A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60CED">
        <w:rPr>
          <w:rFonts w:asciiTheme="majorBidi" w:hAnsiTheme="majorBidi" w:cstheme="majorBidi"/>
          <w:color w:val="000000"/>
          <w:sz w:val="30"/>
          <w:szCs w:val="30"/>
          <w:cs/>
        </w:rPr>
        <w:t>“เงินต้น” หมายถึง มูลค่ายุติธรรมของสินทรัพย์ทางการเงิน ณ วันที่รับรู้รายการเมื่อเริ่มแรก</w:t>
      </w:r>
    </w:p>
    <w:p w14:paraId="3D8AF47A" w14:textId="43DD5158" w:rsidR="0000161A" w:rsidRPr="0000161A" w:rsidRDefault="0000161A" w:rsidP="000372A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860CED">
        <w:rPr>
          <w:rFonts w:asciiTheme="majorBidi" w:hAnsiTheme="majorBidi" w:cstheme="majorBidi"/>
          <w:color w:val="000000"/>
          <w:sz w:val="30"/>
          <w:szCs w:val="30"/>
          <w:cs/>
        </w:rPr>
        <w:t>“ดอกเบี้ย” หมายถึง สิ่งตอบแทนจากมูลค่าเงินตามเวลาและความเสี่ยงด้านเครดิตที่เกี่ยวข้องกับจำนวนเงินต้นที่ค้างชำระในช่วงระยะเวลาใดระยะเวลาหนึ่งและความเสี่ยงในการกู้ยืมโดยทั่วไป และต้นทุน (เช่น ความเสี่ยงด้านสภาพคล่องและค่าใช้จ่ายในการบริหาร) รวมถึงอัตรากำไรขั้นต้น</w:t>
      </w:r>
      <w:r w:rsidRPr="0000161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16D1B288" w14:textId="77777777" w:rsidR="0000161A" w:rsidRPr="0000161A" w:rsidRDefault="0000161A" w:rsidP="0000161A">
      <w:pPr>
        <w:pStyle w:val="BodyText2"/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BAC674" w14:textId="3706CDB2" w:rsidR="0000161A" w:rsidRPr="00860CED" w:rsidRDefault="0000161A" w:rsidP="00860CE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860CED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 xml:space="preserve">ในการประเมินว่ากระแสเงินสดตามสัญญาเป็นการจ่ายเพียงเงินต้นและดอกเบี้ยหรือไม่ </w:t>
      </w:r>
      <w:r w:rsidRPr="00860CED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860CE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 ในการประเมิน </w:t>
      </w:r>
      <w:r w:rsidRPr="00860CED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860CED">
        <w:rPr>
          <w:rFonts w:asciiTheme="majorBidi" w:hAnsiTheme="majorBidi" w:cstheme="majorBidi"/>
          <w:color w:val="000000"/>
          <w:sz w:val="30"/>
          <w:szCs w:val="30"/>
          <w:cs/>
        </w:rPr>
        <w:t>พิจารณาถึง</w:t>
      </w:r>
      <w:r w:rsidRPr="00860CE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695C08B6" w14:textId="77777777" w:rsidR="0000161A" w:rsidRPr="00860CED" w:rsidRDefault="0000161A" w:rsidP="004C5D6C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860CED">
        <w:rPr>
          <w:rFonts w:asciiTheme="majorBidi" w:hAnsiTheme="majorBidi" w:cstheme="majorBidi"/>
          <w:sz w:val="30"/>
          <w:szCs w:val="30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0AC70D48" w14:textId="1345D08B" w:rsidR="0000161A" w:rsidRPr="00860CED" w:rsidRDefault="0000161A" w:rsidP="004C5D6C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860CED">
        <w:rPr>
          <w:rFonts w:asciiTheme="majorBidi" w:hAnsiTheme="majorBidi" w:cstheme="majorBidi"/>
          <w:sz w:val="30"/>
          <w:szCs w:val="30"/>
          <w:cs/>
        </w:rPr>
        <w:t>เงื่อนไขที่อาจเปลี่ยนแปลงอัตราดอกเบี้ยตามสัญญา ซึ่งรวมถึงอัตราดอกเบี้ยผันแปร</w:t>
      </w:r>
    </w:p>
    <w:p w14:paraId="0B4C0B7A" w14:textId="77777777" w:rsidR="0000161A" w:rsidRPr="0000161A" w:rsidRDefault="0000161A" w:rsidP="0000161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6109C7" w14:textId="2B04565D" w:rsidR="0000161A" w:rsidRPr="00860CED" w:rsidRDefault="0000161A" w:rsidP="00860CE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860CE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สินทรัพย์ทางการเงิน </w:t>
      </w:r>
      <w:r w:rsidRPr="00860CED">
        <w:rPr>
          <w:rFonts w:asciiTheme="majorBidi" w:hAnsiTheme="majorBidi" w:cstheme="majorBidi"/>
          <w:i/>
          <w:iCs/>
          <w:sz w:val="30"/>
          <w:szCs w:val="30"/>
        </w:rPr>
        <w:t xml:space="preserve">- </w:t>
      </w:r>
      <w:r w:rsidRPr="00860CED">
        <w:rPr>
          <w:rFonts w:asciiTheme="majorBidi" w:hAnsiTheme="majorBidi" w:cstheme="majorBidi"/>
          <w:i/>
          <w:iCs/>
          <w:sz w:val="30"/>
          <w:szCs w:val="30"/>
          <w:cs/>
        </w:rPr>
        <w:t>การวัดมูลค่าภายหลังและกำไรและขาดทุน</w:t>
      </w:r>
      <w:r w:rsidRPr="00860CE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8C11BEA" w14:textId="77777777" w:rsidR="0000161A" w:rsidRPr="0000161A" w:rsidRDefault="0000161A" w:rsidP="0000161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882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36"/>
        <w:gridCol w:w="6334"/>
      </w:tblGrid>
      <w:tr w:rsidR="0000161A" w:rsidRPr="0000161A" w14:paraId="7987F3AA" w14:textId="77777777" w:rsidTr="00F02D04">
        <w:tc>
          <w:tcPr>
            <w:tcW w:w="2250" w:type="dxa"/>
            <w:shd w:val="clear" w:color="auto" w:fill="auto"/>
          </w:tcPr>
          <w:p w14:paraId="4D09BA49" w14:textId="77777777" w:rsidR="0000161A" w:rsidRDefault="0000161A" w:rsidP="000D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F02D0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  <w:p w14:paraId="3358CD54" w14:textId="785E199E" w:rsidR="005D0FDE" w:rsidRPr="00F02D04" w:rsidRDefault="005D0FDE" w:rsidP="000D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0C9E9E0" w14:textId="77777777" w:rsidR="0000161A" w:rsidRPr="00F02D04" w:rsidRDefault="0000161A" w:rsidP="000D577C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4" w:type="dxa"/>
            <w:shd w:val="clear" w:color="auto" w:fill="auto"/>
          </w:tcPr>
          <w:p w14:paraId="0D1E38D4" w14:textId="6F78DD38" w:rsidR="0000161A" w:rsidRPr="00F02D04" w:rsidRDefault="0000161A" w:rsidP="000D577C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02D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สินทรัพย์เหล่านี้วัดมูลค่าในภายหลังด้วยมูลค่ายุติธรรม กำไรและขาดทุนสุทธิรวมถึงรายได้ดอกเบี้ยและเงินปันผลรับบันทึกในกำไรหรือขาดทุน </w:t>
            </w:r>
          </w:p>
          <w:p w14:paraId="5B76D9A2" w14:textId="77777777" w:rsidR="0000161A" w:rsidRPr="00F02D04" w:rsidRDefault="0000161A" w:rsidP="000D577C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161A" w:rsidRPr="0000161A" w14:paraId="76C0117C" w14:textId="77777777" w:rsidTr="00F02D04">
        <w:tc>
          <w:tcPr>
            <w:tcW w:w="2250" w:type="dxa"/>
            <w:shd w:val="clear" w:color="auto" w:fill="auto"/>
          </w:tcPr>
          <w:p w14:paraId="6F9BBC76" w14:textId="77777777" w:rsidR="0000161A" w:rsidRPr="00F02D04" w:rsidRDefault="0000161A" w:rsidP="000D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F02D0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4499F6E0" w14:textId="77777777" w:rsidR="0000161A" w:rsidRPr="00F02D04" w:rsidRDefault="0000161A" w:rsidP="000D577C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4" w:type="dxa"/>
            <w:shd w:val="clear" w:color="auto" w:fill="auto"/>
          </w:tcPr>
          <w:p w14:paraId="6E20ADFF" w14:textId="6A66B2AA" w:rsidR="0000161A" w:rsidRPr="00F02D04" w:rsidRDefault="0000161A" w:rsidP="00E17C0A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02D0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  <w:r w:rsidRPr="00F02D0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</w:tbl>
    <w:p w14:paraId="2450F630" w14:textId="77777777" w:rsidR="0000161A" w:rsidRPr="0000161A" w:rsidRDefault="0000161A" w:rsidP="000016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highlight w:val="cyan"/>
          <w:cs/>
        </w:rPr>
      </w:pPr>
    </w:p>
    <w:p w14:paraId="510155B8" w14:textId="77777777" w:rsidR="0000161A" w:rsidRPr="00E17C0A" w:rsidRDefault="0000161A" w:rsidP="00E17C0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E17C0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หนี้สินทางการเงิน </w:t>
      </w:r>
      <w:r w:rsidRPr="00E17C0A">
        <w:rPr>
          <w:rFonts w:asciiTheme="majorBidi" w:hAnsiTheme="majorBidi" w:cstheme="majorBidi"/>
          <w:i/>
          <w:iCs/>
          <w:sz w:val="30"/>
          <w:szCs w:val="30"/>
        </w:rPr>
        <w:t xml:space="preserve">- </w:t>
      </w:r>
      <w:r w:rsidRPr="00E17C0A">
        <w:rPr>
          <w:rFonts w:asciiTheme="majorBidi" w:hAnsiTheme="majorBidi" w:cstheme="majorBidi"/>
          <w:i/>
          <w:iCs/>
          <w:sz w:val="30"/>
          <w:szCs w:val="30"/>
          <w:cs/>
        </w:rPr>
        <w:t>การจัดประเภทรายการ การวัดมูลค่าในภายหลังและกำไรและขาดทุน</w:t>
      </w:r>
      <w:r w:rsidRPr="00E17C0A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</w:p>
    <w:p w14:paraId="3B425C38" w14:textId="77777777" w:rsidR="0000161A" w:rsidRPr="00E17C0A" w:rsidRDefault="0000161A" w:rsidP="0000161A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D8AB27" w14:textId="555906A1" w:rsidR="0000161A" w:rsidRPr="00E17C0A" w:rsidRDefault="0000161A" w:rsidP="00E17C0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17C0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กำไรหรือขาดทุนที่เกิดจากการตัดรายการออกจากบัญชีให้รับรู้ในกำไรหรือขาดทุน </w:t>
      </w:r>
    </w:p>
    <w:p w14:paraId="422AFD11" w14:textId="77777777" w:rsidR="0000161A" w:rsidRPr="0000161A" w:rsidRDefault="0000161A" w:rsidP="0000161A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043372" w14:textId="77777777" w:rsidR="00E17C0A" w:rsidRDefault="00E17C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  <w:sz w:val="30"/>
          <w:szCs w:val="30"/>
          <w:highlight w:val="cyan"/>
        </w:rPr>
      </w:pPr>
      <w:r>
        <w:rPr>
          <w:rFonts w:asciiTheme="majorBidi" w:eastAsia="EucrosiaUPCBold" w:hAnsiTheme="majorBidi" w:cstheme="majorBidi"/>
          <w:i/>
          <w:iCs/>
          <w:sz w:val="30"/>
          <w:szCs w:val="30"/>
          <w:highlight w:val="cyan"/>
        </w:rPr>
        <w:br w:type="page"/>
      </w:r>
    </w:p>
    <w:p w14:paraId="063B3F6F" w14:textId="61EBA9C7" w:rsidR="0000161A" w:rsidRPr="00E17C0A" w:rsidRDefault="0000161A" w:rsidP="0000161A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E17C0A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(</w:t>
      </w:r>
      <w:r w:rsidRPr="00E17C0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E17C0A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5D20EE" w:rsidRPr="005D20EE">
        <w:rPr>
          <w:rFonts w:asciiTheme="majorBidi" w:eastAsia="EucrosiaUPCBold" w:hAnsiTheme="majorBidi" w:cstheme="majorBidi"/>
          <w:i/>
          <w:iCs/>
          <w:sz w:val="30"/>
          <w:szCs w:val="30"/>
        </w:rPr>
        <w:t>3</w:t>
      </w:r>
      <w:r w:rsidRPr="00E17C0A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E17C0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</w:p>
    <w:p w14:paraId="29FD3907" w14:textId="77777777" w:rsidR="0000161A" w:rsidRPr="00E17C0A" w:rsidRDefault="0000161A" w:rsidP="0000161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8181C1" w14:textId="77777777" w:rsidR="0000161A" w:rsidRPr="00E17C0A" w:rsidRDefault="0000161A" w:rsidP="00E17C0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17C0A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สินทรัพย์ทางการเงิน</w:t>
      </w:r>
    </w:p>
    <w:p w14:paraId="6D5BBC80" w14:textId="77777777" w:rsidR="0000161A" w:rsidRPr="00E17C0A" w:rsidRDefault="0000161A" w:rsidP="0000161A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5B7036" w14:textId="5C16964A" w:rsidR="0000161A" w:rsidRPr="00E17C0A" w:rsidRDefault="0000161A" w:rsidP="00E17C0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17C0A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E17C0A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E17C0A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E17C0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15ECAF3F" w14:textId="77777777" w:rsidR="0000161A" w:rsidRPr="00E17C0A" w:rsidRDefault="0000161A" w:rsidP="0000161A">
      <w:pPr>
        <w:pStyle w:val="BodyText2"/>
        <w:tabs>
          <w:tab w:val="left" w:pos="144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0BBF75" w14:textId="093C4DFA" w:rsidR="0000161A" w:rsidRPr="00E17C0A" w:rsidRDefault="0000161A" w:rsidP="00E17C0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E17C0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E17C0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</w:t>
      </w:r>
      <w:r w:rsidR="005D0FDE">
        <w:rPr>
          <w:rFonts w:asciiTheme="majorBidi" w:hAnsiTheme="majorBidi" w:cstheme="majorBidi"/>
          <w:color w:val="000000"/>
          <w:sz w:val="30"/>
          <w:szCs w:val="30"/>
        </w:rPr>
        <w:br/>
      </w:r>
      <w:r w:rsidRPr="00E17C0A">
        <w:rPr>
          <w:rFonts w:asciiTheme="majorBidi" w:hAnsiTheme="majorBidi" w:cstheme="majorBidi"/>
          <w:color w:val="000000"/>
          <w:sz w:val="30"/>
          <w:szCs w:val="30"/>
          <w:cs/>
        </w:rPr>
        <w:t>ในกรณีนี้ สินทรัพย์ที่โอนจะไม่ถูกตัดรายการออกจากบัญชี</w:t>
      </w:r>
      <w:r w:rsidRPr="00E17C0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41BCAE7D" w14:textId="77777777" w:rsidR="0000161A" w:rsidRPr="0000161A" w:rsidRDefault="0000161A" w:rsidP="0000161A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7EDA15" w14:textId="77777777" w:rsidR="0000161A" w:rsidRPr="00034E18" w:rsidRDefault="0000161A" w:rsidP="0016328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34E18">
        <w:rPr>
          <w:rFonts w:asciiTheme="majorBidi" w:hAnsiTheme="majorBidi" w:cstheme="majorBidi"/>
          <w:i/>
          <w:iCs/>
          <w:sz w:val="30"/>
          <w:szCs w:val="30"/>
          <w:cs/>
        </w:rPr>
        <w:t>หนี้สินทางการเงิน</w:t>
      </w:r>
    </w:p>
    <w:p w14:paraId="63814E50" w14:textId="77777777" w:rsidR="0000161A" w:rsidRPr="00034E18" w:rsidRDefault="0000161A" w:rsidP="0000161A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A64879" w14:textId="45C0978B" w:rsidR="0000161A" w:rsidRPr="00034E18" w:rsidRDefault="0000161A" w:rsidP="0016328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034E1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34E18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034E1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34E18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ตัดรายการหนี้สินทางการเงินออกจากบัญชีหากมีการเปลี่ยนแปลงเงื่อนไขและกระแส</w:t>
      </w:r>
      <w:r w:rsidRPr="00034E18">
        <w:rPr>
          <w:rFonts w:asciiTheme="majorBidi" w:hAnsiTheme="majorBidi" w:cstheme="majorBidi"/>
          <w:color w:val="000000"/>
          <w:sz w:val="30"/>
          <w:szCs w:val="30"/>
        </w:rPr>
        <w:t xml:space="preserve">  </w:t>
      </w:r>
      <w:r w:rsidRPr="00034E18">
        <w:rPr>
          <w:rFonts w:asciiTheme="majorBidi" w:hAnsiTheme="majorBidi" w:cstheme="majorBidi"/>
          <w:color w:val="000000"/>
          <w:sz w:val="30"/>
          <w:szCs w:val="30"/>
          <w:cs/>
        </w:rPr>
        <w:t>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034E1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70373BFF" w14:textId="77777777" w:rsidR="0000161A" w:rsidRPr="00034E18" w:rsidRDefault="0000161A" w:rsidP="0000161A">
      <w:pPr>
        <w:pStyle w:val="BodyText2"/>
        <w:tabs>
          <w:tab w:val="left" w:pos="153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059129" w14:textId="5CFE8C6B" w:rsidR="0000161A" w:rsidRPr="00034E18" w:rsidRDefault="0000161A" w:rsidP="00034E1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34E18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การตัดรายการหนี้สินทางการเงินออกจากบัญชี ผลต่างระหว่างมูลค่าตามบัญชีที่ตัดรายการและสิ่งตอบแทนที่ต้องจ่าย (รวมถึงสินทรัพย์ที่ไม่ใช่เงินสดที่ได้โอนไปหรือหนี้สินที่รับมา) รับรู้ในกำไรหรือขาดทุน </w:t>
      </w:r>
    </w:p>
    <w:p w14:paraId="7A9E9E8B" w14:textId="77777777" w:rsidR="0000161A" w:rsidRPr="0000161A" w:rsidRDefault="0000161A" w:rsidP="000016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23533BB" w14:textId="40BCE8DE" w:rsidR="0000161A" w:rsidRPr="00034E18" w:rsidRDefault="0000161A" w:rsidP="0000161A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034E18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034E1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034E18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5D20EE" w:rsidRPr="005D20EE">
        <w:rPr>
          <w:rFonts w:asciiTheme="majorBidi" w:eastAsia="EucrosiaUPCBold" w:hAnsiTheme="majorBidi" w:cstheme="majorBidi"/>
          <w:i/>
          <w:iCs/>
          <w:sz w:val="30"/>
          <w:szCs w:val="30"/>
        </w:rPr>
        <w:t>4</w:t>
      </w:r>
      <w:r w:rsidRPr="00034E18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034E1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การหักกลบ</w:t>
      </w:r>
    </w:p>
    <w:p w14:paraId="3E0E62E0" w14:textId="77777777" w:rsidR="0000161A" w:rsidRPr="00034E18" w:rsidRDefault="0000161A" w:rsidP="0000161A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F41254" w14:textId="69D7CCEA" w:rsidR="0000161A" w:rsidRPr="0000161A" w:rsidRDefault="0000161A" w:rsidP="00034E1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034E18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="00034E18" w:rsidRPr="00034E18">
        <w:rPr>
          <w:rFonts w:asciiTheme="majorBidi" w:hAnsiTheme="majorBidi" w:cstheme="majorBidi"/>
          <w:sz w:val="30"/>
          <w:szCs w:val="30"/>
        </w:rPr>
        <w:t xml:space="preserve"> </w:t>
      </w:r>
      <w:r w:rsidRPr="00034E18">
        <w:rPr>
          <w:rFonts w:asciiTheme="majorBidi" w:hAnsiTheme="majorBidi" w:cstheme="majorBidi"/>
          <w:sz w:val="30"/>
          <w:szCs w:val="30"/>
          <w:cs/>
        </w:rPr>
        <w:t>ก็ต่อเมื่อ</w:t>
      </w:r>
      <w:r w:rsidRPr="00034E18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034E18">
        <w:rPr>
          <w:rFonts w:asciiTheme="majorBidi" w:hAnsiTheme="majorBidi" w:cstheme="majorBidi"/>
          <w:sz w:val="30"/>
          <w:szCs w:val="30"/>
          <w:cs/>
        </w:rPr>
        <w:t>มีสิทธิบังคับใช้ตามกฎหมายในการหักกลบจำนวนเงินที่รับรู้และ</w:t>
      </w:r>
      <w:r w:rsidRPr="00034E18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034E18">
        <w:rPr>
          <w:rFonts w:asciiTheme="majorBidi" w:hAnsiTheme="majorBidi" w:cstheme="majorBidi"/>
          <w:sz w:val="30"/>
          <w:szCs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00161A">
        <w:rPr>
          <w:rFonts w:asciiTheme="majorBidi" w:hAnsiTheme="majorBidi" w:cstheme="majorBidi"/>
          <w:sz w:val="30"/>
          <w:szCs w:val="30"/>
        </w:rPr>
        <w:t xml:space="preserve"> </w:t>
      </w:r>
    </w:p>
    <w:p w14:paraId="566FEA05" w14:textId="77777777" w:rsidR="0000161A" w:rsidRPr="0000161A" w:rsidRDefault="0000161A" w:rsidP="0000161A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87770E" w14:textId="77777777" w:rsidR="00034E18" w:rsidRDefault="00034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  <w:sz w:val="30"/>
          <w:szCs w:val="30"/>
          <w:highlight w:val="cyan"/>
        </w:rPr>
      </w:pPr>
      <w:r>
        <w:rPr>
          <w:rFonts w:asciiTheme="majorBidi" w:eastAsia="EucrosiaUPCBold" w:hAnsiTheme="majorBidi" w:cstheme="majorBidi"/>
          <w:i/>
          <w:iCs/>
          <w:sz w:val="30"/>
          <w:szCs w:val="30"/>
          <w:highlight w:val="cyan"/>
        </w:rPr>
        <w:br w:type="page"/>
      </w:r>
    </w:p>
    <w:p w14:paraId="1E71A2ED" w14:textId="4C7D849F" w:rsidR="0000161A" w:rsidRPr="00034E18" w:rsidRDefault="0000161A" w:rsidP="0000161A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034E18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(</w:t>
      </w:r>
      <w:r w:rsidRPr="00034E1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034E18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5D20EE" w:rsidRPr="005D20EE">
        <w:rPr>
          <w:rFonts w:asciiTheme="majorBidi" w:eastAsia="EucrosiaUPCBold" w:hAnsiTheme="majorBidi" w:cstheme="majorBidi"/>
          <w:i/>
          <w:iCs/>
          <w:sz w:val="30"/>
          <w:szCs w:val="30"/>
        </w:rPr>
        <w:t>5</w:t>
      </w:r>
      <w:r w:rsidRPr="00034E18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034E1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0884212A" w14:textId="77777777" w:rsidR="0000161A" w:rsidRPr="00034E18" w:rsidRDefault="0000161A" w:rsidP="0000161A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F8EB2C" w14:textId="20E5BC21" w:rsidR="0000161A" w:rsidRDefault="0000161A" w:rsidP="00034E1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034E18">
        <w:rPr>
          <w:rFonts w:asciiTheme="majorBidi" w:hAnsiTheme="majorBidi" w:cstheme="majorBidi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อนุพันธ์นั้นมีไว้เพื่อป้องกันความเสี่ยงในกระแสเงินสดหรือป้องกันความเสี่ยงของเงินลงทุนสุทธิในหน่วยงานต่างประเทศ กรณีดังกล่าวการรับรู้ผลกำไรหรือขาดทุนจะขึ้นอยู่กับลักษณะของรายการที่มีการป้องกันความเสี่ยง </w:t>
      </w:r>
    </w:p>
    <w:p w14:paraId="286F015A" w14:textId="77777777" w:rsidR="00747CE4" w:rsidRPr="00034E18" w:rsidRDefault="00747CE4" w:rsidP="00034E1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263EE50E" w14:textId="336624B4" w:rsidR="00747CE4" w:rsidRDefault="00747CE4" w:rsidP="00747CE4">
      <w:pPr>
        <w:pStyle w:val="BodyText2"/>
        <w:tabs>
          <w:tab w:val="left" w:pos="547"/>
        </w:tabs>
        <w:spacing w:line="240" w:lineRule="atLeast"/>
        <w:ind w:left="547" w:right="43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47CE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="00786EC4" w:rsidRPr="00786EC4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747CE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747CE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786EC4" w:rsidRPr="00786EC4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5D20EE" w:rsidRPr="005D20EE">
        <w:rPr>
          <w:rFonts w:asciiTheme="majorBidi" w:hAnsiTheme="majorBidi" w:cstheme="majorBidi"/>
          <w:b/>
          <w:bCs/>
          <w:i/>
          <w:iCs/>
          <w:sz w:val="30"/>
          <w:szCs w:val="30"/>
        </w:rPr>
        <w:t>563</w:t>
      </w:r>
    </w:p>
    <w:p w14:paraId="5B08E8DD" w14:textId="5A9835A0" w:rsidR="00747CE4" w:rsidRDefault="00747CE4" w:rsidP="00747CE4">
      <w:pPr>
        <w:pStyle w:val="BodyText2"/>
        <w:tabs>
          <w:tab w:val="left" w:pos="547"/>
        </w:tabs>
        <w:spacing w:line="240" w:lineRule="atLeast"/>
        <w:ind w:left="547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92165A" w14:textId="77777777" w:rsidR="00747CE4" w:rsidRPr="00092057" w:rsidRDefault="00747CE4" w:rsidP="00747CE4">
      <w:pPr>
        <w:tabs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092057">
        <w:rPr>
          <w:rFonts w:ascii="Angsana New" w:hAnsi="Angsana New"/>
          <w:i/>
          <w:iCs/>
          <w:sz w:val="30"/>
          <w:szCs w:val="30"/>
          <w:cs/>
        </w:rPr>
        <w:t>เงินลงทุนในตราสารหนี้</w:t>
      </w:r>
    </w:p>
    <w:p w14:paraId="6870762D" w14:textId="77777777" w:rsidR="00747CE4" w:rsidRPr="00747CE4" w:rsidRDefault="00747CE4" w:rsidP="00747CE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D728360" w14:textId="231AC278" w:rsidR="00747CE4" w:rsidRPr="00092057" w:rsidRDefault="00747CE4" w:rsidP="00747CE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92057">
        <w:rPr>
          <w:rFonts w:ascii="Angsana New" w:hAnsi="Angsana New"/>
          <w:sz w:val="30"/>
          <w:szCs w:val="30"/>
          <w:cs/>
        </w:rPr>
        <w:t>ตราสารหนี้ซึ่งเป็นหลักทรัพย์ในความต้องการของตลาดซึ่งถือไว้เพื่อค้า จัดประเภทเป็นสินทรัพย์หมุนเวียนและแสดงในมูลค่ายุติธรรม</w:t>
      </w:r>
      <w:r w:rsidR="005D0FDE">
        <w:rPr>
          <w:rFonts w:ascii="Angsana New" w:hAnsi="Angsana New"/>
          <w:sz w:val="30"/>
          <w:szCs w:val="30"/>
        </w:rPr>
        <w:t xml:space="preserve"> </w:t>
      </w:r>
      <w:r w:rsidRPr="00092057">
        <w:rPr>
          <w:rFonts w:ascii="Angsana New" w:hAnsi="Angsana New"/>
          <w:sz w:val="30"/>
          <w:szCs w:val="30"/>
          <w:cs/>
        </w:rPr>
        <w:t>กำไรหรือขาดทุนจากการตีราคาหลักทรัพย์ได้บันทึกในกำไรหรือขาดทุน</w:t>
      </w:r>
    </w:p>
    <w:p w14:paraId="1C4E2946" w14:textId="15B3D804" w:rsidR="00747CE4" w:rsidRPr="00747CE4" w:rsidRDefault="00747CE4" w:rsidP="00747CE4">
      <w:pPr>
        <w:pStyle w:val="BodyText2"/>
        <w:tabs>
          <w:tab w:val="left" w:pos="547"/>
        </w:tabs>
        <w:spacing w:line="240" w:lineRule="atLeast"/>
        <w:ind w:left="547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E89C6B" w14:textId="77777777" w:rsidR="00747CE4" w:rsidRPr="00747CE4" w:rsidRDefault="00747CE4" w:rsidP="0074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47CE4">
        <w:rPr>
          <w:rFonts w:ascii="Angsana New" w:hAnsi="Angsana New"/>
          <w:sz w:val="30"/>
          <w:szCs w:val="30"/>
          <w:cs/>
        </w:rPr>
        <w:t>มูลค่ายุติธรรมของเครื่องมือทางการเงินสำหรับหลักทรัพย์เพื่อค้าจะใช้ราคามูลค่าทรัพย์สินสุทธิ ณ วันที่รายงาน</w:t>
      </w:r>
    </w:p>
    <w:p w14:paraId="79C59620" w14:textId="77777777" w:rsidR="00747CE4" w:rsidRPr="00747CE4" w:rsidRDefault="00747CE4" w:rsidP="00747CE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1D40FD" w14:textId="77777777" w:rsidR="00747CE4" w:rsidRPr="00747CE4" w:rsidRDefault="00747CE4" w:rsidP="0074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47CE4">
        <w:rPr>
          <w:rFonts w:asciiTheme="majorBidi" w:hAnsiTheme="majorBidi" w:cstheme="majorBidi"/>
          <w:i/>
          <w:iCs/>
          <w:sz w:val="30"/>
          <w:szCs w:val="30"/>
          <w:cs/>
        </w:rPr>
        <w:t>การจำหน่ายเงินลงทุน</w:t>
      </w:r>
    </w:p>
    <w:p w14:paraId="7952EB05" w14:textId="77777777" w:rsidR="00747CE4" w:rsidRPr="00747CE4" w:rsidRDefault="00747CE4" w:rsidP="00747CE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0F1919" w14:textId="77777777" w:rsidR="00747CE4" w:rsidRPr="00747CE4" w:rsidRDefault="00747CE4" w:rsidP="00747CE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47CE4">
        <w:rPr>
          <w:rFonts w:asciiTheme="majorBidi" w:hAnsiTheme="majorBidi" w:cstheme="majorBidi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ผลต่างระหว่างจำนวนเงินสุทธิที่ได้รับและมูลค่าตามบัญชีจะถูกบันทึกในกำไรหรือขาดทุน</w:t>
      </w:r>
    </w:p>
    <w:p w14:paraId="4742BEB4" w14:textId="77777777" w:rsidR="00747CE4" w:rsidRPr="00747CE4" w:rsidRDefault="00747CE4" w:rsidP="0074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F72BDD0" w14:textId="34D029CC" w:rsidR="00747CE4" w:rsidRDefault="00747CE4" w:rsidP="00747CE4">
      <w:pPr>
        <w:pStyle w:val="BodyText2"/>
        <w:tabs>
          <w:tab w:val="left" w:pos="547"/>
        </w:tabs>
        <w:spacing w:line="240" w:lineRule="atLeast"/>
        <w:ind w:left="547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47CE4">
        <w:rPr>
          <w:rFonts w:asciiTheme="majorBidi" w:hAnsiTheme="majorBidi" w:cstheme="majorBidi"/>
          <w:sz w:val="30"/>
          <w:szCs w:val="30"/>
          <w:cs/>
        </w:rPr>
        <w:t>ในกรณีที่</w:t>
      </w:r>
      <w:r w:rsidRPr="00092057">
        <w:rPr>
          <w:rFonts w:asciiTheme="majorBidi" w:hAnsiTheme="majorBidi" w:cstheme="majorBidi"/>
          <w:sz w:val="30"/>
          <w:szCs w:val="30"/>
          <w:cs/>
        </w:rPr>
        <w:t>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30E054B2" w14:textId="291E057C" w:rsidR="00747CE4" w:rsidRPr="00747CE4" w:rsidRDefault="00747CE4" w:rsidP="00747CE4">
      <w:pPr>
        <w:pStyle w:val="BodyText2"/>
        <w:tabs>
          <w:tab w:val="left" w:pos="547"/>
        </w:tabs>
        <w:spacing w:line="240" w:lineRule="atLeast"/>
        <w:ind w:left="547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FD527C" w14:textId="77777777" w:rsidR="00747CE4" w:rsidRPr="00747CE4" w:rsidRDefault="00747CE4" w:rsidP="00747CE4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747CE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อนุพันธ์</w:t>
      </w:r>
    </w:p>
    <w:p w14:paraId="73523AAE" w14:textId="77777777" w:rsidR="00747CE4" w:rsidRPr="00747CE4" w:rsidRDefault="00747CE4" w:rsidP="00747CE4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</w:p>
    <w:p w14:paraId="34A9EA67" w14:textId="77777777" w:rsidR="00044071" w:rsidRPr="00044071" w:rsidRDefault="00044071" w:rsidP="00044071">
      <w:pPr>
        <w:pStyle w:val="BodyText2"/>
        <w:ind w:left="547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044071">
        <w:rPr>
          <w:rFonts w:asciiTheme="majorBidi" w:hAnsiTheme="majorBidi" w:cstheme="majorBidi"/>
          <w:sz w:val="30"/>
          <w:szCs w:val="30"/>
          <w:cs/>
        </w:rPr>
        <w:t>อนุพันธ์ได้ถูกนำมาใช้เพื่อจัดการความเสี่ยงที่เกิดจากการเปลี่ยนแปลงในอัตราแลกเปลี่ยนเงินตราต่างประเทศ</w:t>
      </w:r>
      <w:r w:rsidRPr="00044071">
        <w:rPr>
          <w:rFonts w:asciiTheme="majorBidi" w:hAnsiTheme="majorBidi" w:cstheme="majorBidi"/>
          <w:sz w:val="30"/>
          <w:szCs w:val="30"/>
        </w:rPr>
        <w:t xml:space="preserve"> </w:t>
      </w:r>
      <w:r w:rsidRPr="00044071">
        <w:rPr>
          <w:rFonts w:asciiTheme="majorBidi" w:hAnsiTheme="majorBidi" w:cstheme="majorBidi"/>
          <w:sz w:val="30"/>
          <w:szCs w:val="30"/>
          <w:cs/>
        </w:rPr>
        <w:t>อัตราดอกเบี้ยที่เกิดจากกิจกรรมดำเนินงาน</w:t>
      </w:r>
      <w:r w:rsidRPr="00044071">
        <w:rPr>
          <w:rFonts w:asciiTheme="majorBidi" w:hAnsiTheme="majorBidi" w:cstheme="majorBidi"/>
          <w:sz w:val="30"/>
          <w:szCs w:val="30"/>
        </w:rPr>
        <w:t> </w:t>
      </w:r>
      <w:r w:rsidRPr="00044071">
        <w:rPr>
          <w:rFonts w:asciiTheme="majorBidi" w:hAnsiTheme="majorBidi" w:cstheme="majorBidi"/>
          <w:sz w:val="30"/>
          <w:szCs w:val="30"/>
          <w:cs/>
        </w:rPr>
        <w:t>กิจกรรมจัดหาเงิน</w:t>
      </w:r>
      <w:r w:rsidRPr="00044071">
        <w:rPr>
          <w:rFonts w:asciiTheme="majorBidi" w:hAnsiTheme="majorBidi" w:cstheme="majorBidi"/>
          <w:sz w:val="30"/>
          <w:szCs w:val="30"/>
        </w:rPr>
        <w:t> </w:t>
      </w:r>
      <w:r w:rsidRPr="00044071">
        <w:rPr>
          <w:rFonts w:asciiTheme="majorBidi" w:hAnsiTheme="majorBidi" w:cstheme="majorBidi"/>
          <w:sz w:val="30"/>
          <w:szCs w:val="30"/>
          <w:cs/>
        </w:rPr>
        <w:t>และกิจกรรมลงทุน อนุพันธ์ไม่ได้มีไว้เพื่อค้า อย่างไรก็ตาม</w:t>
      </w:r>
      <w:r w:rsidRPr="00044071">
        <w:rPr>
          <w:rFonts w:asciiTheme="majorBidi" w:hAnsiTheme="majorBidi" w:cstheme="majorBidi"/>
          <w:sz w:val="30"/>
          <w:szCs w:val="30"/>
        </w:rPr>
        <w:t> </w:t>
      </w:r>
      <w:r w:rsidRPr="00044071">
        <w:rPr>
          <w:rFonts w:asciiTheme="majorBidi" w:hAnsiTheme="majorBidi" w:cstheme="majorBidi"/>
          <w:sz w:val="30"/>
          <w:szCs w:val="30"/>
          <w:cs/>
        </w:rPr>
        <w:t>อนุพันธ์ที่ไม่เข้าเงื่อนไขการกำหนดให้เป็นเครื่องมือป้องกันความเสี่ยงถือเป็นรายการเพื่อค้า</w:t>
      </w:r>
    </w:p>
    <w:p w14:paraId="7FC53132" w14:textId="77777777" w:rsidR="00747CE4" w:rsidRPr="00747CE4" w:rsidRDefault="00747CE4" w:rsidP="00747CE4">
      <w:pPr>
        <w:pStyle w:val="BodyText2"/>
        <w:tabs>
          <w:tab w:val="left" w:pos="547"/>
        </w:tabs>
        <w:spacing w:line="240" w:lineRule="atLeast"/>
        <w:ind w:left="547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F97C4E" w14:textId="77777777" w:rsidR="00305C6C" w:rsidRDefault="00305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554CE869" w14:textId="510D2962" w:rsidR="0034460D" w:rsidRPr="00613905" w:rsidRDefault="00262DD8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="Angsana New" w:hAnsi="Angsana New"/>
          <w:b/>
          <w:bCs/>
          <w:i/>
          <w:iCs/>
          <w:sz w:val="30"/>
          <w:szCs w:val="30"/>
        </w:rPr>
      </w:pPr>
      <w:r w:rsidRPr="00D533B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</w:t>
      </w:r>
      <w:r w:rsidR="0034460D" w:rsidRPr="00D533B8">
        <w:rPr>
          <w:rFonts w:ascii="Angsana New" w:hAnsi="Angsana New"/>
          <w:b/>
          <w:bCs/>
          <w:i/>
          <w:iCs/>
          <w:sz w:val="30"/>
          <w:szCs w:val="30"/>
          <w:cs/>
        </w:rPr>
        <w:t>งินสดและรายการเทียบเท่าเงินสด</w:t>
      </w:r>
    </w:p>
    <w:p w14:paraId="027CF118" w14:textId="77777777" w:rsidR="004D5D5A" w:rsidRPr="00747CE4" w:rsidRDefault="004D5D5A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0E39DD3E" w14:textId="77777777" w:rsidR="001F3A7F" w:rsidRPr="00747CE4" w:rsidRDefault="001B60F9" w:rsidP="001F3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747CE4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  <w:r w:rsidR="009D1B16" w:rsidRPr="00747CE4">
        <w:rPr>
          <w:rFonts w:ascii="Angsana New" w:hAnsi="Angsana New"/>
          <w:sz w:val="30"/>
          <w:szCs w:val="30"/>
          <w:cs/>
        </w:rPr>
        <w:t>ในงบกระแสเงินสด</w:t>
      </w:r>
      <w:r w:rsidRPr="00747CE4">
        <w:rPr>
          <w:rFonts w:ascii="Angsana New" w:hAnsi="Angsana New"/>
          <w:sz w:val="30"/>
          <w:szCs w:val="30"/>
          <w:cs/>
        </w:rPr>
        <w:t>ประกอบด้วย ยอดเงินสด ยอดเงินฝากธนาคารประเภท</w:t>
      </w:r>
      <w:r w:rsidR="00A62070" w:rsidRPr="00747CE4">
        <w:rPr>
          <w:rFonts w:ascii="Angsana New" w:hAnsi="Angsana New"/>
          <w:sz w:val="30"/>
          <w:szCs w:val="30"/>
          <w:cs/>
        </w:rPr>
        <w:t xml:space="preserve">      </w:t>
      </w:r>
      <w:r w:rsidRPr="00747CE4">
        <w:rPr>
          <w:rFonts w:ascii="Angsana New" w:hAnsi="Angsana New"/>
          <w:sz w:val="30"/>
          <w:szCs w:val="30"/>
          <w:cs/>
        </w:rPr>
        <w:t xml:space="preserve">เผื่อเรียก และเงินลงทุนระยะสั้นที่มีสภาพคล่องสูง </w:t>
      </w:r>
      <w:r w:rsidR="00254DC2" w:rsidRPr="00747CE4">
        <w:rPr>
          <w:rFonts w:ascii="Angsana New" w:hAnsi="Angsana New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5CE95DDA" w14:textId="77777777" w:rsidR="001F3A7F" w:rsidRPr="00747CE4" w:rsidRDefault="001F3A7F" w:rsidP="001F3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jc w:val="thaiDistribute"/>
        <w:rPr>
          <w:rFonts w:ascii="Angsana New" w:hAnsi="Angsana New"/>
          <w:sz w:val="30"/>
          <w:szCs w:val="30"/>
        </w:rPr>
      </w:pPr>
    </w:p>
    <w:p w14:paraId="7FC26C3A" w14:textId="77777777" w:rsidR="0034460D" w:rsidRPr="00747CE4" w:rsidRDefault="0034460D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="Angsana New" w:hAnsi="Angsana New"/>
          <w:b/>
          <w:bCs/>
          <w:i/>
          <w:iCs/>
          <w:sz w:val="30"/>
          <w:szCs w:val="30"/>
        </w:rPr>
      </w:pPr>
      <w:r w:rsidRPr="00747CE4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ลูกหนี้การค้าและลูกหนี้อื่น</w:t>
      </w:r>
    </w:p>
    <w:p w14:paraId="60BEECD2" w14:textId="77777777" w:rsidR="0034460D" w:rsidRPr="00747CE4" w:rsidRDefault="0034460D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</w:p>
    <w:p w14:paraId="179028F5" w14:textId="77777777" w:rsidR="0034460D" w:rsidRPr="00747CE4" w:rsidRDefault="001F3A7F" w:rsidP="001F3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47CE4">
        <w:rPr>
          <w:rFonts w:asciiTheme="majorBidi" w:hAnsiTheme="majorBidi" w:cstheme="majorBidi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</w:t>
      </w:r>
      <w:r w:rsidRPr="00747CE4">
        <w:rPr>
          <w:rFonts w:asciiTheme="majorBidi" w:hAnsiTheme="majorBidi" w:cstheme="majorBidi"/>
          <w:sz w:val="30"/>
          <w:szCs w:val="30"/>
        </w:rPr>
        <w:t xml:space="preserve"> </w:t>
      </w:r>
      <w:r w:rsidRPr="00747CE4">
        <w:rPr>
          <w:rFonts w:asciiTheme="majorBidi" w:hAnsiTheme="majorBidi" w:cstheme="majorBidi"/>
          <w:sz w:val="30"/>
          <w:szCs w:val="30"/>
          <w:cs/>
        </w:rPr>
        <w:t>หากกลุ่มบริษัทรับรู้รายได้ก่อนที่จะมีสิทธิที่ปราศจากเงื่อนไขในการได้รับสิ่งตอบแทน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</w:p>
    <w:p w14:paraId="107FEB5D" w14:textId="77777777" w:rsidR="001F3A7F" w:rsidRPr="00747CE4" w:rsidRDefault="001F3A7F" w:rsidP="001F3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7516A5" w14:textId="0046E3E3" w:rsidR="001F3A7F" w:rsidRPr="00747CE4" w:rsidRDefault="001F3A7F" w:rsidP="001F3A7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47CE4">
        <w:rPr>
          <w:rFonts w:asciiTheme="majorBidi" w:hAnsiTheme="majorBidi" w:cstheme="majorBidi"/>
          <w:spacing w:val="-2"/>
          <w:sz w:val="30"/>
          <w:szCs w:val="30"/>
          <w:cs/>
        </w:rPr>
        <w:t>ลูกหนี้</w:t>
      </w:r>
      <w:r w:rsidR="00747CE4" w:rsidRPr="00747CE4">
        <w:rPr>
          <w:rFonts w:asciiTheme="majorBidi" w:hAnsiTheme="majorBidi" w:cstheme="majorBidi"/>
          <w:spacing w:val="-2"/>
          <w:sz w:val="30"/>
          <w:szCs w:val="30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</w:t>
      </w:r>
      <w:r w:rsidR="00747CE4" w:rsidRPr="00747CE4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="00786EC4" w:rsidRPr="00786EC4">
        <w:rPr>
          <w:rFonts w:asciiTheme="majorBidi" w:hAnsiTheme="majorBidi" w:cstheme="majorBidi"/>
          <w:i/>
          <w:iCs/>
          <w:spacing w:val="-2"/>
          <w:sz w:val="30"/>
          <w:szCs w:val="30"/>
        </w:rPr>
        <w:t>2</w:t>
      </w:r>
      <w:r w:rsidR="005D20EE" w:rsidRPr="005D20EE">
        <w:rPr>
          <w:rFonts w:asciiTheme="majorBidi" w:hAnsiTheme="majorBidi" w:cstheme="majorBidi"/>
          <w:i/>
          <w:iCs/>
          <w:spacing w:val="-2"/>
          <w:sz w:val="30"/>
          <w:szCs w:val="30"/>
        </w:rPr>
        <w:t>56</w:t>
      </w:r>
      <w:r w:rsidR="00786EC4" w:rsidRPr="00786EC4">
        <w:rPr>
          <w:rFonts w:asciiTheme="majorBidi" w:hAnsiTheme="majorBidi" w:cstheme="majorBidi"/>
          <w:i/>
          <w:iCs/>
          <w:spacing w:val="-2"/>
          <w:sz w:val="30"/>
          <w:szCs w:val="30"/>
        </w:rPr>
        <w:t>2</w:t>
      </w:r>
      <w:r w:rsidR="00747CE4" w:rsidRPr="00747CE4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747CE4" w:rsidRPr="00747CE4">
        <w:rPr>
          <w:rFonts w:ascii="Angsana New" w:hAnsi="Angsana New"/>
          <w:i/>
          <w:iCs/>
          <w:spacing w:val="-2"/>
          <w:sz w:val="30"/>
          <w:szCs w:val="30"/>
          <w:cs/>
        </w:rPr>
        <w:t>ค่าเผื่อหนี้สงสัยจะสูญ)</w:t>
      </w:r>
      <w:r w:rsidR="00747CE4" w:rsidRPr="00747CE4">
        <w:rPr>
          <w:rFonts w:ascii="Angsana New" w:hAnsi="Angsana New"/>
          <w:sz w:val="30"/>
          <w:szCs w:val="30"/>
          <w:cs/>
        </w:rPr>
        <w:t xml:space="preserve"> </w:t>
      </w:r>
      <w:r w:rsidRPr="00747CE4">
        <w:rPr>
          <w:rFonts w:asciiTheme="majorBidi" w:hAnsiTheme="majorBidi" w:cstheme="majorBidi"/>
          <w:sz w:val="30"/>
          <w:szCs w:val="30"/>
          <w:cs/>
        </w:rPr>
        <w:t xml:space="preserve">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="00044071">
        <w:rPr>
          <w:rFonts w:asciiTheme="majorBidi" w:hAnsiTheme="majorBidi" w:cstheme="majorBidi"/>
          <w:sz w:val="30"/>
          <w:szCs w:val="30"/>
        </w:rPr>
        <w:br/>
      </w:r>
      <w:r w:rsidRPr="00747CE4">
        <w:rPr>
          <w:rFonts w:asciiTheme="majorBidi" w:hAnsiTheme="majorBidi" w:cstheme="majorBidi"/>
          <w:sz w:val="30"/>
          <w:szCs w:val="30"/>
          <w:cs/>
        </w:rPr>
        <w:t xml:space="preserve">หนี้สูญจะถูกตัดจำหน่ายเมื่อเกิดขึ้น </w:t>
      </w:r>
    </w:p>
    <w:p w14:paraId="042C4CBE" w14:textId="22DE91E7" w:rsidR="001F3A7F" w:rsidRPr="00747CE4" w:rsidRDefault="001F3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3288D610" w14:textId="77777777" w:rsidR="00E94AFA" w:rsidRPr="00747CE4" w:rsidRDefault="00E94AFA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="Angsana New" w:hAnsi="Angsana New"/>
          <w:b/>
          <w:bCs/>
          <w:i/>
          <w:iCs/>
          <w:sz w:val="30"/>
          <w:szCs w:val="30"/>
        </w:rPr>
      </w:pPr>
      <w:r w:rsidRPr="00747CE4">
        <w:rPr>
          <w:rFonts w:ascii="Angsana New" w:hAnsi="Angsana New"/>
          <w:b/>
          <w:bCs/>
          <w:i/>
          <w:iCs/>
          <w:sz w:val="30"/>
          <w:szCs w:val="30"/>
          <w:cs/>
        </w:rPr>
        <w:t>สินค้าคงเหลือ</w:t>
      </w:r>
    </w:p>
    <w:p w14:paraId="4688F0C4" w14:textId="77777777" w:rsidR="00E94AFA" w:rsidRPr="00747CE4" w:rsidRDefault="00E94AFA" w:rsidP="00607C9D">
      <w:pPr>
        <w:pStyle w:val="BodyText2"/>
        <w:tabs>
          <w:tab w:val="left" w:pos="567"/>
        </w:tabs>
        <w:ind w:left="567" w:firstLine="0"/>
        <w:jc w:val="thaiDistribute"/>
        <w:rPr>
          <w:rFonts w:ascii="Angsana New" w:hAnsi="Angsana New"/>
          <w:sz w:val="30"/>
          <w:szCs w:val="30"/>
        </w:rPr>
      </w:pPr>
    </w:p>
    <w:p w14:paraId="0E895796" w14:textId="77777777" w:rsidR="00746CE9" w:rsidRPr="00747CE4" w:rsidRDefault="00746CE9" w:rsidP="00607C9D">
      <w:pPr>
        <w:pStyle w:val="BodyText2"/>
        <w:tabs>
          <w:tab w:val="left" w:pos="567"/>
        </w:tabs>
        <w:ind w:left="567" w:firstLine="0"/>
        <w:jc w:val="thaiDistribute"/>
        <w:rPr>
          <w:rFonts w:ascii="Angsana New" w:hAnsi="Angsana New"/>
          <w:sz w:val="30"/>
          <w:szCs w:val="30"/>
        </w:rPr>
      </w:pPr>
      <w:r w:rsidRPr="00747CE4">
        <w:rPr>
          <w:rFonts w:ascii="Angsana New" w:hAnsi="Angsana New"/>
          <w:sz w:val="30"/>
          <w:szCs w:val="30"/>
          <w:cs/>
        </w:rPr>
        <w:t>สินค้าคงเหลือ</w:t>
      </w:r>
      <w:r w:rsidR="00DF2913" w:rsidRPr="00747CE4">
        <w:rPr>
          <w:rFonts w:ascii="Angsana New" w:hAnsi="Angsana New"/>
          <w:sz w:val="30"/>
          <w:szCs w:val="30"/>
          <w:cs/>
        </w:rPr>
        <w:t>วัดมูลค่าด้วย</w:t>
      </w:r>
      <w:r w:rsidRPr="00747CE4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 ต้นทุนของสินค้าคำนวณโดยใช้วิธีดังต่อไปนี้</w:t>
      </w:r>
    </w:p>
    <w:p w14:paraId="45F1DACD" w14:textId="77777777" w:rsidR="001604CE" w:rsidRPr="00747CE4" w:rsidRDefault="001604CE" w:rsidP="00607C9D">
      <w:pPr>
        <w:pStyle w:val="BodyText2"/>
        <w:tabs>
          <w:tab w:val="left" w:pos="567"/>
        </w:tabs>
        <w:ind w:left="567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57"/>
        <w:gridCol w:w="6323"/>
      </w:tblGrid>
      <w:tr w:rsidR="00746CE9" w:rsidRPr="00747CE4" w14:paraId="071D62FE" w14:textId="77777777" w:rsidTr="00092057">
        <w:tc>
          <w:tcPr>
            <w:tcW w:w="2857" w:type="dxa"/>
          </w:tcPr>
          <w:p w14:paraId="6A63C4FC" w14:textId="77777777" w:rsidR="00746CE9" w:rsidRPr="00747CE4" w:rsidRDefault="00746CE9" w:rsidP="00607C9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7CE4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323" w:type="dxa"/>
          </w:tcPr>
          <w:p w14:paraId="1088E193" w14:textId="77777777" w:rsidR="001604CE" w:rsidRPr="00747CE4" w:rsidRDefault="00746CE9" w:rsidP="00607C9D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47CE4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47CE4">
              <w:rPr>
                <w:rFonts w:ascii="Angsana New" w:hAnsi="Angsana New"/>
                <w:sz w:val="30"/>
                <w:szCs w:val="30"/>
                <w:cs/>
              </w:rPr>
              <w:tab/>
              <w:t>ตีราคาตามต้นทุนมาตรฐาน (ซึ่งใกล้เคียงกับต้นทุนการผลิตในปัจจุบัน)</w:t>
            </w:r>
            <w:r w:rsidR="001604CE" w:rsidRPr="00747CE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6E4278B3" w14:textId="77777777" w:rsidR="00746CE9" w:rsidRPr="00747CE4" w:rsidRDefault="001604CE" w:rsidP="00607C9D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5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47CE4">
              <w:rPr>
                <w:rFonts w:ascii="Angsana New" w:hAnsi="Angsana New"/>
                <w:sz w:val="30"/>
                <w:szCs w:val="30"/>
                <w:cs/>
              </w:rPr>
              <w:t xml:space="preserve">     ใช้</w:t>
            </w:r>
            <w:r w:rsidR="00411312" w:rsidRPr="00747CE4">
              <w:rPr>
                <w:rFonts w:ascii="Angsana New" w:hAnsi="Angsana New"/>
                <w:sz w:val="30"/>
                <w:szCs w:val="30"/>
                <w:cs/>
              </w:rPr>
              <w:t>วิธีถัวเฉลี่ย</w:t>
            </w:r>
            <w:r w:rsidR="00386CE5" w:rsidRPr="00747CE4">
              <w:rPr>
                <w:rFonts w:ascii="Angsana New" w:hAnsi="Angsana New"/>
                <w:sz w:val="30"/>
                <w:szCs w:val="30"/>
                <w:cs/>
              </w:rPr>
              <w:t>ถ่วงน้ำหนัก</w:t>
            </w:r>
          </w:p>
        </w:tc>
      </w:tr>
      <w:tr w:rsidR="00746CE9" w:rsidRPr="00747CE4" w14:paraId="7C8D5C7A" w14:textId="77777777" w:rsidTr="00092057">
        <w:tc>
          <w:tcPr>
            <w:tcW w:w="2857" w:type="dxa"/>
          </w:tcPr>
          <w:p w14:paraId="0D6B5669" w14:textId="77777777" w:rsidR="00746CE9" w:rsidRPr="00747CE4" w:rsidRDefault="00746CE9" w:rsidP="00607C9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7CE4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6323" w:type="dxa"/>
          </w:tcPr>
          <w:p w14:paraId="69DEAD18" w14:textId="77777777" w:rsidR="00A62070" w:rsidRPr="00747CE4" w:rsidRDefault="00746CE9" w:rsidP="00A62070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52"/>
                <w:tab w:val="left" w:pos="493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7CE4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47CE4">
              <w:rPr>
                <w:rFonts w:ascii="Angsana New" w:hAnsi="Angsana New"/>
                <w:sz w:val="30"/>
                <w:szCs w:val="30"/>
                <w:cs/>
              </w:rPr>
              <w:tab/>
              <w:t>ตีราคาตามต้นทุนมาตรฐาน ซึ่งป</w:t>
            </w:r>
            <w:r w:rsidR="00A62070" w:rsidRPr="00747CE4">
              <w:rPr>
                <w:rFonts w:ascii="Angsana New" w:hAnsi="Angsana New"/>
                <w:sz w:val="30"/>
                <w:szCs w:val="30"/>
                <w:cs/>
              </w:rPr>
              <w:t>ระกอบด้วย ต้นทุนวัตถุดิบ แรงงาน</w:t>
            </w:r>
            <w:r w:rsidRPr="00747CE4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</w:p>
          <w:p w14:paraId="1EA35F57" w14:textId="5CFDC4D6" w:rsidR="00746CE9" w:rsidRPr="00747CE4" w:rsidRDefault="00A62070" w:rsidP="00A62070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52"/>
                <w:tab w:val="left" w:pos="4932"/>
              </w:tabs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7CE4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="00746CE9" w:rsidRPr="00747CE4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ค่าใช้จ่ายในการผลิตผันแปร</w:t>
            </w:r>
            <w:r w:rsidR="001404D2" w:rsidRPr="00747CE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404D2" w:rsidRPr="00747CE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746CE9" w:rsidRPr="00747CE4" w14:paraId="67F35595" w14:textId="77777777" w:rsidTr="00092057">
        <w:tc>
          <w:tcPr>
            <w:tcW w:w="2857" w:type="dxa"/>
          </w:tcPr>
          <w:p w14:paraId="5621A649" w14:textId="77777777" w:rsidR="00A62070" w:rsidRPr="00747CE4" w:rsidRDefault="00746CE9" w:rsidP="00607C9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47CE4">
              <w:rPr>
                <w:rFonts w:ascii="Angsana New" w:hAnsi="Angsana New"/>
                <w:sz w:val="30"/>
                <w:szCs w:val="30"/>
                <w:cs/>
              </w:rPr>
              <w:t>วัตถุดิบ อะไหล่ วัสดุ</w:t>
            </w:r>
          </w:p>
          <w:p w14:paraId="63F522FF" w14:textId="77777777" w:rsidR="00746CE9" w:rsidRPr="00747CE4" w:rsidRDefault="00A62070" w:rsidP="00607C9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7CE4">
              <w:rPr>
                <w:rFonts w:ascii="Angsana New" w:hAnsi="Angsana New"/>
                <w:sz w:val="30"/>
                <w:szCs w:val="30"/>
                <w:cs/>
              </w:rPr>
              <w:t xml:space="preserve">   ของใช้สิ้นเปลืองและอื่นๆ</w:t>
            </w:r>
            <w:r w:rsidR="00746CE9" w:rsidRPr="00747CE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323" w:type="dxa"/>
          </w:tcPr>
          <w:p w14:paraId="4E4C80BB" w14:textId="0E752547" w:rsidR="00746CE9" w:rsidRPr="00747CE4" w:rsidRDefault="00A62070" w:rsidP="00607C9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7CE4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47CE4">
              <w:rPr>
                <w:rFonts w:ascii="Angsana New" w:hAnsi="Angsana New"/>
                <w:sz w:val="30"/>
                <w:szCs w:val="30"/>
                <w:cs/>
              </w:rPr>
              <w:tab/>
              <w:t>ตีราคาตามต้นทุน</w:t>
            </w:r>
            <w:r w:rsidR="002B0434" w:rsidRPr="00747CE4">
              <w:rPr>
                <w:rFonts w:ascii="Angsana New" w:hAnsi="Angsana New"/>
                <w:sz w:val="30"/>
                <w:szCs w:val="30"/>
                <w:cs/>
              </w:rPr>
              <w:t>ถัวเฉลี่ยถ่วงน้ำหนัก</w:t>
            </w:r>
            <w:r w:rsidR="001404D2" w:rsidRPr="00747CE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</w:tbl>
    <w:p w14:paraId="7D271230" w14:textId="77777777" w:rsidR="00FF27C1" w:rsidRPr="00747CE4" w:rsidRDefault="00FF27C1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4"/>
        <w:jc w:val="thaiDistribute"/>
        <w:rPr>
          <w:rFonts w:ascii="Angsana New" w:hAnsi="Angsana New"/>
          <w:sz w:val="30"/>
          <w:szCs w:val="30"/>
        </w:rPr>
      </w:pPr>
    </w:p>
    <w:p w14:paraId="5EF1AC34" w14:textId="77777777" w:rsidR="00E94AFA" w:rsidRPr="00747CE4" w:rsidRDefault="003D060E" w:rsidP="00236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4"/>
        <w:jc w:val="thaiDistribute"/>
        <w:rPr>
          <w:rFonts w:ascii="Angsana New" w:hAnsi="Angsana New"/>
          <w:sz w:val="30"/>
          <w:szCs w:val="30"/>
        </w:rPr>
      </w:pPr>
      <w:r w:rsidRPr="00747CE4">
        <w:rPr>
          <w:rFonts w:ascii="Angsana New" w:hAnsi="Angsana New"/>
          <w:sz w:val="30"/>
          <w:szCs w:val="30"/>
          <w:cs/>
        </w:rPr>
        <w:t>ต้นทุนสินค้าประกอบด้วยร</w:t>
      </w:r>
      <w:r w:rsidR="00C829C7" w:rsidRPr="00747CE4">
        <w:rPr>
          <w:rFonts w:ascii="Angsana New" w:hAnsi="Angsana New"/>
          <w:sz w:val="30"/>
          <w:szCs w:val="30"/>
          <w:cs/>
        </w:rPr>
        <w:t>าคาทุนที่ซื้อ ต้นทุนแปลงสภาพ</w:t>
      </w:r>
      <w:r w:rsidRPr="00747CE4">
        <w:rPr>
          <w:rFonts w:ascii="Angsana New" w:hAnsi="Angsana New"/>
          <w:sz w:val="30"/>
          <w:szCs w:val="30"/>
          <w:cs/>
        </w:rPr>
        <w:t>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</w:t>
      </w:r>
      <w:r w:rsidR="001604CE" w:rsidRPr="00747CE4">
        <w:rPr>
          <w:rFonts w:ascii="Angsana New" w:hAnsi="Angsana New"/>
          <w:sz w:val="30"/>
          <w:szCs w:val="30"/>
          <w:cs/>
        </w:rPr>
        <w:t>คำนวณโดยการใช้ต้นทุนมาตรฐานซึ่งได้รับการปรับปรุงให้ใกล้เคียงกับราคาทุนถัวเฉลี่ย</w:t>
      </w:r>
      <w:r w:rsidR="00386CE5" w:rsidRPr="00747CE4">
        <w:rPr>
          <w:rFonts w:ascii="Angsana New" w:hAnsi="Angsana New"/>
          <w:sz w:val="30"/>
          <w:szCs w:val="30"/>
          <w:cs/>
        </w:rPr>
        <w:t>ถ่วงน้ำหนัก</w:t>
      </w:r>
      <w:r w:rsidRPr="00747CE4">
        <w:rPr>
          <w:rFonts w:ascii="Angsana New" w:hAnsi="Angsana New"/>
          <w:sz w:val="30"/>
          <w:szCs w:val="30"/>
          <w:cs/>
        </w:rPr>
        <w:t>รวมการปันส่วนของค่าโสหุ้ยการผลิตอย่างเหมาะสม</w:t>
      </w:r>
      <w:r w:rsidR="00993B03" w:rsidRPr="00747CE4">
        <w:rPr>
          <w:rFonts w:ascii="Angsana New" w:hAnsi="Angsana New"/>
          <w:sz w:val="30"/>
          <w:szCs w:val="30"/>
        </w:rPr>
        <w:t xml:space="preserve"> </w:t>
      </w:r>
      <w:r w:rsidRPr="00747CE4">
        <w:rPr>
          <w:rFonts w:ascii="Angsana New" w:hAnsi="Angsana New"/>
          <w:sz w:val="30"/>
          <w:szCs w:val="30"/>
          <w:cs/>
        </w:rPr>
        <w:t>โดยคำนึงถึงระดับกำลังการผลิตตามปกติ</w:t>
      </w:r>
    </w:p>
    <w:p w14:paraId="4FDE9F08" w14:textId="20448790" w:rsidR="00E94AFA" w:rsidRDefault="003D060E" w:rsidP="00607C9D">
      <w:pPr>
        <w:pStyle w:val="BodyText2"/>
        <w:ind w:left="567" w:firstLine="0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lastRenderedPageBreak/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001159D6" w14:textId="77777777" w:rsidR="00747CE4" w:rsidRDefault="00747CE4" w:rsidP="00607C9D">
      <w:pPr>
        <w:pStyle w:val="BodyText2"/>
        <w:ind w:left="567" w:firstLine="0"/>
        <w:jc w:val="thaiDistribute"/>
        <w:rPr>
          <w:rFonts w:ascii="Angsana New" w:hAnsi="Angsana New"/>
          <w:sz w:val="30"/>
          <w:szCs w:val="30"/>
        </w:rPr>
      </w:pPr>
    </w:p>
    <w:p w14:paraId="1717DE53" w14:textId="77777777" w:rsidR="0034460D" w:rsidRPr="00613905" w:rsidRDefault="0034460D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="Angsana New" w:hAnsi="Angsana New"/>
          <w:b/>
          <w:bCs/>
          <w:i/>
          <w:iCs/>
          <w:sz w:val="30"/>
          <w:szCs w:val="30"/>
        </w:rPr>
      </w:pPr>
      <w:r w:rsidRPr="00613905">
        <w:rPr>
          <w:rFonts w:ascii="Angsana New" w:hAnsi="Angsana New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09B8DA45" w14:textId="77777777" w:rsidR="0034460D" w:rsidRPr="00747CE4" w:rsidRDefault="0034460D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139A3175" w14:textId="77777777" w:rsidR="00C710B3" w:rsidRPr="00747CE4" w:rsidRDefault="00C710B3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47CE4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การรับรู้และการวัดมูลค่า</w:t>
      </w:r>
    </w:p>
    <w:p w14:paraId="1D680550" w14:textId="77777777" w:rsidR="00C710B3" w:rsidRPr="00747CE4" w:rsidRDefault="00C710B3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  <w:highlight w:val="green"/>
        </w:rPr>
      </w:pPr>
    </w:p>
    <w:p w14:paraId="3AA07D31" w14:textId="77777777" w:rsidR="0034460D" w:rsidRPr="00747CE4" w:rsidRDefault="0034460D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47CE4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39EFA44E" w14:textId="77777777" w:rsidR="0034460D" w:rsidRPr="00747CE4" w:rsidRDefault="0034460D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1E9133" w14:textId="77777777" w:rsidR="00747CE4" w:rsidRDefault="00B665B7" w:rsidP="00D71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47CE4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</w:t>
      </w:r>
      <w:r w:rsidR="0034460D" w:rsidRPr="00747CE4">
        <w:rPr>
          <w:rFonts w:asciiTheme="majorBidi" w:hAnsiTheme="majorBidi" w:cstheme="majorBidi"/>
          <w:sz w:val="30"/>
          <w:szCs w:val="30"/>
          <w:cs/>
        </w:rPr>
        <w:t>ด้วยราคาทุนหักด้วยค่าเสื่อมราคาสะสมและผลขาดทุนจากการด้อยค่า</w:t>
      </w:r>
      <w:r w:rsidR="00D719CA" w:rsidRPr="00747CE4">
        <w:rPr>
          <w:rFonts w:asciiTheme="majorBidi" w:hAnsiTheme="majorBidi" w:cstheme="majorBidi"/>
          <w:sz w:val="30"/>
          <w:szCs w:val="30"/>
        </w:rPr>
        <w:t xml:space="preserve"> </w:t>
      </w:r>
    </w:p>
    <w:p w14:paraId="462268C3" w14:textId="77777777" w:rsidR="00747CE4" w:rsidRDefault="00747CE4" w:rsidP="00D71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7F2691" w14:textId="3902E9E8" w:rsidR="00C710B3" w:rsidRDefault="00C710B3" w:rsidP="00D71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47CE4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</w:t>
      </w:r>
      <w:r w:rsidRPr="00747CE4">
        <w:rPr>
          <w:rFonts w:asciiTheme="majorBidi" w:hAnsiTheme="majorBidi" w:cstheme="majorBidi"/>
          <w:sz w:val="30"/>
          <w:szCs w:val="30"/>
        </w:rPr>
        <w:t xml:space="preserve"> </w:t>
      </w:r>
      <w:r w:rsidRPr="00747CE4">
        <w:rPr>
          <w:rFonts w:asciiTheme="majorBidi" w:hAnsiTheme="majorBidi" w:cstheme="majorBidi"/>
          <w:sz w:val="30"/>
          <w:szCs w:val="30"/>
          <w:cs/>
        </w:rPr>
        <w:t>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747CE4">
        <w:rPr>
          <w:rFonts w:asciiTheme="majorBidi" w:hAnsiTheme="majorBidi" w:cstheme="majorBidi"/>
          <w:sz w:val="30"/>
          <w:szCs w:val="30"/>
        </w:rPr>
        <w:t xml:space="preserve"> </w:t>
      </w:r>
      <w:r w:rsidRPr="00747CE4">
        <w:rPr>
          <w:rFonts w:asciiTheme="majorBidi" w:hAnsiTheme="majorBidi" w:cstheme="majorBidi"/>
          <w:sz w:val="30"/>
          <w:szCs w:val="30"/>
          <w:cs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</w:t>
      </w:r>
      <w:r w:rsidRPr="00747CE4">
        <w:rPr>
          <w:rFonts w:asciiTheme="majorBidi" w:hAnsiTheme="majorBidi" w:cstheme="majorBidi"/>
          <w:sz w:val="30"/>
          <w:szCs w:val="30"/>
        </w:rPr>
        <w:t xml:space="preserve"> </w:t>
      </w:r>
      <w:r w:rsidRPr="00747CE4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747CE4">
        <w:rPr>
          <w:rFonts w:asciiTheme="majorBidi" w:hAnsiTheme="majorBidi" w:cstheme="majorBidi"/>
          <w:sz w:val="30"/>
          <w:szCs w:val="30"/>
        </w:rPr>
        <w:t xml:space="preserve"> </w:t>
      </w:r>
      <w:r w:rsidRPr="00747CE4">
        <w:rPr>
          <w:rFonts w:asciiTheme="majorBidi" w:hAnsiTheme="majorBidi" w:cstheme="majorBidi"/>
          <w:sz w:val="30"/>
          <w:szCs w:val="30"/>
          <w:cs/>
        </w:rPr>
        <w:t>การบูรณะสถานที่ตั้</w:t>
      </w:r>
      <w:r w:rsidR="00BA1D34" w:rsidRPr="00747CE4">
        <w:rPr>
          <w:rFonts w:asciiTheme="majorBidi" w:hAnsiTheme="majorBidi" w:cstheme="majorBidi"/>
          <w:sz w:val="30"/>
          <w:szCs w:val="30"/>
          <w:cs/>
        </w:rPr>
        <w:t>งของสินทรัพย์และต้นทุนการกู้ยืม</w:t>
      </w:r>
      <w:r w:rsidRPr="00747CE4">
        <w:rPr>
          <w:rFonts w:asciiTheme="majorBidi" w:hAnsiTheme="majorBidi" w:cstheme="majorBidi"/>
          <w:sz w:val="30"/>
          <w:szCs w:val="30"/>
          <w:cs/>
        </w:rPr>
        <w:t xml:space="preserve"> สำหรับเครื่องมือที่ควบคุมโดยลิขสิทธิ์ซอฟแวร์ซึ่งไม่สามารถทำงานได้โดยปราศจา</w:t>
      </w:r>
      <w:r w:rsidR="00043306" w:rsidRPr="00747CE4">
        <w:rPr>
          <w:rFonts w:asciiTheme="majorBidi" w:hAnsiTheme="majorBidi" w:cstheme="majorBidi"/>
          <w:sz w:val="30"/>
          <w:szCs w:val="30"/>
          <w:cs/>
        </w:rPr>
        <w:t>กลิขสิทธิ์ซอฟแวร์นั้นให้ถือว่า</w:t>
      </w:r>
      <w:r w:rsidRPr="00747CE4">
        <w:rPr>
          <w:rFonts w:asciiTheme="majorBidi" w:hAnsiTheme="majorBidi" w:cstheme="majorBidi"/>
          <w:sz w:val="30"/>
          <w:szCs w:val="30"/>
          <w:cs/>
        </w:rPr>
        <w:t xml:space="preserve"> ลิขสิทธิ์ซอฟแวร์ดังกล่าวเป็นส่วนหนึ่งของอุปกรณ์</w:t>
      </w:r>
    </w:p>
    <w:p w14:paraId="4599D165" w14:textId="77777777" w:rsidR="00747CE4" w:rsidRPr="00747CE4" w:rsidRDefault="00747CE4" w:rsidP="00D71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4BCAF5" w14:textId="77777777" w:rsidR="0034460D" w:rsidRPr="00747CE4" w:rsidRDefault="0034460D" w:rsidP="002A6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en-GB"/>
        </w:rPr>
      </w:pPr>
      <w:r w:rsidRPr="00747CE4">
        <w:rPr>
          <w:rFonts w:asciiTheme="majorBidi" w:hAnsiTheme="majorBidi" w:cstheme="majorBidi"/>
          <w:spacing w:val="2"/>
          <w:sz w:val="30"/>
          <w:szCs w:val="30"/>
          <w:cs/>
          <w:lang w:eastAsia="en-GB"/>
        </w:rPr>
        <w:t>ส่วนประกอบของรายการที่ดิน</w:t>
      </w:r>
      <w:r w:rsidRPr="00747CE4">
        <w:rPr>
          <w:rFonts w:asciiTheme="majorBidi" w:hAnsiTheme="majorBidi" w:cstheme="majorBidi"/>
          <w:spacing w:val="2"/>
          <w:sz w:val="30"/>
          <w:szCs w:val="30"/>
          <w:lang w:eastAsia="en-GB"/>
        </w:rPr>
        <w:t xml:space="preserve"> </w:t>
      </w:r>
      <w:r w:rsidRPr="00747CE4">
        <w:rPr>
          <w:rFonts w:asciiTheme="majorBidi" w:hAnsiTheme="majorBidi" w:cstheme="majorBidi"/>
          <w:spacing w:val="2"/>
          <w:sz w:val="30"/>
          <w:szCs w:val="30"/>
          <w:cs/>
          <w:lang w:eastAsia="en-GB"/>
        </w:rPr>
        <w:t>อาคารและอุปกรณ์แต่ละรายการที่มีอายุการให้ประโยชน์ไม่เท่ากันต้องบันทึก</w:t>
      </w:r>
      <w:r w:rsidR="00EE1D30" w:rsidRPr="00747CE4">
        <w:rPr>
          <w:rFonts w:asciiTheme="majorBidi" w:hAnsiTheme="majorBidi" w:cstheme="majorBidi"/>
          <w:spacing w:val="2"/>
          <w:sz w:val="30"/>
          <w:szCs w:val="30"/>
          <w:cs/>
          <w:lang w:eastAsia="en-GB"/>
        </w:rPr>
        <w:t xml:space="preserve">   </w:t>
      </w:r>
      <w:r w:rsidRPr="00747CE4">
        <w:rPr>
          <w:rFonts w:asciiTheme="majorBidi" w:hAnsiTheme="majorBidi" w:cstheme="majorBidi"/>
          <w:spacing w:val="2"/>
          <w:sz w:val="30"/>
          <w:szCs w:val="30"/>
          <w:cs/>
          <w:lang w:eastAsia="en-GB"/>
        </w:rPr>
        <w:t>แต่</w:t>
      </w:r>
      <w:r w:rsidRPr="00747CE4">
        <w:rPr>
          <w:rFonts w:asciiTheme="majorBidi" w:hAnsiTheme="majorBidi" w:cstheme="majorBidi"/>
          <w:sz w:val="30"/>
          <w:szCs w:val="30"/>
          <w:cs/>
          <w:lang w:eastAsia="en-GB"/>
        </w:rPr>
        <w:t>ละส่วนประกอบที่มีนัยสำคัญแยกต่างหากจากกัน</w:t>
      </w:r>
    </w:p>
    <w:p w14:paraId="31B61131" w14:textId="77777777" w:rsidR="00B665B7" w:rsidRPr="00747CE4" w:rsidRDefault="00B665B7" w:rsidP="002A6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en-GB"/>
        </w:rPr>
      </w:pPr>
    </w:p>
    <w:p w14:paraId="30BE45C4" w14:textId="77777777" w:rsidR="00294FF7" w:rsidRPr="00747CE4" w:rsidRDefault="0034460D" w:rsidP="00607C9D">
      <w:pPr>
        <w:tabs>
          <w:tab w:val="left" w:pos="540"/>
        </w:tabs>
        <w:spacing w:line="240" w:lineRule="auto"/>
        <w:ind w:left="540" w:right="4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47CE4">
        <w:rPr>
          <w:rFonts w:asciiTheme="majorBidi" w:hAnsiTheme="majorBidi" w:cstheme="majorBidi"/>
          <w:sz w:val="30"/>
          <w:szCs w:val="30"/>
          <w:cs/>
        </w:rPr>
        <w:t>กำไรหรือขาดทุนจากการจำหน่ายที่ดิน อาคารและอุปกรณ์ คือผลต่างระหว่างสิ่งตอบแทนสุทธิที่ได้รับจาก</w:t>
      </w:r>
      <w:r w:rsidR="00043306" w:rsidRPr="00747CE4">
        <w:rPr>
          <w:rFonts w:asciiTheme="majorBidi" w:hAnsiTheme="majorBidi" w:cstheme="majorBidi"/>
          <w:sz w:val="30"/>
          <w:szCs w:val="30"/>
        </w:rPr>
        <w:t xml:space="preserve">          </w:t>
      </w:r>
      <w:r w:rsidRPr="00747CE4">
        <w:rPr>
          <w:rFonts w:asciiTheme="majorBidi" w:hAnsiTheme="majorBidi" w:cstheme="majorBidi"/>
          <w:sz w:val="30"/>
          <w:szCs w:val="30"/>
          <w:cs/>
        </w:rPr>
        <w:t>การจำหน่ายกับมูลค่าตามบัญชีของที่ดิน อาคารและอุปกรณ์ โดยรับรู้ในกำไรหรือขาดทุน</w:t>
      </w:r>
    </w:p>
    <w:p w14:paraId="579D32ED" w14:textId="77777777" w:rsidR="00B665B7" w:rsidRPr="00747CE4" w:rsidRDefault="00B665B7" w:rsidP="00176E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44B79426" w14:textId="77777777" w:rsidR="0034460D" w:rsidRPr="00092057" w:rsidRDefault="0034460D" w:rsidP="00176E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47CE4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</w:t>
      </w:r>
      <w:r w:rsidRPr="00092057">
        <w:rPr>
          <w:rFonts w:asciiTheme="majorBidi" w:hAnsiTheme="majorBidi" w:cstheme="majorBidi"/>
          <w:i/>
          <w:iCs/>
          <w:sz w:val="30"/>
          <w:szCs w:val="30"/>
          <w:cs/>
        </w:rPr>
        <w:t>ภายหลัง</w:t>
      </w:r>
    </w:p>
    <w:p w14:paraId="51BB5EC7" w14:textId="77777777" w:rsidR="0034460D" w:rsidRPr="00092057" w:rsidRDefault="0034460D" w:rsidP="00607C9D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C2FE47E" w14:textId="06C0AB3D" w:rsidR="004A57CF" w:rsidRPr="00092057" w:rsidRDefault="00881131" w:rsidP="00881131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92057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</w:t>
      </w:r>
      <w:r w:rsidR="00B10432">
        <w:rPr>
          <w:rFonts w:asciiTheme="majorBidi" w:hAnsiTheme="majorBidi" w:cstheme="majorBidi"/>
          <w:sz w:val="30"/>
          <w:szCs w:val="30"/>
        </w:rPr>
        <w:t xml:space="preserve"> </w:t>
      </w:r>
      <w:r w:rsidRPr="00092057">
        <w:rPr>
          <w:rFonts w:asciiTheme="majorBidi" w:hAnsiTheme="majorBidi" w:cstheme="majorBidi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  ต้นทุนที่เกิดขึ้นในการซ่อมบำรุงที่ดิน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14:paraId="745D7456" w14:textId="77777777" w:rsidR="00881131" w:rsidRPr="00092057" w:rsidRDefault="00881131" w:rsidP="00881131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0080272" w14:textId="77777777" w:rsidR="00B10432" w:rsidRDefault="00B10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4044FAC8" w14:textId="2875F36A" w:rsidR="0034460D" w:rsidRPr="00092057" w:rsidRDefault="0034460D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09205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ค่าเสื่อมราคา</w:t>
      </w:r>
    </w:p>
    <w:p w14:paraId="3155A818" w14:textId="77777777" w:rsidR="00027732" w:rsidRPr="00092057" w:rsidRDefault="00027732" w:rsidP="00607C9D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E1E679A" w14:textId="77777777" w:rsidR="00881131" w:rsidRPr="00092057" w:rsidRDefault="00881131" w:rsidP="00881131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092057">
        <w:rPr>
          <w:rFonts w:asciiTheme="majorBidi" w:hAnsiTheme="majorBidi" w:cstheme="majorBidi"/>
          <w:color w:val="auto"/>
          <w:sz w:val="30"/>
          <w:szCs w:val="30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Pr="00092057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092057">
        <w:rPr>
          <w:rFonts w:asciiTheme="majorBidi" w:hAnsiTheme="majorBidi" w:cstheme="majorBidi"/>
          <w:color w:val="auto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01F990A1" w14:textId="5E52C08E" w:rsidR="00F3366E" w:rsidRDefault="00F336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C58B3D0" w14:textId="18E22FF5" w:rsidR="005037D0" w:rsidRPr="00092057" w:rsidRDefault="0034460D" w:rsidP="001B6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92057">
        <w:rPr>
          <w:rFonts w:asciiTheme="majorBidi" w:hAnsiTheme="majorBidi" w:cstheme="majorBidi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ประมาณการอายุการให้ประโยชน์ของสินทรัพย์แสดงได้ดังนี้</w:t>
      </w:r>
    </w:p>
    <w:p w14:paraId="51F71518" w14:textId="77777777" w:rsidR="005037D0" w:rsidRPr="00092057" w:rsidRDefault="005037D0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6642"/>
        <w:gridCol w:w="1620"/>
      </w:tblGrid>
      <w:tr w:rsidR="0034460D" w:rsidRPr="00092057" w14:paraId="7D2A4921" w14:textId="77777777" w:rsidTr="006A34DD">
        <w:tc>
          <w:tcPr>
            <w:tcW w:w="6642" w:type="dxa"/>
            <w:shd w:val="clear" w:color="auto" w:fill="auto"/>
          </w:tcPr>
          <w:p w14:paraId="0EF10E17" w14:textId="77777777" w:rsidR="0034460D" w:rsidRPr="00092057" w:rsidRDefault="005037D0" w:rsidP="009451D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2057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092057"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  <w:br w:type="page"/>
            </w:r>
            <w:r w:rsidR="006D051D" w:rsidRPr="00092057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="0034460D" w:rsidRPr="00092057">
              <w:rPr>
                <w:rFonts w:asciiTheme="majorBidi" w:hAnsiTheme="majorBidi" w:cstheme="majorBidi"/>
                <w:sz w:val="30"/>
                <w:szCs w:val="30"/>
                <w:cs/>
              </w:rPr>
              <w:t>ส</w:t>
            </w:r>
            <w:r w:rsidR="00907EB8" w:rsidRPr="00092057">
              <w:rPr>
                <w:rFonts w:asciiTheme="majorBidi" w:hAnsiTheme="majorBidi" w:cstheme="majorBidi"/>
                <w:sz w:val="30"/>
                <w:szCs w:val="30"/>
                <w:cs/>
              </w:rPr>
              <w:t>่วนปรั</w:t>
            </w:r>
            <w:r w:rsidR="00D54CE2" w:rsidRPr="00092057">
              <w:rPr>
                <w:rFonts w:asciiTheme="majorBidi" w:hAnsiTheme="majorBidi" w:cstheme="majorBidi"/>
                <w:sz w:val="30"/>
                <w:szCs w:val="30"/>
                <w:cs/>
              </w:rPr>
              <w:t>บ</w:t>
            </w:r>
            <w:r w:rsidR="00907EB8" w:rsidRPr="00092057">
              <w:rPr>
                <w:rFonts w:asciiTheme="majorBidi" w:hAnsiTheme="majorBidi" w:cstheme="majorBidi"/>
                <w:sz w:val="30"/>
                <w:szCs w:val="30"/>
                <w:cs/>
              </w:rPr>
              <w:t>ปรุง</w:t>
            </w:r>
            <w:r w:rsidR="009451DD" w:rsidRPr="0009205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620" w:type="dxa"/>
            <w:shd w:val="clear" w:color="auto" w:fill="auto"/>
          </w:tcPr>
          <w:p w14:paraId="50B65010" w14:textId="3A6261C2" w:rsidR="0034460D" w:rsidRPr="00092057" w:rsidRDefault="005D20EE" w:rsidP="00CE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904AF" w:rsidRPr="0009205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proofErr w:type="gramStart"/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D20E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7A6888" w:rsidRPr="00092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4460D" w:rsidRPr="00092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  <w:proofErr w:type="gramEnd"/>
          </w:p>
        </w:tc>
      </w:tr>
      <w:tr w:rsidR="009451DD" w:rsidRPr="00092057" w14:paraId="31F3E018" w14:textId="77777777" w:rsidTr="006A34DD">
        <w:tc>
          <w:tcPr>
            <w:tcW w:w="6642" w:type="dxa"/>
            <w:shd w:val="clear" w:color="auto" w:fill="auto"/>
          </w:tcPr>
          <w:p w14:paraId="5A447697" w14:textId="77777777" w:rsidR="009451DD" w:rsidRPr="00092057" w:rsidRDefault="009451DD" w:rsidP="0022365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2057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  <w:t>อาคารและส่วนปรับปรุงอาคาร</w:t>
            </w:r>
          </w:p>
        </w:tc>
        <w:tc>
          <w:tcPr>
            <w:tcW w:w="1620" w:type="dxa"/>
            <w:shd w:val="clear" w:color="auto" w:fill="auto"/>
          </w:tcPr>
          <w:p w14:paraId="0F866596" w14:textId="0B00110C" w:rsidR="009451DD" w:rsidRPr="00092057" w:rsidRDefault="005D20EE" w:rsidP="00CE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451DD" w:rsidRPr="0009205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proofErr w:type="gramStart"/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D20E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9451DD" w:rsidRPr="00092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ปี</w:t>
            </w:r>
            <w:proofErr w:type="gramEnd"/>
          </w:p>
        </w:tc>
      </w:tr>
      <w:tr w:rsidR="009451DD" w:rsidRPr="00092057" w14:paraId="6E03097C" w14:textId="77777777" w:rsidTr="006A34DD">
        <w:tc>
          <w:tcPr>
            <w:tcW w:w="6642" w:type="dxa"/>
            <w:shd w:val="clear" w:color="auto" w:fill="auto"/>
          </w:tcPr>
          <w:p w14:paraId="73E8BFD3" w14:textId="77777777" w:rsidR="009451DD" w:rsidRPr="00092057" w:rsidRDefault="009451DD" w:rsidP="00607C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205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620" w:type="dxa"/>
            <w:shd w:val="clear" w:color="auto" w:fill="auto"/>
          </w:tcPr>
          <w:p w14:paraId="4313E9F4" w14:textId="6BB81EBB" w:rsidR="009451DD" w:rsidRPr="00092057" w:rsidRDefault="005D20EE" w:rsidP="00CE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451DD" w:rsidRPr="0009205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proofErr w:type="gramStart"/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D20E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451DD" w:rsidRPr="000920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451DD" w:rsidRPr="00092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  <w:proofErr w:type="gramEnd"/>
          </w:p>
        </w:tc>
      </w:tr>
      <w:tr w:rsidR="009451DD" w:rsidRPr="00092057" w14:paraId="5EE25085" w14:textId="77777777" w:rsidTr="006A34DD">
        <w:tc>
          <w:tcPr>
            <w:tcW w:w="6642" w:type="dxa"/>
            <w:shd w:val="clear" w:color="auto" w:fill="auto"/>
          </w:tcPr>
          <w:p w14:paraId="058FBDB5" w14:textId="77777777" w:rsidR="009451DD" w:rsidRPr="00092057" w:rsidRDefault="009451DD" w:rsidP="00607C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205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620" w:type="dxa"/>
            <w:shd w:val="clear" w:color="auto" w:fill="auto"/>
          </w:tcPr>
          <w:p w14:paraId="766D6C58" w14:textId="7797405F" w:rsidR="009451DD" w:rsidRPr="00092057" w:rsidRDefault="005D20EE" w:rsidP="00CE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451DD" w:rsidRPr="0009205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proofErr w:type="gramStart"/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D20E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9451DD" w:rsidRPr="000920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451DD" w:rsidRPr="00092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  <w:proofErr w:type="gramEnd"/>
          </w:p>
        </w:tc>
      </w:tr>
      <w:tr w:rsidR="009451DD" w:rsidRPr="00092057" w14:paraId="68ECF16B" w14:textId="77777777" w:rsidTr="006A34DD">
        <w:tc>
          <w:tcPr>
            <w:tcW w:w="6642" w:type="dxa"/>
            <w:shd w:val="clear" w:color="auto" w:fill="auto"/>
          </w:tcPr>
          <w:p w14:paraId="2B37F587" w14:textId="77777777" w:rsidR="009451DD" w:rsidRPr="00092057" w:rsidRDefault="009451DD" w:rsidP="00607C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2057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620" w:type="dxa"/>
            <w:shd w:val="clear" w:color="auto" w:fill="auto"/>
          </w:tcPr>
          <w:p w14:paraId="1CD31583" w14:textId="5528FE52" w:rsidR="009451DD" w:rsidRPr="00092057" w:rsidRDefault="005D20EE" w:rsidP="00CE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451DD" w:rsidRPr="0009205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proofErr w:type="gramStart"/>
            <w:r w:rsidRPr="005D20E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9451DD" w:rsidRPr="000920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451DD" w:rsidRPr="00092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  <w:proofErr w:type="gramEnd"/>
          </w:p>
        </w:tc>
      </w:tr>
    </w:tbl>
    <w:p w14:paraId="64F683DD" w14:textId="77777777" w:rsidR="0034460D" w:rsidRPr="00092057" w:rsidRDefault="0034460D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thaiDistribute"/>
        <w:rPr>
          <w:rFonts w:asciiTheme="majorBidi" w:hAnsiTheme="majorBidi" w:cstheme="majorBidi"/>
          <w:sz w:val="30"/>
          <w:szCs w:val="30"/>
        </w:rPr>
      </w:pPr>
    </w:p>
    <w:p w14:paraId="602DA800" w14:textId="77777777" w:rsidR="007A6888" w:rsidRPr="00092057" w:rsidRDefault="00397D5B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092057">
        <w:rPr>
          <w:rFonts w:asciiTheme="majorBidi" w:hAnsiTheme="majorBidi" w:cstheme="majorBidi"/>
          <w:sz w:val="30"/>
          <w:szCs w:val="30"/>
          <w:cs/>
        </w:rPr>
        <w:t>กลุ่ม</w:t>
      </w:r>
      <w:r w:rsidR="0034460D" w:rsidRPr="00092057">
        <w:rPr>
          <w:rFonts w:asciiTheme="majorBidi" w:hAnsiTheme="majorBidi" w:cstheme="majorBidi"/>
          <w:sz w:val="30"/>
          <w:szCs w:val="30"/>
          <w:cs/>
        </w:rPr>
        <w:t>บริษัทไม่คิดค่าเสื่อมราคาสำหรับ</w:t>
      </w:r>
      <w:r w:rsidR="00DE177D" w:rsidRPr="00092057">
        <w:rPr>
          <w:rFonts w:asciiTheme="majorBidi" w:hAnsiTheme="majorBidi" w:cstheme="majorBidi"/>
          <w:sz w:val="30"/>
          <w:szCs w:val="30"/>
          <w:cs/>
        </w:rPr>
        <w:t>ที่ดินและ</w:t>
      </w:r>
      <w:r w:rsidR="009451DD" w:rsidRPr="00092057">
        <w:rPr>
          <w:rFonts w:asciiTheme="majorBidi" w:hAnsiTheme="majorBidi" w:cstheme="majorBidi"/>
          <w:sz w:val="30"/>
          <w:szCs w:val="30"/>
          <w:cs/>
        </w:rPr>
        <w:t>ค่าถมที่ดินซึ่งบันทึกเป็นส่วนหนึ่งของ</w:t>
      </w:r>
      <w:r w:rsidR="00EF0D37" w:rsidRPr="00092057">
        <w:rPr>
          <w:rFonts w:asciiTheme="majorBidi" w:hAnsiTheme="majorBidi" w:cstheme="majorBidi"/>
          <w:sz w:val="30"/>
          <w:szCs w:val="30"/>
          <w:cs/>
        </w:rPr>
        <w:t>ส่วนปรับปรุงที่ดิน</w:t>
      </w:r>
      <w:r w:rsidR="009451DD" w:rsidRPr="000920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C4818" w:rsidRPr="00092057">
        <w:rPr>
          <w:rFonts w:asciiTheme="majorBidi" w:hAnsiTheme="majorBidi" w:cstheme="majorBidi"/>
          <w:sz w:val="30"/>
          <w:szCs w:val="30"/>
          <w:cs/>
        </w:rPr>
        <w:t xml:space="preserve">             </w:t>
      </w:r>
      <w:r w:rsidR="009451DD" w:rsidRPr="00092057">
        <w:rPr>
          <w:rFonts w:asciiTheme="majorBidi" w:hAnsiTheme="majorBidi" w:cstheme="majorBidi"/>
          <w:sz w:val="30"/>
          <w:szCs w:val="30"/>
          <w:cs/>
        </w:rPr>
        <w:t>แ</w:t>
      </w:r>
      <w:r w:rsidR="0034460D" w:rsidRPr="00092057">
        <w:rPr>
          <w:rFonts w:asciiTheme="majorBidi" w:hAnsiTheme="majorBidi" w:cstheme="majorBidi"/>
          <w:sz w:val="30"/>
          <w:szCs w:val="30"/>
          <w:cs/>
        </w:rPr>
        <w:t>ละสินทรัพย์ที่อยู่ระหว่างการก่อสร้าง</w:t>
      </w:r>
    </w:p>
    <w:p w14:paraId="5292E55C" w14:textId="77777777" w:rsidR="009451DD" w:rsidRPr="00092057" w:rsidRDefault="009451DD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thaiDistribute"/>
        <w:rPr>
          <w:rFonts w:asciiTheme="majorBidi" w:hAnsiTheme="majorBidi" w:cstheme="majorBidi"/>
          <w:sz w:val="30"/>
          <w:szCs w:val="30"/>
        </w:rPr>
      </w:pPr>
    </w:p>
    <w:p w14:paraId="6875E0B2" w14:textId="77777777" w:rsidR="00F46B53" w:rsidRPr="00092057" w:rsidRDefault="0034460D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1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92057">
        <w:rPr>
          <w:rFonts w:asciiTheme="majorBidi" w:hAnsiTheme="majorBidi" w:cstheme="majorBidi"/>
          <w:spacing w:val="-2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</w:t>
      </w:r>
      <w:r w:rsidR="00881131" w:rsidRPr="00092057">
        <w:rPr>
          <w:rFonts w:asciiTheme="majorBidi" w:hAnsiTheme="majorBidi" w:cstheme="majorBidi"/>
          <w:spacing w:val="-2"/>
          <w:sz w:val="30"/>
          <w:szCs w:val="30"/>
          <w:cs/>
        </w:rPr>
        <w:t>ที่สุด</w:t>
      </w:r>
      <w:r w:rsidRPr="00092057">
        <w:rPr>
          <w:rFonts w:asciiTheme="majorBidi" w:hAnsiTheme="majorBidi" w:cstheme="majorBidi"/>
          <w:spacing w:val="-2"/>
          <w:sz w:val="30"/>
          <w:szCs w:val="30"/>
          <w:cs/>
        </w:rPr>
        <w:t>ทุกสิ้นรอบปีบัญชี และปรับปรุงตามความเหมาะสม</w:t>
      </w:r>
    </w:p>
    <w:p w14:paraId="0D3A0A8C" w14:textId="77777777" w:rsidR="00AF5156" w:rsidRPr="00092057" w:rsidRDefault="00AF5156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1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06B35655" w14:textId="77777777" w:rsidR="0034460D" w:rsidRPr="00913A42" w:rsidRDefault="0034460D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="Angsana New" w:hAnsi="Angsana New"/>
          <w:b/>
          <w:bCs/>
          <w:i/>
          <w:iCs/>
          <w:sz w:val="30"/>
          <w:szCs w:val="30"/>
        </w:rPr>
      </w:pPr>
      <w:r w:rsidRPr="00913A42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2903BA92" w14:textId="77777777" w:rsidR="00CE6E72" w:rsidRPr="00092057" w:rsidRDefault="00CE6E72" w:rsidP="00CE6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F1935A7" w14:textId="77777777" w:rsidR="00092057" w:rsidRPr="00092057" w:rsidRDefault="00092057" w:rsidP="000920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092057">
        <w:rPr>
          <w:rFonts w:asciiTheme="majorBidi" w:hAnsiTheme="majorBidi" w:cstheme="majorBidi"/>
          <w:i/>
          <w:iCs/>
          <w:sz w:val="30"/>
          <w:szCs w:val="30"/>
          <w:cs/>
        </w:rPr>
        <w:t>ค่าความนิยม</w:t>
      </w:r>
    </w:p>
    <w:p w14:paraId="552C0D80" w14:textId="77777777" w:rsidR="00092057" w:rsidRPr="00092057" w:rsidRDefault="00092057" w:rsidP="00092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60ECC6E" w14:textId="3595AA9A" w:rsidR="00092057" w:rsidRDefault="00092057" w:rsidP="00092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92057">
        <w:rPr>
          <w:rFonts w:asciiTheme="majorBidi" w:hAnsiTheme="majorBidi" w:cstheme="majorBidi"/>
          <w:sz w:val="30"/>
          <w:szCs w:val="30"/>
          <w:cs/>
        </w:rPr>
        <w:t xml:space="preserve"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การรับรู้มูลค่าเริ่มแรกของค่าความนิยม ได้อธิบายในหมายเหตุข้อ </w:t>
      </w:r>
      <w:r w:rsidR="005D20EE" w:rsidRPr="005D20EE">
        <w:rPr>
          <w:rFonts w:asciiTheme="majorBidi" w:hAnsiTheme="majorBidi" w:cstheme="majorBidi"/>
          <w:sz w:val="30"/>
          <w:szCs w:val="30"/>
        </w:rPr>
        <w:t>4</w:t>
      </w:r>
      <w:r w:rsidRPr="00092057">
        <w:rPr>
          <w:rFonts w:asciiTheme="majorBidi" w:hAnsiTheme="majorBidi" w:cstheme="majorBidi"/>
          <w:sz w:val="30"/>
          <w:szCs w:val="30"/>
        </w:rPr>
        <w:t xml:space="preserve"> (</w:t>
      </w:r>
      <w:r w:rsidRPr="00092057">
        <w:rPr>
          <w:rFonts w:asciiTheme="majorBidi" w:hAnsiTheme="majorBidi" w:cstheme="majorBidi"/>
          <w:sz w:val="30"/>
          <w:szCs w:val="30"/>
          <w:cs/>
        </w:rPr>
        <w:t>ก) ภายหลังจากการรับรู้เริ่มแรก ค่าความนิยมจะถูกวัดมูลค่าด้วยวิธีราคาทุนหักผลขาดทุนจากการด้อยค่าสะสม สำหรับเงินลงทุนที่บันทึกตามวิธีส่วนได้เสีย มูลค่าตามบัญชีของค่าความนิยมรวมอยู่ในมูลค่าตามบัญชีของเงินลงทุน</w:t>
      </w:r>
      <w:r w:rsidRPr="00092057">
        <w:rPr>
          <w:rFonts w:asciiTheme="majorBidi" w:hAnsiTheme="majorBidi" w:cstheme="majorBidi"/>
          <w:sz w:val="30"/>
          <w:szCs w:val="30"/>
        </w:rPr>
        <w:t xml:space="preserve"> </w:t>
      </w:r>
      <w:r w:rsidRPr="00092057">
        <w:rPr>
          <w:rFonts w:asciiTheme="majorBidi" w:hAnsiTheme="majorBidi" w:cstheme="majorBidi"/>
          <w:sz w:val="30"/>
          <w:szCs w:val="30"/>
          <w:cs/>
        </w:rPr>
        <w:t>และผลขาดทุนจากการด้อยค่าในเงินลงทุนต้องไม่ถูกปันส่วนให้สินทรัพย์ใด</w:t>
      </w:r>
      <w:r w:rsidRPr="00092057">
        <w:rPr>
          <w:rFonts w:asciiTheme="majorBidi" w:hAnsiTheme="majorBidi" w:cstheme="majorBidi"/>
          <w:sz w:val="30"/>
          <w:szCs w:val="30"/>
        </w:rPr>
        <w:t xml:space="preserve"> </w:t>
      </w:r>
      <w:r w:rsidRPr="00092057">
        <w:rPr>
          <w:rFonts w:asciiTheme="majorBidi" w:hAnsiTheme="majorBidi" w:cstheme="majorBidi"/>
          <w:sz w:val="30"/>
          <w:szCs w:val="30"/>
          <w:cs/>
        </w:rPr>
        <w:t>ๆ</w:t>
      </w:r>
      <w:r w:rsidRPr="00092057">
        <w:rPr>
          <w:rFonts w:asciiTheme="majorBidi" w:hAnsiTheme="majorBidi" w:cstheme="majorBidi"/>
          <w:sz w:val="30"/>
          <w:szCs w:val="30"/>
        </w:rPr>
        <w:t xml:space="preserve"> </w:t>
      </w:r>
      <w:r w:rsidRPr="00092057">
        <w:rPr>
          <w:rFonts w:asciiTheme="majorBidi" w:hAnsiTheme="majorBidi" w:cstheme="majorBidi"/>
          <w:sz w:val="30"/>
          <w:szCs w:val="30"/>
          <w:cs/>
        </w:rPr>
        <w:t>ที่เป็นส่วนหนึ่งของมูลค่าตามบัญชีของเงินลงทุนรวมถึงค่าความนิยม</w:t>
      </w:r>
    </w:p>
    <w:p w14:paraId="50C56523" w14:textId="77777777" w:rsidR="00092057" w:rsidRDefault="00092057" w:rsidP="00092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B5C4830" w14:textId="77777777" w:rsidR="00B10432" w:rsidRDefault="00B10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3FC5CD00" w14:textId="04F5236A" w:rsidR="00092057" w:rsidRPr="00623946" w:rsidRDefault="00092057" w:rsidP="000920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2394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สินทรัพย์ไม่มีตัวตนอื่น ๆ</w:t>
      </w:r>
    </w:p>
    <w:p w14:paraId="22565850" w14:textId="77777777" w:rsidR="00092057" w:rsidRPr="00145D30" w:rsidRDefault="00092057" w:rsidP="00092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586AA56" w14:textId="77777777" w:rsidR="005037D0" w:rsidRPr="00145D30" w:rsidRDefault="00254DC2" w:rsidP="005650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5D30">
        <w:rPr>
          <w:rFonts w:asciiTheme="majorBidi" w:hAnsiTheme="majorBidi" w:cstheme="majorBidi"/>
          <w:sz w:val="30"/>
          <w:szCs w:val="30"/>
          <w:cs/>
        </w:rPr>
        <w:t>สินทรัพย์ไม่มีตัวตน</w:t>
      </w:r>
      <w:r w:rsidR="00092057" w:rsidRPr="00145D30">
        <w:rPr>
          <w:rFonts w:asciiTheme="majorBidi" w:hAnsiTheme="majorBidi" w:cstheme="majorBidi" w:hint="cs"/>
          <w:sz w:val="30"/>
          <w:szCs w:val="30"/>
          <w:cs/>
        </w:rPr>
        <w:t xml:space="preserve">อื่นๆ </w:t>
      </w:r>
      <w:r w:rsidR="00CE6E72" w:rsidRPr="00145D30">
        <w:rPr>
          <w:rFonts w:asciiTheme="majorBidi" w:hAnsiTheme="majorBidi" w:cstheme="majorBidi"/>
          <w:sz w:val="30"/>
          <w:szCs w:val="30"/>
          <w:cs/>
        </w:rPr>
        <w:t>ที่กลุ่มบริษัทซื้อมาและมีอายุการใช้งานจำกัด</w:t>
      </w:r>
      <w:r w:rsidR="00B665B7" w:rsidRPr="00145D30">
        <w:rPr>
          <w:rFonts w:asciiTheme="majorBidi" w:hAnsiTheme="majorBidi" w:cstheme="majorBidi"/>
          <w:sz w:val="30"/>
          <w:szCs w:val="30"/>
          <w:cs/>
        </w:rPr>
        <w:t xml:space="preserve"> วัดมูลค่าด้วย</w:t>
      </w:r>
      <w:r w:rsidR="00CE6E72" w:rsidRPr="00145D30">
        <w:rPr>
          <w:rFonts w:asciiTheme="majorBidi" w:hAnsiTheme="majorBidi" w:cstheme="majorBidi"/>
          <w:sz w:val="30"/>
          <w:szCs w:val="30"/>
          <w:cs/>
        </w:rPr>
        <w:t>ราคาทุนหักค่าตัดจำหน่ายสะสมและผลขาดทุนจากการด้อยค่าสะสม</w:t>
      </w:r>
      <w:r w:rsidR="00CE6E72" w:rsidRPr="00145D30">
        <w:rPr>
          <w:rFonts w:asciiTheme="majorBidi" w:hAnsiTheme="majorBidi" w:cstheme="majorBidi"/>
          <w:sz w:val="30"/>
          <w:szCs w:val="30"/>
        </w:rPr>
        <w:t xml:space="preserve"> </w:t>
      </w:r>
    </w:p>
    <w:p w14:paraId="29E77AC3" w14:textId="37C7FA2D" w:rsidR="00F3366E" w:rsidRPr="00145D30" w:rsidRDefault="00F336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3E8CB09A" w14:textId="5E2E1BA5" w:rsidR="0034460D" w:rsidRPr="00145D30" w:rsidRDefault="00334C95" w:rsidP="00176E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45D30">
        <w:rPr>
          <w:rFonts w:asciiTheme="majorBidi" w:hAnsiTheme="majorBidi" w:cstheme="majorBidi"/>
          <w:i/>
          <w:iCs/>
          <w:sz w:val="30"/>
          <w:szCs w:val="30"/>
          <w:cs/>
        </w:rPr>
        <w:t>ร</w:t>
      </w:r>
      <w:r w:rsidR="0034460D" w:rsidRPr="00145D30">
        <w:rPr>
          <w:rFonts w:asciiTheme="majorBidi" w:hAnsiTheme="majorBidi" w:cstheme="majorBidi"/>
          <w:i/>
          <w:iCs/>
          <w:sz w:val="30"/>
          <w:szCs w:val="30"/>
          <w:cs/>
        </w:rPr>
        <w:t>ายจ่ายภายหลังการรับรู้รายการ</w:t>
      </w:r>
    </w:p>
    <w:p w14:paraId="365FDB3D" w14:textId="77777777" w:rsidR="0034460D" w:rsidRPr="00145D30" w:rsidRDefault="0034460D" w:rsidP="00607C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6A7E17" w14:textId="77777777" w:rsidR="0034460D" w:rsidRPr="00145D30" w:rsidRDefault="0034460D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45D30">
        <w:rPr>
          <w:rFonts w:asciiTheme="majorBidi" w:eastAsia="Calibri" w:hAnsiTheme="majorBidi" w:cstheme="majorBidi"/>
          <w:sz w:val="30"/>
          <w:szCs w:val="30"/>
          <w:cs/>
        </w:rPr>
        <w:t xml:space="preserve"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</w:t>
      </w:r>
      <w:r w:rsidR="00CE6E72" w:rsidRPr="00145D30">
        <w:rPr>
          <w:rFonts w:asciiTheme="majorBidi" w:eastAsia="Calibri" w:hAnsiTheme="majorBidi" w:cstheme="majorBidi"/>
          <w:sz w:val="30"/>
          <w:szCs w:val="30"/>
          <w:cs/>
        </w:rPr>
        <w:t xml:space="preserve">ค่าใช้จ่ายอื่น </w:t>
      </w:r>
      <w:r w:rsidRPr="00145D30">
        <w:rPr>
          <w:rFonts w:asciiTheme="majorBidi" w:eastAsia="Calibri" w:hAnsiTheme="majorBidi" w:cstheme="majorBidi"/>
          <w:sz w:val="30"/>
          <w:szCs w:val="30"/>
          <w:cs/>
        </w:rPr>
        <w:t>รวมถึงตราผลิตภัณฑ์ที่เกิดขึ้นภายในรับรู้ในกำไรหรือขาดทุนเมื่อเกิดขึ้น</w:t>
      </w:r>
    </w:p>
    <w:p w14:paraId="0E740469" w14:textId="77777777" w:rsidR="003F5296" w:rsidRPr="00145D30" w:rsidRDefault="003F5296" w:rsidP="004A57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3D9F1A3" w14:textId="77777777" w:rsidR="0034460D" w:rsidRPr="00145D30" w:rsidRDefault="0034460D" w:rsidP="00607C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shd w:val="clear" w:color="auto" w:fill="E0E0E0"/>
        </w:rPr>
      </w:pPr>
      <w:r w:rsidRPr="00145D3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ค่าตัดจำหน่าย </w:t>
      </w:r>
      <w:r w:rsidRPr="00145D3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2B17A440" w14:textId="77777777" w:rsidR="0034460D" w:rsidRPr="00145D30" w:rsidRDefault="0034460D" w:rsidP="00607C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050145" w14:textId="77777777" w:rsidR="00CE6E72" w:rsidRPr="00145D30" w:rsidRDefault="0026361B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45D30">
        <w:rPr>
          <w:rFonts w:asciiTheme="majorBidi" w:hAnsiTheme="majorBidi" w:cstheme="majorBidi"/>
          <w:sz w:val="30"/>
          <w:szCs w:val="30"/>
          <w:cs/>
        </w:rPr>
        <w:t>ค่าตัดจำหน่ายคำนวณจาก</w:t>
      </w:r>
      <w:r w:rsidR="00CE6E72" w:rsidRPr="00145D30">
        <w:rPr>
          <w:rFonts w:asciiTheme="majorBidi" w:eastAsia="Calibri" w:hAnsiTheme="majorBidi" w:cstheme="majorBidi"/>
          <w:sz w:val="30"/>
          <w:szCs w:val="30"/>
          <w:cs/>
        </w:rPr>
        <w:t>ราคาทุนของสินทรัพย์หรือจำนวน</w:t>
      </w:r>
      <w:r w:rsidR="0034460D" w:rsidRPr="00145D30">
        <w:rPr>
          <w:rFonts w:asciiTheme="majorBidi" w:eastAsia="Calibri" w:hAnsiTheme="majorBidi" w:cstheme="majorBidi"/>
          <w:sz w:val="30"/>
          <w:szCs w:val="30"/>
          <w:cs/>
        </w:rPr>
        <w:t>อื่นที่ใช้แทนราคาทุนหักด้วยมูลค่าคงเหลือ</w:t>
      </w:r>
    </w:p>
    <w:p w14:paraId="6C0E7B9F" w14:textId="77777777" w:rsidR="0034460D" w:rsidRPr="00145D30" w:rsidRDefault="00CE6E72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45D30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02A96E83" w14:textId="77777777" w:rsidR="0034460D" w:rsidRPr="00145D30" w:rsidRDefault="0034460D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145D30">
        <w:rPr>
          <w:rFonts w:asciiTheme="majorBidi" w:hAnsiTheme="majorBidi" w:cstheme="majorBidi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</w:t>
      </w:r>
      <w:r w:rsidRPr="00145D30">
        <w:rPr>
          <w:rFonts w:asciiTheme="majorBidi" w:hAnsiTheme="majorBidi" w:cstheme="majorBidi"/>
          <w:spacing w:val="-4"/>
          <w:sz w:val="30"/>
          <w:szCs w:val="30"/>
          <w:cs/>
        </w:rPr>
        <w:t>ประโยชน์</w:t>
      </w:r>
      <w:r w:rsidR="005646CA" w:rsidRPr="00145D30">
        <w:rPr>
          <w:rFonts w:asciiTheme="majorBidi" w:hAnsiTheme="majorBidi" w:cstheme="majorBidi"/>
          <w:sz w:val="30"/>
          <w:szCs w:val="30"/>
          <w:cs/>
        </w:rPr>
        <w:t>เชิงเศรษฐกิจ</w:t>
      </w:r>
      <w:r w:rsidRPr="00145D30">
        <w:rPr>
          <w:rFonts w:asciiTheme="majorBidi" w:hAnsiTheme="majorBidi" w:cstheme="majorBidi"/>
          <w:spacing w:val="-4"/>
          <w:sz w:val="30"/>
          <w:szCs w:val="30"/>
          <w:cs/>
        </w:rPr>
        <w:t>ในอนาคตจากสินทรัพย์นั้นตามระยะเวลาที่คาดว่าจะได้รับประโยชน์จากสินทรัพย์ไม่มีตัวตนซึ่งไม่รวม</w:t>
      </w:r>
      <w:r w:rsidRPr="00145D30">
        <w:rPr>
          <w:rFonts w:asciiTheme="majorBidi" w:hAnsiTheme="majorBidi" w:cstheme="majorBidi"/>
          <w:spacing w:val="-2"/>
          <w:sz w:val="30"/>
          <w:szCs w:val="30"/>
          <w:cs/>
        </w:rPr>
        <w:t>ค่าความนิยม</w:t>
      </w:r>
      <w:r w:rsidRPr="00145D3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45D30">
        <w:rPr>
          <w:rFonts w:asciiTheme="majorBidi" w:hAnsiTheme="majorBidi" w:cstheme="majorBidi"/>
          <w:spacing w:val="-2"/>
          <w:sz w:val="30"/>
          <w:szCs w:val="30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 ระยะเวลา</w:t>
      </w:r>
      <w:r w:rsidR="00CE6E72" w:rsidRPr="00145D30">
        <w:rPr>
          <w:rFonts w:asciiTheme="majorBidi" w:hAnsiTheme="majorBidi" w:cstheme="majorBidi"/>
          <w:spacing w:val="-2"/>
          <w:sz w:val="30"/>
          <w:szCs w:val="30"/>
          <w:cs/>
        </w:rPr>
        <w:t xml:space="preserve">   </w:t>
      </w:r>
      <w:r w:rsidRPr="00145D30">
        <w:rPr>
          <w:rFonts w:asciiTheme="majorBidi" w:hAnsiTheme="majorBidi" w:cstheme="majorBidi"/>
          <w:spacing w:val="-2"/>
          <w:sz w:val="30"/>
          <w:szCs w:val="30"/>
          <w:cs/>
        </w:rPr>
        <w:t>ที่คาดว่า</w:t>
      </w:r>
      <w:r w:rsidRPr="00145D30">
        <w:rPr>
          <w:rFonts w:asciiTheme="majorBidi" w:hAnsiTheme="majorBidi" w:cstheme="majorBidi"/>
          <w:sz w:val="30"/>
          <w:szCs w:val="30"/>
          <w:cs/>
        </w:rPr>
        <w:t>จะได้รับประโยชน์</w:t>
      </w:r>
      <w:r w:rsidR="00CE6E72" w:rsidRPr="00145D30">
        <w:rPr>
          <w:rFonts w:asciiTheme="majorBidi" w:hAnsiTheme="majorBidi" w:cstheme="majorBidi"/>
          <w:sz w:val="30"/>
          <w:szCs w:val="30"/>
          <w:cs/>
        </w:rPr>
        <w:t>สำหรับปีปัจจุบันและปีเปรียบเทียบ</w:t>
      </w:r>
      <w:r w:rsidRPr="00145D30">
        <w:rPr>
          <w:rFonts w:asciiTheme="majorBidi" w:hAnsiTheme="majorBidi" w:cstheme="majorBidi"/>
          <w:sz w:val="30"/>
          <w:szCs w:val="30"/>
          <w:cs/>
        </w:rPr>
        <w:t>แสดงได้ดังนี้</w:t>
      </w:r>
    </w:p>
    <w:p w14:paraId="390152DC" w14:textId="77777777" w:rsidR="00CE6E72" w:rsidRPr="00145D30" w:rsidRDefault="00CE6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green"/>
          <w:cs/>
        </w:rPr>
      </w:pPr>
    </w:p>
    <w:tbl>
      <w:tblPr>
        <w:tblW w:w="87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62"/>
        <w:gridCol w:w="2245"/>
      </w:tblGrid>
      <w:tr w:rsidR="00616620" w:rsidRPr="00092057" w14:paraId="7B4F0851" w14:textId="77777777" w:rsidTr="00F3366E">
        <w:tc>
          <w:tcPr>
            <w:tcW w:w="6462" w:type="dxa"/>
          </w:tcPr>
          <w:p w14:paraId="02D48F67" w14:textId="77777777" w:rsidR="00616620" w:rsidRPr="00092057" w:rsidRDefault="00616620" w:rsidP="0037259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2057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 w:rsidR="00E54B5E" w:rsidRPr="00092057">
              <w:rPr>
                <w:rFonts w:asciiTheme="majorBidi" w:hAnsiTheme="majorBidi" w:cstheme="majorBidi"/>
                <w:sz w:val="30"/>
                <w:szCs w:val="30"/>
                <w:cs/>
              </w:rPr>
              <w:t>ลิขสิทธิ์</w:t>
            </w:r>
            <w:r w:rsidR="00565032" w:rsidRPr="00092057">
              <w:rPr>
                <w:rFonts w:asciiTheme="majorBidi" w:hAnsiTheme="majorBidi" w:cstheme="majorBidi"/>
                <w:sz w:val="30"/>
                <w:szCs w:val="30"/>
                <w:cs/>
              </w:rPr>
              <w:t>ซอฟต์</w:t>
            </w:r>
            <w:r w:rsidRPr="00092057">
              <w:rPr>
                <w:rFonts w:asciiTheme="majorBidi" w:hAnsiTheme="majorBidi" w:cstheme="majorBidi"/>
                <w:sz w:val="30"/>
                <w:szCs w:val="30"/>
                <w:cs/>
              </w:rPr>
              <w:t>แวร์</w:t>
            </w:r>
          </w:p>
        </w:tc>
        <w:tc>
          <w:tcPr>
            <w:tcW w:w="2245" w:type="dxa"/>
          </w:tcPr>
          <w:p w14:paraId="2F8E25DB" w14:textId="5026FC85" w:rsidR="00616620" w:rsidRPr="00092057" w:rsidRDefault="005D20EE" w:rsidP="00CE6E72">
            <w:pPr>
              <w:tabs>
                <w:tab w:val="clear" w:pos="1644"/>
                <w:tab w:val="clear" w:pos="1871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16620" w:rsidRPr="0009205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D20E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616620" w:rsidRPr="00092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  <w:tr w:rsidR="0034460D" w:rsidRPr="00092057" w14:paraId="078A5F8F" w14:textId="77777777" w:rsidTr="00F3366E">
        <w:tc>
          <w:tcPr>
            <w:tcW w:w="6462" w:type="dxa"/>
            <w:shd w:val="clear" w:color="auto" w:fill="auto"/>
          </w:tcPr>
          <w:p w14:paraId="21FF0064" w14:textId="77777777" w:rsidR="0034460D" w:rsidRPr="00092057" w:rsidRDefault="0034460D" w:rsidP="0037259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2057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 w:rsidR="001B45DF" w:rsidRPr="0009205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เครื่องหมายการค้า</w:t>
            </w:r>
            <w:r w:rsidR="00863143" w:rsidRPr="00092057">
              <w:rPr>
                <w:rFonts w:asciiTheme="majorBidi" w:hAnsiTheme="majorBidi" w:cstheme="majorBidi"/>
                <w:sz w:val="30"/>
                <w:szCs w:val="30"/>
                <w:cs/>
              </w:rPr>
              <w:t>และลิขสิทธิ์</w:t>
            </w:r>
          </w:p>
        </w:tc>
        <w:tc>
          <w:tcPr>
            <w:tcW w:w="2245" w:type="dxa"/>
            <w:shd w:val="clear" w:color="auto" w:fill="auto"/>
          </w:tcPr>
          <w:p w14:paraId="4EBEC4A2" w14:textId="77777777" w:rsidR="0034460D" w:rsidRPr="00092057" w:rsidRDefault="0034460D" w:rsidP="00CE6E72">
            <w:pPr>
              <w:tabs>
                <w:tab w:val="clear" w:pos="1644"/>
                <w:tab w:val="clear" w:pos="1871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2057">
              <w:rPr>
                <w:rFonts w:asciiTheme="majorBidi" w:hAnsiTheme="majorBidi" w:cstheme="majorBidi"/>
                <w:sz w:val="30"/>
                <w:szCs w:val="30"/>
                <w:cs/>
              </w:rPr>
              <w:t>ตามอายุสัญญ</w:t>
            </w:r>
            <w:r w:rsidR="00EE1D30" w:rsidRPr="00092057">
              <w:rPr>
                <w:rFonts w:asciiTheme="majorBidi" w:hAnsiTheme="majorBidi" w:cstheme="majorBidi"/>
                <w:sz w:val="30"/>
                <w:szCs w:val="30"/>
                <w:cs/>
              </w:rPr>
              <w:t>า</w:t>
            </w:r>
          </w:p>
        </w:tc>
      </w:tr>
    </w:tbl>
    <w:p w14:paraId="6280A938" w14:textId="77777777" w:rsidR="00B220D8" w:rsidRPr="00092057" w:rsidRDefault="00B220D8" w:rsidP="00372592">
      <w:pPr>
        <w:tabs>
          <w:tab w:val="clear" w:pos="454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7CE8B2FD" w14:textId="77777777" w:rsidR="00FB0A0C" w:rsidRPr="00092057" w:rsidRDefault="0034460D" w:rsidP="00372592">
      <w:pPr>
        <w:tabs>
          <w:tab w:val="clear" w:pos="454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092057">
        <w:rPr>
          <w:rFonts w:asciiTheme="majorBidi" w:hAnsiTheme="majorBidi" w:cstheme="majorBidi"/>
          <w:sz w:val="30"/>
          <w:szCs w:val="30"/>
          <w:cs/>
        </w:rPr>
        <w:t>วิธีการตัดจำหน่าย ระยะเวลาที่คาดว่าจะได้รับประโยชน์ และมูลค่าคงเหลือ จะได้รับการทบทวนอย่างน้อยทุกสิ้นรอบปีบัญชีและปรับปรุงตามความเหมาะสม</w:t>
      </w:r>
      <w:r w:rsidRPr="00092057" w:rsidDel="00E44C55">
        <w:rPr>
          <w:rFonts w:asciiTheme="majorBidi" w:hAnsiTheme="majorBidi" w:cstheme="majorBidi"/>
          <w:sz w:val="30"/>
          <w:szCs w:val="30"/>
        </w:rPr>
        <w:t xml:space="preserve"> </w:t>
      </w:r>
    </w:p>
    <w:p w14:paraId="06279876" w14:textId="77777777" w:rsidR="00FB0A0C" w:rsidRPr="00092057" w:rsidRDefault="00FB0A0C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A719818" w14:textId="77777777" w:rsidR="00145D30" w:rsidRDefault="00145D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27CCA687" w14:textId="4A423ED7" w:rsidR="00145D30" w:rsidRDefault="00145D30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สัญญาเช่า</w:t>
      </w:r>
    </w:p>
    <w:p w14:paraId="4E969509" w14:textId="77777777" w:rsidR="00145D30" w:rsidRPr="00AC5EAA" w:rsidRDefault="00145D30" w:rsidP="00145D30">
      <w:pPr>
        <w:tabs>
          <w:tab w:val="clear" w:pos="454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258A4388" w14:textId="551C9F04" w:rsidR="00145D30" w:rsidRPr="00AC5EAA" w:rsidRDefault="00145D30" w:rsidP="00145D30">
      <w:pPr>
        <w:tabs>
          <w:tab w:val="clear" w:pos="454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C5E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786EC4" w:rsidRPr="00786EC4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AC5EAA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AC5E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786EC4" w:rsidRPr="00786EC4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5D20EE" w:rsidRPr="005D20EE">
        <w:rPr>
          <w:rFonts w:asciiTheme="majorBidi" w:hAnsiTheme="majorBidi" w:cstheme="majorBidi"/>
          <w:b/>
          <w:bCs/>
          <w:i/>
          <w:iCs/>
          <w:sz w:val="30"/>
          <w:szCs w:val="30"/>
        </w:rPr>
        <w:t>563</w:t>
      </w:r>
    </w:p>
    <w:p w14:paraId="1438BCAB" w14:textId="74660386" w:rsidR="00145D30" w:rsidRPr="00AC5EAA" w:rsidRDefault="00145D30" w:rsidP="00145D30">
      <w:pPr>
        <w:tabs>
          <w:tab w:val="clear" w:pos="454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4FA2B879" w14:textId="05195F37" w:rsidR="00145D30" w:rsidRPr="00AC5EAA" w:rsidRDefault="00145D30" w:rsidP="00145D30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C5EAA">
        <w:rPr>
          <w:rFonts w:ascii="Angsana New" w:hAnsi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กลุ่มบริษัทจะประเมินว่าสัญญาเป็นสัญญาเช่าหรือประกอบด้วยสัญญาเช่าหรือไม่</w:t>
      </w:r>
      <w:r w:rsidRPr="00AC5EAA">
        <w:rPr>
          <w:rFonts w:ascii="Angsana New" w:hAnsi="Angsana New" w:hint="cs"/>
          <w:sz w:val="30"/>
          <w:szCs w:val="30"/>
          <w:cs/>
        </w:rPr>
        <w:t xml:space="preserve"> </w:t>
      </w:r>
      <w:r w:rsidR="00044071">
        <w:rPr>
          <w:rFonts w:ascii="Angsana New" w:hAnsi="Angsana New"/>
          <w:sz w:val="30"/>
          <w:szCs w:val="30"/>
        </w:rPr>
        <w:br/>
      </w:r>
      <w:r w:rsidRPr="00AC5EAA">
        <w:rPr>
          <w:rFonts w:ascii="Angsana New" w:hAnsi="Angsana New"/>
          <w:sz w:val="30"/>
          <w:szCs w:val="30"/>
          <w:cs/>
        </w:rPr>
        <w:t xml:space="preserve">กลุ่มบริษัทนำคำนิยามของสัญญาเช่าตาม </w:t>
      </w:r>
      <w:r w:rsidRPr="00AC5EAA">
        <w:rPr>
          <w:rFonts w:ascii="Angsana New" w:hAnsi="Angsana New"/>
          <w:sz w:val="30"/>
          <w:szCs w:val="30"/>
        </w:rPr>
        <w:t xml:space="preserve">TFRS </w:t>
      </w:r>
      <w:r w:rsidR="00786EC4" w:rsidRPr="00786EC4">
        <w:rPr>
          <w:rFonts w:ascii="Angsana New" w:hAnsi="Angsana New"/>
          <w:sz w:val="30"/>
          <w:szCs w:val="30"/>
        </w:rPr>
        <w:t>1</w:t>
      </w:r>
      <w:r w:rsidR="005D20EE" w:rsidRPr="005D20EE">
        <w:rPr>
          <w:rFonts w:ascii="Angsana New" w:hAnsi="Angsana New"/>
          <w:sz w:val="30"/>
          <w:szCs w:val="30"/>
        </w:rPr>
        <w:t>6</w:t>
      </w:r>
      <w:r w:rsidRPr="00AC5EAA">
        <w:rPr>
          <w:rFonts w:ascii="Angsana New" w:hAnsi="Angsana New"/>
          <w:sz w:val="30"/>
          <w:szCs w:val="30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308BD585" w14:textId="77777777" w:rsidR="00145D30" w:rsidRPr="00AC5EAA" w:rsidRDefault="00145D30" w:rsidP="00145D30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  <w:r w:rsidRPr="00AC5EAA" w:rsidDel="005868E9">
        <w:rPr>
          <w:rFonts w:ascii="Angsana New" w:hAnsi="Angsana New"/>
          <w:sz w:val="30"/>
          <w:szCs w:val="30"/>
          <w:shd w:val="clear" w:color="auto" w:fill="CCCCCC"/>
        </w:rPr>
        <w:t xml:space="preserve"> </w:t>
      </w:r>
    </w:p>
    <w:p w14:paraId="7F8B27CE" w14:textId="77777777" w:rsidR="00145D30" w:rsidRPr="00AC5EAA" w:rsidRDefault="00145D30" w:rsidP="00145D30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C5EAA">
        <w:rPr>
          <w:rFonts w:ascii="Angsana New" w:hAnsi="Angsana New"/>
          <w:i/>
          <w:iCs/>
          <w:sz w:val="30"/>
          <w:szCs w:val="30"/>
          <w:cs/>
        </w:rPr>
        <w:t>ในฐานะผู้เช่า</w:t>
      </w:r>
    </w:p>
    <w:p w14:paraId="1882F789" w14:textId="77777777" w:rsidR="00145D30" w:rsidRPr="00AC5EAA" w:rsidRDefault="00145D30" w:rsidP="00145D3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35EF33F" w14:textId="062C9EC7" w:rsidR="00145D30" w:rsidRPr="00AC5EAA" w:rsidRDefault="00145D30" w:rsidP="00145D3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C5EAA">
        <w:rPr>
          <w:rFonts w:ascii="Angsana New" w:hAnsi="Angsana New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</w:t>
      </w:r>
      <w:r w:rsidR="00044071">
        <w:rPr>
          <w:rFonts w:ascii="Angsana New" w:hAnsi="Angsana New"/>
          <w:sz w:val="30"/>
          <w:szCs w:val="30"/>
        </w:rPr>
        <w:br/>
      </w:r>
      <w:r w:rsidRPr="00AC5EAA">
        <w:rPr>
          <w:rFonts w:ascii="Angsana New" w:hAnsi="Angsana New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สำหรับสัญญาเช่าอสังหาริมทรัพย์</w:t>
      </w:r>
      <w:r w:rsidRPr="00AC5EAA">
        <w:rPr>
          <w:rFonts w:ascii="Angsana New" w:hAnsi="Angsana New" w:hint="cs"/>
          <w:sz w:val="30"/>
          <w:szCs w:val="30"/>
          <w:cs/>
        </w:rPr>
        <w:t xml:space="preserve"> </w:t>
      </w:r>
      <w:r w:rsidRPr="00AC5EAA">
        <w:rPr>
          <w:rFonts w:ascii="Angsana New" w:hAnsi="Angsana New"/>
          <w:sz w:val="30"/>
          <w:szCs w:val="30"/>
          <w:cs/>
        </w:rPr>
        <w:t xml:space="preserve"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</w:p>
    <w:p w14:paraId="1CA6A5BC" w14:textId="77777777" w:rsidR="00145D30" w:rsidRPr="00AC5EAA" w:rsidRDefault="00145D30" w:rsidP="00145D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hAnsiTheme="majorBidi" w:cstheme="majorBidi"/>
          <w:b/>
          <w:i/>
          <w:iCs/>
          <w:sz w:val="30"/>
          <w:szCs w:val="30"/>
          <w:highlight w:val="cyan"/>
          <w:cs/>
        </w:rPr>
      </w:pPr>
    </w:p>
    <w:p w14:paraId="4030DBDD" w14:textId="70AB30CA" w:rsidR="00145D30" w:rsidRPr="00AC5EAA" w:rsidRDefault="00145D30" w:rsidP="00145D3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AC5EA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AC5EAA">
        <w:rPr>
          <w:rFonts w:asciiTheme="majorBidi" w:hAnsiTheme="majorBidi" w:cstheme="majorBidi"/>
          <w:b/>
          <w:sz w:val="30"/>
          <w:szCs w:val="30"/>
          <w:cs/>
        </w:rPr>
        <w:t xml:space="preserve">รับรู้สินทรัพย์สิทธิการใช้และหนี้สินตามสัญญาเช่า ณ วันที่สัญญาเช่าเริ่มมีผล </w:t>
      </w:r>
      <w:r w:rsidRPr="00AC5EAA">
        <w:rPr>
          <w:rFonts w:asciiTheme="majorBidi" w:hAnsiTheme="majorBidi" w:cstheme="majorBidi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2D6F7A76" w14:textId="77777777" w:rsidR="00145D30" w:rsidRPr="00AC5EAA" w:rsidRDefault="00145D30" w:rsidP="00145D3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highlight w:val="cyan"/>
        </w:rPr>
      </w:pPr>
    </w:p>
    <w:p w14:paraId="28B9DE28" w14:textId="78D3F8E1" w:rsidR="00145D30" w:rsidRPr="00AC5EAA" w:rsidRDefault="00145D30" w:rsidP="00145D3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AC5EAA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</w:t>
      </w:r>
      <w:r w:rsidRPr="00AC5EAA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Pr="00AC5EAA">
        <w:rPr>
          <w:rFonts w:asciiTheme="majorBidi" w:hAnsiTheme="majorBidi" w:cstheme="majorBidi"/>
          <w:b/>
          <w:sz w:val="30"/>
          <w:szCs w:val="30"/>
          <w:cs/>
        </w:rPr>
        <w:t>สุทธิจากสิ่งจูงใจในสัญญาเช่าที่ได้รับ</w:t>
      </w:r>
      <w:r w:rsidR="00EE5207" w:rsidRPr="00AC5EAA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AC5EAA">
        <w:rPr>
          <w:rFonts w:asciiTheme="majorBidi" w:hAnsiTheme="majorBidi" w:cstheme="majorBidi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="00EE5207" w:rsidRPr="00AC5EAA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AC5EAA">
        <w:rPr>
          <w:rFonts w:asciiTheme="majorBidi" w:hAnsiTheme="majorBidi" w:cstheme="majorBidi"/>
          <w:b/>
          <w:sz w:val="30"/>
          <w:szCs w:val="30"/>
          <w:cs/>
        </w:rPr>
        <w:t>เว้นแต่สัญญาเช่าดังกล่าวมีการโอนกรรมสิทธิ</w:t>
      </w:r>
      <w:r w:rsidRPr="00AC5EAA">
        <w:rPr>
          <w:rFonts w:asciiTheme="majorBidi" w:hAnsiTheme="majorBidi" w:cstheme="majorBidi" w:hint="cs"/>
          <w:b/>
          <w:sz w:val="30"/>
          <w:szCs w:val="30"/>
          <w:cs/>
        </w:rPr>
        <w:t>์</w:t>
      </w:r>
      <w:r w:rsidRPr="00AC5EAA">
        <w:rPr>
          <w:rFonts w:asciiTheme="majorBidi" w:hAnsiTheme="majorBidi" w:cstheme="majorBidi"/>
          <w:b/>
          <w:sz w:val="30"/>
          <w:szCs w:val="30"/>
          <w:cs/>
        </w:rPr>
        <w:t>ในสินทรัพย์ที่เช่าให้กับ</w:t>
      </w:r>
      <w:r w:rsidRPr="00AC5EA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AC5EAA">
        <w:rPr>
          <w:rFonts w:asciiTheme="majorBidi" w:hAnsiTheme="majorBidi" w:cstheme="majorBidi"/>
          <w:b/>
          <w:sz w:val="30"/>
          <w:szCs w:val="30"/>
          <w:cs/>
        </w:rPr>
        <w:t>เมื่อสิ้นสุดสัญญาเช่า หรือต้นทุนของสินทรัพย์สิทธิการใช้สะท้อนว่า</w:t>
      </w:r>
      <w:r w:rsidR="00EE5207" w:rsidRPr="00AC5EAA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AC5EA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AC5EAA">
        <w:rPr>
          <w:rFonts w:asciiTheme="majorBidi" w:hAnsiTheme="majorBidi" w:cstheme="majorBidi"/>
          <w:b/>
          <w:sz w:val="30"/>
          <w:szCs w:val="30"/>
          <w:cs/>
        </w:rPr>
        <w:t xml:space="preserve">จะมีการใช้สิทธิในการซื้อสินทรัพย์ </w:t>
      </w:r>
      <w:r w:rsidR="00044071">
        <w:rPr>
          <w:rFonts w:asciiTheme="majorBidi" w:hAnsiTheme="majorBidi" w:cstheme="majorBidi"/>
          <w:b/>
          <w:sz w:val="30"/>
          <w:szCs w:val="30"/>
        </w:rPr>
        <w:br/>
      </w:r>
      <w:r w:rsidRPr="00AC5EAA">
        <w:rPr>
          <w:rFonts w:asciiTheme="majorBidi" w:hAnsiTheme="majorBidi" w:cstheme="majorBidi"/>
          <w:b/>
          <w:sz w:val="30"/>
          <w:szCs w:val="30"/>
          <w:cs/>
        </w:rPr>
        <w:t>ในกรณีนี้สินทรัพย์สิทธิการใช้จะบันทึกค่าเสื่อมราคาตลอดอายุการใช้ประโยชน์ของสินทรัพย์ที่เช่า</w:t>
      </w:r>
      <w:r w:rsidRPr="00AC5EAA">
        <w:rPr>
          <w:rFonts w:asciiTheme="majorBidi" w:hAnsiTheme="majorBidi" w:cstheme="majorBidi" w:hint="cs"/>
          <w:b/>
          <w:sz w:val="30"/>
          <w:szCs w:val="30"/>
          <w:cs/>
        </w:rPr>
        <w:t xml:space="preserve"> ซึ่ง</w:t>
      </w:r>
      <w:r w:rsidRPr="00AC5EAA">
        <w:rPr>
          <w:rFonts w:asciiTheme="majorBidi" w:hAnsiTheme="majorBidi" w:cstheme="majorBidi"/>
          <w:b/>
          <w:sz w:val="30"/>
          <w:szCs w:val="30"/>
          <w:cs/>
        </w:rPr>
        <w:t xml:space="preserve">กำหนดตามเกณฑ์เดียวกันกับสินทรัพย์และอุปกรณ์ที่เกี่ยวข้อง </w:t>
      </w:r>
    </w:p>
    <w:p w14:paraId="7D8C5D79" w14:textId="77777777" w:rsidR="00145D30" w:rsidRPr="00AC5EAA" w:rsidRDefault="00145D30" w:rsidP="00145D30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</w:p>
    <w:p w14:paraId="701058A3" w14:textId="77777777" w:rsidR="00AC5EAA" w:rsidRDefault="00AC5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highlight w:val="cyan"/>
          <w:cs/>
        </w:rPr>
      </w:pPr>
      <w:r>
        <w:rPr>
          <w:rFonts w:asciiTheme="majorBidi" w:hAnsiTheme="majorBidi" w:cstheme="majorBidi"/>
          <w:b/>
          <w:sz w:val="30"/>
          <w:szCs w:val="30"/>
          <w:highlight w:val="cyan"/>
          <w:cs/>
        </w:rPr>
        <w:br w:type="page"/>
      </w:r>
    </w:p>
    <w:p w14:paraId="0CEAECF6" w14:textId="3E254FC3" w:rsidR="00145D30" w:rsidRPr="00145D30" w:rsidRDefault="00145D30" w:rsidP="00145D30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AC5EAA">
        <w:rPr>
          <w:rFonts w:asciiTheme="majorBidi" w:hAnsiTheme="majorBidi" w:cstheme="majorBidi"/>
          <w:b/>
          <w:sz w:val="30"/>
          <w:szCs w:val="30"/>
          <w:cs/>
        </w:rPr>
        <w:lastRenderedPageBreak/>
        <w:t>หนี้สินตามสัญญาเช่าวัดมูลค่าเมื่อเริ่มแรกด้วยมูลค่าปัจจุบันของ</w:t>
      </w:r>
      <w:r w:rsidRPr="00AC5EAA">
        <w:rPr>
          <w:rFonts w:asciiTheme="majorBidi" w:hAnsiTheme="majorBidi" w:cstheme="majorBidi" w:hint="cs"/>
          <w:b/>
          <w:sz w:val="30"/>
          <w:szCs w:val="30"/>
          <w:cs/>
        </w:rPr>
        <w:t>ค่า</w:t>
      </w:r>
      <w:r w:rsidRPr="00AC5EAA">
        <w:rPr>
          <w:rFonts w:asciiTheme="majorBidi" w:hAnsiTheme="majorBidi" w:cstheme="majorBidi"/>
          <w:b/>
          <w:sz w:val="30"/>
          <w:szCs w:val="30"/>
          <w:cs/>
        </w:rPr>
        <w:t>เช่าที่ยังไม่ได้จ่ายชำระ ณ วันที่สัญญาเช่าเริ่มมีผล คิดลดด้วย</w:t>
      </w:r>
      <w:r w:rsidRPr="00AC5EAA">
        <w:rPr>
          <w:rFonts w:asciiTheme="majorBidi" w:hAnsiTheme="majorBidi" w:cstheme="majorBidi"/>
          <w:sz w:val="30"/>
          <w:szCs w:val="30"/>
          <w:cs/>
        </w:rPr>
        <w:t>อัตราดอกเบี้ยตามนัยของสัญญาเช่า เว้นแต่อัตรานั้นไม่สามารถกำหนดได้</w:t>
      </w:r>
      <w:r w:rsidRPr="00AC5EAA">
        <w:rPr>
          <w:rFonts w:asciiTheme="majorBidi" w:hAnsiTheme="majorBidi" w:cstheme="majorBidi"/>
          <w:sz w:val="30"/>
          <w:szCs w:val="30"/>
        </w:rPr>
        <w:t xml:space="preserve"> </w:t>
      </w:r>
      <w:r w:rsidRPr="00AC5EA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AC5EAA">
        <w:rPr>
          <w:rFonts w:asciiTheme="majorBidi" w:hAnsiTheme="majorBidi" w:cstheme="majorBidi"/>
          <w:b/>
          <w:sz w:val="30"/>
          <w:szCs w:val="30"/>
          <w:cs/>
        </w:rPr>
        <w:t>ใช้อัตราดอกเบี้ยเงินกู้ยืมส่วนเพิ่มของ</w:t>
      </w:r>
      <w:r w:rsidRPr="00AC5EA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EE5207" w:rsidRPr="00AC5EA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C5EAA">
        <w:rPr>
          <w:rFonts w:asciiTheme="majorBidi" w:hAnsiTheme="majorBidi" w:cstheme="majorBidi" w:hint="cs"/>
          <w:b/>
          <w:sz w:val="30"/>
          <w:szCs w:val="30"/>
          <w:cs/>
        </w:rPr>
        <w:t>ค่าเช่ารวมถึงค่าเช่า</w:t>
      </w:r>
      <w:r w:rsidRPr="00AC5EAA">
        <w:rPr>
          <w:rFonts w:asciiTheme="majorBidi" w:hAnsiTheme="majorBidi" w:cstheme="majorBidi"/>
          <w:b/>
          <w:sz w:val="30"/>
          <w:szCs w:val="30"/>
          <w:cs/>
        </w:rPr>
        <w:t>คงที่หักสิ่งจูงใจตามสัญญาเช่าค้างรับ</w:t>
      </w:r>
      <w:r w:rsidR="00AC5EAA" w:rsidRPr="00AC5EAA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AC5EAA">
        <w:rPr>
          <w:rFonts w:asciiTheme="majorBidi" w:hAnsiTheme="majorBidi" w:cstheme="majorBidi"/>
          <w:b/>
          <w:sz w:val="30"/>
          <w:szCs w:val="30"/>
          <w:cs/>
        </w:rPr>
        <w:t>ค่าเช่าผันแปรที่ขึ้นอยู่กับดัชนีหรืออัตรา และจำนวนเงินที่คาดว่า</w:t>
      </w:r>
      <w:r w:rsidRPr="00AC5EAA">
        <w:rPr>
          <w:rFonts w:asciiTheme="majorBidi" w:hAnsiTheme="majorBidi" w:cstheme="majorBidi" w:hint="cs"/>
          <w:b/>
          <w:sz w:val="30"/>
          <w:szCs w:val="30"/>
          <w:cs/>
        </w:rPr>
        <w:t>ต้อง</w:t>
      </w:r>
      <w:r w:rsidRPr="00AC5EAA">
        <w:rPr>
          <w:rFonts w:asciiTheme="majorBidi" w:hAnsiTheme="majorBidi" w:cstheme="majorBidi"/>
          <w:b/>
          <w:sz w:val="30"/>
          <w:szCs w:val="30"/>
          <w:cs/>
        </w:rPr>
        <w:t xml:space="preserve">จ่ายภายใต้การรับประกันมูลค่าคงเหลือ </w:t>
      </w:r>
      <w:r w:rsidRPr="00AC5EAA">
        <w:rPr>
          <w:rFonts w:asciiTheme="majorBidi" w:hAnsiTheme="majorBidi" w:cstheme="majorBidi" w:hint="cs"/>
          <w:b/>
          <w:sz w:val="30"/>
          <w:szCs w:val="30"/>
          <w:cs/>
        </w:rPr>
        <w:t>ค่า</w:t>
      </w:r>
      <w:r w:rsidRPr="00AC5EAA">
        <w:rPr>
          <w:rFonts w:asciiTheme="majorBidi" w:hAnsiTheme="majorBidi" w:cstheme="majorBidi"/>
          <w:b/>
          <w:sz w:val="30"/>
          <w:szCs w:val="30"/>
          <w:cs/>
        </w:rPr>
        <w:t>เช่ายังรวมถึง จำนวนเงิน</w:t>
      </w:r>
      <w:r w:rsidRPr="00AC5EAA">
        <w:rPr>
          <w:rFonts w:asciiTheme="majorBidi" w:hAnsiTheme="majorBidi" w:cstheme="majorBidi" w:hint="cs"/>
          <w:b/>
          <w:sz w:val="30"/>
          <w:szCs w:val="30"/>
          <w:cs/>
        </w:rPr>
        <w:t>ที่ต้องจ่าย</w:t>
      </w:r>
      <w:r w:rsidRPr="00AC5EAA">
        <w:rPr>
          <w:rFonts w:asciiTheme="majorBidi" w:hAnsiTheme="majorBidi" w:cstheme="majorBidi"/>
          <w:b/>
          <w:sz w:val="30"/>
          <w:szCs w:val="30"/>
          <w:cs/>
        </w:rPr>
        <w:t>ตามสิทธิเลือกซื้อ สิทธิเลือกในการขยายอายุสัญญาเช่าหรือสิทธิเลือกในการยกเลิกสัญญาเช่า หาก</w:t>
      </w:r>
      <w:r w:rsidRPr="00AC5EA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AC5EAA">
        <w:rPr>
          <w:rFonts w:asciiTheme="majorBidi" w:hAnsiTheme="majorBidi" w:cstheme="majorBidi"/>
          <w:b/>
          <w:sz w:val="30"/>
          <w:szCs w:val="30"/>
          <w:cs/>
        </w:rPr>
        <w:t>มีความแน่นอนอย่างสมเหตุสมผลที่จะใช้สิทธิ ค่าเช่าผันแปรที่ไม่ขึ้นอยู่กับดัชนีหรืออัตรา</w:t>
      </w:r>
      <w:r w:rsidRPr="00AC5EAA">
        <w:rPr>
          <w:rFonts w:asciiTheme="majorBidi" w:hAnsiTheme="majorBidi" w:cstheme="majorBidi" w:hint="cs"/>
          <w:b/>
          <w:sz w:val="30"/>
          <w:szCs w:val="30"/>
          <w:cs/>
        </w:rPr>
        <w:t>จะ</w:t>
      </w:r>
      <w:r w:rsidRPr="00AC5EAA">
        <w:rPr>
          <w:rFonts w:asciiTheme="majorBidi" w:hAnsiTheme="majorBidi" w:cstheme="majorBidi"/>
          <w:b/>
          <w:sz w:val="30"/>
          <w:szCs w:val="30"/>
          <w:cs/>
        </w:rPr>
        <w:t>รับรู้เป็นค่าใช้จ่ายในรอบระยะเวลาบัญชีที่เกิดรายการ</w:t>
      </w:r>
      <w:r w:rsidRPr="00145D30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2B91528A" w14:textId="77777777" w:rsidR="00145D30" w:rsidRPr="00145D30" w:rsidRDefault="00145D30" w:rsidP="00145D30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1184251" w14:textId="2B0C4392" w:rsidR="00145D30" w:rsidRPr="00AC5EAA" w:rsidRDefault="00145D30" w:rsidP="00145D30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C5EA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AC5EAA">
        <w:rPr>
          <w:rFonts w:asciiTheme="majorBidi" w:hAnsiTheme="majorBidi" w:cstheme="majorBidi"/>
          <w:b/>
          <w:sz w:val="30"/>
          <w:szCs w:val="30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1AB4CA29" w14:textId="77777777" w:rsidR="00145D30" w:rsidRPr="00145D30" w:rsidRDefault="00145D30" w:rsidP="00145D30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24BC4B3B" w14:textId="76FFBF9A" w:rsidR="00145D30" w:rsidRPr="00AC5EAA" w:rsidRDefault="00145D30" w:rsidP="00145D3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C5EAA">
        <w:rPr>
          <w:rFonts w:asciiTheme="majorBidi" w:hAnsiTheme="majorBidi" w:cstheme="majorBidi" w:hint="cs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</w:t>
      </w:r>
      <w:r w:rsidRPr="00AC5EAA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</w:t>
      </w:r>
      <w:r w:rsidRPr="00AC5EAA">
        <w:rPr>
          <w:rFonts w:asciiTheme="majorBidi" w:hAnsiTheme="majorBidi" w:cstheme="majorBidi" w:hint="cs"/>
          <w:b/>
          <w:sz w:val="30"/>
          <w:szCs w:val="30"/>
          <w:cs/>
        </w:rPr>
        <w:t xml:space="preserve">จะถูก          </w:t>
      </w:r>
      <w:r w:rsidRPr="00AC5EAA">
        <w:rPr>
          <w:rFonts w:asciiTheme="majorBidi" w:hAnsiTheme="majorBidi" w:cstheme="majorBidi"/>
          <w:b/>
          <w:sz w:val="30"/>
          <w:szCs w:val="30"/>
          <w:cs/>
        </w:rPr>
        <w:t>วัดมูลค่าใหม่เมื่อมีการเปลี่ยนแปลงอายุสัญญาเช่า การเปลี่ยนแปลง</w:t>
      </w:r>
      <w:r w:rsidRPr="00AC5EAA">
        <w:rPr>
          <w:rFonts w:asciiTheme="majorBidi" w:hAnsiTheme="majorBidi" w:cstheme="majorBidi" w:hint="cs"/>
          <w:b/>
          <w:sz w:val="30"/>
          <w:szCs w:val="30"/>
          <w:cs/>
        </w:rPr>
        <w:t xml:space="preserve"> ค่า</w:t>
      </w:r>
      <w:r w:rsidRPr="00AC5EAA">
        <w:rPr>
          <w:rFonts w:asciiTheme="majorBidi" w:hAnsiTheme="majorBidi" w:cstheme="majorBidi"/>
          <w:b/>
          <w:sz w:val="30"/>
          <w:szCs w:val="30"/>
          <w:cs/>
        </w:rPr>
        <w:t>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</w:t>
      </w:r>
      <w:r w:rsidRPr="00AC5EAA">
        <w:rPr>
          <w:rFonts w:asciiTheme="majorBidi" w:hAnsiTheme="majorBidi" w:cstheme="majorBidi" w:hint="cs"/>
          <w:b/>
          <w:sz w:val="30"/>
          <w:szCs w:val="30"/>
          <w:cs/>
        </w:rPr>
        <w:t>การใช้</w:t>
      </w:r>
      <w:r w:rsidRPr="00AC5EAA">
        <w:rPr>
          <w:rFonts w:asciiTheme="majorBidi" w:hAnsiTheme="majorBidi" w:cstheme="majorBidi"/>
          <w:b/>
          <w:sz w:val="30"/>
          <w:szCs w:val="30"/>
          <w:cs/>
        </w:rPr>
        <w:t xml:space="preserve">สิทธิเลือกซื้อ </w:t>
      </w:r>
      <w:r w:rsidR="00044071">
        <w:rPr>
          <w:rFonts w:asciiTheme="majorBidi" w:hAnsiTheme="majorBidi" w:cstheme="majorBidi"/>
          <w:b/>
          <w:sz w:val="30"/>
          <w:szCs w:val="30"/>
        </w:rPr>
        <w:br/>
      </w:r>
      <w:r w:rsidRPr="00AC5EAA">
        <w:rPr>
          <w:rFonts w:asciiTheme="majorBidi" w:hAnsiTheme="majorBidi" w:cstheme="majorBidi"/>
          <w:b/>
          <w:sz w:val="30"/>
          <w:szCs w:val="30"/>
          <w:cs/>
        </w:rPr>
        <w:t>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</w:t>
      </w:r>
      <w:r w:rsidRPr="00AC5EAA">
        <w:rPr>
          <w:rFonts w:asciiTheme="majorBidi" w:hAnsiTheme="majorBidi" w:cstheme="majorBidi" w:hint="cs"/>
          <w:b/>
          <w:sz w:val="30"/>
          <w:szCs w:val="30"/>
          <w:cs/>
        </w:rPr>
        <w:t>กับ</w:t>
      </w:r>
      <w:r w:rsidRPr="00AC5EAA">
        <w:rPr>
          <w:rFonts w:asciiTheme="majorBidi" w:hAnsiTheme="majorBidi" w:cstheme="majorBidi"/>
          <w:b/>
          <w:sz w:val="30"/>
          <w:szCs w:val="30"/>
          <w:cs/>
        </w:rPr>
        <w:t>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</w:t>
      </w:r>
      <w:r w:rsidRPr="00AC5EAA">
        <w:rPr>
          <w:rFonts w:asciiTheme="majorBidi" w:hAnsiTheme="majorBidi" w:cstheme="majorBidi" w:hint="cs"/>
          <w:b/>
          <w:sz w:val="30"/>
          <w:szCs w:val="30"/>
          <w:cs/>
        </w:rPr>
        <w:t>ได้ถูกลดมูลค่า</w:t>
      </w:r>
      <w:r w:rsidRPr="00AC5EAA">
        <w:rPr>
          <w:rFonts w:asciiTheme="majorBidi" w:hAnsiTheme="majorBidi" w:cstheme="majorBidi"/>
          <w:b/>
          <w:sz w:val="30"/>
          <w:szCs w:val="30"/>
          <w:cs/>
        </w:rPr>
        <w:t xml:space="preserve">ลงจนเป็นศูนย์แล้ว </w:t>
      </w:r>
    </w:p>
    <w:p w14:paraId="3A4D57AA" w14:textId="3EAB224C" w:rsidR="00145D30" w:rsidRPr="00B425E3" w:rsidRDefault="00145D30" w:rsidP="00145D30">
      <w:pPr>
        <w:tabs>
          <w:tab w:val="clear" w:pos="454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464F9CC5" w14:textId="2844188F" w:rsidR="00B425E3" w:rsidRPr="00B425E3" w:rsidRDefault="00B425E3" w:rsidP="00145D30">
      <w:pPr>
        <w:tabs>
          <w:tab w:val="clear" w:pos="454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425E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="00786EC4" w:rsidRPr="00786EC4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B425E3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B425E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786EC4" w:rsidRPr="00786EC4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5D20EE" w:rsidRPr="005D20EE">
        <w:rPr>
          <w:rFonts w:asciiTheme="majorBidi" w:hAnsiTheme="majorBidi" w:cstheme="majorBidi"/>
          <w:b/>
          <w:bCs/>
          <w:i/>
          <w:iCs/>
          <w:sz w:val="30"/>
          <w:szCs w:val="30"/>
        </w:rPr>
        <w:t>563</w:t>
      </w:r>
    </w:p>
    <w:p w14:paraId="1FCA2CD4" w14:textId="40904171" w:rsidR="00B425E3" w:rsidRPr="00B425E3" w:rsidRDefault="00B425E3" w:rsidP="00145D30">
      <w:pPr>
        <w:tabs>
          <w:tab w:val="clear" w:pos="454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0FAEBBFD" w14:textId="1DAF3B9B" w:rsidR="00B425E3" w:rsidRPr="00B425E3" w:rsidRDefault="00B425E3" w:rsidP="00B42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425E3">
        <w:rPr>
          <w:rFonts w:asciiTheme="majorBidi" w:hAnsiTheme="majorBidi" w:cstheme="majorBidi"/>
          <w:b/>
          <w:sz w:val="30"/>
          <w:szCs w:val="30"/>
          <w:cs/>
        </w:rPr>
        <w:t xml:space="preserve">ในฐานะผู้เช่า </w:t>
      </w:r>
      <w:r w:rsidRPr="00B425E3">
        <w:rPr>
          <w:rFonts w:asciiTheme="majorBidi" w:hAnsiTheme="majorBidi" w:cstheme="majorBidi"/>
          <w:sz w:val="30"/>
          <w:szCs w:val="30"/>
          <w:cs/>
        </w:rPr>
        <w:t>สัญญาเช่าซึ่งกลุ่มบริษัทได้รับส่วนใหญ่ของความเสี่ยงและผลตอบแทนจากการครอบครองทรัพย์สินที่เช่านั้น</w:t>
      </w:r>
      <w:r w:rsidR="002857A5">
        <w:rPr>
          <w:rFonts w:asciiTheme="majorBidi" w:hAnsiTheme="majorBidi" w:cstheme="majorBidi"/>
          <w:sz w:val="30"/>
          <w:szCs w:val="30"/>
        </w:rPr>
        <w:t xml:space="preserve"> </w:t>
      </w:r>
      <w:r w:rsidRPr="00B425E3">
        <w:rPr>
          <w:rFonts w:asciiTheme="majorBidi" w:hAnsiTheme="majorBidi" w:cstheme="majorBidi"/>
          <w:sz w:val="30"/>
          <w:szCs w:val="30"/>
          <w:cs/>
        </w:rPr>
        <w:t>ๆ ให้จัดประเภทเป็นสัญญาเช่าการเงิน</w:t>
      </w:r>
      <w:r w:rsidRPr="00B425E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425E3">
        <w:rPr>
          <w:rFonts w:asciiTheme="majorBidi" w:hAnsiTheme="majorBidi" w:cstheme="majorBidi"/>
          <w:sz w:val="30"/>
          <w:szCs w:val="30"/>
          <w:cs/>
        </w:rPr>
        <w:t>ส่วนที่ดิน 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หักด้วยค่าเสื่อมราคาสะสมและขาดทุนจากการด้อยค่า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ค่าใช้จ่ายทางการเงินจะบันทึกโดยตรงในกำไรหรือขาดทุน</w:t>
      </w:r>
    </w:p>
    <w:p w14:paraId="3D6E8D49" w14:textId="77777777" w:rsidR="00B425E3" w:rsidRPr="00B425E3" w:rsidRDefault="00B425E3" w:rsidP="00B425E3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</w:p>
    <w:p w14:paraId="792B5D7F" w14:textId="668E5E6E" w:rsidR="00B425E3" w:rsidRPr="00B425E3" w:rsidRDefault="00B425E3" w:rsidP="00B425E3">
      <w:pPr>
        <w:tabs>
          <w:tab w:val="clear" w:pos="454"/>
        </w:tabs>
        <w:spacing w:line="240" w:lineRule="auto"/>
        <w:ind w:left="540" w:right="-25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425E3">
        <w:rPr>
          <w:rFonts w:asciiTheme="majorBidi" w:hAnsiTheme="majorBidi" w:cstheme="majorBidi"/>
          <w:b/>
          <w:sz w:val="30"/>
          <w:szCs w:val="30"/>
          <w:cs/>
        </w:rPr>
        <w:t>สินทรัพย์ภายใต้สัญญาเช่าอื่นได้จัดประเภทเป็นสัญญาเช่าดำเนินงานและ</w:t>
      </w:r>
      <w:r w:rsidRPr="00B425E3">
        <w:rPr>
          <w:rFonts w:asciiTheme="majorBidi" w:hAnsiTheme="majorBidi" w:cstheme="majorBidi" w:hint="cs"/>
          <w:b/>
          <w:sz w:val="30"/>
          <w:szCs w:val="30"/>
          <w:cs/>
        </w:rPr>
        <w:t>ค่าเช่าจ่าย</w:t>
      </w:r>
      <w:r w:rsidRPr="00B425E3">
        <w:rPr>
          <w:rFonts w:asciiTheme="majorBidi" w:eastAsia="Calibri" w:hAnsiTheme="majorBidi" w:cstheme="majorBidi"/>
          <w:sz w:val="30"/>
          <w:szCs w:val="30"/>
          <w:cs/>
        </w:rPr>
        <w:t>บันทึกในกำไรหรือขาดทุนโดยวิธีเส้นตรงตลอดอายุสัญญาเช่า ค่าเช่าที่อาจเกิดขึ้นต้องนำมารวมคำนวณจำนวนเงินขั้นต่ำที่ต้องจ่ายตามระยะเวลา</w:t>
      </w:r>
      <w:r w:rsidR="002857A5">
        <w:rPr>
          <w:rFonts w:asciiTheme="majorBidi" w:eastAsia="Calibri" w:hAnsiTheme="majorBidi" w:cstheme="majorBidi"/>
          <w:sz w:val="30"/>
          <w:szCs w:val="30"/>
        </w:rPr>
        <w:br/>
      </w:r>
      <w:r w:rsidRPr="00B425E3">
        <w:rPr>
          <w:rFonts w:asciiTheme="majorBidi" w:eastAsia="Calibri" w:hAnsiTheme="majorBidi" w:cstheme="majorBidi"/>
          <w:sz w:val="30"/>
          <w:szCs w:val="30"/>
          <w:cs/>
        </w:rPr>
        <w:t>ที่คงเหลือของสัญญาเช่า เมื่อได้รับการยืนยันการปรับค่าเช่า</w:t>
      </w:r>
    </w:p>
    <w:p w14:paraId="5EE1C388" w14:textId="0AD41EE0" w:rsidR="00B425E3" w:rsidRDefault="00B425E3" w:rsidP="00B425E3">
      <w:pPr>
        <w:tabs>
          <w:tab w:val="clear" w:pos="454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565F1462" w14:textId="77777777" w:rsidR="00B425E3" w:rsidRDefault="00B42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6AE9464" w14:textId="36397C37" w:rsidR="00B425E3" w:rsidRPr="005B7C1D" w:rsidRDefault="00B425E3" w:rsidP="00B42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sz w:val="30"/>
          <w:szCs w:val="30"/>
        </w:rPr>
      </w:pPr>
      <w:r w:rsidRPr="005B7C1D">
        <w:rPr>
          <w:rFonts w:ascii="Angsana New" w:hAnsi="Angsana New"/>
          <w:i/>
          <w:iCs/>
          <w:sz w:val="30"/>
          <w:szCs w:val="30"/>
          <w:cs/>
        </w:rPr>
        <w:lastRenderedPageBreak/>
        <w:t>การประเมินว่าข้อตกลงประกอบด้วยสัญญาเช่าหรือไม่</w:t>
      </w:r>
    </w:p>
    <w:p w14:paraId="027FA530" w14:textId="77777777" w:rsidR="00B425E3" w:rsidRPr="005B7C1D" w:rsidRDefault="00B425E3" w:rsidP="00B425E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</w:rPr>
      </w:pPr>
    </w:p>
    <w:p w14:paraId="75F0C247" w14:textId="77777777" w:rsidR="00B425E3" w:rsidRPr="005B7C1D" w:rsidRDefault="00B425E3" w:rsidP="00B425E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</w:rPr>
      </w:pPr>
      <w:r w:rsidRPr="005B7C1D">
        <w:rPr>
          <w:rFonts w:ascii="Angsana New" w:hAnsi="Angsana New"/>
          <w:sz w:val="30"/>
          <w:szCs w:val="30"/>
          <w:cs/>
        </w:rPr>
        <w:t xml:space="preserve">ณ วันที่เริ่มต้นข้อตกลง กลุ่มบริษัทจะพิจารณาว่าข้อตกลงดังกล่าวประกอบด้วยสัญญาเช่าหรือมีสัญญาเช่าเป็นส่วนประกอบหรือไม่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 ถ้าการปฏิบัติตามข้อตกลงนั้นขึ้นอยู่กับการใช้สินทรัพย์ที่มีลักษณะเฉพาะเจาะจง  และข้อตกลงนั้นจะนำไปสู่สิทธิในการใช้สินทรัพย์ ถ้าทำให้กลุ่มบริษัทมีสิทธิในการควบคุมการใช้สินทรัพย์ </w:t>
      </w:r>
    </w:p>
    <w:p w14:paraId="305A2591" w14:textId="77777777" w:rsidR="00B425E3" w:rsidRPr="005B7C1D" w:rsidRDefault="00B425E3" w:rsidP="00B42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sz w:val="30"/>
          <w:szCs w:val="30"/>
        </w:rPr>
      </w:pPr>
    </w:p>
    <w:p w14:paraId="0D5FFB54" w14:textId="76C765E0" w:rsidR="00B425E3" w:rsidRDefault="00B425E3" w:rsidP="00B42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5B7C1D">
        <w:rPr>
          <w:rFonts w:ascii="Angsana New" w:eastAsia="Calibri" w:hAnsi="Angsana New"/>
          <w:sz w:val="30"/>
          <w:szCs w:val="30"/>
          <w:cs/>
        </w:rPr>
        <w:t>ณ วันที่เริ่มต้นข้อตกลง หรือ มีการประเมินข้อตกลงใหม่ กลุ่มบริษัทแยกค่าตอบแทนสำหรับสัญญาเช่า และส่วน     ที่เป็นองค์ประกอบอื่นโดยใช้มูลค่ายุติธรรมเป็นเกณฑ์ในการแยก หากกลุ่มบริษัทสรุปว่าเป็นสัญญาเช่าการเงิน     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         ทางการเงินตามนัยจากหนี้สินจะรับรู้โดยใช้อัตราดอกเบี้ยเงินกู้ยืมส่วนเพิ่มของกลุ่มบริษัท</w:t>
      </w:r>
    </w:p>
    <w:p w14:paraId="5A9C3FE1" w14:textId="77777777" w:rsidR="00B425E3" w:rsidRPr="005B7C1D" w:rsidRDefault="00B425E3" w:rsidP="00B42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7AFE8147" w14:textId="77777777" w:rsidR="00B425E3" w:rsidRPr="00B425E3" w:rsidRDefault="00B425E3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425E3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</w:t>
      </w:r>
      <w:r w:rsidRPr="00B425E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สินทรัพย์ทางการเงิน</w:t>
      </w:r>
    </w:p>
    <w:p w14:paraId="06B130EC" w14:textId="5B1EE133" w:rsidR="00B425E3" w:rsidRDefault="00B425E3" w:rsidP="00B425E3">
      <w:pPr>
        <w:tabs>
          <w:tab w:val="clear" w:pos="454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32011DCE" w14:textId="57C80085" w:rsidR="00B425E3" w:rsidRPr="008F0129" w:rsidRDefault="00B425E3" w:rsidP="00B42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F01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786EC4" w:rsidRPr="00786EC4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8F0129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8F01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786EC4" w:rsidRPr="00786EC4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5D20EE" w:rsidRPr="005D20EE">
        <w:rPr>
          <w:rFonts w:asciiTheme="majorBidi" w:hAnsiTheme="majorBidi" w:cstheme="majorBidi"/>
          <w:b/>
          <w:bCs/>
          <w:i/>
          <w:iCs/>
          <w:sz w:val="30"/>
          <w:szCs w:val="30"/>
        </w:rPr>
        <w:t>563</w:t>
      </w:r>
    </w:p>
    <w:p w14:paraId="6FE13995" w14:textId="77777777" w:rsidR="00B425E3" w:rsidRPr="008F0129" w:rsidRDefault="00B425E3" w:rsidP="00B425E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6AE97D" w14:textId="2DA3A95F" w:rsidR="00B425E3" w:rsidRPr="00B425E3" w:rsidRDefault="00B425E3" w:rsidP="00B425E3">
      <w:pPr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</w:rPr>
      </w:pPr>
      <w:r w:rsidRPr="008F0129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Pr="008F0129">
        <w:rPr>
          <w:rFonts w:asciiTheme="majorBidi" w:hAnsiTheme="majorBidi" w:cstheme="majorBidi"/>
          <w:color w:val="000000"/>
          <w:sz w:val="30"/>
          <w:szCs w:val="30"/>
          <w:cs/>
        </w:rPr>
        <w:t>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Pr="008F0129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(รวมถึง เงินสดและรายการเทียบเท่าเงินสด ลูกหนี้การค้าและลูกหนี้อื่น</w:t>
      </w:r>
      <w:r w:rsidRPr="008F012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F0129">
        <w:rPr>
          <w:rFonts w:asciiTheme="majorBidi" w:hAnsiTheme="majorBidi" w:cstheme="majorBidi" w:hint="cs"/>
          <w:color w:val="000000"/>
          <w:sz w:val="30"/>
          <w:szCs w:val="30"/>
          <w:cs/>
        </w:rPr>
        <w:t>รวมถึงเงินให้กู้ยืมแก่กิจการที่เกี่ยวข้องกัน)</w:t>
      </w:r>
      <w:r w:rsidRPr="008F012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568C2AAA" w14:textId="77777777" w:rsidR="00B425E3" w:rsidRPr="00B425E3" w:rsidRDefault="00B425E3" w:rsidP="00B425E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4D95D2" w14:textId="77777777" w:rsidR="00B425E3" w:rsidRPr="008F0129" w:rsidRDefault="00B425E3" w:rsidP="00B425E3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i/>
          <w:iCs/>
          <w:color w:val="000000"/>
          <w:sz w:val="30"/>
          <w:szCs w:val="30"/>
        </w:rPr>
      </w:pPr>
      <w:r w:rsidRPr="008F0129">
        <w:rPr>
          <w:i/>
          <w:iCs/>
          <w:color w:val="000000"/>
          <w:sz w:val="30"/>
          <w:szCs w:val="30"/>
          <w:cs/>
        </w:rPr>
        <w:t xml:space="preserve">การวัดมูลค่าผลขาดทุนด้านเครดิตที่คาดว่าจะเกิดขึ้น </w:t>
      </w:r>
    </w:p>
    <w:p w14:paraId="6D797FDD" w14:textId="77777777" w:rsidR="00B425E3" w:rsidRPr="008F0129" w:rsidRDefault="00B425E3" w:rsidP="00B425E3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2B34AC" w14:textId="7EC999D8" w:rsidR="00B425E3" w:rsidRPr="00B425E3" w:rsidRDefault="00B425E3" w:rsidP="00B425E3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cstheme="minorBidi"/>
          <w:b/>
          <w:bCs/>
          <w:sz w:val="30"/>
          <w:szCs w:val="30"/>
        </w:rPr>
      </w:pPr>
      <w:r w:rsidRPr="008F0129">
        <w:rPr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</w:t>
      </w:r>
      <w:r w:rsidR="002857A5">
        <w:rPr>
          <w:color w:val="000000"/>
          <w:sz w:val="30"/>
          <w:szCs w:val="30"/>
        </w:rPr>
        <w:br/>
      </w:r>
      <w:r w:rsidRPr="008F0129">
        <w:rPr>
          <w:color w:val="000000"/>
          <w:sz w:val="30"/>
          <w:szCs w:val="30"/>
          <w:cs/>
        </w:rPr>
        <w:t>ผลขาดทุนด้านเครดิตคำนวณโดยใช้มูลค่าปัจจุบันของจำนวนเงินที่</w:t>
      </w:r>
      <w:r w:rsidRPr="008F0129">
        <w:rPr>
          <w:rFonts w:hint="cs"/>
          <w:color w:val="000000"/>
          <w:sz w:val="30"/>
          <w:szCs w:val="30"/>
          <w:cs/>
        </w:rPr>
        <w:t>คาดว่าจะ</w:t>
      </w:r>
      <w:r w:rsidRPr="008F0129">
        <w:rPr>
          <w:color w:val="000000"/>
          <w:sz w:val="30"/>
          <w:szCs w:val="30"/>
          <w:cs/>
        </w:rPr>
        <w:t>ไม่ได้รับ (เช่น ผลต่างระหว่างกระแสเงินสดที่กิจการจะต้องจ่ายตามสัญญาและกระแสเงินสดที่</w:t>
      </w:r>
      <w:r w:rsidRPr="008F0129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8F0129">
        <w:rPr>
          <w:rFonts w:asciiTheme="majorBidi" w:hAnsiTheme="majorBidi" w:cstheme="majorBidi"/>
          <w:color w:val="000000"/>
          <w:sz w:val="30"/>
          <w:szCs w:val="30"/>
          <w:cs/>
        </w:rPr>
        <w:t>คาดว่าจะได้รับ)</w:t>
      </w:r>
      <w:r w:rsidRPr="008F0129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8F0129">
        <w:rPr>
          <w:rFonts w:hint="cs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 </w:t>
      </w:r>
      <w:r w:rsidRPr="008F0129">
        <w:rPr>
          <w:color w:val="000000"/>
          <w:sz w:val="30"/>
          <w:szCs w:val="30"/>
          <w:cs/>
        </w:rPr>
        <w:t>คิดลดด้วยอัตราดอกเบี้ยที่แท้จริงของสินทรัพย์ทางการเงิน</w:t>
      </w:r>
      <w:r w:rsidRPr="00B425E3">
        <w:rPr>
          <w:rFonts w:hint="cs"/>
          <w:color w:val="000000"/>
          <w:sz w:val="30"/>
          <w:szCs w:val="30"/>
          <w:cs/>
        </w:rPr>
        <w:t xml:space="preserve"> </w:t>
      </w:r>
    </w:p>
    <w:p w14:paraId="3990A033" w14:textId="77777777" w:rsidR="00B425E3" w:rsidRPr="00B425E3" w:rsidRDefault="00B425E3" w:rsidP="00B425E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C1E849" w14:textId="77777777" w:rsidR="00B96F45" w:rsidRDefault="00B96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7C5E85B6" w14:textId="635C0F40" w:rsidR="00B425E3" w:rsidRPr="008F0129" w:rsidRDefault="00B425E3" w:rsidP="00B425E3">
      <w:pPr>
        <w:ind w:left="540"/>
        <w:jc w:val="thaiDistribute"/>
        <w:rPr>
          <w:color w:val="000000"/>
          <w:sz w:val="30"/>
          <w:szCs w:val="30"/>
        </w:rPr>
      </w:pPr>
      <w:r w:rsidRPr="008F0129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การ</w:t>
      </w:r>
      <w:r w:rsidRPr="008F0129">
        <w:rPr>
          <w:rFonts w:asciiTheme="majorBidi" w:hAnsiTheme="majorBidi" w:cstheme="majorBidi" w:hint="cs"/>
          <w:color w:val="000000"/>
          <w:sz w:val="30"/>
          <w:szCs w:val="30"/>
          <w:cs/>
        </w:rPr>
        <w:t>วัดมูลค่า</w:t>
      </w:r>
      <w:r w:rsidRPr="008F0129">
        <w:rPr>
          <w:color w:val="000000"/>
          <w:sz w:val="30"/>
          <w:szCs w:val="30"/>
          <w:cs/>
        </w:rPr>
        <w:t>ผลขาดทุนด้านเครดิต</w:t>
      </w:r>
      <w:r w:rsidRPr="008F0129">
        <w:rPr>
          <w:rFonts w:hint="cs"/>
          <w:color w:val="000000"/>
          <w:sz w:val="30"/>
          <w:szCs w:val="30"/>
          <w:cs/>
        </w:rPr>
        <w:t>นั้นคำนวณดังต่อไปนี้</w:t>
      </w:r>
    </w:p>
    <w:p w14:paraId="513C985E" w14:textId="667EEA1D" w:rsidR="00B425E3" w:rsidRPr="008F0129" w:rsidRDefault="00B425E3" w:rsidP="004C5D6C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F0129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="00786EC4" w:rsidRPr="00786EC4">
        <w:rPr>
          <w:rFonts w:asciiTheme="majorBidi" w:hAnsiTheme="majorBidi" w:cstheme="majorBidi"/>
          <w:color w:val="000000"/>
          <w:sz w:val="30"/>
          <w:szCs w:val="30"/>
        </w:rPr>
        <w:t>12</w:t>
      </w:r>
      <w:r w:rsidRPr="008F012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F0129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="00786EC4" w:rsidRPr="00786EC4">
        <w:rPr>
          <w:rFonts w:asciiTheme="majorBidi" w:hAnsiTheme="majorBidi" w:cstheme="majorBidi"/>
          <w:color w:val="000000"/>
          <w:sz w:val="30"/>
          <w:szCs w:val="30"/>
        </w:rPr>
        <w:t>12</w:t>
      </w:r>
      <w:r w:rsidRPr="008F012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F0129">
        <w:rPr>
          <w:rFonts w:asciiTheme="majorBidi" w:hAnsiTheme="majorBidi" w:cstheme="majorBidi" w:hint="cs"/>
          <w:color w:val="000000"/>
          <w:sz w:val="30"/>
          <w:szCs w:val="30"/>
          <w:cs/>
        </w:rPr>
        <w:t>เดือนข้างหน้าภายหลังวันสิ้นรอบระยะเวลาที่รายงาน</w:t>
      </w:r>
      <w:r w:rsidRPr="008F012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F0129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</w:t>
      </w:r>
    </w:p>
    <w:p w14:paraId="1CAE34BA" w14:textId="171FE54A" w:rsidR="00B425E3" w:rsidRPr="008F0129" w:rsidRDefault="00B425E3" w:rsidP="004C5D6C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F0129">
        <w:rPr>
          <w:rFonts w:asciiTheme="majorBidi" w:hAnsiTheme="majorBidi" w:cstheme="majorBidi" w:hint="cs"/>
          <w:color w:val="000000"/>
          <w:sz w:val="30"/>
          <w:szCs w:val="30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</w:t>
      </w:r>
      <w:r w:rsidR="002857A5">
        <w:rPr>
          <w:rFonts w:asciiTheme="majorBidi" w:hAnsiTheme="majorBidi" w:cstheme="majorBidi"/>
          <w:color w:val="000000"/>
          <w:sz w:val="30"/>
          <w:szCs w:val="30"/>
        </w:rPr>
        <w:br/>
      </w:r>
      <w:r w:rsidRPr="008F0129">
        <w:rPr>
          <w:rFonts w:asciiTheme="majorBidi" w:hAnsiTheme="majorBidi" w:cstheme="majorBidi" w:hint="cs"/>
          <w:color w:val="000000"/>
          <w:sz w:val="30"/>
          <w:szCs w:val="30"/>
          <w:cs/>
        </w:rPr>
        <w:t>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62299098" w14:textId="77777777" w:rsidR="00B425E3" w:rsidRPr="00B96F45" w:rsidRDefault="00B425E3" w:rsidP="00B425E3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F9D0CEE" w14:textId="3DABF810" w:rsidR="00B425E3" w:rsidRPr="008F0129" w:rsidRDefault="00B425E3" w:rsidP="00B425E3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F0129">
        <w:rPr>
          <w:rFonts w:asciiTheme="majorBidi" w:hAnsiTheme="majorBidi" w:cstheme="majorBidi"/>
          <w:color w:val="000000"/>
          <w:sz w:val="30"/>
          <w:szCs w:val="30"/>
          <w:cs/>
        </w:rPr>
        <w:t>ค่าเผื่อผลขาดทุน</w:t>
      </w:r>
      <w:r w:rsidRPr="008F0129">
        <w:rPr>
          <w:rFonts w:asciiTheme="majorBidi" w:hAnsiTheme="majorBidi" w:cstheme="majorBidi" w:hint="cs"/>
          <w:color w:val="000000"/>
          <w:sz w:val="30"/>
          <w:szCs w:val="30"/>
          <w:cs/>
        </w:rPr>
        <w:t>สำหรับลูกหนี้การค้า วัดมูลค่าผลขาดทุนด้วยผลขาดทุนด้านเครดิตที่คาดว่าจะเกิดขึ้นตลอดอายุของสัญญา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ผลขาดทุนด้านเครดิตที่คาดว่าจะเกิดขึ้นของสินทรัพย์ทางการเงินเหล่านี้ประมาณการโดยใช้ตารางการ</w:t>
      </w:r>
      <w:r w:rsidR="002857A5">
        <w:rPr>
          <w:rFonts w:asciiTheme="majorBidi" w:hAnsiTheme="majorBidi" w:cstheme="majorBidi"/>
          <w:color w:val="000000"/>
          <w:sz w:val="30"/>
          <w:szCs w:val="30"/>
        </w:rPr>
        <w:br/>
      </w:r>
      <w:r w:rsidRPr="008F0129">
        <w:rPr>
          <w:rFonts w:asciiTheme="majorBidi" w:hAnsiTheme="majorBidi" w:cstheme="majorBidi" w:hint="cs"/>
          <w:color w:val="000000"/>
          <w:sz w:val="30"/>
          <w:szCs w:val="30"/>
          <w:cs/>
        </w:rPr>
        <w:t>ตั้งสำรอง ซึ่งวิธีดังกล่าวมีการนำข้อมูลผลขาดทุนที่เกิดขึ้นในอดีต การปรับปรุงปัจจัยที่มีความเฉพาะเจาะจงกับลูกหนี้นั้น 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7705EE02" w14:textId="77777777" w:rsidR="00B425E3" w:rsidRPr="00B96F45" w:rsidRDefault="00B425E3" w:rsidP="00B425E3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3988C421" w14:textId="454FBD72" w:rsidR="00B425E3" w:rsidRPr="008F0129" w:rsidRDefault="00B425E3" w:rsidP="00B425E3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</w:rPr>
      </w:pPr>
      <w:r w:rsidRPr="008F0129">
        <w:rPr>
          <w:rFonts w:asciiTheme="majorBidi" w:hAnsiTheme="majorBidi" w:cstheme="majorBidi" w:hint="cs"/>
          <w:color w:val="000000"/>
          <w:sz w:val="30"/>
          <w:szCs w:val="30"/>
          <w:cs/>
        </w:rPr>
        <w:t>ค่าเผื่อผลขาดทุนด้านเครดิตสำหรับสินทรัพย์ทางการเงินอื่น</w:t>
      </w:r>
      <w:r w:rsidRPr="008F012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F0129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8F0129">
        <w:rPr>
          <w:rFonts w:asciiTheme="majorBidi" w:hAnsiTheme="majorBidi" w:cstheme="majorBidi"/>
          <w:color w:val="000000"/>
          <w:sz w:val="30"/>
          <w:szCs w:val="30"/>
          <w:cs/>
        </w:rPr>
        <w:t>รับรู้ผล</w:t>
      </w:r>
      <w:r w:rsidRPr="008F0129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786EC4" w:rsidRPr="00786EC4">
        <w:rPr>
          <w:rFonts w:asciiTheme="majorBidi" w:hAnsiTheme="majorBidi" w:cstheme="majorBidi"/>
          <w:color w:val="000000"/>
          <w:sz w:val="30"/>
          <w:szCs w:val="30"/>
        </w:rPr>
        <w:t>12</w:t>
      </w:r>
      <w:r w:rsidRPr="008F012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F0129">
        <w:rPr>
          <w:rFonts w:asciiTheme="majorBidi" w:hAnsiTheme="majorBidi" w:cstheme="majorBidi" w:hint="cs"/>
          <w:color w:val="000000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</w:t>
      </w:r>
      <w:r w:rsidRPr="008F0129">
        <w:rPr>
          <w:rFonts w:asciiTheme="majorBidi" w:eastAsia="EucrosiaUPCBold" w:hAnsiTheme="majorBidi" w:cstheme="majorBidi"/>
          <w:sz w:val="30"/>
          <w:szCs w:val="30"/>
          <w:cs/>
        </w:rPr>
        <w:t>สินทรัพย์ทางการเงินที่มีการด้อยค่าด้านเครดิต</w:t>
      </w:r>
      <w:r w:rsidRPr="008F0129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  <w:r w:rsidR="008F0129" w:rsidRPr="008F0129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</w:p>
    <w:p w14:paraId="4ED8F423" w14:textId="47182B4D" w:rsidR="00B425E3" w:rsidRPr="008F0129" w:rsidRDefault="00B425E3" w:rsidP="00B425E3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i/>
          <w:iCs/>
          <w:color w:val="000000"/>
          <w:sz w:val="30"/>
          <w:szCs w:val="30"/>
        </w:rPr>
      </w:pPr>
      <w:r w:rsidRPr="008F0129">
        <w:rPr>
          <w:rFonts w:asciiTheme="majorBidi" w:hAnsiTheme="majorBidi" w:cstheme="majorBidi"/>
          <w:color w:val="000000"/>
          <w:sz w:val="30"/>
          <w:szCs w:val="30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</w:t>
      </w:r>
      <w:r w:rsidRPr="008F0129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8F0129">
        <w:rPr>
          <w:rFonts w:asciiTheme="majorBidi" w:hAnsiTheme="majorBidi" w:cstheme="majorBidi"/>
          <w:color w:val="000000"/>
          <w:sz w:val="30"/>
          <w:szCs w:val="30"/>
          <w:cs/>
        </w:rPr>
        <w:t>มีฐานะเปิดต่อความเสี่ยงด้านเครดิต</w:t>
      </w:r>
      <w:r w:rsidRPr="008F0129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</w:p>
    <w:p w14:paraId="741ACDDC" w14:textId="77777777" w:rsidR="00B425E3" w:rsidRPr="00B96F45" w:rsidRDefault="00B425E3" w:rsidP="00B425E3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  <w:highlight w:val="cyan"/>
        </w:rPr>
      </w:pPr>
    </w:p>
    <w:p w14:paraId="43586762" w14:textId="09584FCA" w:rsidR="00B425E3" w:rsidRPr="00B425E3" w:rsidRDefault="00B425E3" w:rsidP="00B425E3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3333FF"/>
          <w:sz w:val="30"/>
          <w:szCs w:val="30"/>
        </w:rPr>
      </w:pPr>
      <w:r w:rsidRPr="0029344A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29344A">
        <w:rPr>
          <w:rFonts w:asciiTheme="majorBidi" w:hAnsiTheme="majorBidi" w:cstheme="majorBidi"/>
          <w:color w:val="000000"/>
          <w:sz w:val="30"/>
          <w:szCs w:val="30"/>
          <w:cs/>
        </w:rPr>
        <w:t>พิจารณาว่าสินทรัพย์ทางการเงินมีความเสี่ยงด้านเครดิตต่ำ</w:t>
      </w:r>
      <w:r w:rsidRPr="0029344A">
        <w:rPr>
          <w:rFonts w:asciiTheme="majorBidi" w:hAnsiTheme="majorBidi" w:cstheme="majorBidi"/>
          <w:sz w:val="30"/>
          <w:szCs w:val="30"/>
          <w:cs/>
        </w:rPr>
        <w:t>เมื่อ</w:t>
      </w:r>
      <w:r w:rsidRPr="0029344A">
        <w:rPr>
          <w:rFonts w:asciiTheme="majorBidi" w:hAnsiTheme="majorBidi" w:cstheme="majorBidi"/>
          <w:sz w:val="30"/>
          <w:szCs w:val="30"/>
        </w:rPr>
        <w:t xml:space="preserve"> </w:t>
      </w:r>
      <w:r w:rsidRPr="0029344A">
        <w:rPr>
          <w:rFonts w:asciiTheme="majorBidi" w:eastAsia="Calibri" w:hAnsiTheme="majorBidi" w:cstheme="majorBidi"/>
          <w:sz w:val="30"/>
          <w:szCs w:val="30"/>
          <w:cs/>
        </w:rPr>
        <w:t>มี</w:t>
      </w:r>
      <w:r w:rsidRPr="0029344A">
        <w:rPr>
          <w:rFonts w:asciiTheme="majorBidi" w:eastAsia="Calibri" w:hAnsiTheme="majorBidi" w:cstheme="majorBidi" w:hint="cs"/>
          <w:sz w:val="30"/>
          <w:szCs w:val="30"/>
          <w:cs/>
        </w:rPr>
        <w:t>อันดับ</w:t>
      </w:r>
      <w:r w:rsidRPr="0029344A">
        <w:rPr>
          <w:rFonts w:asciiTheme="majorBidi" w:eastAsia="Calibri" w:hAnsiTheme="majorBidi" w:cstheme="majorBidi"/>
          <w:sz w:val="30"/>
          <w:szCs w:val="30"/>
          <w:cs/>
        </w:rPr>
        <w:t>ความน่าเชื่อถืออยู่ใน</w:t>
      </w:r>
      <w:r w:rsidRPr="0029344A">
        <w:rPr>
          <w:rFonts w:asciiTheme="majorBidi" w:eastAsia="Calibri" w:hAnsiTheme="majorBidi" w:cstheme="majorBidi"/>
          <w:sz w:val="30"/>
          <w:szCs w:val="30"/>
        </w:rPr>
        <w:t xml:space="preserve"> ‘</w:t>
      </w:r>
      <w:r w:rsidRPr="0029344A">
        <w:rPr>
          <w:rFonts w:asciiTheme="majorBidi" w:eastAsia="Calibri" w:hAnsiTheme="majorBidi" w:cstheme="majorBidi"/>
          <w:sz w:val="30"/>
          <w:szCs w:val="30"/>
          <w:cs/>
        </w:rPr>
        <w:t>ระดับที่</w:t>
      </w:r>
      <w:r w:rsidR="002857A5">
        <w:rPr>
          <w:rFonts w:asciiTheme="majorBidi" w:eastAsia="Calibri" w:hAnsiTheme="majorBidi" w:cstheme="majorBidi"/>
          <w:sz w:val="30"/>
          <w:szCs w:val="30"/>
        </w:rPr>
        <w:br/>
      </w:r>
      <w:r w:rsidRPr="0029344A">
        <w:rPr>
          <w:rFonts w:asciiTheme="majorBidi" w:eastAsia="Calibri" w:hAnsiTheme="majorBidi" w:cstheme="majorBidi"/>
          <w:sz w:val="30"/>
          <w:szCs w:val="30"/>
          <w:cs/>
        </w:rPr>
        <w:t>น่าลงทุน</w:t>
      </w:r>
      <w:r w:rsidRPr="0029344A">
        <w:rPr>
          <w:rFonts w:asciiTheme="majorBidi" w:eastAsia="Calibri" w:hAnsiTheme="majorBidi" w:cstheme="majorBidi"/>
          <w:sz w:val="30"/>
          <w:szCs w:val="30"/>
        </w:rPr>
        <w:t>’</w:t>
      </w:r>
      <w:r w:rsidRPr="0029344A">
        <w:rPr>
          <w:rFonts w:asciiTheme="majorBidi" w:eastAsia="Calibri" w:hAnsiTheme="majorBidi" w:cstheme="majorBidi"/>
          <w:sz w:val="30"/>
          <w:szCs w:val="30"/>
          <w:cs/>
        </w:rPr>
        <w:t xml:space="preserve"> ซึ่งเป็นการจัดอันดับที่เข้าใจในระดับสากล</w:t>
      </w:r>
    </w:p>
    <w:p w14:paraId="3182FB2F" w14:textId="77777777" w:rsidR="00B425E3" w:rsidRPr="00B96F45" w:rsidRDefault="00B425E3" w:rsidP="00B425E3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  <w:highlight w:val="cyan"/>
        </w:rPr>
      </w:pPr>
    </w:p>
    <w:p w14:paraId="08EB1916" w14:textId="0D144E07" w:rsidR="00B425E3" w:rsidRPr="00B425E3" w:rsidRDefault="00B425E3" w:rsidP="00B425E3">
      <w:pPr>
        <w:tabs>
          <w:tab w:val="left" w:pos="630"/>
        </w:tabs>
        <w:spacing w:line="240" w:lineRule="auto"/>
        <w:ind w:left="54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B96F45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Pr="00B96F4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5D20EE" w:rsidRPr="005D20EE">
        <w:rPr>
          <w:rFonts w:asciiTheme="majorBidi" w:hAnsiTheme="majorBidi" w:cstheme="majorBidi"/>
          <w:color w:val="000000"/>
          <w:sz w:val="30"/>
          <w:szCs w:val="30"/>
        </w:rPr>
        <w:t>30</w:t>
      </w:r>
      <w:r w:rsidRPr="00B96F4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96F45">
        <w:rPr>
          <w:rFonts w:asciiTheme="majorBidi" w:hAnsiTheme="majorBidi" w:cstheme="majorBidi"/>
          <w:color w:val="000000"/>
          <w:sz w:val="30"/>
          <w:szCs w:val="30"/>
          <w:cs/>
        </w:rPr>
        <w:t>วัน มีการเปลี่ยนแปลงของ</w:t>
      </w:r>
      <w:r w:rsidRPr="00B96F45">
        <w:rPr>
          <w:rFonts w:asciiTheme="majorBidi" w:eastAsia="Calibri" w:hAnsiTheme="majorBidi" w:cstheme="majorBidi" w:hint="cs"/>
          <w:sz w:val="30"/>
          <w:szCs w:val="30"/>
          <w:cs/>
        </w:rPr>
        <w:t>อันดับ</w:t>
      </w:r>
      <w:r w:rsidRPr="00B96F45">
        <w:rPr>
          <w:rFonts w:asciiTheme="majorBidi" w:eastAsia="Calibri" w:hAnsiTheme="majorBidi" w:cstheme="majorBidi"/>
          <w:sz w:val="30"/>
          <w:szCs w:val="30"/>
          <w:cs/>
        </w:rPr>
        <w:t>ความน่าเชื่อถือ</w:t>
      </w:r>
      <w:r w:rsidRPr="00B96F45">
        <w:rPr>
          <w:rFonts w:asciiTheme="majorBidi" w:hAnsiTheme="majorBidi" w:cstheme="majorBidi"/>
          <w:color w:val="000000"/>
          <w:sz w:val="30"/>
          <w:szCs w:val="30"/>
          <w:cs/>
        </w:rPr>
        <w:t>ที่</w:t>
      </w:r>
      <w:r w:rsidRPr="00B96F45">
        <w:rPr>
          <w:rFonts w:asciiTheme="majorBidi" w:hAnsiTheme="majorBidi" w:cstheme="majorBidi" w:hint="cs"/>
          <w:color w:val="000000"/>
          <w:sz w:val="30"/>
          <w:szCs w:val="30"/>
          <w:cs/>
        </w:rPr>
        <w:t>ลดระดับลง</w:t>
      </w:r>
      <w:r w:rsidRPr="00B96F45">
        <w:rPr>
          <w:rFonts w:asciiTheme="majorBidi" w:hAnsiTheme="majorBidi" w:cstheme="majorBidi"/>
          <w:color w:val="000000"/>
          <w:sz w:val="30"/>
          <w:szCs w:val="30"/>
          <w:cs/>
        </w:rPr>
        <w:t>อย่างมีนัยสำคัญ มีการดำเนินงานที่ถดถอยอย่างมีนัยสำคัญของลูกหนี้ หรือมีการเปลี่ยนแปลง</w:t>
      </w:r>
      <w:r w:rsidRPr="00B96F45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หรือคาดการณ์การเปลี่ยนแปลง</w:t>
      </w:r>
      <w:r w:rsidRPr="00B96F45">
        <w:rPr>
          <w:rFonts w:asciiTheme="majorBidi" w:hAnsiTheme="majorBidi" w:cstheme="majorBidi"/>
          <w:color w:val="000000"/>
          <w:sz w:val="30"/>
          <w:szCs w:val="30"/>
          <w:cs/>
        </w:rPr>
        <w:t>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B96F45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</w:p>
    <w:p w14:paraId="3E2E20C2" w14:textId="77777777" w:rsidR="00B425E3" w:rsidRPr="00B96F45" w:rsidRDefault="00B425E3" w:rsidP="00B425E3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AAB7C0F" w14:textId="77F7BAEE" w:rsidR="00B425E3" w:rsidRPr="00B96F45" w:rsidRDefault="00B425E3" w:rsidP="00B425E3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96F45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Pr="00B96F45">
        <w:rPr>
          <w:rFonts w:asciiTheme="majorBidi" w:hAnsiTheme="majorBidi" w:cstheme="majorBidi"/>
          <w:color w:val="000000"/>
          <w:sz w:val="30"/>
          <w:szCs w:val="30"/>
          <w:cs/>
        </w:rPr>
        <w:t>พิจารณาว่า</w:t>
      </w:r>
      <w:r w:rsidRPr="00B96F45">
        <w:rPr>
          <w:rFonts w:asciiTheme="majorBidi" w:hAnsiTheme="majorBidi" w:cstheme="majorBidi" w:hint="cs"/>
          <w:color w:val="000000"/>
          <w:sz w:val="30"/>
          <w:szCs w:val="30"/>
          <w:cs/>
        </w:rPr>
        <w:t>สินทรัพย์ทางการเงินจะเกิดการ</w:t>
      </w:r>
      <w:r w:rsidRPr="00B96F45">
        <w:rPr>
          <w:rFonts w:asciiTheme="majorBidi" w:hAnsiTheme="majorBidi" w:cstheme="majorBidi"/>
          <w:color w:val="000000"/>
          <w:sz w:val="30"/>
          <w:szCs w:val="30"/>
          <w:cs/>
        </w:rPr>
        <w:t>ผิด</w:t>
      </w:r>
      <w:r w:rsidRPr="00B96F45">
        <w:rPr>
          <w:rFonts w:asciiTheme="majorBidi" w:hAnsiTheme="majorBidi" w:cstheme="majorBidi" w:hint="cs"/>
          <w:color w:val="000000"/>
          <w:sz w:val="30"/>
          <w:szCs w:val="30"/>
          <w:cs/>
        </w:rPr>
        <w:t>สัญญา</w:t>
      </w:r>
      <w:r w:rsidRPr="00B96F45">
        <w:rPr>
          <w:rFonts w:asciiTheme="majorBidi" w:hAnsiTheme="majorBidi" w:cstheme="majorBidi"/>
          <w:color w:val="000000"/>
          <w:sz w:val="30"/>
          <w:szCs w:val="30"/>
          <w:cs/>
        </w:rPr>
        <w:t>เมื่อ</w:t>
      </w:r>
      <w:r w:rsidRPr="00B96F45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</w:p>
    <w:p w14:paraId="6FC30D29" w14:textId="35FAF78D" w:rsidR="00B425E3" w:rsidRPr="00B96F45" w:rsidRDefault="00B425E3" w:rsidP="004C5D6C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96F45">
        <w:rPr>
          <w:rFonts w:asciiTheme="majorBidi" w:hAnsiTheme="majorBidi" w:cstheme="majorBidi" w:hint="cs"/>
          <w:color w:val="000000"/>
          <w:sz w:val="30"/>
          <w:szCs w:val="30"/>
          <w:cs/>
        </w:rPr>
        <w:t>ผู้กู้</w:t>
      </w:r>
      <w:r w:rsidRPr="00B96F45">
        <w:rPr>
          <w:rFonts w:asciiTheme="majorBidi" w:hAnsiTheme="majorBidi" w:cstheme="majorBidi"/>
          <w:color w:val="000000"/>
          <w:sz w:val="30"/>
          <w:szCs w:val="30"/>
          <w:cs/>
        </w:rPr>
        <w:t>ไม่สามารถจ่ายชำระภาระผูกพันด้านเครดิตให้แก่</w:t>
      </w:r>
      <w:r w:rsidR="00B96F45" w:rsidRPr="00B96F45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</w:t>
      </w:r>
      <w:r w:rsidRPr="00B96F45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B96F45">
        <w:rPr>
          <w:rFonts w:asciiTheme="majorBidi" w:hAnsiTheme="majorBidi" w:cstheme="majorBidi"/>
          <w:color w:val="000000"/>
          <w:sz w:val="30"/>
          <w:szCs w:val="30"/>
          <w:cs/>
        </w:rPr>
        <w:t>ได้เต็มจำนวน</w:t>
      </w:r>
      <w:r w:rsidRPr="00B96F45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อีกทั้ง</w:t>
      </w:r>
      <w:r w:rsidRPr="00B96F45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Pr="00B96F45">
        <w:rPr>
          <w:rFonts w:asciiTheme="majorBidi" w:hAnsiTheme="majorBidi" w:cstheme="majorBidi" w:hint="cs"/>
          <w:color w:val="000000"/>
          <w:sz w:val="30"/>
          <w:szCs w:val="30"/>
          <w:cs/>
        </w:rPr>
        <w:t>ไม่มี</w:t>
      </w:r>
      <w:r w:rsidRPr="00B96F45">
        <w:rPr>
          <w:rFonts w:asciiTheme="majorBidi" w:hAnsiTheme="majorBidi" w:cstheme="majorBidi"/>
          <w:color w:val="000000"/>
          <w:sz w:val="30"/>
          <w:szCs w:val="30"/>
          <w:cs/>
        </w:rPr>
        <w:t>สิทธิในการไล่เบี้ย เช่น การ</w:t>
      </w:r>
      <w:r w:rsidRPr="00B96F45">
        <w:rPr>
          <w:rFonts w:asciiTheme="majorBidi" w:hAnsiTheme="majorBidi" w:cstheme="majorBidi" w:hint="cs"/>
          <w:color w:val="000000"/>
          <w:sz w:val="30"/>
          <w:szCs w:val="30"/>
          <w:cs/>
        </w:rPr>
        <w:t>ยึด</w:t>
      </w:r>
      <w:r w:rsidRPr="00B96F45">
        <w:rPr>
          <w:rFonts w:asciiTheme="majorBidi" w:hAnsiTheme="majorBidi" w:cstheme="majorBidi"/>
          <w:color w:val="000000"/>
          <w:sz w:val="30"/>
          <w:szCs w:val="30"/>
          <w:cs/>
        </w:rPr>
        <w:t>หลักประกัน (</w:t>
      </w:r>
      <w:r w:rsidRPr="00B96F45">
        <w:rPr>
          <w:rFonts w:asciiTheme="majorBidi" w:hAnsiTheme="majorBidi" w:cstheme="majorBidi" w:hint="cs"/>
          <w:color w:val="000000"/>
          <w:sz w:val="30"/>
          <w:szCs w:val="30"/>
          <w:cs/>
        </w:rPr>
        <w:t>หากมีการวางหลักประกัน</w:t>
      </w:r>
      <w:r w:rsidRPr="00B96F45">
        <w:rPr>
          <w:rFonts w:asciiTheme="majorBidi" w:hAnsiTheme="majorBidi" w:cstheme="majorBidi"/>
          <w:color w:val="000000"/>
          <w:sz w:val="30"/>
          <w:szCs w:val="30"/>
          <w:cs/>
        </w:rPr>
        <w:t>)</w:t>
      </w:r>
      <w:r w:rsidRPr="00B96F45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B96F4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หรือ </w:t>
      </w:r>
    </w:p>
    <w:p w14:paraId="28DCC333" w14:textId="6C5EBA23" w:rsidR="00B425E3" w:rsidRPr="00B96F45" w:rsidRDefault="00B425E3" w:rsidP="004C5D6C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i/>
          <w:iCs/>
          <w:color w:val="000000"/>
          <w:sz w:val="30"/>
          <w:szCs w:val="30"/>
        </w:rPr>
      </w:pPr>
      <w:r w:rsidRPr="00B96F4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5D20EE" w:rsidRPr="005D20EE">
        <w:rPr>
          <w:rFonts w:asciiTheme="majorBidi" w:hAnsiTheme="majorBidi" w:cstheme="majorBidi"/>
          <w:color w:val="000000"/>
          <w:sz w:val="30"/>
          <w:szCs w:val="30"/>
        </w:rPr>
        <w:t>90</w:t>
      </w:r>
      <w:r w:rsidRPr="00B96F4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96F45">
        <w:rPr>
          <w:rFonts w:asciiTheme="majorBidi" w:hAnsiTheme="majorBidi" w:cstheme="majorBidi"/>
          <w:color w:val="000000"/>
          <w:sz w:val="30"/>
          <w:szCs w:val="30"/>
          <w:cs/>
        </w:rPr>
        <w:t>วัน</w:t>
      </w:r>
    </w:p>
    <w:p w14:paraId="081FE4C2" w14:textId="74E72AA6" w:rsidR="00B425E3" w:rsidRPr="00B96F45" w:rsidRDefault="00B425E3" w:rsidP="00B425E3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</w:rPr>
      </w:pPr>
      <w:r w:rsidRPr="00B96F45">
        <w:rPr>
          <w:rFonts w:ascii="Angsana New" w:eastAsia="Calibri" w:hAnsi="Angsana New"/>
          <w:sz w:val="30"/>
          <w:szCs w:val="30"/>
          <w:cs/>
        </w:rPr>
        <w:lastRenderedPageBreak/>
        <w:t xml:space="preserve"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แบบกลุ่ม ขึ้นอยู่กับลักษณะของเครื่องมือทางการเงิน </w:t>
      </w:r>
      <w:r w:rsidRPr="00B96F45">
        <w:rPr>
          <w:rFonts w:ascii="Angsana New" w:eastAsia="Calibri" w:hAnsi="Angsana New" w:hint="cs"/>
          <w:sz w:val="30"/>
          <w:szCs w:val="30"/>
          <w:cs/>
        </w:rPr>
        <w:t>หากการประเมินความเสี่ยงเป็นการประเมินแบบกลุ่มต้องมีการ</w:t>
      </w:r>
      <w:r w:rsidRPr="00B96F45">
        <w:rPr>
          <w:rFonts w:ascii="Angsana New" w:eastAsia="Calibri" w:hAnsi="Angsana New"/>
          <w:sz w:val="30"/>
          <w:szCs w:val="30"/>
          <w:cs/>
        </w:rPr>
        <w:t>จัดกลุ่มเครื่องมือทางการเงินตามลักษณะความเสี่ยงด้านเครดิตที่คล้ายคลึงกัน เช่น สถานการณ์ค้างชำระและ</w:t>
      </w:r>
      <w:r w:rsidRPr="00B96F45">
        <w:rPr>
          <w:rFonts w:asciiTheme="majorBidi" w:eastAsia="Calibri" w:hAnsiTheme="majorBidi" w:cstheme="majorBidi" w:hint="cs"/>
          <w:sz w:val="30"/>
          <w:szCs w:val="30"/>
          <w:cs/>
        </w:rPr>
        <w:t>อันดับ</w:t>
      </w:r>
      <w:r w:rsidRPr="00B96F45">
        <w:rPr>
          <w:rFonts w:asciiTheme="majorBidi" w:eastAsia="Calibri" w:hAnsiTheme="majorBidi" w:cstheme="majorBidi"/>
          <w:sz w:val="30"/>
          <w:szCs w:val="30"/>
          <w:cs/>
        </w:rPr>
        <w:t>ความน่าเชื่อถือ</w:t>
      </w:r>
    </w:p>
    <w:p w14:paraId="4A97A14C" w14:textId="77777777" w:rsidR="00B425E3" w:rsidRPr="00B425E3" w:rsidRDefault="00B425E3" w:rsidP="00B425E3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  <w:highlight w:val="cyan"/>
          <w:shd w:val="clear" w:color="auto" w:fill="D9D9D9" w:themeFill="background1" w:themeFillShade="D9"/>
        </w:rPr>
      </w:pPr>
    </w:p>
    <w:p w14:paraId="3613AAA4" w14:textId="72F910C8" w:rsidR="00B425E3" w:rsidRPr="00B96F45" w:rsidRDefault="00B425E3" w:rsidP="00B425E3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color w:val="000000"/>
          <w:sz w:val="30"/>
          <w:szCs w:val="30"/>
          <w:cs/>
        </w:rPr>
      </w:pPr>
      <w:r w:rsidRPr="00B96F45">
        <w:rPr>
          <w:rFonts w:ascii="Angsana New" w:eastAsia="Calibri" w:hAnsi="Angsana New" w:hint="cs"/>
          <w:sz w:val="30"/>
          <w:szCs w:val="30"/>
          <w:cs/>
        </w:rPr>
        <w:t>ผล</w:t>
      </w:r>
      <w:r w:rsidRPr="00B96F45">
        <w:rPr>
          <w:rFonts w:ascii="Angsana New" w:eastAsia="Calibri" w:hAnsi="Angsana New"/>
          <w:sz w:val="30"/>
          <w:szCs w:val="30"/>
          <w:cs/>
        </w:rPr>
        <w:t>ขาดทุนด้านเครดิต</w:t>
      </w:r>
      <w:r w:rsidRPr="00B96F45">
        <w:rPr>
          <w:rFonts w:ascii="Angsana New" w:eastAsia="Calibri" w:hAnsi="Angsana New" w:hint="cs"/>
          <w:sz w:val="30"/>
          <w:szCs w:val="30"/>
          <w:cs/>
        </w:rPr>
        <w:t>ที่คาดว่าจะเกิดขึ้น</w:t>
      </w:r>
      <w:r w:rsidRPr="00B96F45">
        <w:rPr>
          <w:rFonts w:ascii="Angsana New" w:eastAsia="Calibri" w:hAnsi="Angsana New"/>
          <w:sz w:val="30"/>
          <w:szCs w:val="30"/>
          <w:cs/>
        </w:rPr>
        <w:t>มีการประเมินใหม่ ณ สิ้นรอบระยะเวลาที่รายงาน เพื่อสะท้อนการเปลี่ยนแปลงของความเสี่ยงด้านเครดิต</w:t>
      </w:r>
      <w:r w:rsidRPr="00B96F45">
        <w:rPr>
          <w:rFonts w:ascii="Angsana New" w:eastAsia="Calibri" w:hAnsi="Angsana New" w:hint="cs"/>
          <w:sz w:val="30"/>
          <w:szCs w:val="30"/>
          <w:cs/>
        </w:rPr>
        <w:t>ของเครื่องมือทางการเงิน</w:t>
      </w:r>
      <w:r w:rsidRPr="00B96F45">
        <w:rPr>
          <w:rFonts w:ascii="Angsana New" w:eastAsia="Calibri" w:hAnsi="Angsana New"/>
          <w:sz w:val="30"/>
          <w:szCs w:val="30"/>
          <w:cs/>
        </w:rPr>
        <w:t>นับจากวันที่</w:t>
      </w:r>
      <w:r w:rsidRPr="00B96F45">
        <w:rPr>
          <w:rFonts w:asciiTheme="majorBidi" w:hAnsiTheme="majorBidi" w:cstheme="majorBidi" w:hint="cs"/>
          <w:color w:val="000000"/>
          <w:sz w:val="30"/>
          <w:szCs w:val="30"/>
          <w:cs/>
        </w:rPr>
        <w:t>รับรู้รายการเมื่อเริ่มแรก</w:t>
      </w:r>
      <w:r w:rsidRPr="00B96F45">
        <w:rPr>
          <w:rFonts w:asciiTheme="majorBidi" w:hAnsiTheme="majorBidi" w:cstheme="majorBidi" w:hint="cs"/>
          <w:color w:val="000000"/>
          <w:sz w:val="30"/>
          <w:szCs w:val="30"/>
        </w:rPr>
        <w:t xml:space="preserve"> </w:t>
      </w:r>
      <w:r w:rsidRPr="00B96F45">
        <w:rPr>
          <w:rFonts w:asciiTheme="majorBidi" w:hAnsiTheme="majorBidi" w:cstheme="majorBidi"/>
          <w:color w:val="000000"/>
          <w:sz w:val="30"/>
          <w:szCs w:val="30"/>
          <w:cs/>
        </w:rPr>
        <w:t>การเพิ่มขึ้นของค่าเผื่อผลขาดทุนแสดงเป็นขาดทุนจากการด้อยค่าในกำไรหรือขาดทุน</w:t>
      </w:r>
      <w:r w:rsidRPr="00B96F45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B96F45">
        <w:rPr>
          <w:rFonts w:asciiTheme="majorBidi" w:hAnsiTheme="majorBidi" w:cstheme="majorBidi"/>
          <w:color w:val="000000"/>
          <w:sz w:val="30"/>
          <w:szCs w:val="30"/>
          <w:cs/>
        </w:rPr>
        <w:t>ค่า</w:t>
      </w:r>
      <w:r w:rsidRPr="00B96F45">
        <w:rPr>
          <w:rFonts w:asciiTheme="majorBidi" w:hAnsiTheme="majorBidi" w:cstheme="majorBidi" w:hint="cs"/>
          <w:color w:val="000000"/>
          <w:sz w:val="30"/>
          <w:szCs w:val="30"/>
          <w:cs/>
        </w:rPr>
        <w:t>เ</w:t>
      </w:r>
      <w:r w:rsidRPr="00B96F45">
        <w:rPr>
          <w:rFonts w:asciiTheme="majorBidi" w:hAnsiTheme="majorBidi" w:cstheme="majorBidi"/>
          <w:color w:val="000000"/>
          <w:sz w:val="30"/>
          <w:szCs w:val="30"/>
          <w:cs/>
        </w:rPr>
        <w:t>ผื่อ</w:t>
      </w:r>
      <w:r w:rsidRPr="00B96F45">
        <w:rPr>
          <w:rFonts w:ascii="Angsana New" w:eastAsia="Calibri" w:hAnsi="Angsana New" w:hint="cs"/>
          <w:sz w:val="30"/>
          <w:szCs w:val="30"/>
          <w:cs/>
        </w:rPr>
        <w:t>ผลขาดทุน</w:t>
      </w:r>
      <w:r w:rsidRPr="00B96F45">
        <w:rPr>
          <w:rFonts w:ascii="Angsana New" w:eastAsia="Calibri" w:hAnsi="Angsana New"/>
          <w:sz w:val="30"/>
          <w:szCs w:val="30"/>
          <w:cs/>
        </w:rPr>
        <w:t>แสดงเป็นรายการหักออกจากมูลค่าตามบัญชีขั้นต้นของสินทรัพย์ทางการเงิน</w:t>
      </w:r>
      <w:r w:rsidRPr="00B96F45">
        <w:rPr>
          <w:rFonts w:ascii="Angsana New" w:eastAsia="Calibri" w:hAnsi="Angsana New"/>
          <w:sz w:val="30"/>
          <w:szCs w:val="30"/>
          <w:shd w:val="clear" w:color="auto" w:fill="D9D9D9" w:themeFill="background1" w:themeFillShade="D9"/>
          <w:cs/>
        </w:rPr>
        <w:t xml:space="preserve"> </w:t>
      </w:r>
    </w:p>
    <w:p w14:paraId="2B861ABD" w14:textId="77777777" w:rsidR="00B425E3" w:rsidRPr="00B96F45" w:rsidRDefault="00B425E3" w:rsidP="00B425E3">
      <w:pPr>
        <w:pStyle w:val="ListParagraph"/>
        <w:tabs>
          <w:tab w:val="left" w:pos="630"/>
          <w:tab w:val="left" w:pos="720"/>
        </w:tabs>
        <w:ind w:left="540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52BC913C" w14:textId="77777777" w:rsidR="00B425E3" w:rsidRPr="00B96F45" w:rsidRDefault="00B425E3" w:rsidP="00B425E3">
      <w:pPr>
        <w:pStyle w:val="ListParagraph"/>
        <w:tabs>
          <w:tab w:val="left" w:pos="630"/>
          <w:tab w:val="left" w:pos="720"/>
        </w:tabs>
        <w:ind w:left="540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B96F4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สินทรัพย์ทางการเงินที่มีการด้อยค่าด้านเครดิต</w:t>
      </w:r>
    </w:p>
    <w:p w14:paraId="271C9D10" w14:textId="77777777" w:rsidR="00B425E3" w:rsidRPr="00B96F45" w:rsidRDefault="00B425E3" w:rsidP="00B425E3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C248BB" w14:textId="6FE20E1F" w:rsidR="00B425E3" w:rsidRPr="00B425E3" w:rsidRDefault="00B425E3" w:rsidP="00B425E3">
      <w:pPr>
        <w:pStyle w:val="Default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96F45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494995">
        <w:rPr>
          <w:rFonts w:asciiTheme="majorBidi" w:hAnsiTheme="majorBidi" w:cstheme="majorBidi"/>
          <w:sz w:val="30"/>
          <w:szCs w:val="30"/>
          <w:cs/>
        </w:rPr>
        <w:t>รายงาน</w:t>
      </w:r>
      <w:r w:rsidRPr="0049499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94995">
        <w:rPr>
          <w:rFonts w:asciiTheme="majorBidi" w:hAnsiTheme="majorBidi" w:cstheme="majorBidi"/>
          <w:sz w:val="30"/>
          <w:szCs w:val="30"/>
          <w:cs/>
        </w:rPr>
        <w:t>กลุ่มบริษัทประเมิน</w:t>
      </w:r>
      <w:r w:rsidRPr="00B96F45">
        <w:rPr>
          <w:rFonts w:asciiTheme="majorBidi" w:hAnsiTheme="majorBidi" w:cstheme="majorBidi"/>
          <w:sz w:val="30"/>
          <w:szCs w:val="30"/>
          <w:cs/>
        </w:rPr>
        <w:t>ว่าสินทรัพย์ทางการเงินที่วัดมูลค่าด้วยราคาทุนตัดจำหน่าย</w:t>
      </w:r>
      <w:r w:rsidRPr="00B96F45">
        <w:rPr>
          <w:rFonts w:asciiTheme="majorBidi" w:hAnsiTheme="majorBidi" w:cstheme="majorBidi" w:hint="cs"/>
          <w:sz w:val="30"/>
          <w:szCs w:val="30"/>
          <w:cs/>
        </w:rPr>
        <w:t>เกิด</w:t>
      </w:r>
      <w:r w:rsidRPr="00B96F45">
        <w:rPr>
          <w:rFonts w:asciiTheme="majorBidi" w:hAnsiTheme="majorBidi" w:cstheme="majorBidi"/>
          <w:sz w:val="30"/>
          <w:szCs w:val="30"/>
          <w:cs/>
        </w:rPr>
        <w:t>การด้อยค่าด้านเครดิตหรือไม่ สินทรัพย์ทางการเงินมีการด้อยค่าด้านเครดิตเมื่อเกิดเหตุการณ์ใดเหตุการณ์หนึ่งหรือมากกว่า</w:t>
      </w:r>
      <w:r w:rsidRPr="00B96F45">
        <w:rPr>
          <w:rFonts w:asciiTheme="majorBidi" w:hAnsiTheme="majorBidi" w:cstheme="majorBidi" w:hint="cs"/>
          <w:sz w:val="30"/>
          <w:szCs w:val="30"/>
          <w:cs/>
        </w:rPr>
        <w:t>หนึ่งเหตุการณ์</w:t>
      </w:r>
      <w:r w:rsidRPr="00B96F45">
        <w:rPr>
          <w:rFonts w:asciiTheme="majorBidi" w:hAnsiTheme="majorBidi" w:cstheme="majorBidi"/>
          <w:sz w:val="30"/>
          <w:szCs w:val="30"/>
          <w:cs/>
        </w:rPr>
        <w:t>ซึ่งส่งผลกระทบ</w:t>
      </w:r>
      <w:r w:rsidRPr="00B96F45">
        <w:rPr>
          <w:rFonts w:asciiTheme="majorBidi" w:hAnsiTheme="majorBidi" w:cstheme="majorBidi" w:hint="cs"/>
          <w:sz w:val="30"/>
          <w:szCs w:val="30"/>
          <w:cs/>
        </w:rPr>
        <w:t>เชิงลบ</w:t>
      </w:r>
      <w:r w:rsidRPr="00B96F45">
        <w:rPr>
          <w:rFonts w:asciiTheme="majorBidi" w:hAnsiTheme="majorBidi" w:cstheme="majorBidi"/>
          <w:sz w:val="30"/>
          <w:szCs w:val="30"/>
          <w:cs/>
        </w:rPr>
        <w:t>ต่อกระแสเงินสด</w:t>
      </w:r>
      <w:r w:rsidRPr="00B96F45">
        <w:rPr>
          <w:rFonts w:asciiTheme="majorBidi" w:hAnsiTheme="majorBidi" w:cstheme="majorBidi" w:hint="cs"/>
          <w:sz w:val="30"/>
          <w:szCs w:val="30"/>
          <w:cs/>
        </w:rPr>
        <w:t>ที่คาดว่าจะ</w:t>
      </w:r>
      <w:r w:rsidRPr="00B96F45">
        <w:rPr>
          <w:rFonts w:asciiTheme="majorBidi" w:hAnsiTheme="majorBidi" w:cstheme="majorBidi"/>
          <w:sz w:val="30"/>
          <w:szCs w:val="30"/>
          <w:cs/>
        </w:rPr>
        <w:t>เกิดขึ้นในอนาคตของสินทรัพย์ทางการเงิน</w:t>
      </w:r>
      <w:r w:rsidRPr="00B96F45">
        <w:rPr>
          <w:rFonts w:asciiTheme="majorBidi" w:hAnsiTheme="majorBidi" w:cstheme="majorBidi"/>
          <w:sz w:val="30"/>
          <w:szCs w:val="30"/>
        </w:rPr>
        <w:t xml:space="preserve"> </w:t>
      </w:r>
      <w:r w:rsidRPr="00B96F45">
        <w:rPr>
          <w:rFonts w:asciiTheme="majorBidi" w:hAnsiTheme="majorBidi" w:cstheme="majorBidi" w:hint="cs"/>
          <w:sz w:val="30"/>
          <w:szCs w:val="30"/>
          <w:cs/>
        </w:rPr>
        <w:t>สถานการณ์ที่เป็นข้อบ่งชี้ว่าสินทรัพย์ทางการเงินเกิดการ</w:t>
      </w:r>
      <w:r w:rsidRPr="00B96F45">
        <w:rPr>
          <w:rFonts w:asciiTheme="majorBidi" w:hAnsiTheme="majorBidi" w:cstheme="majorBidi"/>
          <w:sz w:val="30"/>
          <w:szCs w:val="30"/>
          <w:cs/>
        </w:rPr>
        <w:t xml:space="preserve">ด้อยค่าด้านเครดิตรวมถึง </w:t>
      </w:r>
      <w:r w:rsidRPr="00B96F45">
        <w:rPr>
          <w:rFonts w:asciiTheme="majorBidi" w:hAnsiTheme="majorBidi" w:cstheme="majorBidi" w:hint="cs"/>
          <w:sz w:val="30"/>
          <w:szCs w:val="30"/>
          <w:cs/>
        </w:rPr>
        <w:t>การที่</w:t>
      </w:r>
      <w:r w:rsidRPr="00B96F45">
        <w:rPr>
          <w:rFonts w:asciiTheme="majorBidi" w:hAnsiTheme="majorBidi" w:cstheme="majorBidi"/>
          <w:sz w:val="30"/>
          <w:szCs w:val="30"/>
          <w:cs/>
        </w:rPr>
        <w:t>ลูกหนี้ประสบปัญหาทางการเงินอย่างมีนัยสำคัญ การผิดสัญญา</w:t>
      </w:r>
      <w:r w:rsidRPr="00B96F45">
        <w:rPr>
          <w:rFonts w:asciiTheme="majorBidi" w:hAnsiTheme="majorBidi" w:cstheme="majorBidi" w:hint="cs"/>
          <w:sz w:val="30"/>
          <w:szCs w:val="30"/>
          <w:cs/>
        </w:rPr>
        <w:t xml:space="preserve"> เช่น </w:t>
      </w:r>
      <w:r w:rsidRPr="00B96F45">
        <w:rPr>
          <w:rFonts w:asciiTheme="majorBidi" w:hAnsiTheme="majorBidi" w:cstheme="majorBidi"/>
          <w:sz w:val="30"/>
          <w:szCs w:val="30"/>
          <w:cs/>
        </w:rPr>
        <w:t xml:space="preserve">การค้างชำระเกินกว่า </w:t>
      </w:r>
      <w:r w:rsidR="005D20EE" w:rsidRPr="005D20EE">
        <w:rPr>
          <w:rFonts w:asciiTheme="majorBidi" w:hAnsiTheme="majorBidi" w:cstheme="majorBidi"/>
          <w:sz w:val="30"/>
          <w:szCs w:val="30"/>
        </w:rPr>
        <w:t>90</w:t>
      </w:r>
      <w:r w:rsidRPr="00B96F45">
        <w:rPr>
          <w:rFonts w:asciiTheme="majorBidi" w:hAnsiTheme="majorBidi" w:cstheme="majorBidi"/>
          <w:sz w:val="30"/>
          <w:szCs w:val="30"/>
        </w:rPr>
        <w:t xml:space="preserve"> </w:t>
      </w:r>
      <w:r w:rsidRPr="00B96F45">
        <w:rPr>
          <w:rFonts w:asciiTheme="majorBidi" w:hAnsiTheme="majorBidi" w:cstheme="majorBidi"/>
          <w:sz w:val="30"/>
          <w:szCs w:val="30"/>
          <w:cs/>
        </w:rPr>
        <w:t xml:space="preserve">วัน </w:t>
      </w:r>
      <w:r w:rsidRPr="00B96F45">
        <w:rPr>
          <w:rFonts w:asciiTheme="majorBidi" w:hAnsiTheme="majorBidi" w:cstheme="majorBidi" w:hint="cs"/>
          <w:sz w:val="30"/>
          <w:szCs w:val="30"/>
          <w:cs/>
        </w:rPr>
        <w:t>มีความเป็นไปได้ที่ลูกหนี้จะเข้าสู่</w:t>
      </w:r>
      <w:r w:rsidRPr="00B96F45">
        <w:rPr>
          <w:rFonts w:asciiTheme="majorBidi" w:hAnsiTheme="majorBidi" w:cstheme="majorBidi"/>
          <w:sz w:val="30"/>
          <w:szCs w:val="30"/>
          <w:cs/>
        </w:rPr>
        <w:t>การล้มละลาย</w:t>
      </w:r>
      <w:r w:rsidRPr="00B96F4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96F45">
        <w:rPr>
          <w:rFonts w:asciiTheme="majorBidi" w:hAnsiTheme="majorBidi" w:cstheme="majorBidi"/>
          <w:sz w:val="30"/>
          <w:szCs w:val="30"/>
          <w:cs/>
        </w:rPr>
        <w:t>เป็นต้น</w:t>
      </w:r>
    </w:p>
    <w:p w14:paraId="2B6CE036" w14:textId="77777777" w:rsidR="00B425E3" w:rsidRPr="00B425E3" w:rsidRDefault="00B425E3" w:rsidP="00B425E3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E24CE4" w14:textId="3999806D" w:rsidR="00B425E3" w:rsidRPr="00494995" w:rsidRDefault="00B425E3" w:rsidP="00B425E3">
      <w:pPr>
        <w:pStyle w:val="BodyText2"/>
        <w:tabs>
          <w:tab w:val="left" w:pos="630"/>
          <w:tab w:val="left" w:pos="720"/>
        </w:tabs>
        <w:ind w:left="540" w:right="47" w:firstLine="0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</w:rPr>
      </w:pPr>
      <w:r w:rsidRPr="0049499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การตัดจำหน่าย</w:t>
      </w:r>
    </w:p>
    <w:p w14:paraId="26AC6F11" w14:textId="77777777" w:rsidR="00B425E3" w:rsidRPr="00494995" w:rsidRDefault="00B425E3" w:rsidP="00B425E3">
      <w:pPr>
        <w:pStyle w:val="BodyText2"/>
        <w:tabs>
          <w:tab w:val="left" w:pos="630"/>
          <w:tab w:val="left" w:pos="720"/>
        </w:tabs>
        <w:ind w:left="54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402DA768" w14:textId="7E9D9126" w:rsidR="00B425E3" w:rsidRPr="00494995" w:rsidRDefault="00B425E3" w:rsidP="00B425E3">
      <w:pPr>
        <w:pStyle w:val="ListParagraph"/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cstheme="minorBidi"/>
          <w:color w:val="000000"/>
          <w:sz w:val="30"/>
          <w:szCs w:val="30"/>
        </w:rPr>
      </w:pPr>
      <w:r w:rsidRPr="00494995">
        <w:rPr>
          <w:rFonts w:asciiTheme="majorBidi" w:eastAsia="Calibri" w:hAnsiTheme="majorBidi" w:cstheme="majorBidi"/>
          <w:sz w:val="30"/>
          <w:szCs w:val="30"/>
          <w:cs/>
        </w:rPr>
        <w:t>มูลค่าตามบัญชีขั้นต้นของ</w:t>
      </w:r>
      <w:r w:rsidRPr="00494995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สินทรัพย์ทางการเงินจะถูกตัดจำหน่ายเมื่อ</w:t>
      </w:r>
      <w:r w:rsidRPr="00494995">
        <w:rPr>
          <w:rFonts w:asciiTheme="majorBidi" w:eastAsia="Calibri" w:hAnsiTheme="majorBidi" w:cstheme="majorBidi"/>
          <w:sz w:val="30"/>
          <w:szCs w:val="30"/>
          <w:cs/>
        </w:rPr>
        <w:t>กลุ่มบริษั</w:t>
      </w:r>
      <w:r w:rsidR="00494995" w:rsidRPr="00494995">
        <w:rPr>
          <w:rFonts w:asciiTheme="majorBidi" w:eastAsia="Calibri" w:hAnsiTheme="majorBidi" w:cstheme="majorBidi" w:hint="cs"/>
          <w:sz w:val="30"/>
          <w:szCs w:val="30"/>
          <w:cs/>
        </w:rPr>
        <w:t>ท</w:t>
      </w:r>
      <w:r w:rsidRPr="00494995">
        <w:rPr>
          <w:rFonts w:asciiTheme="majorBidi" w:hAnsiTheme="majorBidi" w:cstheme="majorBidi"/>
          <w:color w:val="000000"/>
          <w:sz w:val="30"/>
          <w:szCs w:val="30"/>
          <w:cs/>
        </w:rPr>
        <w:t>ไม่สามารถคาดการณ์ได้อย่างสมเหตุสมผลว่าจะได้รับคืน</w:t>
      </w:r>
      <w:r w:rsidRPr="00494995">
        <w:rPr>
          <w:rFonts w:asciiTheme="majorBidi" w:hAnsiTheme="majorBidi" w:cstheme="majorBidi" w:hint="cs"/>
          <w:color w:val="000000"/>
          <w:sz w:val="30"/>
          <w:szCs w:val="30"/>
          <w:cs/>
        </w:rPr>
        <w:t>เงิน</w:t>
      </w:r>
      <w:r w:rsidRPr="0049499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94995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หากมีการรับเงินคืนในภายหลังจากสินทรัพย์ที่มีการตัดจำหน่ายแล้ว </w:t>
      </w:r>
      <w:r w:rsidRPr="00494995">
        <w:rPr>
          <w:rFonts w:asciiTheme="majorBidi" w:hAnsiTheme="majorBidi" w:cstheme="majorBidi"/>
          <w:color w:val="000000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4AB23752" w14:textId="6F4D44DC" w:rsidR="00B425E3" w:rsidRDefault="00B425E3" w:rsidP="00B425E3">
      <w:pPr>
        <w:tabs>
          <w:tab w:val="clear" w:pos="454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74E1027F" w14:textId="69C46068" w:rsidR="00494995" w:rsidRPr="00494995" w:rsidRDefault="00494995" w:rsidP="00494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9499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นโยบายการบัญชีที่ถือปฏิบั</w:t>
      </w:r>
      <w:r w:rsidRPr="0049499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ติก่อนวันที่ </w:t>
      </w:r>
      <w:r w:rsidR="00786EC4" w:rsidRPr="00786EC4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494995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49499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786EC4" w:rsidRPr="00786EC4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5D20EE" w:rsidRPr="005D20EE">
        <w:rPr>
          <w:rFonts w:asciiTheme="majorBidi" w:hAnsiTheme="majorBidi" w:cstheme="majorBidi"/>
          <w:b/>
          <w:bCs/>
          <w:i/>
          <w:iCs/>
          <w:sz w:val="30"/>
          <w:szCs w:val="30"/>
        </w:rPr>
        <w:t>563</w:t>
      </w:r>
    </w:p>
    <w:p w14:paraId="7729A8A3" w14:textId="77777777" w:rsidR="00494995" w:rsidRPr="00494995" w:rsidRDefault="00494995" w:rsidP="00494995">
      <w:pPr>
        <w:tabs>
          <w:tab w:val="clear" w:pos="454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3778B8" w14:textId="1BF9A0EC" w:rsidR="00494995" w:rsidRPr="00494995" w:rsidRDefault="00494995" w:rsidP="004949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94995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="002857A5">
        <w:rPr>
          <w:rFonts w:asciiTheme="majorBidi" w:hAnsiTheme="majorBidi" w:cstheme="majorBidi"/>
          <w:sz w:val="30"/>
          <w:szCs w:val="30"/>
        </w:rPr>
        <w:br/>
      </w:r>
      <w:r w:rsidRPr="00494995">
        <w:rPr>
          <w:rFonts w:asciiTheme="majorBidi" w:hAnsiTheme="majorBidi" w:cstheme="majorBidi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</w:p>
    <w:p w14:paraId="2F1ED5EE" w14:textId="77777777" w:rsidR="00494995" w:rsidRPr="00494995" w:rsidRDefault="00494995" w:rsidP="00494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C19826A" w14:textId="77777777" w:rsidR="00494995" w:rsidRDefault="00494995" w:rsidP="004949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94995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</w:t>
      </w:r>
    </w:p>
    <w:p w14:paraId="4BA057AB" w14:textId="77777777" w:rsidR="00494995" w:rsidRPr="00494995" w:rsidRDefault="00494995" w:rsidP="004949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494995">
        <w:rPr>
          <w:rFonts w:asciiTheme="majorBidi" w:hAnsiTheme="majorBidi" w:cstheme="majorBidi"/>
          <w:iCs/>
          <w:sz w:val="30"/>
          <w:szCs w:val="30"/>
          <w:cs/>
        </w:rPr>
        <w:lastRenderedPageBreak/>
        <w:t>การกลับรายการด้อยค่า</w:t>
      </w:r>
    </w:p>
    <w:p w14:paraId="6150170E" w14:textId="77777777" w:rsidR="00494995" w:rsidRPr="00494995" w:rsidRDefault="00494995" w:rsidP="00494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257944D" w14:textId="5B3A7DB0" w:rsidR="00494995" w:rsidRPr="00494995" w:rsidRDefault="00494995" w:rsidP="004949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highlight w:val="cyan"/>
        </w:rPr>
      </w:pPr>
      <w:r w:rsidRPr="00494995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94995">
        <w:rPr>
          <w:rFonts w:asciiTheme="majorBidi" w:hAnsiTheme="majorBidi" w:cstheme="majorBidi"/>
          <w:sz w:val="30"/>
          <w:szCs w:val="30"/>
          <w:cs/>
        </w:rPr>
        <w:t>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และการเพิ่มขึ้นนั้นสัมพันธ์โดยตรงกับขาดทุนจากการด้อยค่าที่เคยรับรู้ในกำไรหรือขาดทุน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94995">
        <w:rPr>
          <w:rFonts w:asciiTheme="majorBidi" w:hAnsiTheme="majorBidi" w:cstheme="majorBidi"/>
          <w:sz w:val="30"/>
          <w:szCs w:val="30"/>
          <w:cs/>
        </w:rPr>
        <w:t>สำหรับสินทรัพย์ทางการเงินที่บันทึกโดยวิธีราคาทุนตัดจำหน่าย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94995">
        <w:rPr>
          <w:rFonts w:asciiTheme="majorBidi" w:hAnsiTheme="majorBidi" w:cstheme="majorBidi"/>
          <w:sz w:val="30"/>
          <w:szCs w:val="30"/>
          <w:cs/>
        </w:rPr>
        <w:t>การกลับรายการจะถูกบันทึกในกำไรหรือขาดทุน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663412E2" w14:textId="77777777" w:rsidR="00B425E3" w:rsidRPr="00B425E3" w:rsidRDefault="00B425E3" w:rsidP="00B425E3">
      <w:pPr>
        <w:tabs>
          <w:tab w:val="clear" w:pos="454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3810A6C8" w14:textId="4BC34540" w:rsidR="0034460D" w:rsidRPr="00913A42" w:rsidRDefault="0034460D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="Angsana New" w:hAnsi="Angsana New"/>
          <w:b/>
          <w:bCs/>
          <w:i/>
          <w:iCs/>
          <w:sz w:val="30"/>
          <w:szCs w:val="30"/>
        </w:rPr>
      </w:pPr>
      <w:r w:rsidRPr="00913A42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</w:t>
      </w:r>
      <w:r w:rsidR="004F5332" w:rsidRPr="004F5332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สินทรัพย์ที่ไม่ใช่สินทรัพย์ทางการเงิน</w:t>
      </w:r>
    </w:p>
    <w:p w14:paraId="71DB1E2B" w14:textId="77777777" w:rsidR="0034460D" w:rsidRPr="004F5332" w:rsidRDefault="0034460D" w:rsidP="00607C9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E215DD0" w14:textId="760B8318" w:rsidR="0034460D" w:rsidRPr="00092057" w:rsidRDefault="005875D0" w:rsidP="00607C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92057">
        <w:rPr>
          <w:rFonts w:asciiTheme="majorBidi" w:hAnsiTheme="majorBidi" w:cstheme="majorBidi"/>
          <w:sz w:val="30"/>
          <w:szCs w:val="30"/>
          <w:cs/>
        </w:rPr>
        <w:t>ยอด</w:t>
      </w:r>
      <w:r w:rsidR="0034460D" w:rsidRPr="00092057">
        <w:rPr>
          <w:rFonts w:asciiTheme="majorBidi" w:hAnsiTheme="majorBidi" w:cstheme="majorBidi"/>
          <w:sz w:val="30"/>
          <w:szCs w:val="30"/>
          <w:cs/>
        </w:rPr>
        <w:t>สินทรัพย์</w:t>
      </w:r>
      <w:r w:rsidRPr="00092057">
        <w:rPr>
          <w:rFonts w:asciiTheme="majorBidi" w:hAnsiTheme="majorBidi" w:cstheme="majorBidi"/>
          <w:sz w:val="30"/>
          <w:szCs w:val="30"/>
          <w:cs/>
        </w:rPr>
        <w:t>ตามบัญชี</w:t>
      </w:r>
      <w:r w:rsidR="0034460D" w:rsidRPr="00092057">
        <w:rPr>
          <w:rFonts w:asciiTheme="majorBidi" w:hAnsiTheme="majorBidi" w:cstheme="majorBidi"/>
          <w:sz w:val="30"/>
          <w:szCs w:val="30"/>
          <w:cs/>
        </w:rPr>
        <w:t>ของ</w:t>
      </w:r>
      <w:r w:rsidR="00181B18" w:rsidRPr="00092057">
        <w:rPr>
          <w:rFonts w:asciiTheme="majorBidi" w:hAnsiTheme="majorBidi" w:cstheme="majorBidi"/>
          <w:sz w:val="30"/>
          <w:szCs w:val="30"/>
          <w:cs/>
        </w:rPr>
        <w:t>กลุ่ม</w:t>
      </w:r>
      <w:r w:rsidR="0034460D" w:rsidRPr="00092057">
        <w:rPr>
          <w:rFonts w:asciiTheme="majorBidi" w:hAnsiTheme="majorBidi" w:cstheme="majorBidi"/>
          <w:sz w:val="30"/>
          <w:szCs w:val="30"/>
          <w:cs/>
        </w:rPr>
        <w:t xml:space="preserve">บริษัทได้รับการทบทวน ณ ทุกวันที่รายงานว่ามีข้อบ่งชี้เรื่องการด้อยค่าหรือไม่ </w:t>
      </w:r>
      <w:r w:rsidRPr="00092057">
        <w:rPr>
          <w:rFonts w:asciiTheme="majorBidi" w:hAnsiTheme="majorBidi" w:cstheme="majorBidi"/>
          <w:sz w:val="30"/>
          <w:szCs w:val="30"/>
          <w:cs/>
        </w:rPr>
        <w:t xml:space="preserve">   </w:t>
      </w:r>
      <w:r w:rsidR="0034460D" w:rsidRPr="00092057">
        <w:rPr>
          <w:rFonts w:asciiTheme="majorBidi" w:hAnsiTheme="majorBidi" w:cstheme="majorBidi"/>
          <w:spacing w:val="4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 สำหรับสินทรัพย์ไม่มีตัวตนที่มีอายุการให้ประโยชน์ไม่ทราบแน่นอนหรือยังไม่พร้อมใช้งานจะ</w:t>
      </w:r>
      <w:r w:rsidR="0034460D" w:rsidRPr="00092057">
        <w:rPr>
          <w:rFonts w:asciiTheme="majorBidi" w:hAnsiTheme="majorBidi" w:cstheme="majorBidi"/>
          <w:sz w:val="30"/>
          <w:szCs w:val="30"/>
          <w:cs/>
        </w:rPr>
        <w:t>ถูกประมาณมูลค่าที่คาดว่าจะได้รับคืนทุกปี</w:t>
      </w:r>
      <w:r w:rsidR="00EB0B8B">
        <w:rPr>
          <w:rFonts w:asciiTheme="majorBidi" w:hAnsiTheme="majorBidi" w:cstheme="majorBidi"/>
          <w:sz w:val="30"/>
          <w:szCs w:val="30"/>
        </w:rPr>
        <w:br/>
      </w:r>
      <w:r w:rsidR="0034460D" w:rsidRPr="00092057">
        <w:rPr>
          <w:rFonts w:asciiTheme="majorBidi" w:hAnsiTheme="majorBidi" w:cstheme="majorBidi"/>
          <w:sz w:val="30"/>
          <w:szCs w:val="30"/>
          <w:cs/>
        </w:rPr>
        <w:t>ในช่วงเวลาเดียวกัน</w:t>
      </w:r>
    </w:p>
    <w:p w14:paraId="6119010D" w14:textId="77777777" w:rsidR="0034460D" w:rsidRPr="00092057" w:rsidRDefault="0034460D" w:rsidP="00607C9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4A3FBE" w14:textId="47308B65" w:rsidR="00DF4CE3" w:rsidRDefault="0034460D" w:rsidP="005650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92057">
        <w:rPr>
          <w:rFonts w:asciiTheme="majorBidi" w:hAnsiTheme="majorBidi" w:cstheme="majorBidi"/>
          <w:spacing w:val="2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 หรือ</w:t>
      </w:r>
      <w:r w:rsidR="005875D0" w:rsidRPr="00092057">
        <w:rPr>
          <w:rFonts w:asciiTheme="majorBidi" w:hAnsiTheme="majorBidi" w:cstheme="majorBidi"/>
          <w:spacing w:val="-4"/>
          <w:sz w:val="30"/>
          <w:szCs w:val="30"/>
          <w:cs/>
        </w:rPr>
        <w:t>มูลค่าตามบัญชี</w:t>
      </w:r>
      <w:r w:rsidRPr="00092057">
        <w:rPr>
          <w:rFonts w:asciiTheme="majorBidi" w:hAnsiTheme="majorBidi" w:cstheme="majorBidi"/>
          <w:spacing w:val="-4"/>
          <w:sz w:val="30"/>
          <w:szCs w:val="30"/>
          <w:cs/>
        </w:rPr>
        <w:t>หน่วยสินทรัพย์ที่ก่อให้เกิดเงินสดสูงกว่า</w:t>
      </w:r>
      <w:r w:rsidR="005875D0" w:rsidRPr="00092057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มูลค่าที่จะได้รับคืน </w:t>
      </w:r>
      <w:r w:rsidRPr="00092057">
        <w:rPr>
          <w:rFonts w:asciiTheme="majorBidi" w:hAnsiTheme="majorBidi" w:cstheme="majorBidi"/>
          <w:spacing w:val="-4"/>
          <w:sz w:val="30"/>
          <w:szCs w:val="30"/>
          <w:cs/>
        </w:rPr>
        <w:t>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ึ้นของสินทรัพย์ชิ้นเดียวกันกับที่เคยรับรู้ใน</w:t>
      </w:r>
      <w:r w:rsidRPr="00092057">
        <w:rPr>
          <w:rFonts w:asciiTheme="majorBidi" w:hAnsiTheme="majorBidi" w:cstheme="majorBidi"/>
          <w:spacing w:val="2"/>
          <w:sz w:val="30"/>
          <w:szCs w:val="30"/>
          <w:cs/>
        </w:rPr>
        <w:t>ส่วนของผู้ถือหุ้นและมีการด้อย</w:t>
      </w:r>
      <w:r w:rsidRPr="00092057">
        <w:rPr>
          <w:rFonts w:asciiTheme="majorBidi" w:hAnsiTheme="majorBidi" w:cstheme="majorBidi"/>
          <w:sz w:val="30"/>
          <w:szCs w:val="30"/>
          <w:cs/>
        </w:rPr>
        <w:t>ค่าในเวลาต่อมา ในกรณีนี้รับรู้ในส่วนของผู้ถือหุ้น</w:t>
      </w:r>
    </w:p>
    <w:p w14:paraId="2C6079E2" w14:textId="77777777" w:rsidR="004F5332" w:rsidRPr="00092057" w:rsidRDefault="004F5332" w:rsidP="005650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98EE93" w14:textId="77777777" w:rsidR="0034460D" w:rsidRPr="00092057" w:rsidRDefault="0034460D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092057">
        <w:rPr>
          <w:rFonts w:asciiTheme="majorBidi" w:hAnsiTheme="majorBidi" w:cstheme="majorBidi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0D05476F" w14:textId="77777777" w:rsidR="00452C60" w:rsidRPr="00F3366E" w:rsidRDefault="00452C60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1E92327C" w14:textId="77777777" w:rsidR="00EC2059" w:rsidRPr="00F3366E" w:rsidRDefault="0034460D" w:rsidP="004A57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366E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การประเมินมูลค่าจากการใช้ของสินทรัพย์ประมาณจากกระแสเงินสดที่จะได้รับในอนาคตคิดลดเป็นมูลค่าปัจจุบันโดยใช้อัตราคิดลดก่อนคำนึงถึงภาษีเงินได้เพื่อให้สะท้อนมูลค่าที่อาจประเมินได้ในตลาดปัจจุบัน</w:t>
      </w:r>
      <w:r w:rsidR="005875D0" w:rsidRPr="00F3366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3366E">
        <w:rPr>
          <w:rFonts w:asciiTheme="majorBidi" w:hAnsiTheme="majorBidi" w:cstheme="majorBidi"/>
          <w:sz w:val="30"/>
          <w:szCs w:val="30"/>
          <w:cs/>
        </w:rPr>
        <w:t>ซึ่งแปรไปตามเวลาและความเสี่ยงที่มีต่อสินทรัพย์</w:t>
      </w:r>
      <w:r w:rsidR="00CF749C" w:rsidRPr="00F3366E">
        <w:rPr>
          <w:rFonts w:asciiTheme="majorBidi" w:hAnsiTheme="majorBidi" w:cstheme="majorBidi"/>
          <w:sz w:val="30"/>
          <w:szCs w:val="30"/>
          <w:cs/>
        </w:rPr>
        <w:t xml:space="preserve">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69A78B9F" w14:textId="77777777" w:rsidR="005646CA" w:rsidRPr="00F3366E" w:rsidRDefault="008841E0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F3366E">
        <w:rPr>
          <w:rFonts w:asciiTheme="majorBidi" w:hAnsiTheme="majorBidi" w:cstheme="majorBidi"/>
          <w:iCs/>
          <w:sz w:val="30"/>
          <w:szCs w:val="30"/>
        </w:rPr>
        <w:t xml:space="preserve">           </w:t>
      </w:r>
    </w:p>
    <w:p w14:paraId="4133D910" w14:textId="77777777" w:rsidR="004F5332" w:rsidRDefault="004F5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30"/>
          <w:szCs w:val="30"/>
          <w:cs/>
        </w:rPr>
      </w:pPr>
      <w:r>
        <w:rPr>
          <w:rFonts w:ascii="Angsana New" w:hAnsi="Angsana New"/>
          <w:iCs/>
          <w:sz w:val="30"/>
          <w:szCs w:val="30"/>
          <w:cs/>
        </w:rPr>
        <w:br w:type="page"/>
      </w:r>
    </w:p>
    <w:p w14:paraId="5BA44507" w14:textId="0C30A4ED" w:rsidR="0034460D" w:rsidRPr="00F3366E" w:rsidRDefault="0034460D" w:rsidP="0056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iCs/>
          <w:sz w:val="30"/>
          <w:szCs w:val="30"/>
        </w:rPr>
      </w:pPr>
      <w:r w:rsidRPr="00F3366E">
        <w:rPr>
          <w:rFonts w:ascii="Angsana New" w:hAnsi="Angsana New"/>
          <w:iCs/>
          <w:sz w:val="30"/>
          <w:szCs w:val="30"/>
          <w:cs/>
        </w:rPr>
        <w:lastRenderedPageBreak/>
        <w:t>การกลับรายการด้อยค่า</w:t>
      </w:r>
    </w:p>
    <w:p w14:paraId="47F8F775" w14:textId="77777777" w:rsidR="005646CA" w:rsidRPr="00F3366E" w:rsidRDefault="005646CA" w:rsidP="00083B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060F0B8" w14:textId="4AB8F99F" w:rsidR="00F46B53" w:rsidRPr="00F3366E" w:rsidRDefault="004375AF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3366E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ขาดทุนจากการด้อยค่าของค่าความนิยมจะไม่มีการปรับปรุงกลับรายการ</w:t>
      </w:r>
      <w:r w:rsidRPr="00F3366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4460D" w:rsidRPr="00F3366E">
        <w:rPr>
          <w:rFonts w:ascii="Angsana New" w:hAnsi="Angsana New"/>
          <w:spacing w:val="2"/>
          <w:sz w:val="30"/>
          <w:szCs w:val="30"/>
          <w:cs/>
        </w:rPr>
        <w:t>ขาดทุนจากการด้อยค่าของสินทรัพย์ท</w:t>
      </w:r>
      <w:r w:rsidR="001B6127" w:rsidRPr="00F3366E">
        <w:rPr>
          <w:rFonts w:ascii="Angsana New" w:hAnsi="Angsana New"/>
          <w:spacing w:val="2"/>
          <w:sz w:val="30"/>
          <w:szCs w:val="30"/>
          <w:cs/>
        </w:rPr>
        <w:t>ี่ไม่ใช่สินทรัพย์ทางการเงิน</w:t>
      </w:r>
      <w:r w:rsidR="00243640" w:rsidRPr="00F3366E">
        <w:rPr>
          <w:rFonts w:ascii="Angsana New" w:hAnsi="Angsana New"/>
          <w:spacing w:val="2"/>
          <w:sz w:val="30"/>
          <w:szCs w:val="30"/>
          <w:cs/>
        </w:rPr>
        <w:t>อื่น</w:t>
      </w:r>
      <w:r w:rsidR="00E05023">
        <w:rPr>
          <w:rFonts w:ascii="Angsana New" w:hAnsi="Angsana New"/>
          <w:spacing w:val="2"/>
          <w:sz w:val="30"/>
          <w:szCs w:val="30"/>
        </w:rPr>
        <w:t xml:space="preserve"> </w:t>
      </w:r>
      <w:r w:rsidR="00243640" w:rsidRPr="00F3366E">
        <w:rPr>
          <w:rFonts w:ascii="Angsana New" w:hAnsi="Angsana New"/>
          <w:spacing w:val="2"/>
          <w:sz w:val="30"/>
          <w:szCs w:val="30"/>
          <w:cs/>
        </w:rPr>
        <w:t>ๆ</w:t>
      </w:r>
      <w:r w:rsidR="0034460D" w:rsidRPr="00F3366E">
        <w:rPr>
          <w:rFonts w:ascii="Angsana New" w:hAnsi="Angsana New"/>
          <w:spacing w:val="2"/>
          <w:sz w:val="30"/>
          <w:szCs w:val="30"/>
          <w:cs/>
        </w:rPr>
        <w:t xml:space="preserve"> ที่เคยรับรู้ในงวด</w:t>
      </w:r>
      <w:r w:rsidR="001B6127" w:rsidRPr="00F3366E">
        <w:rPr>
          <w:rFonts w:ascii="Angsana New" w:hAnsi="Angsana New"/>
          <w:spacing w:val="2"/>
          <w:sz w:val="30"/>
          <w:szCs w:val="30"/>
          <w:cs/>
        </w:rPr>
        <w:t xml:space="preserve">ก่อนจะถูกประเมิน </w:t>
      </w:r>
      <w:r w:rsidR="0034460D" w:rsidRPr="00F3366E">
        <w:rPr>
          <w:rFonts w:ascii="Angsana New" w:hAnsi="Angsana New"/>
          <w:spacing w:val="2"/>
          <w:sz w:val="30"/>
          <w:szCs w:val="30"/>
          <w:cs/>
        </w:rPr>
        <w:t xml:space="preserve">ณ </w:t>
      </w:r>
      <w:r w:rsidR="0034460D" w:rsidRPr="00F3366E">
        <w:rPr>
          <w:rFonts w:ascii="Angsana New" w:hAnsi="Angsana New"/>
          <w:sz w:val="30"/>
          <w:szCs w:val="30"/>
          <w:cs/>
        </w:rPr>
        <w:t xml:space="preserve">ทุกวันที่รายงานว่ามีข้อบ่งชี้เรื่องการด้อยค่าหรือไม่ </w:t>
      </w:r>
      <w:r w:rsidR="00CF749C" w:rsidRPr="00F3366E">
        <w:rPr>
          <w:rFonts w:ascii="Angsana New" w:hAnsi="Angsana New"/>
          <w:sz w:val="30"/>
          <w:szCs w:val="30"/>
          <w:cs/>
        </w:rPr>
        <w:t xml:space="preserve">ขาดทุนจากการด้อยค่าจะถูกกลับรายการ </w:t>
      </w:r>
      <w:r w:rsidR="0034460D" w:rsidRPr="00F3366E">
        <w:rPr>
          <w:rFonts w:ascii="Angsana New" w:hAnsi="Angsana New"/>
          <w:sz w:val="30"/>
          <w:szCs w:val="30"/>
          <w:cs/>
        </w:rPr>
        <w:t>หากมีการเปลี่ยนแปลงประมาณการที่ใช้ในการคำ</w:t>
      </w:r>
      <w:r w:rsidR="00CF749C" w:rsidRPr="00F3366E">
        <w:rPr>
          <w:rFonts w:ascii="Angsana New" w:hAnsi="Angsana New"/>
          <w:sz w:val="30"/>
          <w:szCs w:val="30"/>
          <w:cs/>
        </w:rPr>
        <w:t>นวณมูลค่า</w:t>
      </w:r>
      <w:r w:rsidR="00EB0B8B">
        <w:rPr>
          <w:rFonts w:ascii="Angsana New" w:hAnsi="Angsana New"/>
          <w:sz w:val="30"/>
          <w:szCs w:val="30"/>
        </w:rPr>
        <w:br/>
      </w:r>
      <w:r w:rsidR="00CF749C" w:rsidRPr="00F3366E">
        <w:rPr>
          <w:rFonts w:ascii="Angsana New" w:hAnsi="Angsana New"/>
          <w:sz w:val="30"/>
          <w:szCs w:val="30"/>
          <w:cs/>
        </w:rPr>
        <w:t xml:space="preserve">ที่คาดว่าจะได้รับคืน </w:t>
      </w:r>
      <w:r w:rsidR="0034460D" w:rsidRPr="00F3366E">
        <w:rPr>
          <w:rFonts w:ascii="Angsana New" w:hAnsi="Angsana New"/>
          <w:sz w:val="30"/>
          <w:szCs w:val="30"/>
          <w:cs/>
        </w:rPr>
        <w:t>ขาดทุนจากการด้อยค่าจะถูกกลับรายการเพียงเท</w:t>
      </w:r>
      <w:r w:rsidR="00CF749C" w:rsidRPr="00F3366E">
        <w:rPr>
          <w:rFonts w:ascii="Angsana New" w:hAnsi="Angsana New"/>
          <w:sz w:val="30"/>
          <w:szCs w:val="30"/>
          <w:cs/>
        </w:rPr>
        <w:t>่าที่มูลค่าตามบัญชีของสินทรัพย์</w:t>
      </w:r>
      <w:r w:rsidR="0034460D" w:rsidRPr="00F3366E">
        <w:rPr>
          <w:rFonts w:ascii="Angsana New" w:hAnsi="Angsana New"/>
          <w:sz w:val="30"/>
          <w:szCs w:val="30"/>
          <w:cs/>
        </w:rPr>
        <w:t>ไม่เกินกว่ามูลค่าตามบัญชีภายหลังหักด้วยค่าเสื่อมราคาสะสมหรือค่าตัดจำหน่ายสะส</w:t>
      </w:r>
      <w:r w:rsidR="00CF749C" w:rsidRPr="00F3366E">
        <w:rPr>
          <w:rFonts w:ascii="Angsana New" w:hAnsi="Angsana New"/>
          <w:sz w:val="30"/>
          <w:szCs w:val="30"/>
          <w:cs/>
        </w:rPr>
        <w:t>ม เสมือนหนึ่งไม่เคยมีการบันทึก</w:t>
      </w:r>
      <w:r w:rsidR="0034460D" w:rsidRPr="00F3366E">
        <w:rPr>
          <w:rFonts w:ascii="Angsana New" w:hAnsi="Angsana New"/>
          <w:sz w:val="30"/>
          <w:szCs w:val="30"/>
          <w:cs/>
        </w:rPr>
        <w:t xml:space="preserve">ขาดทุนจากการด้อยค่ามาก่อน </w:t>
      </w:r>
    </w:p>
    <w:p w14:paraId="764325A7" w14:textId="14909529" w:rsidR="009D4CD1" w:rsidRDefault="009D4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17F60A68" w14:textId="2246193E" w:rsidR="0034460D" w:rsidRPr="00D533B8" w:rsidRDefault="0034460D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="Angsana New" w:hAnsi="Angsana New"/>
          <w:b/>
          <w:bCs/>
          <w:i/>
          <w:iCs/>
          <w:sz w:val="30"/>
          <w:szCs w:val="30"/>
        </w:rPr>
      </w:pPr>
      <w:r w:rsidRPr="00D533B8">
        <w:rPr>
          <w:rFonts w:ascii="Angsana New" w:hAnsi="Angsana New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14:paraId="54F9F72B" w14:textId="77777777" w:rsidR="0034460D" w:rsidRPr="006941ED" w:rsidRDefault="0034460D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941ED">
        <w:rPr>
          <w:rFonts w:ascii="Angsana New" w:hAnsi="Angsana New"/>
          <w:sz w:val="30"/>
          <w:szCs w:val="30"/>
        </w:rPr>
        <w:tab/>
      </w:r>
    </w:p>
    <w:p w14:paraId="148C2017" w14:textId="77777777" w:rsidR="0034460D" w:rsidRPr="009D4CD1" w:rsidRDefault="0034460D" w:rsidP="00F0341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9D4CD1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5EB7C24F" w14:textId="77777777" w:rsidR="00F0341A" w:rsidRPr="004F5332" w:rsidRDefault="00F0341A" w:rsidP="00F0341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  <w:highlight w:val="green"/>
        </w:rPr>
      </w:pPr>
    </w:p>
    <w:p w14:paraId="4AA63421" w14:textId="77777777" w:rsidR="00CF749C" w:rsidRPr="004F5332" w:rsidRDefault="00CF749C" w:rsidP="00CF749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4F5332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31DEC73B" w14:textId="26ECA970" w:rsidR="004375AF" w:rsidRPr="004F5332" w:rsidRDefault="00437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30"/>
          <w:szCs w:val="30"/>
          <w:cs/>
        </w:rPr>
      </w:pPr>
    </w:p>
    <w:p w14:paraId="4A8DFA40" w14:textId="77777777" w:rsidR="0034460D" w:rsidRPr="004F5332" w:rsidRDefault="0034460D" w:rsidP="00373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Cs/>
          <w:sz w:val="30"/>
          <w:szCs w:val="30"/>
        </w:rPr>
      </w:pPr>
      <w:r w:rsidRPr="004F5332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43C63E98" w14:textId="77777777" w:rsidR="00452C60" w:rsidRPr="004F5332" w:rsidRDefault="00452C60" w:rsidP="00CF749C">
      <w:pPr>
        <w:spacing w:line="240" w:lineRule="auto"/>
        <w:jc w:val="thaiDistribute"/>
        <w:rPr>
          <w:rFonts w:ascii="Angsana New" w:hAnsi="Angsana New"/>
          <w:i/>
          <w:sz w:val="30"/>
          <w:szCs w:val="30"/>
          <w:highlight w:val="green"/>
        </w:rPr>
      </w:pPr>
    </w:p>
    <w:p w14:paraId="275C22CA" w14:textId="51D60A80" w:rsidR="00452C60" w:rsidRPr="004F5332" w:rsidRDefault="00013EAC" w:rsidP="00452C60">
      <w:pPr>
        <w:spacing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  <w:r w:rsidRPr="004F5332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EB0B8B">
        <w:rPr>
          <w:rFonts w:ascii="Angsana New" w:hAnsi="Angsana New"/>
          <w:i/>
          <w:sz w:val="30"/>
          <w:szCs w:val="30"/>
        </w:rPr>
        <w:t xml:space="preserve"> </w:t>
      </w:r>
      <w:r w:rsidRPr="004F5332">
        <w:rPr>
          <w:rFonts w:ascii="Angsana New" w:hAnsi="Angsana New"/>
          <w:i/>
          <w:sz w:val="30"/>
          <w:szCs w:val="30"/>
          <w:cs/>
        </w:rPr>
        <w:t>ๆ  ผลประโยชน์ดังกล่าวได้มีการคิดลดกระแสเงินสดเพื่อให้เป็นมูลค่าปัจจุบัน</w:t>
      </w:r>
    </w:p>
    <w:p w14:paraId="250276BA" w14:textId="77777777" w:rsidR="009D4CD1" w:rsidRPr="004F5332" w:rsidRDefault="009D4CD1" w:rsidP="00452C60">
      <w:pPr>
        <w:spacing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</w:p>
    <w:p w14:paraId="2788B6E3" w14:textId="77777777" w:rsidR="00013EAC" w:rsidRPr="004F5332" w:rsidRDefault="00013EAC" w:rsidP="00013EAC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4F5332">
        <w:rPr>
          <w:rFonts w:ascii="Angsana New" w:hAnsi="Angsana New"/>
          <w:i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42DCDB56" w14:textId="77777777" w:rsidR="001B6127" w:rsidRPr="004F5332" w:rsidRDefault="001B6127" w:rsidP="00013EAC">
      <w:pPr>
        <w:pStyle w:val="BodyText"/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2DD746EA" w14:textId="72628887" w:rsidR="00013EAC" w:rsidRPr="009D4CD1" w:rsidRDefault="00013EAC" w:rsidP="008A44AC">
      <w:pPr>
        <w:pStyle w:val="BodyText"/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9D4CD1">
        <w:rPr>
          <w:rFonts w:ascii="Angsana New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9D4CD1">
        <w:rPr>
          <w:rFonts w:ascii="Angsana New" w:hAnsi="Angsana New"/>
          <w:i/>
          <w:sz w:val="30"/>
          <w:szCs w:val="30"/>
        </w:rPr>
        <w:t xml:space="preserve"> </w:t>
      </w:r>
      <w:r w:rsidRPr="009D4CD1">
        <w:rPr>
          <w:rFonts w:ascii="Angsana New" w:hAnsi="Angsana New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9D4CD1">
        <w:rPr>
          <w:rFonts w:ascii="Angsana New" w:hAnsi="Angsana New"/>
          <w:i/>
          <w:sz w:val="30"/>
          <w:szCs w:val="30"/>
        </w:rPr>
        <w:t xml:space="preserve"> </w:t>
      </w:r>
      <w:r w:rsidRPr="009D4CD1">
        <w:rPr>
          <w:rFonts w:ascii="Angsana New" w:hAnsi="Angsana New"/>
          <w:i/>
          <w:sz w:val="30"/>
          <w:szCs w:val="30"/>
          <w:cs/>
        </w:rPr>
        <w:t xml:space="preserve"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Pr="009D4CD1">
        <w:rPr>
          <w:rFonts w:ascii="Angsana New" w:hAnsi="Angsana New"/>
          <w:i/>
          <w:sz w:val="30"/>
          <w:szCs w:val="30"/>
        </w:rPr>
        <w:t xml:space="preserve">          </w:t>
      </w:r>
      <w:r w:rsidRPr="009D4CD1">
        <w:rPr>
          <w:rFonts w:ascii="Angsana New" w:hAnsi="Angsana New"/>
          <w:i/>
          <w:sz w:val="30"/>
          <w:szCs w:val="30"/>
          <w:cs/>
        </w:rPr>
        <w:t>ณ ต้นปี โดยคำนึงถึงการเปลี่ยนแปลงใด</w:t>
      </w:r>
      <w:r w:rsidR="00EB0B8B">
        <w:rPr>
          <w:rFonts w:ascii="Angsana New" w:hAnsi="Angsana New"/>
          <w:i/>
          <w:sz w:val="30"/>
          <w:szCs w:val="30"/>
        </w:rPr>
        <w:t xml:space="preserve"> </w:t>
      </w:r>
      <w:r w:rsidRPr="009D4CD1">
        <w:rPr>
          <w:rFonts w:ascii="Angsana New" w:hAnsi="Angsana New"/>
          <w:i/>
          <w:sz w:val="30"/>
          <w:szCs w:val="30"/>
          <w:cs/>
        </w:rPr>
        <w:t>ๆ ในหนี้สินผลประโยชน์ที่กำหนดไว้สุทธิซึ่งเป็นผลมาจากการจ่ายชำระผลประโยชน์ ดอกเบี้ยจ่ายสุทธิและค่าใช้จ่ายอื่น</w:t>
      </w:r>
      <w:r w:rsidR="00EB0B8B">
        <w:rPr>
          <w:rFonts w:ascii="Angsana New" w:hAnsi="Angsana New"/>
          <w:i/>
          <w:sz w:val="30"/>
          <w:szCs w:val="30"/>
        </w:rPr>
        <w:t xml:space="preserve"> </w:t>
      </w:r>
      <w:r w:rsidRPr="009D4CD1">
        <w:rPr>
          <w:rFonts w:ascii="Angsana New" w:hAnsi="Angsana New"/>
          <w:i/>
          <w:sz w:val="30"/>
          <w:szCs w:val="30"/>
          <w:cs/>
        </w:rPr>
        <w:t>ๆ ที่เกี่ยวข้องกับโครงการผลประโยชน์รับรู้รายการในกำไรหรือขาดทุน</w:t>
      </w:r>
    </w:p>
    <w:p w14:paraId="36C83C3A" w14:textId="77777777" w:rsidR="004375AF" w:rsidRPr="009D4CD1" w:rsidRDefault="004375AF" w:rsidP="008A44AC">
      <w:pPr>
        <w:pStyle w:val="BodyText"/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3ABB3FE8" w14:textId="77777777" w:rsidR="00013EAC" w:rsidRPr="009D4CD1" w:rsidRDefault="00013EAC" w:rsidP="00013EAC">
      <w:pPr>
        <w:pStyle w:val="BodyText"/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9D4CD1">
        <w:rPr>
          <w:rFonts w:ascii="Angsana New" w:hAnsi="Angsana New"/>
          <w:i/>
          <w:sz w:val="30"/>
          <w:szCs w:val="30"/>
          <w:cs/>
        </w:rPr>
        <w:lastRenderedPageBreak/>
        <w:t>เมื่อมีการเปลี่ยนแปลงผลประโยชน์ของโครงการหรือการลดขนาดโครงการ การเปลี่ยนแปลงในผลประโยชน์</w:t>
      </w:r>
      <w:r w:rsidRPr="009D4CD1">
        <w:rPr>
          <w:rFonts w:ascii="Angsana New" w:hAnsi="Angsana New"/>
          <w:i/>
          <w:sz w:val="30"/>
          <w:szCs w:val="30"/>
        </w:rPr>
        <w:t xml:space="preserve">        </w:t>
      </w:r>
      <w:r w:rsidRPr="009D4CD1">
        <w:rPr>
          <w:rFonts w:ascii="Angsana New" w:hAnsi="Angsana New"/>
          <w:i/>
          <w:sz w:val="30"/>
          <w:szCs w:val="30"/>
          <w:cs/>
        </w:rPr>
        <w:t>ที่เกี่ยวข้องกับการบริการในอดีต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3C8F8205" w14:textId="77777777" w:rsidR="00013EAC" w:rsidRPr="002867B4" w:rsidRDefault="00013EAC" w:rsidP="00452C60">
      <w:pPr>
        <w:spacing w:line="240" w:lineRule="auto"/>
        <w:ind w:left="547"/>
        <w:jc w:val="thaiDistribute"/>
        <w:rPr>
          <w:rFonts w:ascii="Angsana New" w:hAnsi="Angsana New"/>
          <w:iCs/>
          <w:sz w:val="28"/>
          <w:szCs w:val="28"/>
        </w:rPr>
      </w:pPr>
    </w:p>
    <w:p w14:paraId="687BD261" w14:textId="77777777" w:rsidR="00373076" w:rsidRPr="009D4CD1" w:rsidRDefault="00373076" w:rsidP="00013EAC">
      <w:pPr>
        <w:pStyle w:val="BodyText"/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9D4CD1">
        <w:rPr>
          <w:rFonts w:ascii="Angsana New" w:hAnsi="Angsana New"/>
          <w:iCs/>
          <w:sz w:val="30"/>
          <w:szCs w:val="30"/>
          <w:cs/>
        </w:rPr>
        <w:t xml:space="preserve">ผลประโยชน์ระยะยาวอื่น </w:t>
      </w:r>
    </w:p>
    <w:p w14:paraId="7142C7E6" w14:textId="77777777" w:rsidR="00F0341A" w:rsidRPr="002867B4" w:rsidRDefault="00F0341A" w:rsidP="00013EAC">
      <w:pPr>
        <w:pStyle w:val="BodyText"/>
        <w:spacing w:after="0"/>
        <w:ind w:left="540"/>
        <w:jc w:val="thaiDistribute"/>
        <w:rPr>
          <w:rFonts w:ascii="Angsana New" w:hAnsi="Angsana New"/>
          <w:i/>
          <w:sz w:val="28"/>
          <w:szCs w:val="28"/>
        </w:rPr>
      </w:pPr>
    </w:p>
    <w:p w14:paraId="29FBBBA4" w14:textId="491C89B2" w:rsidR="00013EAC" w:rsidRDefault="00013EAC" w:rsidP="00013EAC">
      <w:pPr>
        <w:pStyle w:val="BodyText"/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4375AF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</w:t>
      </w:r>
      <w:r w:rsidR="00B220D8" w:rsidRPr="004375AF">
        <w:rPr>
          <w:rFonts w:ascii="Angsana New" w:hAnsi="Angsana New"/>
          <w:i/>
          <w:sz w:val="30"/>
          <w:szCs w:val="30"/>
          <w:cs/>
        </w:rPr>
        <w:t xml:space="preserve">  </w:t>
      </w:r>
      <w:r w:rsidRPr="004375AF">
        <w:rPr>
          <w:rFonts w:ascii="Angsana New" w:hAnsi="Angsana New"/>
          <w:i/>
          <w:sz w:val="30"/>
          <w:szCs w:val="30"/>
          <w:cs/>
        </w:rPr>
        <w:t>การทำงานของพนักงานในงวดปัจจุบันและงวดก่อน</w:t>
      </w:r>
      <w:r w:rsidR="00EB0B8B">
        <w:rPr>
          <w:rFonts w:ascii="Angsana New" w:hAnsi="Angsana New"/>
          <w:i/>
          <w:sz w:val="30"/>
          <w:szCs w:val="30"/>
        </w:rPr>
        <w:t xml:space="preserve"> </w:t>
      </w:r>
      <w:r w:rsidRPr="004375AF">
        <w:rPr>
          <w:rFonts w:ascii="Angsana New" w:hAnsi="Angsana New"/>
          <w:i/>
          <w:sz w:val="30"/>
          <w:szCs w:val="30"/>
          <w:cs/>
        </w:rPr>
        <w:t>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3D59A8C3" w14:textId="77777777" w:rsidR="002867B4" w:rsidRPr="002867B4" w:rsidRDefault="002867B4" w:rsidP="00013EAC">
      <w:pPr>
        <w:pStyle w:val="BodyText"/>
        <w:spacing w:after="0"/>
        <w:ind w:left="540"/>
        <w:jc w:val="thaiDistribute"/>
        <w:rPr>
          <w:rFonts w:ascii="Angsana New" w:hAnsi="Angsana New"/>
          <w:i/>
          <w:sz w:val="28"/>
          <w:szCs w:val="28"/>
        </w:rPr>
      </w:pPr>
    </w:p>
    <w:p w14:paraId="57E66594" w14:textId="77777777" w:rsidR="005037D0" w:rsidRPr="004375AF" w:rsidRDefault="005037D0" w:rsidP="005037D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4375AF">
        <w:rPr>
          <w:rFonts w:ascii="Angsana New" w:hAnsi="Angsana New"/>
          <w:iCs/>
          <w:sz w:val="30"/>
          <w:szCs w:val="30"/>
          <w:cs/>
        </w:rPr>
        <w:t xml:space="preserve">ผลประโยชน์เมื่อเลิกจ้าง </w:t>
      </w:r>
    </w:p>
    <w:p w14:paraId="3CD3D620" w14:textId="77777777" w:rsidR="005037D0" w:rsidRPr="002867B4" w:rsidRDefault="005037D0" w:rsidP="005037D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/>
          <w:sz w:val="28"/>
          <w:szCs w:val="28"/>
        </w:rPr>
      </w:pPr>
    </w:p>
    <w:p w14:paraId="25CA7107" w14:textId="1B986220" w:rsidR="005037D0" w:rsidRDefault="005037D0" w:rsidP="00437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4375AF">
        <w:rPr>
          <w:rFonts w:ascii="Angsana New" w:hAnsi="Angsana New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</w:t>
      </w:r>
      <w:r w:rsidRPr="004375AF">
        <w:rPr>
          <w:rFonts w:ascii="Angsana New" w:hAnsi="Angsana New"/>
          <w:i/>
          <w:sz w:val="30"/>
          <w:szCs w:val="30"/>
          <w:cs/>
        </w:rPr>
        <w:br/>
        <w:t xml:space="preserve">หากระยะเวลาการจ่ายผลประโยชน์เกินกว่า </w:t>
      </w:r>
      <w:r w:rsidR="00786EC4" w:rsidRPr="00786EC4">
        <w:rPr>
          <w:rFonts w:ascii="Angsana New" w:hAnsi="Angsana New"/>
          <w:iCs/>
          <w:sz w:val="30"/>
          <w:szCs w:val="30"/>
        </w:rPr>
        <w:t>12</w:t>
      </w:r>
      <w:r w:rsidRPr="004375AF">
        <w:rPr>
          <w:rFonts w:ascii="Angsana New" w:hAnsi="Angsana New"/>
          <w:i/>
          <w:sz w:val="30"/>
          <w:szCs w:val="30"/>
        </w:rPr>
        <w:t xml:space="preserve"> </w:t>
      </w:r>
      <w:r w:rsidRPr="004375AF">
        <w:rPr>
          <w:rFonts w:ascii="Angsana New" w:hAnsi="Angsana New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4740B16D" w14:textId="77777777" w:rsidR="00A2258E" w:rsidRPr="002867B4" w:rsidRDefault="00A2258E" w:rsidP="00437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Cs/>
          <w:sz w:val="28"/>
          <w:szCs w:val="28"/>
        </w:rPr>
      </w:pPr>
    </w:p>
    <w:p w14:paraId="625EE67E" w14:textId="77777777" w:rsidR="0034460D" w:rsidRPr="00D533B8" w:rsidRDefault="0034460D" w:rsidP="00176E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D533B8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6DBD5E84" w14:textId="77777777" w:rsidR="00F0341A" w:rsidRPr="002867B4" w:rsidRDefault="00F0341A" w:rsidP="0037307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28"/>
          <w:szCs w:val="28"/>
          <w:highlight w:val="green"/>
        </w:rPr>
      </w:pPr>
    </w:p>
    <w:p w14:paraId="14DFD9A1" w14:textId="6A917CF5" w:rsidR="00E64828" w:rsidRDefault="00E64828" w:rsidP="00E6482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4375AF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4375AF">
        <w:rPr>
          <w:rFonts w:ascii="Angsana New" w:hAnsi="Angsana New"/>
          <w:i/>
          <w:sz w:val="30"/>
          <w:szCs w:val="30"/>
        </w:rPr>
        <w:t xml:space="preserve"> </w:t>
      </w:r>
      <w:r w:rsidRPr="004375AF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</w:t>
      </w:r>
      <w:r w:rsidR="005037D0" w:rsidRPr="004375AF">
        <w:rPr>
          <w:rFonts w:ascii="Angsana New" w:hAnsi="Angsana New"/>
          <w:i/>
          <w:sz w:val="30"/>
          <w:szCs w:val="30"/>
          <w:cs/>
        </w:rPr>
        <w:br/>
      </w:r>
      <w:r w:rsidRPr="004375AF">
        <w:rPr>
          <w:rFonts w:ascii="Angsana New" w:hAnsi="Angsana New"/>
          <w:i/>
          <w:sz w:val="30"/>
          <w:szCs w:val="30"/>
          <w:cs/>
        </w:rPr>
        <w:t>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</w:t>
      </w:r>
      <w:r w:rsidRPr="004375AF">
        <w:rPr>
          <w:rFonts w:ascii="Angsana New" w:hAnsi="Angsana New"/>
          <w:i/>
          <w:sz w:val="30"/>
          <w:szCs w:val="30"/>
        </w:rPr>
        <w:t xml:space="preserve">     </w:t>
      </w:r>
      <w:r w:rsidRPr="004375AF">
        <w:rPr>
          <w:rFonts w:ascii="Angsana New" w:hAnsi="Angsana New"/>
          <w:i/>
          <w:sz w:val="30"/>
          <w:szCs w:val="30"/>
          <w:cs/>
        </w:rPr>
        <w:t>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6A73B677" w14:textId="77777777" w:rsidR="009D4CD1" w:rsidRPr="002867B4" w:rsidRDefault="009D4CD1" w:rsidP="00E6482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28"/>
          <w:szCs w:val="28"/>
        </w:rPr>
      </w:pPr>
    </w:p>
    <w:p w14:paraId="7CF79C1B" w14:textId="77777777" w:rsidR="00E65CAC" w:rsidRPr="004375AF" w:rsidRDefault="00E65CAC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="Angsana New" w:hAnsi="Angsana New"/>
          <w:b/>
          <w:bCs/>
          <w:i/>
          <w:iCs/>
          <w:sz w:val="30"/>
          <w:szCs w:val="30"/>
        </w:rPr>
      </w:pPr>
      <w:r w:rsidRPr="004375AF">
        <w:rPr>
          <w:rFonts w:ascii="Angsana New" w:hAnsi="Angsana New"/>
          <w:b/>
          <w:bCs/>
          <w:i/>
          <w:iCs/>
          <w:sz w:val="30"/>
          <w:szCs w:val="30"/>
          <w:cs/>
        </w:rPr>
        <w:t>การจ่ายโดยใช้หุ้นเป็นเกณฑ์</w:t>
      </w:r>
    </w:p>
    <w:p w14:paraId="422CB4B7" w14:textId="77777777" w:rsidR="00E65CAC" w:rsidRPr="002867B4" w:rsidRDefault="00E65CAC" w:rsidP="00E65C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481DA287" w14:textId="77777777" w:rsidR="00E65CAC" w:rsidRPr="00A2258E" w:rsidRDefault="00E65CAC" w:rsidP="00E65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A2258E">
        <w:rPr>
          <w:rFonts w:ascii="Angsana New" w:hAnsi="Angsana New"/>
          <w:i/>
          <w:sz w:val="30"/>
          <w:szCs w:val="30"/>
          <w:cs/>
        </w:rPr>
        <w:t>มูลค่ายุติธรรมของสิทธิซื้อหุ้น ณ วันที่ให้สิทธิแก่พนักงาน</w:t>
      </w:r>
      <w:r w:rsidRPr="00A2258E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A2258E">
        <w:rPr>
          <w:rFonts w:ascii="Angsana New" w:hAnsi="Angsana New"/>
          <w:i/>
          <w:sz w:val="30"/>
          <w:szCs w:val="30"/>
        </w:rPr>
        <w:t>(</w:t>
      </w:r>
      <w:r w:rsidRPr="00A2258E">
        <w:rPr>
          <w:rFonts w:ascii="Angsana New" w:hAnsi="Angsana New"/>
          <w:i/>
          <w:sz w:val="30"/>
          <w:szCs w:val="30"/>
          <w:cs/>
        </w:rPr>
        <w:t>ชำระด้วยตราสารทุน)</w:t>
      </w:r>
      <w:r w:rsidRPr="00A2258E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A2258E">
        <w:rPr>
          <w:rFonts w:ascii="Angsana New" w:hAnsi="Angsana New"/>
          <w:i/>
          <w:sz w:val="30"/>
          <w:szCs w:val="30"/>
          <w:cs/>
        </w:rPr>
        <w:t>รับรู้เป็นค่าใช้จ่ายพร้อม 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</w:t>
      </w:r>
      <w:r w:rsidR="007C424C" w:rsidRPr="00A2258E">
        <w:rPr>
          <w:rFonts w:ascii="Angsana New" w:hAnsi="Angsana New"/>
          <w:i/>
          <w:sz w:val="30"/>
          <w:szCs w:val="30"/>
          <w:cs/>
        </w:rPr>
        <w:br/>
      </w:r>
      <w:r w:rsidRPr="00A2258E">
        <w:rPr>
          <w:rFonts w:ascii="Angsana New" w:hAnsi="Angsana New"/>
          <w:i/>
          <w:sz w:val="30"/>
          <w:szCs w:val="30"/>
          <w:cs/>
        </w:rPr>
        <w:t>เกิดขึ้นจริง</w:t>
      </w:r>
    </w:p>
    <w:p w14:paraId="3C70CCA1" w14:textId="77777777" w:rsidR="0034460D" w:rsidRPr="00A2258E" w:rsidRDefault="0034460D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="Angsana New" w:hAnsi="Angsana New"/>
          <w:b/>
          <w:bCs/>
          <w:i/>
          <w:iCs/>
          <w:sz w:val="30"/>
          <w:szCs w:val="30"/>
        </w:rPr>
      </w:pPr>
      <w:r w:rsidRPr="00A2258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ประมาณการหนี้สิน</w:t>
      </w:r>
    </w:p>
    <w:p w14:paraId="4E670A1D" w14:textId="77777777" w:rsidR="0034460D" w:rsidRPr="00A2258E" w:rsidRDefault="0034460D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1FBDB44" w14:textId="65EA07AC" w:rsidR="00083B51" w:rsidRDefault="0034460D" w:rsidP="005650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2258E">
        <w:rPr>
          <w:rFonts w:ascii="Angsana New" w:hAnsi="Angsana New"/>
          <w:i/>
          <w:sz w:val="30"/>
          <w:szCs w:val="30"/>
          <w:cs/>
        </w:rPr>
        <w:t>ประมาณการหนี้สินจะรับรู้ก็ต่อเมื่อ</w:t>
      </w:r>
      <w:r w:rsidR="006D5BA0" w:rsidRPr="00A2258E">
        <w:rPr>
          <w:rFonts w:ascii="Angsana New" w:hAnsi="Angsana New"/>
          <w:i/>
          <w:sz w:val="30"/>
          <w:szCs w:val="30"/>
          <w:cs/>
        </w:rPr>
        <w:t>กลุ่ม</w:t>
      </w:r>
      <w:r w:rsidRPr="00A2258E">
        <w:rPr>
          <w:rFonts w:ascii="Angsana New" w:hAnsi="Angsana New"/>
          <w:i/>
          <w:sz w:val="30"/>
          <w:szCs w:val="30"/>
          <w:cs/>
        </w:rPr>
        <w:t>บริษัทมีภาระ</w:t>
      </w:r>
      <w:r w:rsidR="006F6E0C" w:rsidRPr="00A2258E">
        <w:rPr>
          <w:rFonts w:ascii="Angsana New" w:hAnsi="Angsana New"/>
          <w:sz w:val="30"/>
          <w:szCs w:val="30"/>
          <w:cs/>
        </w:rPr>
        <w:t>ผูกพัน</w:t>
      </w:r>
      <w:r w:rsidRPr="00A2258E">
        <w:rPr>
          <w:rFonts w:ascii="Angsana New" w:hAnsi="Angsana New"/>
          <w:i/>
          <w:sz w:val="30"/>
          <w:szCs w:val="30"/>
          <w:cs/>
        </w:rPr>
        <w:t>ตามกฎหมาย</w:t>
      </w:r>
      <w:r w:rsidR="006F6E0C" w:rsidRPr="00A2258E">
        <w:rPr>
          <w:rFonts w:ascii="Angsana New" w:hAnsi="Angsana New"/>
          <w:sz w:val="30"/>
          <w:szCs w:val="30"/>
          <w:cs/>
        </w:rPr>
        <w:t>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  <w:r w:rsidRPr="00A2258E">
        <w:rPr>
          <w:rFonts w:ascii="Angsana New" w:hAnsi="Angsana New"/>
          <w:sz w:val="30"/>
          <w:szCs w:val="30"/>
          <w:cs/>
        </w:rPr>
        <w:t xml:space="preserve"> </w:t>
      </w:r>
    </w:p>
    <w:p w14:paraId="69F8F45E" w14:textId="77777777" w:rsidR="002867B4" w:rsidRPr="00A2258E" w:rsidRDefault="002867B4" w:rsidP="005650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5473A31" w14:textId="77777777" w:rsidR="00EB0364" w:rsidRPr="00A2258E" w:rsidRDefault="00EB0364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="Angsana New" w:hAnsi="Angsana New"/>
          <w:b/>
          <w:bCs/>
          <w:i/>
          <w:iCs/>
          <w:sz w:val="30"/>
          <w:szCs w:val="30"/>
        </w:rPr>
      </w:pPr>
      <w:r w:rsidRPr="00A2258E">
        <w:rPr>
          <w:rFonts w:ascii="Angsana New" w:hAnsi="Angsana New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38903421" w14:textId="77777777" w:rsidR="00EB0364" w:rsidRPr="002867B4" w:rsidRDefault="00EB0364" w:rsidP="00EB0364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66590113" w14:textId="0511EF5E" w:rsidR="002867B4" w:rsidRPr="006D1872" w:rsidRDefault="002867B4" w:rsidP="002867B4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Times New Roman" w:hAnsi="Times New Roman"/>
          <w:b/>
          <w:bCs/>
          <w:color w:val="0000FF"/>
          <w:sz w:val="30"/>
          <w:szCs w:val="30"/>
        </w:rPr>
      </w:pPr>
      <w:r w:rsidRPr="006D1872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6D1872">
        <w:rPr>
          <w:rFonts w:asciiTheme="majorBidi" w:hAnsiTheme="majorBidi" w:cstheme="majorBidi" w:hint="cs"/>
          <w:sz w:val="30"/>
          <w:szCs w:val="30"/>
          <w:cs/>
        </w:rPr>
        <w:t>ชำระ</w:t>
      </w:r>
      <w:r w:rsidRPr="006D1872">
        <w:rPr>
          <w:rFonts w:asciiTheme="majorBidi" w:hAnsiTheme="majorBidi" w:cstheme="majorBidi"/>
          <w:sz w:val="30"/>
          <w:szCs w:val="30"/>
          <w:cs/>
        </w:rPr>
        <w:t xml:space="preserve"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="00EB0B8B">
        <w:rPr>
          <w:rFonts w:asciiTheme="majorBidi" w:hAnsiTheme="majorBidi" w:cstheme="majorBidi"/>
          <w:sz w:val="30"/>
          <w:szCs w:val="30"/>
        </w:rPr>
        <w:br/>
      </w:r>
      <w:r w:rsidRPr="006D1872">
        <w:rPr>
          <w:rFonts w:asciiTheme="majorBidi" w:hAnsiTheme="majorBidi" w:cstheme="majorBidi"/>
          <w:sz w:val="30"/>
          <w:szCs w:val="30"/>
          <w:cs/>
        </w:rPr>
        <w:t xml:space="preserve">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7F8B1D13" w14:textId="77777777" w:rsidR="002867B4" w:rsidRPr="006D1872" w:rsidRDefault="002867B4" w:rsidP="002867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6E766AE" w14:textId="42DFCF74" w:rsidR="002867B4" w:rsidRPr="006D1872" w:rsidRDefault="002867B4" w:rsidP="004D4770">
      <w:pPr>
        <w:pStyle w:val="BodyText"/>
        <w:shd w:val="clear" w:color="auto" w:fill="FFFFFF"/>
        <w:spacing w:after="0" w:line="240" w:lineRule="auto"/>
        <w:ind w:left="540"/>
        <w:jc w:val="thaiDistribute"/>
        <w:rPr>
          <w:b/>
          <w:bCs/>
          <w:color w:val="0000FF"/>
          <w:sz w:val="30"/>
          <w:szCs w:val="30"/>
        </w:rPr>
      </w:pPr>
      <w:r w:rsidRPr="006D1872">
        <w:rPr>
          <w:rFonts w:asciiTheme="majorBidi" w:hAnsiTheme="majorBidi" w:cstheme="majorBidi"/>
          <w:sz w:val="30"/>
          <w:szCs w:val="30"/>
          <w:cs/>
        </w:rPr>
        <w:t xml:space="preserve">นโยบายการบัญชีและการเปิดเผยข้อมูลของกลุ่มบริษัทหลายข้อกำหนดให้มีการวัดมูลค่ายุติธรรมของสินทรัพย์และหนี้สินทางการเงิน และสินทรัพย์และหนี้สินที่ไม่ใช่ทางการเงิน </w:t>
      </w:r>
    </w:p>
    <w:p w14:paraId="465ACF97" w14:textId="77777777" w:rsidR="002867B4" w:rsidRPr="006D1872" w:rsidRDefault="002867B4" w:rsidP="002867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24DABE68" w14:textId="26047963" w:rsidR="002867B4" w:rsidRPr="006D1872" w:rsidRDefault="002867B4" w:rsidP="002867B4">
      <w:pPr>
        <w:pStyle w:val="BodyText"/>
        <w:shd w:val="clear" w:color="auto" w:fill="FFFFFF"/>
        <w:spacing w:after="0" w:line="240" w:lineRule="auto"/>
        <w:ind w:left="540"/>
        <w:jc w:val="thaiDistribute"/>
        <w:rPr>
          <w:b/>
          <w:bCs/>
          <w:color w:val="0000FF"/>
          <w:sz w:val="30"/>
          <w:szCs w:val="30"/>
        </w:rPr>
      </w:pPr>
      <w:r w:rsidRPr="006D1872">
        <w:rPr>
          <w:rFonts w:asciiTheme="majorBidi" w:hAnsiTheme="majorBidi" w:cstheme="majorBidi"/>
          <w:sz w:val="30"/>
          <w:szCs w:val="30"/>
          <w:cs/>
        </w:rPr>
        <w:t xml:space="preserve">กลุ่มบริษัทวัดมูลค่ายุติธรรมของเครื่องมือทางการเงินโดยใช้ราคาเสนอซื้อขายในตลาดที่มีสภาพคล่อง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 ตลาดจะถือว่ามี </w:t>
      </w:r>
      <w:r w:rsidRPr="006D1872">
        <w:rPr>
          <w:rFonts w:asciiTheme="majorBidi" w:hAnsiTheme="majorBidi" w:cstheme="majorBidi"/>
          <w:sz w:val="30"/>
          <w:szCs w:val="30"/>
        </w:rPr>
        <w:t>‘</w:t>
      </w:r>
      <w:r w:rsidRPr="006D1872">
        <w:rPr>
          <w:rFonts w:asciiTheme="majorBidi" w:hAnsiTheme="majorBidi" w:cstheme="majorBidi"/>
          <w:sz w:val="30"/>
          <w:szCs w:val="30"/>
          <w:cs/>
        </w:rPr>
        <w:t>สภาพคล่อง</w:t>
      </w:r>
      <w:r w:rsidRPr="006D1872">
        <w:rPr>
          <w:rFonts w:asciiTheme="majorBidi" w:hAnsiTheme="majorBidi" w:cstheme="majorBidi"/>
          <w:sz w:val="30"/>
          <w:szCs w:val="30"/>
        </w:rPr>
        <w:t xml:space="preserve">’ </w:t>
      </w:r>
      <w:r w:rsidRPr="006D1872">
        <w:rPr>
          <w:rFonts w:asciiTheme="majorBidi" w:hAnsiTheme="majorBidi" w:cstheme="majorBidi"/>
          <w:sz w:val="30"/>
          <w:szCs w:val="30"/>
          <w:cs/>
        </w:rPr>
        <w:t xml:space="preserve">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 </w:t>
      </w:r>
    </w:p>
    <w:p w14:paraId="76C75A7E" w14:textId="77777777" w:rsidR="002867B4" w:rsidRPr="006D1872" w:rsidRDefault="002867B4" w:rsidP="002867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58E79540" w14:textId="453EFEF9" w:rsidR="002867B4" w:rsidRPr="006D1872" w:rsidRDefault="002867B4" w:rsidP="002867B4">
      <w:pPr>
        <w:pStyle w:val="BodyText"/>
        <w:shd w:val="clear" w:color="auto" w:fill="FFFFFF"/>
        <w:spacing w:after="0" w:line="240" w:lineRule="auto"/>
        <w:ind w:left="540"/>
        <w:jc w:val="thaiDistribute"/>
        <w:rPr>
          <w:sz w:val="30"/>
          <w:szCs w:val="30"/>
        </w:rPr>
      </w:pPr>
      <w:r w:rsidRPr="006D1872">
        <w:rPr>
          <w:rFonts w:asciiTheme="majorBidi" w:hAnsiTheme="majorBidi" w:cstheme="majorBidi"/>
          <w:sz w:val="30"/>
          <w:szCs w:val="30"/>
          <w:cs/>
        </w:rPr>
        <w:t xml:space="preserve">หากไม่มีราคาเสนอซื้อขายในตลาดที่มีสภาพคล่องกลุ่มบริษัทใช้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</w:t>
      </w:r>
      <w:r w:rsidRPr="006D1872">
        <w:rPr>
          <w:rFonts w:asciiTheme="majorBidi" w:hAnsiTheme="majorBidi" w:cstheme="majorBidi" w:hint="cs"/>
          <w:sz w:val="30"/>
          <w:szCs w:val="30"/>
          <w:cs/>
        </w:rPr>
        <w:t>การเลือก</w:t>
      </w:r>
      <w:r w:rsidRPr="006D1872">
        <w:rPr>
          <w:rFonts w:asciiTheme="majorBidi" w:hAnsiTheme="majorBidi" w:cstheme="majorBidi"/>
          <w:sz w:val="30"/>
          <w:szCs w:val="30"/>
          <w:cs/>
        </w:rPr>
        <w:t>เทคนิคการประเมินมูลค่า</w:t>
      </w:r>
      <w:r w:rsidRPr="006D1872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6D1872">
        <w:rPr>
          <w:rFonts w:asciiTheme="majorBidi" w:hAnsiTheme="majorBidi" w:cstheme="majorBidi"/>
          <w:sz w:val="30"/>
          <w:szCs w:val="30"/>
          <w:cs/>
        </w:rPr>
        <w:t xml:space="preserve">พิจารณาปัจจัยทั้งหมดที่ผู้ร่วมตลาดคำนึงถึงในการกำหนดราคาของรายการ </w:t>
      </w:r>
    </w:p>
    <w:p w14:paraId="47558D4B" w14:textId="77777777" w:rsidR="002867B4" w:rsidRPr="006D1872" w:rsidRDefault="002867B4" w:rsidP="002867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381A564E" w14:textId="1DA44D09" w:rsidR="002867B4" w:rsidRPr="006D1872" w:rsidRDefault="002867B4" w:rsidP="002867B4">
      <w:pPr>
        <w:pStyle w:val="BodyText"/>
        <w:shd w:val="clear" w:color="auto" w:fill="FFFFFF"/>
        <w:spacing w:after="0" w:line="240" w:lineRule="auto"/>
        <w:ind w:left="540"/>
        <w:jc w:val="thaiDistribute"/>
        <w:rPr>
          <w:sz w:val="30"/>
          <w:szCs w:val="30"/>
        </w:rPr>
      </w:pPr>
      <w:r w:rsidRPr="006D1872">
        <w:rPr>
          <w:rFonts w:asciiTheme="majorBidi" w:hAnsiTheme="majorBidi" w:cstheme="majorBidi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  <w:r w:rsidRPr="006D1872">
        <w:rPr>
          <w:sz w:val="30"/>
          <w:szCs w:val="30"/>
          <w:cs/>
        </w:rPr>
        <w:t xml:space="preserve"> </w:t>
      </w:r>
    </w:p>
    <w:p w14:paraId="656DC2EE" w14:textId="77777777" w:rsidR="002867B4" w:rsidRPr="002867B4" w:rsidRDefault="002867B4" w:rsidP="002867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488C7CD3" w14:textId="5EA4EA3E" w:rsidR="00305C6C" w:rsidRDefault="002867B4" w:rsidP="000D6100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D6100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  <w:r w:rsidR="006D1872" w:rsidRPr="000D6100">
        <w:rPr>
          <w:rFonts w:asciiTheme="majorBidi" w:hAnsiTheme="majorBidi" w:cstheme="majorBidi" w:hint="cs"/>
          <w:color w:val="000000"/>
          <w:sz w:val="30"/>
          <w:szCs w:val="30"/>
          <w:cs/>
          <w:lang w:bidi="th-TH"/>
        </w:rPr>
        <w:t xml:space="preserve"> </w:t>
      </w:r>
      <w:r w:rsidRPr="000D6100">
        <w:rPr>
          <w:rFonts w:asciiTheme="majorBidi" w:hAnsiTheme="majorBidi" w:cstheme="majorBidi"/>
          <w:color w:val="000000"/>
          <w:sz w:val="30"/>
          <w:szCs w:val="30"/>
          <w:cs/>
        </w:rPr>
        <w:t>หาก</w:t>
      </w:r>
      <w:r w:rsidRPr="000D610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D6100">
        <w:rPr>
          <w:rFonts w:asciiTheme="majorBidi" w:hAnsiTheme="majorBidi" w:cstheme="majorBidi"/>
          <w:color w:val="000000"/>
          <w:sz w:val="30"/>
          <w:szCs w:val="30"/>
          <w:cs/>
        </w:rPr>
        <w:t>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</w:t>
      </w:r>
      <w:r w:rsidRPr="000D6100">
        <w:rPr>
          <w:rFonts w:asciiTheme="majorBidi" w:hAnsiTheme="majorBidi" w:cstheme="majorBidi" w:hint="cs"/>
          <w:color w:val="000000"/>
          <w:sz w:val="30"/>
          <w:szCs w:val="30"/>
          <w:cs/>
        </w:rPr>
        <w:t>ได้มาจาก</w:t>
      </w:r>
      <w:r w:rsidRPr="000D6100">
        <w:rPr>
          <w:rFonts w:asciiTheme="majorBidi" w:hAnsiTheme="majorBidi" w:cstheme="majorBidi"/>
          <w:color w:val="000000"/>
          <w:sz w:val="30"/>
          <w:szCs w:val="30"/>
          <w:cs/>
        </w:rPr>
        <w:t>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</w:t>
      </w:r>
      <w:r w:rsidR="000D6100" w:rsidRPr="000D6100">
        <w:rPr>
          <w:rFonts w:asciiTheme="majorBidi" w:hAnsiTheme="majorBidi" w:cstheme="majorBidi" w:hint="cs"/>
          <w:color w:val="000000"/>
          <w:sz w:val="30"/>
          <w:szCs w:val="30"/>
          <w:cs/>
          <w:lang w:bidi="th-TH"/>
        </w:rPr>
        <w:t xml:space="preserve"> </w:t>
      </w:r>
      <w:r w:rsidRPr="000D6100">
        <w:rPr>
          <w:rFonts w:asciiTheme="majorBidi" w:hAnsiTheme="majorBidi" w:cstheme="majorBidi"/>
          <w:color w:val="000000"/>
          <w:sz w:val="30"/>
          <w:szCs w:val="30"/>
          <w:cs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</w:t>
      </w:r>
      <w:r w:rsidRPr="000D6100">
        <w:rPr>
          <w:rFonts w:asciiTheme="majorBidi" w:hAnsiTheme="majorBidi" w:cstheme="majorBidi" w:hint="cs"/>
          <w:color w:val="000000"/>
          <w:sz w:val="30"/>
          <w:szCs w:val="30"/>
          <w:cs/>
        </w:rPr>
        <w:t>า</w:t>
      </w:r>
      <w:r w:rsidRPr="000D610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งมูลค่ายุติธรรม ณ วันที่รับรู้รายการเมื่อเริ่มแรกและราคาของการทำรายการ </w:t>
      </w:r>
      <w:r w:rsidRPr="000D6100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และรับรู้เป็นรายการรอตัดบัญชีซึ่ง</w:t>
      </w:r>
      <w:r w:rsidRPr="000D6100">
        <w:rPr>
          <w:rFonts w:asciiTheme="majorBidi" w:hAnsiTheme="majorBidi" w:cstheme="majorBidi"/>
          <w:color w:val="000000"/>
          <w:sz w:val="30"/>
          <w:szCs w:val="30"/>
          <w:cs/>
        </w:rPr>
        <w:t>จะรับรู้ในกำไรหรือขาดทุนด้วยเกณฑ์ที่เหมาะสมตลอดอายุของเครื่องมือ</w:t>
      </w:r>
      <w:r w:rsidRPr="000D6100">
        <w:rPr>
          <w:rFonts w:asciiTheme="majorBidi" w:hAnsiTheme="majorBidi" w:cstheme="majorBidi" w:hint="cs"/>
          <w:color w:val="000000"/>
          <w:sz w:val="30"/>
          <w:szCs w:val="30"/>
          <w:cs/>
        </w:rPr>
        <w:t>ทางการเงิน</w:t>
      </w:r>
      <w:r w:rsidRPr="000D6100">
        <w:rPr>
          <w:rFonts w:asciiTheme="majorBidi" w:hAnsiTheme="majorBidi" w:cstheme="majorBidi"/>
          <w:color w:val="000000"/>
          <w:sz w:val="30"/>
          <w:szCs w:val="30"/>
          <w:cs/>
        </w:rPr>
        <w:t>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129F0738" w14:textId="77777777" w:rsidR="002867B4" w:rsidRPr="002867B4" w:rsidRDefault="002867B4" w:rsidP="002867B4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  <w:lang w:bidi="th-TH"/>
        </w:rPr>
      </w:pPr>
    </w:p>
    <w:p w14:paraId="66F882C6" w14:textId="48310879" w:rsidR="00EB0364" w:rsidRDefault="00EB0364" w:rsidP="00080091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2258E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A2258E">
        <w:rPr>
          <w:rFonts w:asciiTheme="majorBidi" w:hAnsiTheme="majorBidi" w:cstheme="majorBidi"/>
          <w:sz w:val="30"/>
          <w:szCs w:val="30"/>
        </w:rPr>
        <w:t xml:space="preserve"> </w:t>
      </w:r>
      <w:r w:rsidRPr="00A2258E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</w:t>
      </w:r>
      <w:r w:rsidRPr="00A2258E">
        <w:rPr>
          <w:rFonts w:asciiTheme="majorBidi" w:hAnsiTheme="majorBidi" w:cstheme="majorBidi"/>
          <w:sz w:val="30"/>
          <w:szCs w:val="30"/>
          <w:cs/>
        </w:rPr>
        <w:t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A2258E">
        <w:rPr>
          <w:rFonts w:asciiTheme="majorBidi" w:hAnsiTheme="majorBidi" w:cstheme="majorBidi"/>
          <w:sz w:val="30"/>
          <w:szCs w:val="30"/>
        </w:rPr>
        <w:t xml:space="preserve"> </w:t>
      </w:r>
      <w:r w:rsidRPr="00A2258E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1C1EDB1B" w14:textId="77777777" w:rsidR="005B7C1D" w:rsidRPr="005B7C1D" w:rsidRDefault="005B7C1D" w:rsidP="005B7C1D">
      <w:pPr>
        <w:pStyle w:val="BodyText"/>
        <w:tabs>
          <w:tab w:val="clear" w:pos="454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6BDDE6A" w14:textId="089D3E7B" w:rsidR="00EB0364" w:rsidRPr="00A2258E" w:rsidRDefault="00EB0364" w:rsidP="004C5D6C">
      <w:pPr>
        <w:pStyle w:val="block"/>
        <w:numPr>
          <w:ilvl w:val="0"/>
          <w:numId w:val="30"/>
        </w:numPr>
        <w:spacing w:after="0" w:line="240" w:lineRule="atLeast"/>
        <w:ind w:left="810" w:right="-7" w:hanging="27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2258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786EC4" w:rsidRPr="00786EC4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A2258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A2258E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D0A6559" w14:textId="5521CB23" w:rsidR="00EB0364" w:rsidRPr="00A2258E" w:rsidRDefault="00EB0364" w:rsidP="004C5D6C">
      <w:pPr>
        <w:pStyle w:val="block"/>
        <w:numPr>
          <w:ilvl w:val="0"/>
          <w:numId w:val="30"/>
        </w:numPr>
        <w:spacing w:after="0" w:line="240" w:lineRule="atLeast"/>
        <w:ind w:left="810" w:right="-7" w:hanging="27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2258E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A2258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786EC4" w:rsidRPr="00786EC4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080091" w:rsidRPr="00A2258E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A2258E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786EC4" w:rsidRPr="00786EC4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32DEBCD5" w14:textId="509B2DA8" w:rsidR="00EB0364" w:rsidRPr="00A2258E" w:rsidRDefault="00EB0364" w:rsidP="004C5D6C">
      <w:pPr>
        <w:pStyle w:val="block"/>
        <w:numPr>
          <w:ilvl w:val="0"/>
          <w:numId w:val="30"/>
        </w:numPr>
        <w:spacing w:after="0" w:line="240" w:lineRule="atLeast"/>
        <w:ind w:left="810" w:right="-7" w:hanging="27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2258E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A2258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5D20EE" w:rsidRPr="005D20EE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080091" w:rsidRPr="00A2258E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A2258E"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ข้อมูลที่ใช้</w:t>
      </w:r>
      <w:r w:rsidRPr="00A2258E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2781F541" w14:textId="77777777" w:rsidR="005B7C1D" w:rsidRDefault="005B7C1D" w:rsidP="005B7C1D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37E3773" w14:textId="679057B7" w:rsidR="00EB0364" w:rsidRPr="00A2258E" w:rsidRDefault="00EB0364" w:rsidP="00EB0364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2258E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5C220F1E" w14:textId="77777777" w:rsidR="00EB0364" w:rsidRPr="005B7C1D" w:rsidRDefault="00EB0364" w:rsidP="005B7C1D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1AAD1A9" w14:textId="77777777" w:rsidR="00EB0364" w:rsidRPr="00A2258E" w:rsidRDefault="00EB0364" w:rsidP="000800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2258E">
        <w:rPr>
          <w:rFonts w:asciiTheme="majorBidi" w:hAnsiTheme="majorBidi" w:cs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3139F91E" w14:textId="77777777" w:rsidR="00B665B7" w:rsidRPr="005B7C1D" w:rsidRDefault="00B665B7" w:rsidP="005650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C608EB1" w14:textId="77777777" w:rsidR="005B7C1D" w:rsidRDefault="005B7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1816BAA2" w14:textId="76F19150" w:rsidR="0034460D" w:rsidRPr="005B7C1D" w:rsidRDefault="0034460D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="Angsana New" w:hAnsi="Angsana New"/>
          <w:b/>
          <w:bCs/>
          <w:i/>
          <w:iCs/>
          <w:sz w:val="30"/>
          <w:szCs w:val="30"/>
        </w:rPr>
      </w:pPr>
      <w:r w:rsidRPr="005B7C1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รายได้</w:t>
      </w:r>
    </w:p>
    <w:p w14:paraId="451E0496" w14:textId="77777777" w:rsidR="004375AF" w:rsidRPr="001B77DD" w:rsidRDefault="004375AF" w:rsidP="00437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2BA2C9FB" w14:textId="77777777" w:rsidR="004375AF" w:rsidRPr="005B7C1D" w:rsidRDefault="004375AF" w:rsidP="004375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7C1D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 และส่วนลดตามปริมาณ</w:t>
      </w:r>
    </w:p>
    <w:p w14:paraId="62F5185F" w14:textId="77777777" w:rsidR="005B7C1D" w:rsidRPr="001B77DD" w:rsidRDefault="005B7C1D" w:rsidP="004375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6102B234" w14:textId="0F4EF40C" w:rsidR="004375AF" w:rsidRPr="005B7C1D" w:rsidRDefault="004375AF" w:rsidP="004375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B7C1D">
        <w:rPr>
          <w:rFonts w:asciiTheme="majorBidi" w:hAnsiTheme="majorBidi" w:cstheme="majorBidi"/>
          <w:i/>
          <w:iCs/>
          <w:sz w:val="30"/>
          <w:szCs w:val="30"/>
          <w:cs/>
        </w:rPr>
        <w:t>การขายสินค้า</w:t>
      </w:r>
    </w:p>
    <w:p w14:paraId="3F7B71B9" w14:textId="77777777" w:rsidR="004375AF" w:rsidRPr="001B77DD" w:rsidRDefault="004375AF" w:rsidP="00437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7DC69135" w14:textId="7F2BC7CA" w:rsidR="004375AF" w:rsidRPr="005B7C1D" w:rsidRDefault="004375AF" w:rsidP="004375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7C1D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5B7C1D">
        <w:rPr>
          <w:rFonts w:asciiTheme="majorBidi" w:hAnsiTheme="majorBidi" w:cstheme="majorBidi"/>
          <w:sz w:val="30"/>
          <w:szCs w:val="30"/>
        </w:rPr>
        <w:t xml:space="preserve"> </w:t>
      </w:r>
      <w:r w:rsidRPr="005B7C1D">
        <w:rPr>
          <w:rFonts w:asciiTheme="majorBidi" w:hAnsiTheme="majorBidi" w:cstheme="majorBidi"/>
          <w:sz w:val="30"/>
          <w:szCs w:val="30"/>
          <w:cs/>
        </w:rPr>
        <w:t>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4D9C862B" w14:textId="77777777" w:rsidR="00A2258E" w:rsidRPr="001B77DD" w:rsidRDefault="00A2258E" w:rsidP="004375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25D409E" w14:textId="393C79DF" w:rsidR="00080091" w:rsidRPr="005B7C1D" w:rsidRDefault="00080091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="Angsana New" w:hAnsi="Angsana New"/>
          <w:b/>
          <w:bCs/>
          <w:i/>
          <w:iCs/>
          <w:sz w:val="30"/>
          <w:szCs w:val="30"/>
        </w:rPr>
      </w:pPr>
      <w:r w:rsidRPr="005B7C1D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  <w:r w:rsidR="000D610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อื่น</w:t>
      </w:r>
    </w:p>
    <w:p w14:paraId="2E84C5D1" w14:textId="77777777" w:rsidR="00080091" w:rsidRPr="001B77DD" w:rsidRDefault="00080091" w:rsidP="000D61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6BB9F5E" w14:textId="781DADB5" w:rsidR="000D6100" w:rsidRDefault="000D6100" w:rsidP="000D61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D6100">
        <w:rPr>
          <w:rFonts w:asciiTheme="majorBidi" w:hAnsiTheme="majorBidi" w:cstheme="majorBidi"/>
          <w:sz w:val="30"/>
          <w:szCs w:val="30"/>
          <w:cs/>
        </w:rPr>
        <w:t>รายได้</w:t>
      </w:r>
      <w:r w:rsidRPr="000D6100">
        <w:rPr>
          <w:rFonts w:asciiTheme="majorBidi" w:hAnsiTheme="majorBidi" w:cstheme="majorBidi" w:hint="cs"/>
          <w:sz w:val="30"/>
          <w:szCs w:val="30"/>
          <w:cs/>
        </w:rPr>
        <w:t>อื่น</w:t>
      </w:r>
      <w:r w:rsidRPr="000D6100">
        <w:rPr>
          <w:rFonts w:asciiTheme="majorBidi" w:hAnsiTheme="majorBidi" w:cstheme="majorBidi"/>
          <w:sz w:val="30"/>
          <w:szCs w:val="30"/>
          <w:cs/>
        </w:rPr>
        <w:t>ประกอบด้วยเงินปันผล</w:t>
      </w:r>
      <w:r w:rsidRPr="000D610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D6100">
        <w:rPr>
          <w:rFonts w:asciiTheme="majorBidi" w:hAnsiTheme="majorBidi" w:cstheme="majorBidi"/>
          <w:sz w:val="30"/>
          <w:szCs w:val="30"/>
          <w:cs/>
        </w:rPr>
        <w:t>ดอกเบี้ยรับและอื่น</w:t>
      </w:r>
      <w:r w:rsidR="00EB0B8B">
        <w:rPr>
          <w:rFonts w:asciiTheme="majorBidi" w:hAnsiTheme="majorBidi" w:cstheme="majorBidi"/>
          <w:sz w:val="30"/>
          <w:szCs w:val="30"/>
        </w:rPr>
        <w:t xml:space="preserve"> </w:t>
      </w:r>
      <w:r w:rsidRPr="000D6100">
        <w:rPr>
          <w:rFonts w:asciiTheme="majorBidi" w:hAnsiTheme="majorBidi" w:cstheme="majorBidi"/>
          <w:sz w:val="30"/>
          <w:szCs w:val="30"/>
          <w:cs/>
        </w:rPr>
        <w:t>ๆ โดยเงินปันผลรับบันทึกในกำไรหรือขาดทุนในวันที่</w:t>
      </w:r>
      <w:r w:rsidR="00EB0B8B">
        <w:rPr>
          <w:rFonts w:asciiTheme="majorBidi" w:hAnsiTheme="majorBidi" w:cstheme="majorBidi"/>
          <w:sz w:val="30"/>
          <w:szCs w:val="30"/>
        </w:rPr>
        <w:br/>
      </w:r>
      <w:r w:rsidRPr="000D6100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กลุ่มบริษัทมีสิทธิได้รับเงินปันผล </w:t>
      </w:r>
    </w:p>
    <w:p w14:paraId="065764A1" w14:textId="249C4D95" w:rsidR="005B7C1D" w:rsidRPr="001B77DD" w:rsidRDefault="005B7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  <w:cs/>
        </w:rPr>
      </w:pPr>
    </w:p>
    <w:p w14:paraId="4F09D3F0" w14:textId="05AF437A" w:rsidR="0034460D" w:rsidRPr="005B7C1D" w:rsidRDefault="001B77DD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ดอกเบี้ย</w:t>
      </w:r>
    </w:p>
    <w:p w14:paraId="4714867D" w14:textId="64D0B26E" w:rsidR="00E00E11" w:rsidRPr="001B77DD" w:rsidRDefault="00E00E11" w:rsidP="00607C9D">
      <w:pPr>
        <w:pStyle w:val="AccPolicyHeading"/>
        <w:ind w:left="0" w:firstLine="0"/>
        <w:rPr>
          <w:i w:val="0"/>
          <w:sz w:val="24"/>
          <w:szCs w:val="24"/>
        </w:rPr>
      </w:pPr>
    </w:p>
    <w:p w14:paraId="5C2105D4" w14:textId="544A09B1" w:rsidR="001B77DD" w:rsidRPr="001B77DD" w:rsidRDefault="001B77DD" w:rsidP="001B77DD">
      <w:pPr>
        <w:pStyle w:val="Pa18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  <w:r w:rsidRPr="001B77D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786EC4" w:rsidRPr="00786EC4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1B77DD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1B77D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786EC4" w:rsidRPr="00786EC4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5D20EE" w:rsidRPr="005D20EE">
        <w:rPr>
          <w:rFonts w:asciiTheme="majorBidi" w:hAnsiTheme="majorBidi" w:cstheme="majorBidi"/>
          <w:b/>
          <w:bCs/>
          <w:i/>
          <w:iCs/>
          <w:sz w:val="30"/>
          <w:szCs w:val="30"/>
        </w:rPr>
        <w:t>563</w:t>
      </w:r>
      <w:r w:rsidRPr="001B77DD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79E97C97" w14:textId="77777777" w:rsidR="001B77DD" w:rsidRPr="001B77DD" w:rsidRDefault="001B77DD" w:rsidP="001B77DD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D5DA040" w14:textId="0709F64C" w:rsidR="001B77DD" w:rsidRPr="001B77DD" w:rsidRDefault="001B77DD" w:rsidP="001B77DD">
      <w:pPr>
        <w:pStyle w:val="Pa18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B77DD">
        <w:rPr>
          <w:rFonts w:asciiTheme="majorBidi" w:hAnsiTheme="majorBidi" w:cstheme="majorBidi"/>
          <w:i/>
          <w:iCs/>
          <w:sz w:val="30"/>
          <w:szCs w:val="30"/>
          <w:cs/>
        </w:rPr>
        <w:t>อัตราดอกเบี้ยที่แท้จริง</w:t>
      </w:r>
      <w:r w:rsidRPr="001B77DD">
        <w:rPr>
          <w:rFonts w:asciiTheme="majorBidi" w:hAnsiTheme="majorBidi" w:cstheme="majorBidi"/>
          <w:b/>
          <w:bCs/>
          <w:color w:val="0000FF"/>
          <w:sz w:val="30"/>
          <w:szCs w:val="30"/>
          <w:lang w:val="en-GB" w:bidi="ar-SA"/>
        </w:rPr>
        <w:t xml:space="preserve"> </w:t>
      </w:r>
    </w:p>
    <w:p w14:paraId="5BD9603C" w14:textId="77777777" w:rsidR="001B77DD" w:rsidRPr="001B77DD" w:rsidRDefault="001B77DD" w:rsidP="001B77DD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D4DC559" w14:textId="77777777" w:rsidR="001B77DD" w:rsidRPr="001B77DD" w:rsidRDefault="001B77DD" w:rsidP="001B77DD">
      <w:pPr>
        <w:pStyle w:val="NoSpacing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B77DD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6B98C238" w14:textId="77777777" w:rsidR="001B77DD" w:rsidRPr="001B77DD" w:rsidRDefault="001B77DD" w:rsidP="004C5D6C">
      <w:pPr>
        <w:pStyle w:val="NoSpacing"/>
        <w:numPr>
          <w:ilvl w:val="0"/>
          <w:numId w:val="39"/>
        </w:numPr>
        <w:tabs>
          <w:tab w:val="left" w:pos="227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1B77DD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 หรือ</w:t>
      </w:r>
    </w:p>
    <w:p w14:paraId="5E5FC4D8" w14:textId="77777777" w:rsidR="001B77DD" w:rsidRPr="001B77DD" w:rsidRDefault="001B77DD" w:rsidP="004C5D6C">
      <w:pPr>
        <w:pStyle w:val="NoSpacing"/>
        <w:numPr>
          <w:ilvl w:val="0"/>
          <w:numId w:val="39"/>
        </w:numPr>
        <w:tabs>
          <w:tab w:val="left" w:pos="227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1B77DD">
        <w:rPr>
          <w:rFonts w:asciiTheme="majorBidi" w:hAnsiTheme="majorBidi" w:cstheme="majorBidi"/>
          <w:sz w:val="30"/>
          <w:szCs w:val="30"/>
          <w:cs/>
        </w:rPr>
        <w:t>ราคาทุนตัดจำหน่ายของหนี้สินทางการเงิน</w:t>
      </w:r>
    </w:p>
    <w:p w14:paraId="1B0F7EE4" w14:textId="77777777" w:rsidR="001B77DD" w:rsidRPr="001B77DD" w:rsidRDefault="001B77DD" w:rsidP="001B77DD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C83C44C" w14:textId="77777777" w:rsidR="001B77DD" w:rsidRPr="001B77DD" w:rsidRDefault="001B77DD" w:rsidP="001B77D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B77DD">
        <w:rPr>
          <w:rFonts w:asciiTheme="majorBidi" w:hAnsiTheme="majorBidi" w:cstheme="majorBidi"/>
          <w:sz w:val="30"/>
          <w:szCs w:val="30"/>
          <w:cs/>
        </w:rPr>
        <w:t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355A1694" w14:textId="5CEAB8D2" w:rsidR="001B77DD" w:rsidRPr="001B77DD" w:rsidRDefault="001B77DD" w:rsidP="001B77DD">
      <w:pPr>
        <w:pStyle w:val="Pa18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B77D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นโยบายการบัญชีที่ถือปฏิบัติก่อนวันที่ </w:t>
      </w:r>
      <w:r w:rsidR="00786EC4" w:rsidRPr="00786EC4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1B77DD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1B77D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786EC4" w:rsidRPr="00786EC4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5D20EE" w:rsidRPr="005D20EE">
        <w:rPr>
          <w:rFonts w:asciiTheme="majorBidi" w:hAnsiTheme="majorBidi" w:cstheme="majorBidi"/>
          <w:b/>
          <w:bCs/>
          <w:i/>
          <w:iCs/>
          <w:sz w:val="30"/>
          <w:szCs w:val="30"/>
        </w:rPr>
        <w:t>563</w:t>
      </w:r>
    </w:p>
    <w:p w14:paraId="0DF00EF1" w14:textId="4D938AA4" w:rsidR="001B77DD" w:rsidRDefault="001B77DD" w:rsidP="001B77DD">
      <w:pPr>
        <w:pStyle w:val="AccPolicyHeading"/>
        <w:ind w:left="0" w:firstLine="0"/>
        <w:rPr>
          <w:rFonts w:asciiTheme="majorBidi" w:hAnsiTheme="majorBidi" w:cstheme="majorBidi"/>
          <w:i w:val="0"/>
        </w:rPr>
      </w:pPr>
    </w:p>
    <w:p w14:paraId="5266047D" w14:textId="77777777" w:rsidR="001B77DD" w:rsidRPr="001B77DD" w:rsidRDefault="001B77DD" w:rsidP="001B77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B77DD">
        <w:rPr>
          <w:rFonts w:asciiTheme="majorBidi" w:hAnsiTheme="majorBidi" w:cstheme="majorBidi"/>
          <w:sz w:val="30"/>
          <w:szCs w:val="30"/>
          <w:cs/>
        </w:rPr>
        <w:t>ดอกเบี้ย</w:t>
      </w:r>
      <w:r w:rsidRPr="001B77DD">
        <w:rPr>
          <w:rFonts w:asciiTheme="majorBidi" w:hAnsiTheme="majorBidi" w:cstheme="majorBidi" w:hint="cs"/>
          <w:sz w:val="30"/>
          <w:szCs w:val="30"/>
          <w:cs/>
        </w:rPr>
        <w:t>รับรับรู้ในกำไรหรือขาดทุนในอัตราที่ระบุในสัญญา</w:t>
      </w:r>
    </w:p>
    <w:p w14:paraId="303A94AA" w14:textId="77777777" w:rsidR="001B77DD" w:rsidRPr="001B77DD" w:rsidRDefault="001B77DD" w:rsidP="001B77DD">
      <w:pPr>
        <w:pStyle w:val="AccPolicyHeading"/>
        <w:ind w:left="0" w:firstLine="0"/>
        <w:rPr>
          <w:rFonts w:asciiTheme="majorBidi" w:hAnsiTheme="majorBidi" w:cstheme="majorBidi"/>
          <w:i w:val="0"/>
        </w:rPr>
      </w:pPr>
    </w:p>
    <w:p w14:paraId="79783D40" w14:textId="259DE9F9" w:rsidR="008A44AC" w:rsidRPr="001B77DD" w:rsidRDefault="004579EE" w:rsidP="006F6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B77DD">
        <w:rPr>
          <w:rFonts w:asciiTheme="majorBidi" w:hAnsiTheme="majorBidi" w:cstheme="majorBidi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</w:t>
      </w:r>
      <w:r w:rsidR="00E65CAC" w:rsidRPr="001B77DD">
        <w:rPr>
          <w:rFonts w:asciiTheme="majorBidi" w:hAnsiTheme="majorBidi" w:cstheme="majorBidi"/>
          <w:sz w:val="30"/>
          <w:szCs w:val="30"/>
          <w:cs/>
        </w:rPr>
        <w:t xml:space="preserve">ดที่ค่าใช้จ่ายดังกล่าวเกิดขึ้น </w:t>
      </w:r>
      <w:r w:rsidRPr="001B77DD">
        <w:rPr>
          <w:rFonts w:asciiTheme="majorBidi" w:hAnsiTheme="majorBidi" w:cstheme="majorBidi"/>
          <w:sz w:val="30"/>
          <w:szCs w:val="30"/>
          <w:cs/>
        </w:rPr>
        <w:t>ยกเว้น</w:t>
      </w:r>
      <w:r w:rsidR="00EB0B8B">
        <w:rPr>
          <w:rFonts w:asciiTheme="majorBidi" w:hAnsiTheme="majorBidi" w:cstheme="majorBidi"/>
          <w:sz w:val="30"/>
          <w:szCs w:val="30"/>
        </w:rPr>
        <w:br/>
      </w:r>
      <w:r w:rsidRPr="001B77DD">
        <w:rPr>
          <w:rFonts w:asciiTheme="majorBidi" w:hAnsiTheme="majorBidi" w:cstheme="majorBidi"/>
          <w:sz w:val="30"/>
          <w:szCs w:val="30"/>
          <w:cs/>
        </w:rPr>
        <w:t>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14:paraId="549FA113" w14:textId="0AF3313E" w:rsidR="009D4CD1" w:rsidRPr="005B7C1D" w:rsidRDefault="009D4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6678665A" w14:textId="77777777" w:rsidR="0034460D" w:rsidRPr="005B7C1D" w:rsidRDefault="0034460D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="Angsana New" w:hAnsi="Angsana New"/>
          <w:b/>
          <w:bCs/>
          <w:i/>
          <w:iCs/>
          <w:sz w:val="30"/>
          <w:szCs w:val="30"/>
        </w:rPr>
      </w:pPr>
      <w:r w:rsidRPr="005B7C1D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</w:t>
      </w:r>
    </w:p>
    <w:p w14:paraId="33FB698E" w14:textId="77777777" w:rsidR="002F13DE" w:rsidRPr="005B7C1D" w:rsidRDefault="002F13DE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highlight w:val="green"/>
        </w:rPr>
      </w:pPr>
    </w:p>
    <w:p w14:paraId="4F0D44C7" w14:textId="0A1819BB" w:rsidR="00EC2059" w:rsidRDefault="00EC2059" w:rsidP="00AC72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B7C1D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5B7C1D">
        <w:rPr>
          <w:rFonts w:ascii="Angsana New" w:hAnsi="Angsana New"/>
          <w:sz w:val="30"/>
          <w:szCs w:val="30"/>
        </w:rPr>
        <w:t xml:space="preserve"> </w:t>
      </w:r>
      <w:r w:rsidRPr="005B7C1D">
        <w:rPr>
          <w:rFonts w:ascii="Angsana New" w:hAnsi="Angsana New"/>
          <w:sz w:val="30"/>
          <w:szCs w:val="30"/>
          <w:cs/>
        </w:rPr>
        <w:t>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14:paraId="599FCBB6" w14:textId="77777777" w:rsidR="001B77DD" w:rsidRPr="005B7C1D" w:rsidRDefault="001B77DD" w:rsidP="00AC72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668537DC" w14:textId="3625BA9E" w:rsidR="00EC2059" w:rsidRPr="005B7C1D" w:rsidRDefault="00EC2059" w:rsidP="00AC72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B7C1D">
        <w:rPr>
          <w:rFonts w:ascii="Angsana New" w:hAnsi="Angsana New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</w:t>
      </w:r>
      <w:r w:rsidR="007256AE" w:rsidRPr="005B7C1D">
        <w:rPr>
          <w:rFonts w:ascii="Angsana New" w:hAnsi="Angsana New"/>
          <w:sz w:val="30"/>
          <w:szCs w:val="30"/>
          <w:cs/>
        </w:rPr>
        <w:t xml:space="preserve">             </w:t>
      </w:r>
      <w:r w:rsidRPr="005B7C1D">
        <w:rPr>
          <w:rFonts w:ascii="Angsana New" w:hAnsi="Angsana New"/>
          <w:sz w:val="30"/>
          <w:szCs w:val="30"/>
          <w:cs/>
        </w:rPr>
        <w:t>การปรับปรุงทางภาษีที่เกี่ยวกับรายการในปีก่อน</w:t>
      </w:r>
      <w:r w:rsidR="00EB0B8B">
        <w:rPr>
          <w:rFonts w:ascii="Angsana New" w:hAnsi="Angsana New"/>
          <w:sz w:val="30"/>
          <w:szCs w:val="30"/>
        </w:rPr>
        <w:t xml:space="preserve"> </w:t>
      </w:r>
      <w:r w:rsidRPr="005B7C1D">
        <w:rPr>
          <w:rFonts w:ascii="Angsana New" w:hAnsi="Angsana New"/>
          <w:sz w:val="30"/>
          <w:szCs w:val="30"/>
          <w:cs/>
        </w:rPr>
        <w:t>ๆ</w:t>
      </w:r>
      <w:r w:rsidRPr="005B7C1D">
        <w:rPr>
          <w:rFonts w:ascii="Angsana New" w:hAnsi="Angsana New"/>
          <w:sz w:val="30"/>
          <w:szCs w:val="30"/>
        </w:rPr>
        <w:t xml:space="preserve"> </w:t>
      </w:r>
    </w:p>
    <w:p w14:paraId="1FBCDF45" w14:textId="77777777" w:rsidR="00A05712" w:rsidRPr="005B7C1D" w:rsidRDefault="00A05712" w:rsidP="00AC72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BCE2692" w14:textId="2A052084" w:rsidR="00EC2059" w:rsidRPr="005B7C1D" w:rsidRDefault="00EC2059" w:rsidP="00AC72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B7C1D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="00080091" w:rsidRPr="005B7C1D">
        <w:rPr>
          <w:rFonts w:ascii="Angsana New" w:hAnsi="Angsana New"/>
          <w:sz w:val="30"/>
          <w:szCs w:val="30"/>
        </w:rPr>
        <w:t xml:space="preserve"> </w:t>
      </w:r>
      <w:r w:rsidRPr="005B7C1D">
        <w:rPr>
          <w:rFonts w:ascii="Angsana New" w:hAnsi="Angsana New"/>
          <w:sz w:val="30"/>
          <w:szCs w:val="30"/>
          <w:cs/>
        </w:rPr>
        <w:t>ภาษีเงินได้รอการตัดบัญชีจะไม่ถูกรับรู้เมื่อเกิดจากผลแตกต่างชั่วคราวต่อไปนี้</w:t>
      </w:r>
      <w:r w:rsidR="00080091" w:rsidRPr="005B7C1D">
        <w:rPr>
          <w:rFonts w:ascii="Angsana New" w:hAnsi="Angsana New"/>
          <w:sz w:val="30"/>
          <w:szCs w:val="30"/>
        </w:rPr>
        <w:t xml:space="preserve"> </w:t>
      </w:r>
      <w:r w:rsidRPr="005B7C1D">
        <w:rPr>
          <w:rFonts w:ascii="Angsana New" w:hAnsi="Angsana New"/>
          <w:sz w:val="30"/>
          <w:szCs w:val="30"/>
          <w:cs/>
        </w:rPr>
        <w:t>การรับรู้ค่าความนิยมในครั้งแรก</w:t>
      </w:r>
      <w:r w:rsidR="00080091" w:rsidRPr="005B7C1D">
        <w:rPr>
          <w:rFonts w:ascii="Angsana New" w:hAnsi="Angsana New"/>
          <w:sz w:val="30"/>
          <w:szCs w:val="30"/>
        </w:rPr>
        <w:t xml:space="preserve"> </w:t>
      </w:r>
      <w:r w:rsidRPr="005B7C1D">
        <w:rPr>
          <w:rFonts w:ascii="Angsana New" w:hAnsi="Angsana New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</w:t>
      </w:r>
      <w:r w:rsidR="007256AE" w:rsidRPr="005B7C1D">
        <w:rPr>
          <w:rFonts w:ascii="Angsana New" w:hAnsi="Angsana New"/>
          <w:sz w:val="30"/>
          <w:szCs w:val="30"/>
          <w:cs/>
        </w:rPr>
        <w:t xml:space="preserve">งทุนในบริษัทย่อย </w:t>
      </w:r>
      <w:r w:rsidRPr="005B7C1D">
        <w:rPr>
          <w:rFonts w:ascii="Angsana New" w:hAnsi="Angsana New"/>
          <w:sz w:val="30"/>
          <w:szCs w:val="30"/>
          <w:cs/>
        </w:rPr>
        <w:t xml:space="preserve">หากเป็นไปได้ว่าจะไม่มีการกลับรายการในอนาคตอันใกล้   </w:t>
      </w:r>
    </w:p>
    <w:p w14:paraId="1EAA73FA" w14:textId="77777777" w:rsidR="00EC2059" w:rsidRPr="005B7C1D" w:rsidRDefault="00EC2059" w:rsidP="00AC72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0C2FF57F" w14:textId="60750BF9" w:rsidR="00A371F4" w:rsidRPr="005B7C1D" w:rsidRDefault="007F23D9" w:rsidP="006F6E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B7C1D">
        <w:rPr>
          <w:rFonts w:ascii="Angsana New" w:hAnsi="Angsana New"/>
          <w:sz w:val="30"/>
          <w:szCs w:val="30"/>
          <w:cs/>
        </w:rPr>
        <w:t>การวัดมู</w:t>
      </w:r>
      <w:r w:rsidR="00EC2059" w:rsidRPr="005B7C1D">
        <w:rPr>
          <w:rFonts w:ascii="Angsana New" w:hAnsi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EB0B8B">
        <w:rPr>
          <w:rFonts w:ascii="Angsana New" w:hAnsi="Angsana New"/>
          <w:sz w:val="30"/>
          <w:szCs w:val="30"/>
        </w:rPr>
        <w:br/>
      </w:r>
      <w:r w:rsidR="00EC2059" w:rsidRPr="005B7C1D">
        <w:rPr>
          <w:rFonts w:ascii="Angsana New" w:hAnsi="Angsana New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</w:t>
      </w:r>
      <w:r w:rsidR="00254DC2" w:rsidRPr="005B7C1D">
        <w:rPr>
          <w:rFonts w:ascii="Angsana New" w:hAnsi="Angsana New"/>
          <w:sz w:val="30"/>
          <w:szCs w:val="30"/>
          <w:cs/>
        </w:rPr>
        <w:t>นี้สินตามมูลค่าตามบัญชี ณ วัน</w:t>
      </w:r>
      <w:r w:rsidR="00A05712" w:rsidRPr="005B7C1D">
        <w:rPr>
          <w:rFonts w:ascii="Angsana New" w:hAnsi="Angsana New" w:hint="cs"/>
          <w:sz w:val="30"/>
          <w:szCs w:val="30"/>
          <w:cs/>
        </w:rPr>
        <w:t>ที่</w:t>
      </w:r>
      <w:r w:rsidR="00254DC2" w:rsidRPr="005B7C1D">
        <w:rPr>
          <w:rFonts w:ascii="Angsana New" w:hAnsi="Angsana New"/>
          <w:sz w:val="30"/>
          <w:szCs w:val="30"/>
          <w:cs/>
        </w:rPr>
        <w:t>สิ้นรอบระยะเวลา</w:t>
      </w:r>
      <w:r w:rsidR="00A05712" w:rsidRPr="005B7C1D">
        <w:rPr>
          <w:rFonts w:ascii="Angsana New" w:hAnsi="Angsana New" w:hint="cs"/>
          <w:sz w:val="30"/>
          <w:szCs w:val="30"/>
          <w:cs/>
        </w:rPr>
        <w:t>ที่</w:t>
      </w:r>
      <w:r w:rsidR="00EC2059" w:rsidRPr="005B7C1D">
        <w:rPr>
          <w:rFonts w:ascii="Angsana New" w:hAnsi="Angsana New"/>
          <w:sz w:val="30"/>
          <w:szCs w:val="30"/>
          <w:cs/>
        </w:rPr>
        <w:t>รายงาน</w:t>
      </w:r>
      <w:r w:rsidR="00EC2059" w:rsidRPr="005B7C1D">
        <w:rPr>
          <w:rFonts w:ascii="Angsana New" w:hAnsi="Angsana New"/>
          <w:sz w:val="30"/>
          <w:szCs w:val="30"/>
        </w:rPr>
        <w:t xml:space="preserve"> </w:t>
      </w:r>
    </w:p>
    <w:p w14:paraId="1E03F7D7" w14:textId="77777777" w:rsidR="00A2258E" w:rsidRPr="005B7C1D" w:rsidRDefault="00A2258E" w:rsidP="006F6E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26E9BB0A" w14:textId="77777777" w:rsidR="00EC2059" w:rsidRPr="005B7C1D" w:rsidRDefault="00EC2059" w:rsidP="00AC72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B7C1D">
        <w:rPr>
          <w:rFonts w:ascii="Angsana New" w:hAnsi="Angsana New"/>
          <w:sz w:val="30"/>
          <w:szCs w:val="30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14:paraId="6CCB93ED" w14:textId="2EB4DB1C" w:rsidR="00A2258E" w:rsidRPr="005B7C1D" w:rsidRDefault="00A225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  <w:cs/>
        </w:rPr>
      </w:pPr>
    </w:p>
    <w:p w14:paraId="31F5DD71" w14:textId="59DDE34A" w:rsidR="00C94029" w:rsidRPr="00E05023" w:rsidRDefault="00EC2059" w:rsidP="00C940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B7C1D">
        <w:rPr>
          <w:rFonts w:ascii="Angsana New" w:hAnsi="Angsana New"/>
          <w:spacing w:val="-2"/>
          <w:sz w:val="30"/>
          <w:szCs w:val="30"/>
          <w:cs/>
        </w:rPr>
        <w:lastRenderedPageBreak/>
        <w:t>ในการกำหนดมูลค่าของภาษีเงินได้ของงวดปัจจุบันและภาษีเงินได้รอการตัดบัญชี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</w:t>
      </w:r>
      <w:r w:rsidR="009301D9" w:rsidRPr="005B7C1D">
        <w:rPr>
          <w:rFonts w:ascii="Angsana New" w:hAnsi="Angsana New"/>
          <w:spacing w:val="-2"/>
          <w:sz w:val="30"/>
          <w:szCs w:val="30"/>
          <w:cs/>
        </w:rPr>
        <w:t>กเบี้ยที่ต้องชำระ</w:t>
      </w:r>
      <w:r w:rsidR="00A05712" w:rsidRPr="005B7C1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A05712" w:rsidRPr="005B7C1D">
        <w:rPr>
          <w:rFonts w:ascii="Angsana New" w:hAnsi="Angsana New"/>
          <w:spacing w:val="-2"/>
          <w:sz w:val="30"/>
          <w:szCs w:val="30"/>
          <w:cs/>
        </w:rPr>
        <w:br/>
      </w:r>
      <w:r w:rsidR="009301D9" w:rsidRPr="005B7C1D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Pr="005B7C1D">
        <w:rPr>
          <w:rFonts w:ascii="Angsana New" w:hAnsi="Angsana New"/>
          <w:spacing w:val="-2"/>
          <w:sz w:val="30"/>
          <w:szCs w:val="30"/>
          <w:cs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การตีความทางกฏหมายภาษี และจากประสบการณ์ในอดีต</w:t>
      </w:r>
      <w:r w:rsidR="00305AE6" w:rsidRPr="005B7C1D">
        <w:rPr>
          <w:rFonts w:ascii="Angsana New" w:hAnsi="Angsana New"/>
          <w:spacing w:val="-2"/>
          <w:sz w:val="30"/>
          <w:szCs w:val="30"/>
        </w:rPr>
        <w:t xml:space="preserve"> </w:t>
      </w:r>
      <w:r w:rsidRPr="00E05023">
        <w:rPr>
          <w:rFonts w:ascii="Angsana New" w:hAnsi="Angsana New"/>
          <w:sz w:val="30"/>
          <w:szCs w:val="30"/>
          <w:cs/>
        </w:rPr>
        <w:t>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</w:t>
      </w:r>
      <w:r w:rsidR="00080091" w:rsidRPr="00E05023">
        <w:rPr>
          <w:rFonts w:ascii="Angsana New" w:hAnsi="Angsana New"/>
          <w:sz w:val="30"/>
          <w:szCs w:val="30"/>
        </w:rPr>
        <w:t xml:space="preserve"> </w:t>
      </w:r>
      <w:r w:rsidR="00E05023">
        <w:rPr>
          <w:rFonts w:ascii="Angsana New" w:hAnsi="Angsana New"/>
          <w:sz w:val="30"/>
          <w:szCs w:val="30"/>
          <w:cs/>
        </w:rPr>
        <w:br/>
      </w:r>
      <w:r w:rsidRPr="00E05023">
        <w:rPr>
          <w:rFonts w:ascii="Angsana New" w:hAnsi="Angsana New"/>
          <w:sz w:val="30"/>
          <w:szCs w:val="30"/>
          <w:cs/>
        </w:rPr>
        <w:t>ข้อมูลใหม่</w:t>
      </w:r>
      <w:r w:rsidR="00E05023" w:rsidRPr="00E05023">
        <w:rPr>
          <w:rFonts w:ascii="Angsana New" w:hAnsi="Angsana New" w:hint="cs"/>
          <w:sz w:val="30"/>
          <w:szCs w:val="30"/>
          <w:cs/>
        </w:rPr>
        <w:t xml:space="preserve"> </w:t>
      </w:r>
      <w:r w:rsidRPr="00E05023">
        <w:rPr>
          <w:rFonts w:ascii="Angsana New" w:hAnsi="Angsana New"/>
          <w:sz w:val="30"/>
          <w:szCs w:val="30"/>
          <w:cs/>
        </w:rPr>
        <w:t>ๆ</w:t>
      </w:r>
      <w:r w:rsidR="00E05023" w:rsidRPr="00E05023">
        <w:rPr>
          <w:rFonts w:ascii="Angsana New" w:hAnsi="Angsana New" w:hint="cs"/>
          <w:sz w:val="30"/>
          <w:szCs w:val="30"/>
          <w:cs/>
        </w:rPr>
        <w:t xml:space="preserve"> </w:t>
      </w:r>
      <w:r w:rsidRPr="00E05023">
        <w:rPr>
          <w:rFonts w:ascii="Angsana New" w:hAnsi="Angsana New"/>
          <w:sz w:val="30"/>
          <w:szCs w:val="30"/>
          <w:cs/>
        </w:rPr>
        <w:t>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</w:t>
      </w:r>
      <w:r w:rsidR="00080091" w:rsidRPr="00E05023">
        <w:rPr>
          <w:rFonts w:ascii="Angsana New" w:hAnsi="Angsana New"/>
          <w:sz w:val="30"/>
          <w:szCs w:val="30"/>
        </w:rPr>
        <w:t xml:space="preserve"> </w:t>
      </w:r>
      <w:r w:rsidRPr="00E05023">
        <w:rPr>
          <w:rFonts w:ascii="Angsana New" w:hAnsi="Angsana New"/>
          <w:sz w:val="30"/>
          <w:szCs w:val="30"/>
          <w:cs/>
        </w:rPr>
        <w:t>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403CFE69" w14:textId="77777777" w:rsidR="00C94029" w:rsidRPr="005B7C1D" w:rsidRDefault="00C94029" w:rsidP="00176E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EF8CB1F" w14:textId="77777777" w:rsidR="00EC2059" w:rsidRPr="005B7C1D" w:rsidRDefault="00EC2059" w:rsidP="00176E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B7C1D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="007256AE" w:rsidRPr="005B7C1D">
        <w:rPr>
          <w:rFonts w:ascii="Angsana New" w:hAnsi="Angsana New"/>
          <w:sz w:val="30"/>
          <w:szCs w:val="30"/>
          <w:cs/>
        </w:rPr>
        <w:t xml:space="preserve">           </w:t>
      </w:r>
      <w:r w:rsidRPr="005B7C1D">
        <w:rPr>
          <w:rFonts w:ascii="Angsana New" w:hAnsi="Angsana New"/>
          <w:sz w:val="30"/>
          <w:szCs w:val="30"/>
          <w:cs/>
        </w:rPr>
        <w:t>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5B7C1D">
        <w:rPr>
          <w:rFonts w:ascii="Angsana New" w:hAnsi="Angsana New"/>
          <w:sz w:val="30"/>
          <w:szCs w:val="30"/>
        </w:rPr>
        <w:t xml:space="preserve"> </w:t>
      </w:r>
    </w:p>
    <w:p w14:paraId="40F877C0" w14:textId="21BD2D0A" w:rsidR="005B7C1D" w:rsidRDefault="005B7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62C34068" w14:textId="71759E3D" w:rsidR="00EC2059" w:rsidRDefault="0021718E" w:rsidP="00607C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1718E">
        <w:rPr>
          <w:rFonts w:ascii="Angsana New" w:hAnsi="Angsana New"/>
          <w:sz w:val="30"/>
          <w:szCs w:val="30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</w:t>
      </w:r>
      <w:r w:rsidRPr="0021718E">
        <w:rPr>
          <w:rFonts w:ascii="Angsana New" w:hAnsi="Angsana New" w:hint="cs"/>
          <w:sz w:val="30"/>
          <w:szCs w:val="30"/>
          <w:cs/>
        </w:rPr>
        <w:t xml:space="preserve"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</w:t>
      </w:r>
      <w:r w:rsidRPr="0021718E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</w:t>
      </w:r>
      <w:r w:rsidR="00EC2059" w:rsidRPr="0021718E">
        <w:rPr>
          <w:rFonts w:ascii="Angsana New" w:hAnsi="Angsana New"/>
          <w:sz w:val="30"/>
          <w:szCs w:val="30"/>
          <w:cs/>
        </w:rPr>
        <w:t>จริง</w:t>
      </w:r>
      <w:r w:rsidR="00EC2059" w:rsidRPr="00D533B8">
        <w:rPr>
          <w:rFonts w:ascii="Angsana New" w:hAnsi="Angsana New"/>
          <w:sz w:val="30"/>
          <w:szCs w:val="30"/>
        </w:rPr>
        <w:t xml:space="preserve"> </w:t>
      </w:r>
    </w:p>
    <w:p w14:paraId="778AC9C4" w14:textId="77777777" w:rsidR="00A05712" w:rsidRPr="001B77DD" w:rsidRDefault="00A05712" w:rsidP="00A057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26B6B4D" w14:textId="6B4694DD" w:rsidR="002F13DE" w:rsidRPr="00D533B8" w:rsidRDefault="002F13DE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="Angsana New" w:hAnsi="Angsana New"/>
          <w:b/>
          <w:bCs/>
          <w:i/>
          <w:iCs/>
          <w:sz w:val="30"/>
          <w:szCs w:val="30"/>
        </w:rPr>
      </w:pPr>
      <w:r w:rsidRPr="00D533B8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</w:t>
      </w:r>
    </w:p>
    <w:p w14:paraId="0E002FA2" w14:textId="77777777" w:rsidR="00EC453D" w:rsidRPr="00D533B8" w:rsidRDefault="00EC453D" w:rsidP="00607C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8301858" w14:textId="4B1B1F56" w:rsidR="001B36C3" w:rsidRPr="00D533B8" w:rsidRDefault="00EC2059" w:rsidP="001B36C3">
      <w:pPr>
        <w:tabs>
          <w:tab w:val="clear" w:pos="227"/>
          <w:tab w:val="clear" w:pos="454"/>
          <w:tab w:val="left" w:pos="540"/>
        </w:tabs>
        <w:spacing w:line="240" w:lineRule="auto"/>
        <w:ind w:left="540" w:right="43"/>
        <w:jc w:val="thaiDistribute"/>
        <w:rPr>
          <w:rFonts w:ascii="Angsana New" w:hAnsi="Angsana New"/>
          <w:b/>
          <w:sz w:val="30"/>
          <w:szCs w:val="30"/>
        </w:rPr>
      </w:pPr>
      <w:r w:rsidRPr="00D533B8">
        <w:rPr>
          <w:rFonts w:ascii="Angsana New" w:hAnsi="Angsana New"/>
          <w:b/>
          <w:sz w:val="30"/>
          <w:szCs w:val="30"/>
          <w:cs/>
        </w:rPr>
        <w:t>กลุ่มบริษัท</w:t>
      </w:r>
      <w:r w:rsidR="001B36C3" w:rsidRPr="00D533B8">
        <w:rPr>
          <w:rFonts w:ascii="Angsana New" w:hAnsi="Angsana New"/>
          <w:b/>
          <w:sz w:val="30"/>
          <w:szCs w:val="30"/>
          <w:cs/>
        </w:rPr>
        <w:t>แสดงกำไรต่อหุ้นขั้นพื้นฐานและกำไรต่อหุ้นปรับลดสำหรับหุ้นสามัญ</w:t>
      </w:r>
      <w:r w:rsidR="001B36C3" w:rsidRPr="00D533B8">
        <w:rPr>
          <w:rFonts w:ascii="Angsana New" w:hAnsi="Angsana New"/>
          <w:b/>
          <w:sz w:val="30"/>
          <w:szCs w:val="30"/>
        </w:rPr>
        <w:t xml:space="preserve"> </w:t>
      </w:r>
      <w:r w:rsidR="001B36C3" w:rsidRPr="00D533B8">
        <w:rPr>
          <w:rFonts w:ascii="Angsana New" w:hAnsi="Angsana New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</w:t>
      </w:r>
      <w:r w:rsidR="00233319">
        <w:rPr>
          <w:rFonts w:ascii="Angsana New" w:hAnsi="Angsana New" w:hint="cs"/>
          <w:b/>
          <w:sz w:val="30"/>
          <w:szCs w:val="30"/>
          <w:cs/>
        </w:rPr>
        <w:t>อ</w:t>
      </w:r>
      <w:r w:rsidR="001B36C3" w:rsidRPr="00D533B8">
        <w:rPr>
          <w:rFonts w:ascii="Angsana New" w:hAnsi="Angsana New"/>
          <w:b/>
          <w:sz w:val="30"/>
          <w:szCs w:val="30"/>
          <w:cs/>
        </w:rPr>
        <w:t>อกจำหน่ายระหว่างปี</w:t>
      </w:r>
      <w:r w:rsidR="001B36C3" w:rsidRPr="00D533B8">
        <w:rPr>
          <w:rFonts w:ascii="Angsana New" w:hAnsi="Angsana New"/>
          <w:b/>
          <w:sz w:val="30"/>
          <w:szCs w:val="30"/>
        </w:rPr>
        <w:t xml:space="preserve"> </w:t>
      </w:r>
      <w:r w:rsidR="001B36C3" w:rsidRPr="00D533B8">
        <w:rPr>
          <w:rFonts w:ascii="Angsana New" w:hAnsi="Angsana New"/>
          <w:b/>
          <w:sz w:val="30"/>
          <w:szCs w:val="30"/>
          <w:cs/>
        </w:rPr>
        <w:t>กำไรต่อหุ้นปรับลดคำนวณโดยการหารกำไรหรือขาดทุนของผู้ถือหุ้นสามัญที่ปรับปรุงด้วยจำนวนหุ้นสามัญถัวเ</w:t>
      </w:r>
      <w:r w:rsidR="00FB0A0C" w:rsidRPr="00D533B8">
        <w:rPr>
          <w:rFonts w:ascii="Angsana New" w:hAnsi="Angsana New"/>
          <w:b/>
          <w:sz w:val="30"/>
          <w:szCs w:val="30"/>
          <w:cs/>
        </w:rPr>
        <w:t>ฉลี่ยถ่วงน้ำหนักที่ออกจำหน่าย</w:t>
      </w:r>
      <w:r w:rsidR="001B36C3" w:rsidRPr="00D533B8">
        <w:rPr>
          <w:rFonts w:ascii="Angsana New" w:hAnsi="Angsana New"/>
          <w:b/>
          <w:sz w:val="30"/>
          <w:szCs w:val="30"/>
          <w:cs/>
        </w:rPr>
        <w:t xml:space="preserve"> และผลกระทบของตราสารที่อาจเปลี่ยนเป็นหุ้นสามัญปรับลดทั้งหมดและสิทธิซื้อหุ้นของพนักงาน</w:t>
      </w:r>
    </w:p>
    <w:p w14:paraId="2822AE2E" w14:textId="77777777" w:rsidR="00B665B7" w:rsidRDefault="00B665B7" w:rsidP="00B665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87F6D6E" w14:textId="77777777" w:rsidR="00E73207" w:rsidRDefault="00E732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5580D5C1" w14:textId="78651264" w:rsidR="00A05712" w:rsidRPr="00A05712" w:rsidRDefault="00A05712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05712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4A952C0C" w14:textId="77777777" w:rsidR="00A05712" w:rsidRPr="00A05712" w:rsidRDefault="00A05712" w:rsidP="00A05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57C7A784" w14:textId="5B1C33DD" w:rsidR="00A05712" w:rsidRPr="00623946" w:rsidRDefault="00A05712" w:rsidP="00A05712">
      <w:pPr>
        <w:spacing w:line="240" w:lineRule="auto"/>
        <w:ind w:left="540" w:right="-108"/>
        <w:jc w:val="thaiDistribute"/>
        <w:rPr>
          <w:rFonts w:asciiTheme="majorBidi" w:eastAsia="Calibri" w:hAnsiTheme="majorBidi" w:cstheme="majorBidi"/>
          <w:b/>
          <w:color w:val="0000FF"/>
          <w:sz w:val="30"/>
          <w:szCs w:val="30"/>
        </w:rPr>
      </w:pPr>
      <w:r w:rsidRPr="00A05712">
        <w:rPr>
          <w:rFonts w:asciiTheme="majorBidi" w:hAnsiTheme="majorBidi" w:cstheme="majorBidi"/>
          <w:b/>
          <w:sz w:val="30"/>
          <w:szCs w:val="30"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 </w:t>
      </w:r>
      <w:r w:rsidR="00EB0B8B">
        <w:rPr>
          <w:rFonts w:asciiTheme="majorBidi" w:hAnsiTheme="majorBidi" w:cstheme="majorBidi"/>
          <w:b/>
          <w:sz w:val="30"/>
          <w:szCs w:val="30"/>
        </w:rPr>
        <w:br/>
      </w:r>
      <w:r w:rsidRPr="00A05712">
        <w:rPr>
          <w:rFonts w:asciiTheme="majorBidi" w:hAnsiTheme="majorBidi" w:cstheme="majorBidi"/>
          <w:b/>
          <w:sz w:val="30"/>
          <w:szCs w:val="30"/>
          <w:cs/>
        </w:rPr>
        <w:t>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  <w:r w:rsidRPr="00623946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21726705" w14:textId="77777777" w:rsidR="00A05712" w:rsidRDefault="00A05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3CE6EC28" w14:textId="77777777" w:rsidR="00CD27E5" w:rsidRPr="00D533B8" w:rsidRDefault="00CD27E5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="Angsana New" w:hAnsi="Angsana New"/>
          <w:b/>
          <w:bCs/>
          <w:i/>
          <w:iCs/>
          <w:sz w:val="30"/>
          <w:szCs w:val="30"/>
        </w:rPr>
      </w:pPr>
      <w:r w:rsidRPr="00D533B8">
        <w:rPr>
          <w:rFonts w:ascii="Angsana New" w:hAnsi="Angsana New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01FE7CFF" w14:textId="77777777" w:rsidR="00EC453D" w:rsidRPr="00D533B8" w:rsidRDefault="00EC453D" w:rsidP="00607C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B0DFA89" w14:textId="77777777" w:rsidR="00CD27E5" w:rsidRDefault="00CD27E5" w:rsidP="00607C9D">
      <w:pPr>
        <w:spacing w:line="240" w:lineRule="auto"/>
        <w:ind w:left="518"/>
        <w:jc w:val="thaiDistribute"/>
        <w:rPr>
          <w:rFonts w:ascii="Angsana New" w:hAnsi="Angsana New"/>
          <w:b/>
          <w:sz w:val="30"/>
          <w:szCs w:val="30"/>
        </w:rPr>
      </w:pPr>
      <w:r w:rsidRPr="00D533B8">
        <w:rPr>
          <w:rFonts w:ascii="Angsana New" w:hAnsi="Angsana New"/>
          <w:b/>
          <w:sz w:val="30"/>
          <w:szCs w:val="30"/>
          <w:cs/>
        </w:rPr>
        <w:t>ผลการดำเนินงานของส่วนงานที่รายงานต่อประธาน</w:t>
      </w:r>
      <w:r w:rsidR="007256AE" w:rsidRPr="00D533B8">
        <w:rPr>
          <w:rFonts w:ascii="Angsana New" w:hAnsi="Angsana New"/>
          <w:b/>
          <w:sz w:val="30"/>
          <w:szCs w:val="30"/>
          <w:cs/>
        </w:rPr>
        <w:t>เจ้าหน้าที่</w:t>
      </w:r>
      <w:r w:rsidRPr="00D533B8">
        <w:rPr>
          <w:rFonts w:ascii="Angsana New" w:hAnsi="Angsana New"/>
          <w:b/>
          <w:sz w:val="30"/>
          <w:szCs w:val="30"/>
          <w:cs/>
        </w:rPr>
        <w:t xml:space="preserve">บริหาร (ผู้มีอำนาจตัดสินใจสูงสุดด้านการดำเนินงาน) </w:t>
      </w:r>
      <w:r w:rsidR="00A05712" w:rsidRPr="00D533B8">
        <w:rPr>
          <w:rFonts w:ascii="Angsana New" w:hAnsi="Angsana New"/>
          <w:b/>
          <w:sz w:val="30"/>
          <w:szCs w:val="30"/>
          <w:cs/>
        </w:rPr>
        <w:t xml:space="preserve">ของกลุ่มบริษัท </w:t>
      </w:r>
      <w:r w:rsidRPr="00D533B8">
        <w:rPr>
          <w:rFonts w:ascii="Angsana New" w:hAnsi="Angsana New"/>
          <w:b/>
          <w:sz w:val="30"/>
          <w:szCs w:val="30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</w:t>
      </w:r>
      <w:r w:rsidR="00C350A1" w:rsidRPr="00D533B8">
        <w:rPr>
          <w:rFonts w:ascii="Angsana New" w:hAnsi="Angsana New"/>
          <w:b/>
          <w:sz w:val="30"/>
          <w:szCs w:val="30"/>
          <w:cs/>
        </w:rPr>
        <w:t>สินทรัพย์และหนี้สินตามส่วนงาน</w:t>
      </w:r>
    </w:p>
    <w:p w14:paraId="61D84F85" w14:textId="23002855" w:rsidR="005B7C1D" w:rsidRDefault="005B7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5818071D" w14:textId="3AF5D74A" w:rsidR="00E73207" w:rsidRDefault="00E73207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E73207">
        <w:rPr>
          <w:rFonts w:ascii="Angsana New" w:hAnsi="Angsana New"/>
          <w:sz w:val="30"/>
          <w:szCs w:val="30"/>
          <w:u w:val="none"/>
          <w:cs/>
          <w:lang w:val="th-TH"/>
        </w:rPr>
        <w:t>ผลกระทบจากการแพร่ระบาดของ</w:t>
      </w:r>
      <w:r w:rsidRPr="00E73207">
        <w:rPr>
          <w:rFonts w:ascii="Angsana New" w:hAnsi="Angsana New" w:hint="cs"/>
          <w:sz w:val="30"/>
          <w:szCs w:val="30"/>
          <w:u w:val="none"/>
          <w:cs/>
          <w:lang w:val="th-TH"/>
        </w:rPr>
        <w:t xml:space="preserve">โรคติดเชื้อไวรัสโคโรนา </w:t>
      </w:r>
      <w:r w:rsidR="00786EC4" w:rsidRPr="00786EC4">
        <w:rPr>
          <w:rFonts w:ascii="Angsana New" w:hAnsi="Angsana New" w:hint="cs"/>
          <w:sz w:val="30"/>
          <w:szCs w:val="30"/>
          <w:u w:val="none"/>
        </w:rPr>
        <w:t>2</w:t>
      </w:r>
      <w:r w:rsidR="005D20EE" w:rsidRPr="005D20EE">
        <w:rPr>
          <w:rFonts w:ascii="Angsana New" w:hAnsi="Angsana New" w:hint="cs"/>
          <w:sz w:val="30"/>
          <w:szCs w:val="30"/>
          <w:u w:val="none"/>
        </w:rPr>
        <w:t>0</w:t>
      </w:r>
      <w:r w:rsidR="00786EC4" w:rsidRPr="00786EC4">
        <w:rPr>
          <w:rFonts w:ascii="Angsana New" w:hAnsi="Angsana New" w:hint="cs"/>
          <w:sz w:val="30"/>
          <w:szCs w:val="30"/>
          <w:u w:val="none"/>
        </w:rPr>
        <w:t>1</w:t>
      </w:r>
      <w:r w:rsidR="005D20EE" w:rsidRPr="005D20EE">
        <w:rPr>
          <w:rFonts w:ascii="Angsana New" w:hAnsi="Angsana New" w:hint="cs"/>
          <w:sz w:val="30"/>
          <w:szCs w:val="30"/>
          <w:u w:val="none"/>
        </w:rPr>
        <w:t>9</w:t>
      </w:r>
      <w:r w:rsidRPr="00E73207">
        <w:rPr>
          <w:rFonts w:ascii="Angsana New" w:hAnsi="Angsana New" w:hint="cs"/>
          <w:sz w:val="30"/>
          <w:szCs w:val="30"/>
          <w:u w:val="none"/>
          <w:cs/>
          <w:lang w:val="th-TH"/>
        </w:rPr>
        <w:t xml:space="preserve"> </w:t>
      </w:r>
      <w:r w:rsidRPr="00E73207">
        <w:rPr>
          <w:rFonts w:ascii="Angsana New" w:hAnsi="Angsana New" w:hint="cs"/>
          <w:sz w:val="30"/>
          <w:szCs w:val="30"/>
          <w:u w:val="none"/>
          <w:lang w:val="th-TH"/>
        </w:rPr>
        <w:t>(Covid-</w:t>
      </w:r>
      <w:r w:rsidR="00786EC4" w:rsidRPr="00786EC4">
        <w:rPr>
          <w:rFonts w:ascii="Angsana New" w:hAnsi="Angsana New" w:hint="cs"/>
          <w:sz w:val="30"/>
          <w:szCs w:val="30"/>
          <w:u w:val="none"/>
        </w:rPr>
        <w:t>1</w:t>
      </w:r>
      <w:r w:rsidR="005D20EE" w:rsidRPr="005D20EE">
        <w:rPr>
          <w:rFonts w:ascii="Angsana New" w:hAnsi="Angsana New" w:hint="cs"/>
          <w:sz w:val="30"/>
          <w:szCs w:val="30"/>
          <w:u w:val="none"/>
        </w:rPr>
        <w:t>9</w:t>
      </w:r>
      <w:r w:rsidRPr="00E73207">
        <w:rPr>
          <w:rFonts w:ascii="Angsana New" w:hAnsi="Angsana New" w:hint="cs"/>
          <w:sz w:val="30"/>
          <w:szCs w:val="30"/>
          <w:u w:val="none"/>
          <w:lang w:val="th-TH"/>
        </w:rPr>
        <w:t>)</w:t>
      </w:r>
    </w:p>
    <w:p w14:paraId="6887C6FB" w14:textId="77777777" w:rsidR="00E73207" w:rsidRPr="00E73207" w:rsidRDefault="00E73207" w:rsidP="00E73207">
      <w:pPr>
        <w:rPr>
          <w:rFonts w:ascii="Angsana New" w:hAnsi="Angsana New"/>
          <w:b/>
          <w:sz w:val="30"/>
          <w:szCs w:val="30"/>
        </w:rPr>
      </w:pPr>
    </w:p>
    <w:p w14:paraId="0493AE68" w14:textId="33FF2C99" w:rsidR="00E73207" w:rsidRPr="00E73207" w:rsidRDefault="00E73207" w:rsidP="00E73207">
      <w:pPr>
        <w:pStyle w:val="ListParagraph"/>
        <w:tabs>
          <w:tab w:val="clear" w:pos="454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E73207">
        <w:rPr>
          <w:rFonts w:ascii="Angsana New" w:hAnsi="Angsana New"/>
          <w:b/>
          <w:sz w:val="30"/>
          <w:szCs w:val="30"/>
          <w:cs/>
        </w:rPr>
        <w:t>ในช่วงต้นป</w:t>
      </w:r>
      <w:r>
        <w:rPr>
          <w:rFonts w:ascii="Angsana New" w:hAnsi="Angsana New" w:hint="cs"/>
          <w:b/>
          <w:sz w:val="30"/>
          <w:szCs w:val="30"/>
          <w:cs/>
        </w:rPr>
        <w:t xml:space="preserve">ี </w:t>
      </w:r>
      <w:r w:rsidR="00786EC4" w:rsidRPr="00786EC4">
        <w:rPr>
          <w:rFonts w:ascii="Angsana New" w:hAnsi="Angsana New" w:hint="cs"/>
          <w:bCs/>
          <w:sz w:val="30"/>
          <w:szCs w:val="30"/>
        </w:rPr>
        <w:t>2</w:t>
      </w:r>
      <w:r w:rsidR="005D20EE" w:rsidRPr="005D20EE">
        <w:rPr>
          <w:rFonts w:ascii="Angsana New" w:hAnsi="Angsana New" w:hint="cs"/>
          <w:bCs/>
          <w:sz w:val="30"/>
          <w:szCs w:val="30"/>
        </w:rPr>
        <w:t>563</w:t>
      </w:r>
      <w:r w:rsidRPr="00E73207">
        <w:rPr>
          <w:rFonts w:ascii="Angsana New" w:hAnsi="Angsana New"/>
          <w:b/>
          <w:sz w:val="30"/>
          <w:szCs w:val="30"/>
          <w:cs/>
        </w:rPr>
        <w:t xml:space="preserve"> เกิดการแพร่ระบาดของ</w:t>
      </w:r>
      <w:bookmarkStart w:id="1" w:name="_Hlk37010652"/>
      <w:r w:rsidRPr="00E73207">
        <w:rPr>
          <w:rFonts w:ascii="Angsana New" w:hAnsi="Angsana New" w:hint="cs"/>
          <w:b/>
          <w:sz w:val="30"/>
          <w:szCs w:val="30"/>
          <w:cs/>
        </w:rPr>
        <w:t xml:space="preserve">โรคติดเชื้อไวรัสโคโรนา </w:t>
      </w:r>
      <w:r w:rsidR="00786EC4" w:rsidRPr="00786EC4">
        <w:rPr>
          <w:rFonts w:ascii="Angsana New" w:hAnsi="Angsana New" w:hint="cs"/>
          <w:bCs/>
          <w:sz w:val="30"/>
          <w:szCs w:val="30"/>
        </w:rPr>
        <w:t>2</w:t>
      </w:r>
      <w:r w:rsidR="005D20EE" w:rsidRPr="005D20EE">
        <w:rPr>
          <w:rFonts w:ascii="Angsana New" w:hAnsi="Angsana New" w:hint="cs"/>
          <w:bCs/>
          <w:sz w:val="30"/>
          <w:szCs w:val="30"/>
        </w:rPr>
        <w:t>0</w:t>
      </w:r>
      <w:r w:rsidR="00786EC4" w:rsidRPr="00786EC4">
        <w:rPr>
          <w:rFonts w:ascii="Angsana New" w:hAnsi="Angsana New" w:hint="cs"/>
          <w:bCs/>
          <w:sz w:val="30"/>
          <w:szCs w:val="30"/>
        </w:rPr>
        <w:t>1</w:t>
      </w:r>
      <w:r w:rsidR="005D20EE" w:rsidRPr="005D20EE">
        <w:rPr>
          <w:rFonts w:ascii="Angsana New" w:hAnsi="Angsana New" w:hint="cs"/>
          <w:bCs/>
          <w:sz w:val="30"/>
          <w:szCs w:val="30"/>
        </w:rPr>
        <w:t>9</w:t>
      </w:r>
      <w:r w:rsidRPr="00E05023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E05023">
        <w:rPr>
          <w:rFonts w:ascii="Angsana New" w:hAnsi="Angsana New"/>
          <w:bCs/>
          <w:sz w:val="30"/>
          <w:szCs w:val="30"/>
        </w:rPr>
        <w:t>(Covid-</w:t>
      </w:r>
      <w:r w:rsidR="00786EC4" w:rsidRPr="00786EC4">
        <w:rPr>
          <w:rFonts w:ascii="Angsana New" w:hAnsi="Angsana New"/>
          <w:bCs/>
          <w:sz w:val="30"/>
          <w:szCs w:val="30"/>
        </w:rPr>
        <w:t>1</w:t>
      </w:r>
      <w:r w:rsidR="005D20EE" w:rsidRPr="005D20EE">
        <w:rPr>
          <w:rFonts w:ascii="Angsana New" w:hAnsi="Angsana New"/>
          <w:bCs/>
          <w:sz w:val="30"/>
          <w:szCs w:val="30"/>
        </w:rPr>
        <w:t>9</w:t>
      </w:r>
      <w:r w:rsidRPr="00E05023">
        <w:rPr>
          <w:rFonts w:ascii="Angsana New" w:hAnsi="Angsana New"/>
          <w:bCs/>
          <w:sz w:val="30"/>
          <w:szCs w:val="30"/>
        </w:rPr>
        <w:t>)</w:t>
      </w:r>
      <w:r w:rsidRPr="00E05023">
        <w:rPr>
          <w:rFonts w:ascii="Angsana New" w:hAnsi="Angsana New"/>
          <w:b/>
          <w:sz w:val="30"/>
          <w:szCs w:val="30"/>
          <w:cs/>
        </w:rPr>
        <w:t xml:space="preserve"> </w:t>
      </w:r>
      <w:bookmarkEnd w:id="1"/>
      <w:r w:rsidRPr="00E73207">
        <w:rPr>
          <w:rFonts w:ascii="Angsana New" w:hAnsi="Angsana New"/>
          <w:b/>
          <w:sz w:val="30"/>
          <w:szCs w:val="30"/>
          <w:cs/>
        </w:rPr>
        <w:t>ทำให้ประเทศไทยและหลายประเทศได้ประกาศมาตรการป้องกันหลายประการเพื่อป้องกันการแพร่ระบาดของโรค 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 ซึ่งส่งผลกระทบอย่างมากต่อระบบเศรษฐกิจโลก การผลิต การกระจายสินค้าตลอดจนผลการดำเนินงานของหลายกิจการในวงกว้าง ทั้งนี้ ผู้บริหารมีการติดตามสถานการณ์ดังกล่าวอย่างใกล้ชิดเพื่อให้มั่นใจว่าพนักงานของ</w:t>
      </w:r>
      <w:r w:rsidRPr="00E73207">
        <w:rPr>
          <w:rFonts w:ascii="Angsana New" w:hAnsi="Angsana New" w:hint="cs"/>
          <w:b/>
          <w:sz w:val="30"/>
          <w:szCs w:val="30"/>
          <w:cs/>
        </w:rPr>
        <w:t>กลุ่มบริษัท</w:t>
      </w:r>
      <w:r w:rsidRPr="00E73207">
        <w:rPr>
          <w:rFonts w:ascii="Angsana New" w:hAnsi="Angsana New"/>
          <w:b/>
          <w:sz w:val="30"/>
          <w:szCs w:val="30"/>
          <w:cs/>
        </w:rPr>
        <w:t>ปลอดภัย และพยายามอย่างยิ่งยวดในการควบคุมให้มีผลกระทบต่อธุรกิจให้น้อยที่สุดเท่าที่จะเป็นไปได้</w:t>
      </w:r>
      <w:r w:rsidRPr="00E73207">
        <w:rPr>
          <w:rFonts w:ascii="Angsana New" w:hAnsi="Angsana New" w:hint="cs"/>
          <w:b/>
          <w:sz w:val="30"/>
          <w:szCs w:val="30"/>
          <w:cs/>
        </w:rPr>
        <w:t xml:space="preserve"> </w:t>
      </w:r>
    </w:p>
    <w:p w14:paraId="257B31D2" w14:textId="77777777" w:rsidR="00E73207" w:rsidRDefault="00E732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7D5BB131" w14:textId="1716D439" w:rsidR="00A05712" w:rsidRPr="00913A42" w:rsidRDefault="00A05712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913A42">
        <w:rPr>
          <w:rFonts w:ascii="Angsana New" w:hAnsi="Angsana New"/>
          <w:sz w:val="30"/>
          <w:szCs w:val="30"/>
          <w:u w:val="none"/>
          <w:cs/>
          <w:lang w:val="th-TH"/>
        </w:rPr>
        <w:t>การซื้อบริษัทย่อย</w:t>
      </w:r>
    </w:p>
    <w:p w14:paraId="41A9A66E" w14:textId="77777777" w:rsidR="00A05712" w:rsidRDefault="00A05712" w:rsidP="00A057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24629DA8" w14:textId="4D2369F4" w:rsidR="00290B93" w:rsidRDefault="00290B93" w:rsidP="00290B93">
      <w:pPr>
        <w:tabs>
          <w:tab w:val="left" w:pos="360"/>
          <w:tab w:val="left" w:pos="1440"/>
        </w:tabs>
        <w:ind w:left="540" w:right="-16"/>
        <w:jc w:val="thaiDistribute"/>
        <w:rPr>
          <w:rFonts w:ascii="Angsana New" w:hAnsi="Angsana New"/>
          <w:sz w:val="30"/>
          <w:szCs w:val="30"/>
        </w:rPr>
      </w:pPr>
      <w:r w:rsidRPr="00131CF0">
        <w:rPr>
          <w:rFonts w:ascii="Angsana New" w:hAnsi="Angsana New" w:hint="cs"/>
          <w:spacing w:val="-2"/>
          <w:sz w:val="30"/>
          <w:szCs w:val="30"/>
          <w:cs/>
        </w:rPr>
        <w:t>ในปี</w:t>
      </w:r>
      <w:r w:rsidRPr="00131CF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786EC4" w:rsidRPr="00786EC4">
        <w:rPr>
          <w:rFonts w:ascii="Angsana New" w:hAnsi="Angsana New"/>
          <w:spacing w:val="-2"/>
          <w:sz w:val="30"/>
          <w:szCs w:val="30"/>
        </w:rPr>
        <w:t>2</w:t>
      </w:r>
      <w:r w:rsidR="005D20EE" w:rsidRPr="005D20EE">
        <w:rPr>
          <w:rFonts w:ascii="Angsana New" w:hAnsi="Angsana New"/>
          <w:spacing w:val="-2"/>
          <w:sz w:val="30"/>
          <w:szCs w:val="30"/>
        </w:rPr>
        <w:t>559</w:t>
      </w:r>
      <w:r w:rsidRPr="00131CF0">
        <w:rPr>
          <w:rFonts w:ascii="Angsana New" w:hAnsi="Angsana New"/>
          <w:spacing w:val="-2"/>
          <w:sz w:val="30"/>
          <w:szCs w:val="30"/>
        </w:rPr>
        <w:t xml:space="preserve"> </w:t>
      </w:r>
      <w:r w:rsidRPr="00131CF0">
        <w:rPr>
          <w:rFonts w:ascii="Angsana New" w:hAnsi="Angsana New"/>
          <w:spacing w:val="-2"/>
          <w:sz w:val="30"/>
          <w:szCs w:val="30"/>
          <w:cs/>
        </w:rPr>
        <w:t>กลุ่มบริษัทได้ลงทุนใน</w:t>
      </w:r>
      <w:r w:rsidRPr="00957A2A">
        <w:rPr>
          <w:rFonts w:ascii="Angsana New" w:hAnsi="Angsana New"/>
          <w:spacing w:val="-2"/>
          <w:sz w:val="30"/>
          <w:szCs w:val="30"/>
          <w:cs/>
        </w:rPr>
        <w:t>บริษัท ออล โคโค กรุ๊ป จำกัด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ซึ่งเป็น</w:t>
      </w:r>
      <w:r w:rsidRPr="00131CF0">
        <w:rPr>
          <w:rFonts w:ascii="Angsana New" w:hAnsi="Angsana New" w:hint="cs"/>
          <w:spacing w:val="-2"/>
          <w:sz w:val="30"/>
          <w:szCs w:val="30"/>
          <w:cs/>
        </w:rPr>
        <w:t>ผู้</w:t>
      </w:r>
      <w:r w:rsidRPr="00131CF0">
        <w:rPr>
          <w:rFonts w:ascii="Angsana New" w:hAnsi="Angsana New"/>
          <w:spacing w:val="-2"/>
          <w:sz w:val="30"/>
          <w:szCs w:val="30"/>
          <w:cs/>
        </w:rPr>
        <w:t>ผลิตและจำหน่ายผลิตภัณฑ์จากมะพร้าว</w:t>
      </w:r>
      <w:r w:rsidRPr="00131CF0">
        <w:rPr>
          <w:rFonts w:ascii="Angsana New" w:hAnsi="Angsana New" w:hint="cs"/>
          <w:spacing w:val="-2"/>
          <w:sz w:val="30"/>
          <w:szCs w:val="30"/>
          <w:cs/>
        </w:rPr>
        <w:t xml:space="preserve"> จำนวน</w:t>
      </w:r>
      <w:r w:rsidRPr="00131CF0">
        <w:rPr>
          <w:rFonts w:ascii="Angsana New" w:hAnsi="Angsana New"/>
          <w:spacing w:val="-2"/>
          <w:sz w:val="30"/>
          <w:szCs w:val="30"/>
          <w:cs/>
        </w:rPr>
        <w:t xml:space="preserve">ร้อยละ </w:t>
      </w:r>
      <w:r w:rsidR="005D20EE" w:rsidRPr="005D20EE">
        <w:rPr>
          <w:rFonts w:ascii="Angsana New" w:hAnsi="Angsana New"/>
          <w:spacing w:val="-2"/>
          <w:sz w:val="30"/>
          <w:szCs w:val="30"/>
        </w:rPr>
        <w:t>40</w:t>
      </w:r>
      <w:r w:rsidRPr="00131CF0">
        <w:rPr>
          <w:rFonts w:ascii="Angsana New" w:hAnsi="Angsana New"/>
          <w:spacing w:val="-2"/>
          <w:sz w:val="30"/>
          <w:szCs w:val="30"/>
          <w:cs/>
        </w:rPr>
        <w:t xml:space="preserve"> ของทุนที่ออกและชำระ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แล้ว </w:t>
      </w:r>
      <w:r w:rsidRPr="00957A2A">
        <w:rPr>
          <w:rFonts w:ascii="Angsana New" w:hAnsi="Angsana New"/>
          <w:spacing w:val="-2"/>
          <w:sz w:val="30"/>
          <w:szCs w:val="30"/>
          <w:cs/>
        </w:rPr>
        <w:t>บริษัท ออล โคโค กรุ๊ป จำกัด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จึงเป็นบริษัทร่วมของกลุ่มบริษัท ต่อมาเมื่อ</w:t>
      </w:r>
      <w:r w:rsidRPr="00131CF0">
        <w:rPr>
          <w:rFonts w:ascii="Angsana New" w:hAnsi="Angsana New"/>
          <w:spacing w:val="-2"/>
          <w:sz w:val="30"/>
          <w:szCs w:val="30"/>
          <w:cs/>
        </w:rPr>
        <w:t xml:space="preserve">วันที่ </w:t>
      </w:r>
      <w:r w:rsidR="00786EC4" w:rsidRPr="00786EC4">
        <w:rPr>
          <w:rFonts w:ascii="Angsana New" w:hAnsi="Angsana New"/>
          <w:spacing w:val="-2"/>
          <w:sz w:val="30"/>
          <w:szCs w:val="30"/>
        </w:rPr>
        <w:t>1</w:t>
      </w:r>
      <w:r w:rsidRPr="00131CF0">
        <w:rPr>
          <w:rFonts w:ascii="Angsana New" w:hAnsi="Angsana New"/>
          <w:spacing w:val="-2"/>
          <w:sz w:val="30"/>
          <w:szCs w:val="30"/>
        </w:rPr>
        <w:t xml:space="preserve"> </w:t>
      </w:r>
      <w:r w:rsidRPr="00131CF0">
        <w:rPr>
          <w:spacing w:val="-2"/>
          <w:sz w:val="30"/>
          <w:szCs w:val="30"/>
          <w:cs/>
        </w:rPr>
        <w:t>กุมภาพันธ์</w:t>
      </w:r>
      <w:r w:rsidRPr="00131CF0">
        <w:rPr>
          <w:rFonts w:ascii="Angsana New" w:hAnsi="Angsana New"/>
          <w:spacing w:val="-2"/>
          <w:sz w:val="30"/>
          <w:szCs w:val="30"/>
        </w:rPr>
        <w:t xml:space="preserve"> </w:t>
      </w:r>
      <w:r w:rsidR="00786EC4" w:rsidRPr="00786EC4">
        <w:rPr>
          <w:rFonts w:ascii="Angsana New" w:hAnsi="Angsana New"/>
          <w:spacing w:val="-2"/>
          <w:sz w:val="30"/>
          <w:szCs w:val="30"/>
        </w:rPr>
        <w:t>2</w:t>
      </w:r>
      <w:r w:rsidR="005D20EE" w:rsidRPr="005D20EE">
        <w:rPr>
          <w:rFonts w:ascii="Angsana New" w:hAnsi="Angsana New"/>
          <w:spacing w:val="-2"/>
          <w:sz w:val="30"/>
          <w:szCs w:val="30"/>
        </w:rPr>
        <w:t>56</w:t>
      </w:r>
      <w:r w:rsidR="00786EC4" w:rsidRPr="00786EC4">
        <w:rPr>
          <w:rFonts w:ascii="Angsana New" w:hAnsi="Angsana New"/>
          <w:spacing w:val="-2"/>
          <w:sz w:val="30"/>
          <w:szCs w:val="30"/>
        </w:rPr>
        <w:t>2</w:t>
      </w:r>
      <w:r w:rsidRPr="00131CF0">
        <w:rPr>
          <w:rFonts w:ascii="Angsana New" w:hAnsi="Angsana New"/>
          <w:spacing w:val="-2"/>
          <w:sz w:val="30"/>
          <w:szCs w:val="30"/>
        </w:rPr>
        <w:t xml:space="preserve"> </w:t>
      </w:r>
      <w:r w:rsidRPr="00131CF0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>
        <w:rPr>
          <w:rFonts w:ascii="Angsana New" w:hAnsi="Angsana New" w:hint="cs"/>
          <w:spacing w:val="-2"/>
          <w:sz w:val="30"/>
          <w:szCs w:val="30"/>
          <w:cs/>
        </w:rPr>
        <w:t>เข้า</w:t>
      </w:r>
      <w:r w:rsidRPr="00131CF0">
        <w:rPr>
          <w:rFonts w:ascii="Angsana New" w:hAnsi="Angsana New"/>
          <w:sz w:val="30"/>
          <w:szCs w:val="30"/>
          <w:cs/>
        </w:rPr>
        <w:t>ซื้อหุ้นทุนและสิทธิออกเสียง</w:t>
      </w:r>
      <w:r>
        <w:rPr>
          <w:rFonts w:ascii="Angsana New" w:hAnsi="Angsana New" w:hint="cs"/>
          <w:sz w:val="30"/>
          <w:szCs w:val="30"/>
          <w:cs/>
        </w:rPr>
        <w:t>เพิ่มเติม</w:t>
      </w:r>
      <w:r w:rsidRPr="00131CF0">
        <w:rPr>
          <w:rFonts w:ascii="Angsana New" w:hAnsi="Angsana New"/>
          <w:sz w:val="30"/>
          <w:szCs w:val="30"/>
          <w:cs/>
        </w:rPr>
        <w:t xml:space="preserve">ร้อยละ </w:t>
      </w:r>
      <w:r w:rsidR="00786EC4" w:rsidRPr="00786EC4">
        <w:rPr>
          <w:rFonts w:ascii="Angsana New" w:hAnsi="Angsana New"/>
          <w:sz w:val="30"/>
          <w:szCs w:val="30"/>
        </w:rPr>
        <w:t>11</w:t>
      </w:r>
      <w:r>
        <w:rPr>
          <w:rFonts w:ascii="Angsana New" w:hAnsi="Angsana New" w:hint="cs"/>
          <w:sz w:val="30"/>
          <w:szCs w:val="30"/>
          <w:cs/>
        </w:rPr>
        <w:t xml:space="preserve"> ของทุนที่ออกและชำระแล้ว</w:t>
      </w:r>
      <w:r w:rsidR="00080091">
        <w:rPr>
          <w:rFonts w:ascii="Angsana New" w:hAnsi="Angsana New" w:hint="cs"/>
          <w:sz w:val="30"/>
          <w:szCs w:val="30"/>
          <w:cs/>
        </w:rPr>
        <w:t xml:space="preserve">โดยสิ่งตอบแทนที่จ่ายประกอบด้วยเงินสดจำนวน </w:t>
      </w:r>
      <w:r w:rsidR="005D20EE" w:rsidRPr="005D20EE">
        <w:rPr>
          <w:rFonts w:ascii="Angsana New" w:hAnsi="Angsana New"/>
          <w:sz w:val="30"/>
          <w:szCs w:val="30"/>
        </w:rPr>
        <w:t>4</w:t>
      </w:r>
      <w:r w:rsidR="00786EC4" w:rsidRPr="00786EC4">
        <w:rPr>
          <w:rFonts w:ascii="Angsana New" w:hAnsi="Angsana New"/>
          <w:sz w:val="30"/>
          <w:szCs w:val="30"/>
        </w:rPr>
        <w:t>2</w:t>
      </w:r>
      <w:r w:rsidR="00080091">
        <w:rPr>
          <w:rFonts w:ascii="Angsana New" w:hAnsi="Angsana New"/>
          <w:sz w:val="30"/>
          <w:szCs w:val="30"/>
        </w:rPr>
        <w:t>.</w:t>
      </w:r>
      <w:r w:rsidR="005D20EE" w:rsidRPr="005D20EE">
        <w:rPr>
          <w:rFonts w:ascii="Angsana New" w:hAnsi="Angsana New"/>
          <w:sz w:val="30"/>
          <w:szCs w:val="30"/>
        </w:rPr>
        <w:t>35</w:t>
      </w:r>
      <w:r w:rsidR="00080091">
        <w:rPr>
          <w:rFonts w:ascii="Angsana New" w:hAnsi="Angsana New"/>
          <w:sz w:val="30"/>
          <w:szCs w:val="30"/>
        </w:rPr>
        <w:t xml:space="preserve"> </w:t>
      </w:r>
      <w:r w:rsidR="00080091">
        <w:rPr>
          <w:rFonts w:ascii="Angsana New" w:hAnsi="Angsana New" w:hint="cs"/>
          <w:sz w:val="30"/>
          <w:szCs w:val="30"/>
          <w:cs/>
        </w:rPr>
        <w:t>ล้านบาท</w:t>
      </w:r>
      <w:r w:rsidRPr="00131CF0">
        <w:rPr>
          <w:rFonts w:ascii="Angsana New" w:hAnsi="Angsana New"/>
          <w:sz w:val="30"/>
          <w:szCs w:val="30"/>
          <w:cs/>
        </w:rPr>
        <w:t xml:space="preserve"> ทำให้กลุ่มบริษัทมีส่วนได้เสียใน</w:t>
      </w:r>
      <w:r w:rsidRPr="00131CF0">
        <w:rPr>
          <w:rFonts w:ascii="Angsana New" w:hAnsi="Angsana New"/>
          <w:spacing w:val="-2"/>
          <w:sz w:val="30"/>
          <w:szCs w:val="30"/>
          <w:cs/>
        </w:rPr>
        <w:t xml:space="preserve">บริษัท </w:t>
      </w:r>
      <w:r w:rsidR="00E73207">
        <w:rPr>
          <w:rFonts w:ascii="Angsana New" w:hAnsi="Angsana New"/>
          <w:spacing w:val="-2"/>
          <w:sz w:val="30"/>
          <w:szCs w:val="30"/>
        </w:rPr>
        <w:br/>
      </w:r>
      <w:r w:rsidRPr="00131CF0">
        <w:rPr>
          <w:rFonts w:ascii="Angsana New" w:hAnsi="Angsana New"/>
          <w:spacing w:val="-2"/>
          <w:sz w:val="30"/>
          <w:szCs w:val="30"/>
          <w:cs/>
        </w:rPr>
        <w:t>ออล โคโค กรุ๊ป</w:t>
      </w:r>
      <w:r w:rsidRPr="00131CF0">
        <w:rPr>
          <w:rFonts w:ascii="Angsana New" w:hAnsi="Angsana New"/>
          <w:spacing w:val="-2"/>
          <w:sz w:val="30"/>
          <w:szCs w:val="30"/>
        </w:rPr>
        <w:t xml:space="preserve"> </w:t>
      </w:r>
      <w:r w:rsidRPr="00131CF0">
        <w:rPr>
          <w:rFonts w:ascii="Angsana New" w:hAnsi="Angsana New"/>
          <w:spacing w:val="-2"/>
          <w:sz w:val="30"/>
          <w:szCs w:val="30"/>
          <w:cs/>
        </w:rPr>
        <w:t>จำกัด</w:t>
      </w:r>
      <w:r w:rsidRPr="00131CF0">
        <w:rPr>
          <w:rFonts w:ascii="Angsana New" w:hAnsi="Angsana New"/>
          <w:spacing w:val="-2"/>
          <w:sz w:val="30"/>
          <w:szCs w:val="30"/>
        </w:rPr>
        <w:t xml:space="preserve"> </w:t>
      </w:r>
      <w:r w:rsidRPr="00131CF0">
        <w:rPr>
          <w:rFonts w:ascii="Angsana New" w:hAnsi="Angsana New"/>
          <w:sz w:val="30"/>
          <w:szCs w:val="30"/>
          <w:cs/>
        </w:rPr>
        <w:t xml:space="preserve">เพิ่มขึ้นเป็นร้อยละ </w:t>
      </w:r>
      <w:r w:rsidR="005D20EE" w:rsidRPr="005D20EE">
        <w:rPr>
          <w:rFonts w:ascii="Angsana New" w:hAnsi="Angsana New"/>
          <w:sz w:val="30"/>
          <w:szCs w:val="30"/>
        </w:rPr>
        <w:t>5</w:t>
      </w:r>
      <w:r w:rsidR="00786EC4" w:rsidRPr="00786EC4">
        <w:rPr>
          <w:rFonts w:ascii="Angsana New" w:hAnsi="Angsana New"/>
          <w:sz w:val="30"/>
          <w:szCs w:val="30"/>
        </w:rPr>
        <w:t>1</w:t>
      </w:r>
      <w:r w:rsidRPr="00D0312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อีกทั้งได้มีการแต่งตั้งผู้บริหารของ</w:t>
      </w:r>
      <w:r w:rsidRPr="00DB1915">
        <w:rPr>
          <w:rFonts w:ascii="Angsana New" w:hAnsi="Angsana New"/>
          <w:sz w:val="30"/>
          <w:szCs w:val="30"/>
          <w:cs/>
        </w:rPr>
        <w:t>บริษัท เซ็ปเป้ จำกัด (มหาชน)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E73207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เข้าดำรงตำแหน่งเป็นคณะกรรมการของ</w:t>
      </w:r>
      <w:r w:rsidRPr="00DB1915">
        <w:rPr>
          <w:rFonts w:ascii="Angsana New" w:hAnsi="Angsana New"/>
          <w:sz w:val="30"/>
          <w:szCs w:val="30"/>
          <w:cs/>
        </w:rPr>
        <w:t>บริษัท ออล โคโค กรุ๊ป จำกัด</w:t>
      </w:r>
      <w:r>
        <w:rPr>
          <w:rFonts w:ascii="Angsana New" w:hAnsi="Angsana New" w:hint="cs"/>
          <w:sz w:val="30"/>
          <w:szCs w:val="30"/>
          <w:cs/>
        </w:rPr>
        <w:t xml:space="preserve"> เพิ่มเติม ส่งผลให้กลุ่มบริษัทได้มาซึ่งอำนาจควบคุมในบริษัทดังกล่าว</w:t>
      </w:r>
    </w:p>
    <w:p w14:paraId="1E9A96CD" w14:textId="77777777" w:rsidR="00290B93" w:rsidRDefault="00290B93" w:rsidP="00290B93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D03126">
        <w:rPr>
          <w:rFonts w:ascii="Angsana New" w:hAnsi="Angsana New"/>
          <w:sz w:val="30"/>
          <w:szCs w:val="30"/>
          <w:cs/>
        </w:rPr>
        <w:lastRenderedPageBreak/>
        <w:t>การมีอำนาจควบคุมใน</w:t>
      </w:r>
      <w:r w:rsidRPr="000D689A">
        <w:rPr>
          <w:rFonts w:ascii="Angsana New" w:hAnsi="Angsana New"/>
          <w:spacing w:val="-2"/>
          <w:sz w:val="30"/>
          <w:szCs w:val="30"/>
          <w:cs/>
        </w:rPr>
        <w:t>บ</w:t>
      </w:r>
      <w:r w:rsidRPr="00EF4DC1">
        <w:rPr>
          <w:rFonts w:ascii="Angsana New" w:hAnsi="Angsana New"/>
          <w:spacing w:val="-2"/>
          <w:sz w:val="30"/>
          <w:szCs w:val="30"/>
          <w:cs/>
        </w:rPr>
        <w:t>ริษัท ออล โคโค กรุ๊ป</w:t>
      </w:r>
      <w:r w:rsidRPr="00EF4DC1">
        <w:rPr>
          <w:rFonts w:ascii="Angsana New" w:hAnsi="Angsana New"/>
          <w:spacing w:val="-2"/>
          <w:sz w:val="30"/>
          <w:szCs w:val="30"/>
        </w:rPr>
        <w:t xml:space="preserve"> </w:t>
      </w:r>
      <w:r w:rsidRPr="00EF4DC1">
        <w:rPr>
          <w:rFonts w:ascii="Angsana New" w:hAnsi="Angsana New"/>
          <w:sz w:val="30"/>
          <w:szCs w:val="30"/>
          <w:cs/>
        </w:rPr>
        <w:t>จำกัด</w:t>
      </w:r>
      <w:r w:rsidRPr="00EF4DC1">
        <w:rPr>
          <w:rFonts w:ascii="Angsana New" w:hAnsi="Angsana New"/>
          <w:sz w:val="30"/>
          <w:szCs w:val="30"/>
        </w:rPr>
        <w:t xml:space="preserve"> </w:t>
      </w:r>
      <w:r w:rsidRPr="00EF4DC1">
        <w:rPr>
          <w:rFonts w:ascii="Angsana New" w:hAnsi="Angsana New"/>
          <w:sz w:val="30"/>
          <w:szCs w:val="30"/>
          <w:cs/>
        </w:rPr>
        <w:t>จะทำให้กลุ่มบริษัทมีกระบวนการในการผลิตที่</w:t>
      </w:r>
      <w:r w:rsidRPr="00EF4DC1">
        <w:rPr>
          <w:rFonts w:ascii="Angsana New" w:hAnsi="Angsana New" w:hint="cs"/>
          <w:sz w:val="30"/>
          <w:szCs w:val="30"/>
          <w:cs/>
        </w:rPr>
        <w:t>ครอบคลุมมาก</w:t>
      </w:r>
      <w:r w:rsidRPr="00EF4DC1">
        <w:rPr>
          <w:rFonts w:ascii="Angsana New" w:hAnsi="Angsana New"/>
          <w:sz w:val="30"/>
          <w:szCs w:val="30"/>
          <w:cs/>
        </w:rPr>
        <w:t>ยิ่งขึ้นจากเทคโนโลยีในการผลิตของ บริษัท ออล โคโค กรุ๊ป</w:t>
      </w:r>
      <w:r w:rsidRPr="00EF4DC1">
        <w:rPr>
          <w:rFonts w:ascii="Angsana New" w:hAnsi="Angsana New"/>
          <w:sz w:val="30"/>
          <w:szCs w:val="30"/>
        </w:rPr>
        <w:t xml:space="preserve"> </w:t>
      </w:r>
      <w:r w:rsidRPr="00EF4DC1">
        <w:rPr>
          <w:rFonts w:ascii="Angsana New" w:hAnsi="Angsana New"/>
          <w:sz w:val="30"/>
          <w:szCs w:val="30"/>
          <w:cs/>
        </w:rPr>
        <w:t>จำกัด</w:t>
      </w:r>
      <w:r w:rsidRPr="00EF4DC1">
        <w:rPr>
          <w:rFonts w:ascii="Angsana New" w:hAnsi="Angsana New" w:hint="cs"/>
          <w:sz w:val="30"/>
          <w:szCs w:val="30"/>
          <w:cs/>
        </w:rPr>
        <w:t xml:space="preserve"> </w:t>
      </w:r>
      <w:r w:rsidRPr="00EF4DC1">
        <w:rPr>
          <w:rFonts w:ascii="Angsana New" w:hAnsi="Angsana New"/>
          <w:sz w:val="30"/>
          <w:szCs w:val="30"/>
          <w:cs/>
        </w:rPr>
        <w:t>กลุ่มบริษัทคาดว่าการซื้อธุรกิจดังกล่าวจะทำให้กลุ่มบริษัทมีส่วนแบ่งทางการตลาดของ</w:t>
      </w:r>
      <w:r w:rsidRPr="00EF4DC1">
        <w:rPr>
          <w:rFonts w:ascii="Angsana New" w:hAnsi="Angsana New" w:hint="cs"/>
          <w:sz w:val="30"/>
          <w:szCs w:val="30"/>
          <w:cs/>
        </w:rPr>
        <w:t>เครื่องดื่มเพื่อสุขภาพ</w:t>
      </w:r>
      <w:r w:rsidRPr="00EF4DC1">
        <w:rPr>
          <w:rFonts w:ascii="Angsana New" w:hAnsi="Angsana New"/>
          <w:sz w:val="30"/>
          <w:szCs w:val="30"/>
          <w:cs/>
        </w:rPr>
        <w:t>เพิ่มขึ้นจากการขยายตลาดไปยังฐานลูกค้าของผู้ถูกซื้อ อีกทั้งกลุ่มบริษัทคาดว่าจะสามารถลดต้นทุนการผลิตจากการประหยัดจากขนาดการผลิต</w:t>
      </w:r>
    </w:p>
    <w:p w14:paraId="0E12993A" w14:textId="77777777" w:rsidR="00A05712" w:rsidRPr="00CB6BDB" w:rsidRDefault="00A05712" w:rsidP="00A057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lang w:val="th-TH"/>
        </w:rPr>
      </w:pPr>
    </w:p>
    <w:tbl>
      <w:tblPr>
        <w:tblW w:w="9121" w:type="dxa"/>
        <w:tblInd w:w="450" w:type="dxa"/>
        <w:tblLook w:val="01E0" w:firstRow="1" w:lastRow="1" w:firstColumn="1" w:lastColumn="1" w:noHBand="0" w:noVBand="0"/>
      </w:tblPr>
      <w:tblGrid>
        <w:gridCol w:w="6210"/>
        <w:gridCol w:w="255"/>
        <w:gridCol w:w="1013"/>
        <w:gridCol w:w="254"/>
        <w:gridCol w:w="1389"/>
      </w:tblGrid>
      <w:tr w:rsidR="00290B93" w:rsidRPr="00D03126" w14:paraId="386FCD85" w14:textId="77777777" w:rsidTr="00C21F6D">
        <w:trPr>
          <w:tblHeader/>
        </w:trPr>
        <w:tc>
          <w:tcPr>
            <w:tcW w:w="6210" w:type="dxa"/>
          </w:tcPr>
          <w:p w14:paraId="7A8CF293" w14:textId="77777777" w:rsidR="00290B93" w:rsidRPr="00EB0B8B" w:rsidRDefault="00080091" w:rsidP="00080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B0B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สินทรัพย์ที่ได้มาและหนี้สินที่รับมา </w:t>
            </w:r>
          </w:p>
        </w:tc>
        <w:tc>
          <w:tcPr>
            <w:tcW w:w="255" w:type="dxa"/>
          </w:tcPr>
          <w:p w14:paraId="0C42ED90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EA06009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9913858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</w:tcPr>
          <w:p w14:paraId="032B8A93" w14:textId="77777777" w:rsidR="00290B93" w:rsidRPr="007C146F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14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290B93" w:rsidRPr="00D03126" w14:paraId="025FD0D7" w14:textId="77777777" w:rsidTr="00C21F6D">
        <w:trPr>
          <w:tblHeader/>
        </w:trPr>
        <w:tc>
          <w:tcPr>
            <w:tcW w:w="6210" w:type="dxa"/>
          </w:tcPr>
          <w:p w14:paraId="342C2FED" w14:textId="77777777" w:rsidR="00290B93" w:rsidRDefault="00290B93" w:rsidP="00C21F6D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1E3761F4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DB592B9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54" w:type="dxa"/>
          </w:tcPr>
          <w:p w14:paraId="49CAAF2E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FAF47BB" w14:textId="77777777" w:rsidR="00290B93" w:rsidRPr="007C146F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C146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7C146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7C146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90B93" w:rsidRPr="00D03126" w14:paraId="1CE15534" w14:textId="77777777" w:rsidTr="00C21F6D">
        <w:tc>
          <w:tcPr>
            <w:tcW w:w="6210" w:type="dxa"/>
          </w:tcPr>
          <w:p w14:paraId="30DB7DFB" w14:textId="77777777" w:rsidR="00290B93" w:rsidRPr="00474634" w:rsidRDefault="00290B93" w:rsidP="00C21F6D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74634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47463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55" w:type="dxa"/>
          </w:tcPr>
          <w:p w14:paraId="6F7CD0A9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25DE95E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7CE8C4D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9E90E96" w14:textId="7C210139" w:rsidR="00290B93" w:rsidRPr="007C146F" w:rsidRDefault="005D20EE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48</w:t>
            </w:r>
            <w:r w:rsidR="00290B93" w:rsidRPr="007C146F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9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21</w:t>
            </w:r>
          </w:p>
        </w:tc>
      </w:tr>
      <w:tr w:rsidR="00290B93" w:rsidRPr="00D03126" w14:paraId="661882A4" w14:textId="77777777" w:rsidTr="00C21F6D">
        <w:tc>
          <w:tcPr>
            <w:tcW w:w="6210" w:type="dxa"/>
          </w:tcPr>
          <w:p w14:paraId="0B8E7506" w14:textId="77777777" w:rsidR="00290B93" w:rsidRPr="00474634" w:rsidRDefault="00290B93" w:rsidP="00C21F6D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7463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55" w:type="dxa"/>
          </w:tcPr>
          <w:p w14:paraId="732C2571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FA55E14" w14:textId="59C112C1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6171330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E47DDE5" w14:textId="64D915C3" w:rsidR="00290B93" w:rsidRPr="007C146F" w:rsidRDefault="005D20EE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3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290B93" w:rsidRPr="007C146F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746</w:t>
            </w:r>
          </w:p>
        </w:tc>
      </w:tr>
      <w:tr w:rsidR="00290B93" w:rsidRPr="00D03126" w14:paraId="6B78FAE3" w14:textId="77777777" w:rsidTr="00C21F6D">
        <w:tc>
          <w:tcPr>
            <w:tcW w:w="6210" w:type="dxa"/>
          </w:tcPr>
          <w:p w14:paraId="5558AF5C" w14:textId="6B53D718" w:rsidR="00290B93" w:rsidRPr="00474634" w:rsidRDefault="00290B93" w:rsidP="00C21F6D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 w:rsidR="00CB6BDB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255" w:type="dxa"/>
          </w:tcPr>
          <w:p w14:paraId="464C37D6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506D74B" w14:textId="5EF95A37" w:rsidR="00290B93" w:rsidRPr="00D03126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27E4E2F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28A3751" w14:textId="458CE893" w:rsidR="00290B93" w:rsidRPr="007C146F" w:rsidRDefault="005D20EE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6</w:t>
            </w:r>
            <w:r w:rsidR="00290B93" w:rsidRPr="007C146F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3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21</w:t>
            </w:r>
          </w:p>
        </w:tc>
      </w:tr>
      <w:tr w:rsidR="00290B93" w:rsidRPr="00D03126" w14:paraId="7A25A3A8" w14:textId="77777777" w:rsidTr="00C21F6D">
        <w:tc>
          <w:tcPr>
            <w:tcW w:w="6210" w:type="dxa"/>
          </w:tcPr>
          <w:p w14:paraId="1B3DB5DA" w14:textId="77777777" w:rsidR="00290B93" w:rsidRDefault="00290B93" w:rsidP="00C21F6D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55" w:type="dxa"/>
          </w:tcPr>
          <w:p w14:paraId="29762884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4FD0BE6" w14:textId="1F06E399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ABE3604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E2B31E3" w14:textId="615A2E3D" w:rsidR="00290B93" w:rsidRPr="007C146F" w:rsidRDefault="00786EC4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</w:t>
            </w:r>
            <w:r w:rsidR="00290B93" w:rsidRPr="007C146F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059</w:t>
            </w:r>
          </w:p>
        </w:tc>
      </w:tr>
      <w:tr w:rsidR="00290B93" w:rsidRPr="00D03126" w14:paraId="2E7E66E4" w14:textId="77777777" w:rsidTr="00C21F6D">
        <w:tc>
          <w:tcPr>
            <w:tcW w:w="6210" w:type="dxa"/>
          </w:tcPr>
          <w:p w14:paraId="11046E34" w14:textId="77777777" w:rsidR="00290B93" w:rsidRPr="00D03126" w:rsidRDefault="00290B93" w:rsidP="00C21F6D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255" w:type="dxa"/>
          </w:tcPr>
          <w:p w14:paraId="72047244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FA08F71" w14:textId="77777777" w:rsidR="00290B93" w:rsidRPr="00D03126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3DABBBE4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0053EB81" w14:textId="58751035" w:rsidR="00290B93" w:rsidRPr="007C146F" w:rsidRDefault="00786EC4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57</w:t>
            </w:r>
          </w:p>
        </w:tc>
      </w:tr>
      <w:tr w:rsidR="00290B93" w:rsidRPr="00D03126" w14:paraId="0479D5AB" w14:textId="77777777" w:rsidTr="00C21F6D">
        <w:tc>
          <w:tcPr>
            <w:tcW w:w="6210" w:type="dxa"/>
          </w:tcPr>
          <w:p w14:paraId="423E070E" w14:textId="77777777" w:rsidR="00290B93" w:rsidRDefault="00290B93" w:rsidP="00C21F6D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55" w:type="dxa"/>
          </w:tcPr>
          <w:p w14:paraId="60A17E39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E743E41" w14:textId="02E98CD2" w:rsidR="00290B93" w:rsidRDefault="00786EC4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86EC4">
              <w:rPr>
                <w:rFonts w:ascii="Angsana New" w:hAnsi="Angsana New" w:hint="cs"/>
                <w:i/>
                <w:i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 w:hint="cs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54" w:type="dxa"/>
          </w:tcPr>
          <w:p w14:paraId="3C850C85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573E1A0A" w14:textId="5C931642" w:rsidR="00290B93" w:rsidRPr="007C146F" w:rsidRDefault="00786EC4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786EC4">
              <w:rPr>
                <w:rFonts w:ascii="Angsana New" w:hAnsi="Angsana New" w:hint="cs"/>
                <w:sz w:val="30"/>
                <w:szCs w:val="30"/>
              </w:rPr>
              <w:t>1</w:t>
            </w:r>
            <w:r w:rsidR="009D4CD1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659</w:t>
            </w:r>
          </w:p>
        </w:tc>
      </w:tr>
      <w:tr w:rsidR="00290B93" w:rsidRPr="00D03126" w14:paraId="15ED4C12" w14:textId="77777777" w:rsidTr="00C21F6D">
        <w:tc>
          <w:tcPr>
            <w:tcW w:w="6210" w:type="dxa"/>
          </w:tcPr>
          <w:p w14:paraId="5106A10A" w14:textId="53D17AB5" w:rsidR="00290B93" w:rsidRDefault="00290B93" w:rsidP="00C21F6D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255" w:type="dxa"/>
          </w:tcPr>
          <w:p w14:paraId="065CE503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4CA588A" w14:textId="67E5F5C6" w:rsidR="00290B93" w:rsidRDefault="00786EC4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86EC4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 w:hint="cs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54" w:type="dxa"/>
          </w:tcPr>
          <w:p w14:paraId="51B385AA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F1BBB4C" w14:textId="6F0816E1" w:rsidR="00290B93" w:rsidRPr="007C146F" w:rsidRDefault="005D20EE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5</w:t>
            </w:r>
            <w:r w:rsidR="00290B93" w:rsidRPr="007C146F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4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Pr="005D20EE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90B93" w:rsidRPr="00D03126" w14:paraId="6C799361" w14:textId="77777777" w:rsidTr="00C21F6D">
        <w:tc>
          <w:tcPr>
            <w:tcW w:w="6210" w:type="dxa"/>
          </w:tcPr>
          <w:p w14:paraId="4B8C12F3" w14:textId="77777777" w:rsidR="00290B93" w:rsidRPr="00D03126" w:rsidRDefault="00290B93" w:rsidP="00C21F6D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55" w:type="dxa"/>
          </w:tcPr>
          <w:p w14:paraId="57BFC7E5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364914D" w14:textId="77777777" w:rsidR="00290B93" w:rsidRPr="00D03126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74273380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EEFB182" w14:textId="0C9CE5F5" w:rsidR="00290B93" w:rsidRPr="007C146F" w:rsidRDefault="00786EC4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</w:t>
            </w:r>
            <w:r w:rsidR="00290B93" w:rsidRPr="007C146F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355</w:t>
            </w:r>
          </w:p>
        </w:tc>
      </w:tr>
      <w:tr w:rsidR="00290B93" w:rsidRPr="00D03126" w14:paraId="27953C5F" w14:textId="77777777" w:rsidTr="00C21F6D">
        <w:tc>
          <w:tcPr>
            <w:tcW w:w="6210" w:type="dxa"/>
          </w:tcPr>
          <w:p w14:paraId="0F17D133" w14:textId="77777777" w:rsidR="00290B93" w:rsidRDefault="00290B93" w:rsidP="00C21F6D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เจ้าหนี้การค้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</w:p>
        </w:tc>
        <w:tc>
          <w:tcPr>
            <w:tcW w:w="255" w:type="dxa"/>
          </w:tcPr>
          <w:p w14:paraId="1FC146CE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4C605EE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BDE6509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DD6E17D" w14:textId="0C6B0B33" w:rsidR="00290B93" w:rsidRPr="007C146F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6</w:t>
            </w:r>
            <w:r w:rsidRPr="007C146F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690</w:t>
            </w:r>
            <w:r w:rsidRPr="007C146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90B93" w:rsidRPr="00D03126" w14:paraId="33D0E365" w14:textId="77777777" w:rsidTr="00C21F6D">
        <w:tc>
          <w:tcPr>
            <w:tcW w:w="6210" w:type="dxa"/>
          </w:tcPr>
          <w:p w14:paraId="2339D8B0" w14:textId="721AD1C0" w:rsidR="00290B93" w:rsidRPr="00D03126" w:rsidRDefault="00290B93" w:rsidP="00C21F6D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="00CB6BDB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D03126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255" w:type="dxa"/>
          </w:tcPr>
          <w:p w14:paraId="7D3A990C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C0E5BA4" w14:textId="5E291748" w:rsidR="00290B93" w:rsidRPr="00E8282F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DDE8D33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DDBC993" w14:textId="7E1EE835" w:rsidR="00290B93" w:rsidRPr="007C146F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sz w:val="30"/>
                <w:szCs w:val="30"/>
              </w:rPr>
              <w:t>(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9</w:t>
            </w:r>
            <w:r w:rsidRPr="007C146F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65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Pr="007C146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90B93" w:rsidRPr="00D03126" w14:paraId="3AB9AEA2" w14:textId="77777777" w:rsidTr="00C21F6D">
        <w:tc>
          <w:tcPr>
            <w:tcW w:w="6210" w:type="dxa"/>
          </w:tcPr>
          <w:p w14:paraId="6FB06F1B" w14:textId="77777777" w:rsidR="00290B93" w:rsidRDefault="00290B93" w:rsidP="00C21F6D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255" w:type="dxa"/>
          </w:tcPr>
          <w:p w14:paraId="5EA361B5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CE8432E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3566212A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A131FDA" w14:textId="40F85B57" w:rsidR="00290B93" w:rsidRPr="007C146F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sz w:val="30"/>
                <w:szCs w:val="30"/>
              </w:rPr>
              <w:t>(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21</w:t>
            </w:r>
            <w:r w:rsidRPr="007C146F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000</w:t>
            </w:r>
            <w:r w:rsidRPr="007C146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90B93" w:rsidRPr="00D03126" w14:paraId="3B5389D1" w14:textId="77777777" w:rsidTr="00C21F6D">
        <w:tc>
          <w:tcPr>
            <w:tcW w:w="6210" w:type="dxa"/>
          </w:tcPr>
          <w:p w14:paraId="006D5EC9" w14:textId="77777777" w:rsidR="00290B93" w:rsidRDefault="00290B93" w:rsidP="00C21F6D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ภาษีเงินได้ค้างจ่าย</w:t>
            </w:r>
          </w:p>
        </w:tc>
        <w:tc>
          <w:tcPr>
            <w:tcW w:w="255" w:type="dxa"/>
          </w:tcPr>
          <w:p w14:paraId="7EDA0800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D71F70B" w14:textId="11755726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81F1691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0BB1B403" w14:textId="5379D873" w:rsidR="00290B93" w:rsidRPr="007C146F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sz w:val="30"/>
                <w:szCs w:val="30"/>
              </w:rPr>
              <w:t>(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Pr="007C146F">
              <w:rPr>
                <w:rFonts w:ascii="Angsana New" w:hAnsi="Angsana New"/>
                <w:sz w:val="30"/>
                <w:szCs w:val="30"/>
              </w:rPr>
              <w:t>,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212</w:t>
            </w:r>
            <w:r w:rsidRPr="007C146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90B93" w:rsidRPr="00D03126" w14:paraId="143EC609" w14:textId="77777777" w:rsidTr="00C21F6D">
        <w:tc>
          <w:tcPr>
            <w:tcW w:w="6210" w:type="dxa"/>
          </w:tcPr>
          <w:p w14:paraId="0EDAEFA5" w14:textId="77777777" w:rsidR="00290B93" w:rsidRDefault="00290B93" w:rsidP="00C21F6D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ระยะยาวจากสถาบันการเงิน</w:t>
            </w:r>
          </w:p>
        </w:tc>
        <w:tc>
          <w:tcPr>
            <w:tcW w:w="255" w:type="dxa"/>
          </w:tcPr>
          <w:p w14:paraId="002842D2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3981668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CA05C64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4F052A90" w14:textId="0D9F7A03" w:rsidR="00290B93" w:rsidRPr="007C146F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sz w:val="30"/>
                <w:szCs w:val="30"/>
              </w:rPr>
              <w:t>(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</w:t>
            </w:r>
            <w:r w:rsidRPr="007C146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90B93" w:rsidRPr="00D03126" w14:paraId="1102F908" w14:textId="77777777" w:rsidTr="00C21F6D">
        <w:tc>
          <w:tcPr>
            <w:tcW w:w="6210" w:type="dxa"/>
          </w:tcPr>
          <w:p w14:paraId="473FF414" w14:textId="4F057EEE" w:rsidR="00290B93" w:rsidRDefault="00290B93" w:rsidP="00C21F6D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255" w:type="dxa"/>
          </w:tcPr>
          <w:p w14:paraId="7B836E91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C359F91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30377749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5AE7FDDD" w14:textId="09B4F9CB" w:rsidR="00290B93" w:rsidRPr="007C146F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sz w:val="30"/>
                <w:szCs w:val="30"/>
              </w:rPr>
              <w:t>(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</w:t>
            </w:r>
            <w:r w:rsidRPr="007C146F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865</w:t>
            </w:r>
            <w:r w:rsidRPr="007C146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D4CD1" w:rsidRPr="00D03126" w14:paraId="1375F4E1" w14:textId="77777777" w:rsidTr="00C21F6D">
        <w:tc>
          <w:tcPr>
            <w:tcW w:w="6210" w:type="dxa"/>
          </w:tcPr>
          <w:p w14:paraId="442B28B0" w14:textId="3550E80A" w:rsidR="009D4CD1" w:rsidRPr="009D4CD1" w:rsidRDefault="009D4CD1" w:rsidP="00C21F6D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D4CD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55" w:type="dxa"/>
          </w:tcPr>
          <w:p w14:paraId="46C4C55F" w14:textId="77777777" w:rsidR="009D4CD1" w:rsidRDefault="009D4CD1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5D4BAC3" w14:textId="2DD30759" w:rsidR="009D4CD1" w:rsidRDefault="00786EC4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86EC4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 w:hint="cs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54" w:type="dxa"/>
          </w:tcPr>
          <w:p w14:paraId="4D0D77DF" w14:textId="77777777" w:rsidR="009D4CD1" w:rsidRDefault="009D4CD1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8BC8639" w14:textId="5A2369D6" w:rsidR="009D4CD1" w:rsidRPr="007C146F" w:rsidRDefault="009D4CD1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40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90B93" w:rsidRPr="00D03126" w14:paraId="008075A6" w14:textId="77777777" w:rsidTr="00C21F6D">
        <w:tc>
          <w:tcPr>
            <w:tcW w:w="6210" w:type="dxa"/>
          </w:tcPr>
          <w:p w14:paraId="3A18510B" w14:textId="77777777" w:rsidR="00290B93" w:rsidRPr="00D03126" w:rsidRDefault="00290B93" w:rsidP="00C21F6D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B3A75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55" w:type="dxa"/>
          </w:tcPr>
          <w:p w14:paraId="51E9E21F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49491E9" w14:textId="64798707" w:rsidR="00290B93" w:rsidRDefault="00786EC4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86EC4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 w:hint="cs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254" w:type="dxa"/>
          </w:tcPr>
          <w:p w14:paraId="22AE5889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5873ECA" w14:textId="2FD3E3D8" w:rsidR="00290B93" w:rsidRPr="007C146F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sz w:val="30"/>
                <w:szCs w:val="30"/>
              </w:rPr>
              <w:t>(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88</w:t>
            </w:r>
            <w:r w:rsidRPr="007C146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90B93" w:rsidRPr="00D03126" w14:paraId="2D61C7C2" w14:textId="77777777" w:rsidTr="00C21F6D">
        <w:tc>
          <w:tcPr>
            <w:tcW w:w="6210" w:type="dxa"/>
          </w:tcPr>
          <w:p w14:paraId="5B2DFF80" w14:textId="77777777" w:rsidR="00290B93" w:rsidRDefault="00290B93" w:rsidP="00C21F6D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255" w:type="dxa"/>
          </w:tcPr>
          <w:p w14:paraId="0EAFB310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575186D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7836B621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5F61A74" w14:textId="48344989" w:rsidR="00290B93" w:rsidRPr="007C146F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C146F"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4</w:t>
            </w:r>
            <w:r w:rsidRPr="007C146F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000</w:t>
            </w:r>
            <w:r w:rsidRPr="007C146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90B93" w:rsidRPr="00EB0B8B" w14:paraId="43022AE4" w14:textId="77777777" w:rsidTr="00C21F6D">
        <w:tc>
          <w:tcPr>
            <w:tcW w:w="6210" w:type="dxa"/>
          </w:tcPr>
          <w:p w14:paraId="1B391B5F" w14:textId="77777777" w:rsidR="00290B93" w:rsidRDefault="00290B93" w:rsidP="00EB0B8B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31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รวมสินทรัพย์สุทธิที่</w:t>
            </w:r>
            <w:r w:rsidRPr="002A63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ระบุได้</w:t>
            </w:r>
          </w:p>
        </w:tc>
        <w:tc>
          <w:tcPr>
            <w:tcW w:w="255" w:type="dxa"/>
          </w:tcPr>
          <w:p w14:paraId="78DBC055" w14:textId="77777777" w:rsidR="00290B93" w:rsidRPr="00EB0B8B" w:rsidRDefault="00290B93" w:rsidP="00EB0B8B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</w:tcPr>
          <w:p w14:paraId="216E7F42" w14:textId="77777777" w:rsidR="00290B93" w:rsidRPr="00EB0B8B" w:rsidRDefault="00290B93" w:rsidP="00EB0B8B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714BC8D" w14:textId="77777777" w:rsidR="00290B93" w:rsidRPr="00EB0B8B" w:rsidRDefault="00290B93" w:rsidP="00EB0B8B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61924231" w14:textId="2EA7E8CF" w:rsidR="00290B93" w:rsidRPr="007C146F" w:rsidRDefault="00786EC4" w:rsidP="00EB0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06</w:t>
            </w:r>
            <w:r w:rsidR="009D4CD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767</w:t>
            </w:r>
          </w:p>
        </w:tc>
      </w:tr>
      <w:tr w:rsidR="00290B93" w:rsidRPr="006C0B66" w14:paraId="099AD5EF" w14:textId="77777777" w:rsidTr="00C21F6D">
        <w:tc>
          <w:tcPr>
            <w:tcW w:w="6210" w:type="dxa"/>
          </w:tcPr>
          <w:p w14:paraId="4534458B" w14:textId="7EE09A3E" w:rsidR="00290B93" w:rsidRPr="00AF322A" w:rsidRDefault="00290B93" w:rsidP="00EB0B8B">
            <w:pPr>
              <w:tabs>
                <w:tab w:val="clear" w:pos="3742"/>
                <w:tab w:val="left" w:pos="3735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60E61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th-TH"/>
              </w:rPr>
              <w:t>หัก</w:t>
            </w:r>
            <w:r w:rsidRPr="00635FA8">
              <w:rPr>
                <w:rFonts w:ascii="Angsana New" w:hAnsi="Angsana New" w:hint="cs"/>
                <w:color w:val="000000"/>
                <w:sz w:val="30"/>
                <w:szCs w:val="30"/>
                <w:cs/>
                <w:lang w:val="th-TH"/>
              </w:rPr>
              <w:t xml:space="preserve"> </w:t>
            </w:r>
            <w:r w:rsidRPr="00AF322A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>ส่วนได้เสียที่ไม่มีอำนาจควบคุม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th-TH"/>
              </w:rPr>
              <w:t xml:space="preserve"> (ร้อยละ </w:t>
            </w:r>
            <w:r w:rsidR="005D20EE" w:rsidRPr="005D20EE">
              <w:rPr>
                <w:rFonts w:ascii="Angsana New" w:hAnsi="Angsana New" w:hint="cs"/>
                <w:color w:val="000000"/>
                <w:sz w:val="30"/>
                <w:szCs w:val="30"/>
              </w:rPr>
              <w:t>49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th-TH"/>
              </w:rPr>
              <w:t>)</w:t>
            </w:r>
          </w:p>
        </w:tc>
        <w:tc>
          <w:tcPr>
            <w:tcW w:w="255" w:type="dxa"/>
          </w:tcPr>
          <w:p w14:paraId="015CC1BD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E8113C6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18E081E7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7E43A3B" w14:textId="29F9A18D" w:rsidR="00290B93" w:rsidRPr="007C146F" w:rsidRDefault="00786EC4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</w:t>
            </w: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9D4CD1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</w:t>
            </w: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90B93" w:rsidRPr="006C0B66" w14:paraId="3B6C4A6F" w14:textId="77777777" w:rsidTr="00C21F6D">
        <w:tc>
          <w:tcPr>
            <w:tcW w:w="6210" w:type="dxa"/>
          </w:tcPr>
          <w:p w14:paraId="140DE5E7" w14:textId="77777777" w:rsidR="00290B93" w:rsidRPr="00AF322A" w:rsidRDefault="00290B93" w:rsidP="00EB0B8B">
            <w:pPr>
              <w:tabs>
                <w:tab w:val="clear" w:pos="3742"/>
                <w:tab w:val="left" w:pos="3735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031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รวมสินทรัพย์สุทธิที่</w:t>
            </w:r>
            <w:r w:rsidRPr="002A63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ระบุได้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ที่ได้รับ</w:t>
            </w:r>
          </w:p>
        </w:tc>
        <w:tc>
          <w:tcPr>
            <w:tcW w:w="255" w:type="dxa"/>
          </w:tcPr>
          <w:p w14:paraId="74398B9B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EADBE74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4A705FCD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54181862" w14:textId="611E5423" w:rsidR="00290B93" w:rsidRPr="007C146F" w:rsidRDefault="00786EC4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05</w:t>
            </w:r>
            <w:r w:rsidR="009D4CD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290B93" w:rsidRPr="006C0B66" w14:paraId="2C004ED1" w14:textId="77777777" w:rsidTr="00C21F6D">
        <w:tc>
          <w:tcPr>
            <w:tcW w:w="6210" w:type="dxa"/>
          </w:tcPr>
          <w:p w14:paraId="44704E34" w14:textId="77777777" w:rsidR="00290B93" w:rsidRDefault="00290B93" w:rsidP="00EB0B8B">
            <w:pPr>
              <w:tabs>
                <w:tab w:val="clear" w:pos="3742"/>
                <w:tab w:val="left" w:pos="3735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0E6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635FA8">
              <w:rPr>
                <w:rFonts w:ascii="Angsana New" w:hAnsi="Angsana New" w:hint="cs"/>
                <w:sz w:val="30"/>
                <w:szCs w:val="30"/>
                <w:cs/>
              </w:rPr>
              <w:t xml:space="preserve"> มูลค่ายุติธรรมของส่วนได้เสียที่ถืออยู่ก่อนการรวมธุรกิจ</w:t>
            </w:r>
          </w:p>
        </w:tc>
        <w:tc>
          <w:tcPr>
            <w:tcW w:w="255" w:type="dxa"/>
          </w:tcPr>
          <w:p w14:paraId="2374FE7A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A536323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4C0F273B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C60E363" w14:textId="071C0F62" w:rsidR="00290B93" w:rsidRPr="007C146F" w:rsidRDefault="00786EC4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54</w:t>
            </w:r>
            <w:r w:rsidR="00290B93" w:rsidRPr="007C146F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290B93" w:rsidRPr="006C0B66" w14:paraId="5C59B1A3" w14:textId="77777777" w:rsidTr="00C21F6D">
        <w:tc>
          <w:tcPr>
            <w:tcW w:w="6210" w:type="dxa"/>
          </w:tcPr>
          <w:p w14:paraId="22DC7986" w14:textId="77777777" w:rsidR="00290B93" w:rsidRPr="00635FA8" w:rsidRDefault="00290B93" w:rsidP="00EB0B8B">
            <w:pPr>
              <w:tabs>
                <w:tab w:val="clear" w:pos="3742"/>
                <w:tab w:val="left" w:pos="373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60E6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สิ่งตอบแทนที่โอนให้</w:t>
            </w:r>
          </w:p>
        </w:tc>
        <w:tc>
          <w:tcPr>
            <w:tcW w:w="255" w:type="dxa"/>
          </w:tcPr>
          <w:p w14:paraId="7F2EDC19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3BEA3CB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039E6E34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6FF670FE" w14:textId="7F658ABD" w:rsidR="00290B93" w:rsidRPr="007C146F" w:rsidRDefault="005D20EE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4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290B93" w:rsidRPr="007C146F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350</w:t>
            </w:r>
          </w:p>
        </w:tc>
      </w:tr>
      <w:tr w:rsidR="00290B93" w:rsidRPr="007A7602" w14:paraId="6AB5A6DE" w14:textId="77777777" w:rsidTr="00C21F6D">
        <w:tc>
          <w:tcPr>
            <w:tcW w:w="6210" w:type="dxa"/>
          </w:tcPr>
          <w:p w14:paraId="7800B3AC" w14:textId="77777777" w:rsidR="00290B93" w:rsidRPr="000D2F00" w:rsidRDefault="00290B93" w:rsidP="00C21F6D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2F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ประมาณการ</w:t>
            </w:r>
            <w:r w:rsidRPr="000D2F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255" w:type="dxa"/>
          </w:tcPr>
          <w:p w14:paraId="4DF9B82F" w14:textId="77777777" w:rsidR="00290B93" w:rsidRPr="00534DD7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</w:tcPr>
          <w:p w14:paraId="001BAFBB" w14:textId="77777777" w:rsidR="00290B93" w:rsidRPr="00534DD7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1314571" w14:textId="77777777" w:rsidR="00290B93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1A41D5D9" w14:textId="0F73AE8D" w:rsidR="00290B93" w:rsidRPr="007C146F" w:rsidRDefault="005D20EE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  <w:r w:rsidR="009D4CD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899</w:t>
            </w:r>
          </w:p>
        </w:tc>
      </w:tr>
      <w:tr w:rsidR="00290B93" w:rsidRPr="00CB6BDB" w14:paraId="43D60CEB" w14:textId="77777777" w:rsidTr="00CB6BDB">
        <w:trPr>
          <w:trHeight w:val="242"/>
        </w:trPr>
        <w:tc>
          <w:tcPr>
            <w:tcW w:w="6210" w:type="dxa"/>
          </w:tcPr>
          <w:p w14:paraId="55CF85F6" w14:textId="77777777" w:rsidR="00290B93" w:rsidRPr="00CB6BDB" w:rsidRDefault="00290B93" w:rsidP="00C21F6D">
            <w:pPr>
              <w:spacing w:line="38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55" w:type="dxa"/>
          </w:tcPr>
          <w:p w14:paraId="15531D1D" w14:textId="77777777" w:rsidR="00290B93" w:rsidRPr="00CB6BDB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" w:type="dxa"/>
          </w:tcPr>
          <w:p w14:paraId="3090A6D8" w14:textId="77777777" w:rsidR="00290B93" w:rsidRPr="00CB6BDB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" w:type="dxa"/>
          </w:tcPr>
          <w:p w14:paraId="385D86FC" w14:textId="77777777" w:rsidR="00290B93" w:rsidRPr="00CB6BDB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double" w:sz="4" w:space="0" w:color="auto"/>
            </w:tcBorders>
          </w:tcPr>
          <w:p w14:paraId="77103534" w14:textId="77777777" w:rsidR="00290B93" w:rsidRPr="00CB6BDB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90B93" w:rsidRPr="009A57B8" w14:paraId="78B67E19" w14:textId="77777777" w:rsidTr="00C21F6D">
        <w:tc>
          <w:tcPr>
            <w:tcW w:w="6210" w:type="dxa"/>
          </w:tcPr>
          <w:p w14:paraId="05BA651F" w14:textId="77777777" w:rsidR="00290B93" w:rsidRPr="009A57B8" w:rsidRDefault="00290B93" w:rsidP="00C21F6D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55" w:type="dxa"/>
          </w:tcPr>
          <w:p w14:paraId="5AC61041" w14:textId="77777777" w:rsidR="00290B93" w:rsidRPr="009A57B8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B6A7E14" w14:textId="77777777" w:rsidR="00290B93" w:rsidRPr="009A57B8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3F73B7C2" w14:textId="77777777" w:rsidR="00290B93" w:rsidRPr="009A57B8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555D55EE" w14:textId="3898C18F" w:rsidR="00290B93" w:rsidRPr="007C146F" w:rsidRDefault="005D20EE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48</w:t>
            </w:r>
            <w:r w:rsidR="00290B93" w:rsidRPr="007C146F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9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21</w:t>
            </w:r>
          </w:p>
        </w:tc>
      </w:tr>
      <w:tr w:rsidR="00290B93" w:rsidRPr="009A57B8" w14:paraId="4F67C742" w14:textId="77777777" w:rsidTr="00C21F6D">
        <w:tc>
          <w:tcPr>
            <w:tcW w:w="6210" w:type="dxa"/>
          </w:tcPr>
          <w:p w14:paraId="0C1081D7" w14:textId="77777777" w:rsidR="00290B93" w:rsidRPr="009A57B8" w:rsidRDefault="00290B93" w:rsidP="00C21F6D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55" w:type="dxa"/>
          </w:tcPr>
          <w:p w14:paraId="7051D936" w14:textId="77777777" w:rsidR="00290B93" w:rsidRPr="009A57B8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F06F118" w14:textId="77777777" w:rsidR="00290B93" w:rsidRPr="009A57B8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185BDE98" w14:textId="77777777" w:rsidR="00290B93" w:rsidRPr="009A57B8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17771B87" w14:textId="55AC5849" w:rsidR="00290B93" w:rsidRPr="007C146F" w:rsidRDefault="005D20EE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4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290B93" w:rsidRPr="007C146F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350</w:t>
            </w:r>
          </w:p>
        </w:tc>
      </w:tr>
      <w:tr w:rsidR="00290B93" w:rsidRPr="009A57B8" w14:paraId="29932E51" w14:textId="77777777" w:rsidTr="00C21F6D">
        <w:tc>
          <w:tcPr>
            <w:tcW w:w="6210" w:type="dxa"/>
          </w:tcPr>
          <w:p w14:paraId="5B54182D" w14:textId="77777777" w:rsidR="00290B93" w:rsidRPr="009A57B8" w:rsidRDefault="00290B93" w:rsidP="00C21F6D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กระแสเงินสด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  <w:r w:rsidRPr="009A57B8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55" w:type="dxa"/>
          </w:tcPr>
          <w:p w14:paraId="44305116" w14:textId="77777777" w:rsidR="00290B93" w:rsidRPr="009A57B8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CA39190" w14:textId="77777777" w:rsidR="00290B93" w:rsidRPr="009A57B8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7A13E93F" w14:textId="77777777" w:rsidR="00290B93" w:rsidRPr="009A57B8" w:rsidRDefault="00290B93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68E80EF8" w14:textId="46B6B844" w:rsidR="00290B93" w:rsidRPr="007C146F" w:rsidRDefault="005D20EE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6</w:t>
            </w:r>
            <w:r w:rsidR="00290B93" w:rsidRPr="007C146F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57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</w:tbl>
    <w:p w14:paraId="1DAF91D2" w14:textId="6C805892" w:rsidR="009252A5" w:rsidRPr="00623946" w:rsidRDefault="009252A5" w:rsidP="009252A5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2394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ค่าความนิยม</w:t>
      </w:r>
    </w:p>
    <w:p w14:paraId="7379EA98" w14:textId="77777777" w:rsidR="009252A5" w:rsidRPr="009252A5" w:rsidRDefault="009252A5" w:rsidP="00925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729CA19" w14:textId="42128EE9" w:rsidR="00290B93" w:rsidRDefault="009252A5" w:rsidP="009252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 xml:space="preserve">การวัดมูลค่ายุติธรรมของส่วนได้เสียที่มีอยู่ก่อนของกลุ่มบริษัทในผู้ถูกซื้อร้อยละ </w:t>
      </w:r>
      <w:r w:rsidR="005D20EE" w:rsidRPr="005D20EE">
        <w:rPr>
          <w:rFonts w:asciiTheme="majorBidi" w:hAnsiTheme="majorBidi" w:cstheme="majorBidi"/>
          <w:sz w:val="30"/>
          <w:szCs w:val="30"/>
        </w:rPr>
        <w:t>40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ทำให้เกิดผลกำไรจำนวน </w:t>
      </w:r>
      <w:r w:rsidR="00786EC4" w:rsidRPr="00786EC4">
        <w:rPr>
          <w:rFonts w:asciiTheme="majorBidi" w:hAnsiTheme="majorBidi" w:cstheme="majorBidi"/>
          <w:sz w:val="30"/>
          <w:szCs w:val="30"/>
        </w:rPr>
        <w:t>1</w:t>
      </w:r>
      <w:r w:rsidR="005D20EE" w:rsidRPr="005D20EE">
        <w:rPr>
          <w:rFonts w:asciiTheme="majorBidi" w:hAnsiTheme="majorBidi" w:cstheme="majorBidi"/>
          <w:sz w:val="30"/>
          <w:szCs w:val="30"/>
        </w:rPr>
        <w:t>0</w:t>
      </w:r>
      <w:r w:rsidR="009017ED">
        <w:rPr>
          <w:rFonts w:asciiTheme="majorBidi" w:hAnsiTheme="majorBidi" w:cstheme="majorBidi"/>
          <w:sz w:val="30"/>
          <w:szCs w:val="30"/>
        </w:rPr>
        <w:t>.</w:t>
      </w:r>
      <w:r w:rsidR="005D20EE" w:rsidRPr="005D20EE">
        <w:rPr>
          <w:rFonts w:asciiTheme="majorBidi" w:hAnsiTheme="majorBidi" w:cstheme="majorBidi"/>
          <w:sz w:val="30"/>
          <w:szCs w:val="30"/>
        </w:rPr>
        <w:t>08</w:t>
      </w:r>
      <w:r w:rsidR="009017ED">
        <w:rPr>
          <w:rFonts w:asciiTheme="majorBidi" w:hAnsiTheme="majorBidi" w:cstheme="majorBidi"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6F78CE">
        <w:rPr>
          <w:rFonts w:asciiTheme="majorBidi" w:hAnsiTheme="majorBidi" w:cstheme="majorBidi" w:hint="cs"/>
          <w:sz w:val="30"/>
          <w:szCs w:val="30"/>
          <w:cs/>
        </w:rPr>
        <w:t xml:space="preserve">ในงบกำไรขาดทุนของปี </w:t>
      </w:r>
      <w:r w:rsidR="00786EC4" w:rsidRPr="00786EC4">
        <w:rPr>
          <w:rFonts w:asciiTheme="majorBidi" w:hAnsiTheme="majorBidi" w:cstheme="majorBidi"/>
          <w:sz w:val="30"/>
          <w:szCs w:val="30"/>
        </w:rPr>
        <w:t>2</w:t>
      </w:r>
      <w:r w:rsidR="005D20EE" w:rsidRPr="005D20EE">
        <w:rPr>
          <w:rFonts w:asciiTheme="majorBidi" w:hAnsiTheme="majorBidi" w:cstheme="majorBidi"/>
          <w:sz w:val="30"/>
          <w:szCs w:val="30"/>
        </w:rPr>
        <w:t>56</w:t>
      </w:r>
      <w:r w:rsidR="00786EC4" w:rsidRPr="00786EC4">
        <w:rPr>
          <w:rFonts w:asciiTheme="majorBidi" w:hAnsiTheme="majorBidi" w:cstheme="majorBidi"/>
          <w:sz w:val="30"/>
          <w:szCs w:val="30"/>
        </w:rPr>
        <w:t>2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786EC4" w:rsidRPr="00786EC4">
        <w:rPr>
          <w:rFonts w:asciiTheme="majorBidi" w:hAnsiTheme="majorBidi" w:cstheme="majorBidi"/>
          <w:sz w:val="30"/>
          <w:szCs w:val="30"/>
        </w:rPr>
        <w:t>1</w:t>
      </w:r>
      <w:r w:rsidR="005D20EE" w:rsidRPr="005D20EE">
        <w:rPr>
          <w:rFonts w:asciiTheme="majorBidi" w:hAnsiTheme="majorBidi" w:cstheme="majorBidi"/>
          <w:sz w:val="30"/>
          <w:szCs w:val="30"/>
        </w:rPr>
        <w:t>54</w:t>
      </w:r>
      <w:r w:rsidR="00C21F6D">
        <w:rPr>
          <w:rFonts w:asciiTheme="majorBidi" w:hAnsiTheme="majorBidi" w:cstheme="majorBidi"/>
          <w:sz w:val="30"/>
          <w:szCs w:val="30"/>
        </w:rPr>
        <w:t>.</w:t>
      </w:r>
      <w:r w:rsidR="005D20EE" w:rsidRPr="005D20EE">
        <w:rPr>
          <w:rFonts w:asciiTheme="majorBidi" w:hAnsiTheme="majorBidi" w:cstheme="majorBidi"/>
          <w:sz w:val="30"/>
          <w:szCs w:val="30"/>
        </w:rPr>
        <w:t>00</w:t>
      </w:r>
      <w:r w:rsidRPr="00623946">
        <w:rPr>
          <w:rFonts w:asciiTheme="majorBidi" w:hAnsiTheme="majorBidi" w:cstheme="majorBidi"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ล้านบาท หักมูลค่าตามบัญชีของบัญชีส่วนของผู้ถือหุ้นของผู้ถูกลงทุน ณ วันที่ซื้อธุรกิจจำนวน</w:t>
      </w:r>
      <w:r w:rsidR="00C21F6D">
        <w:rPr>
          <w:rFonts w:asciiTheme="majorBidi" w:hAnsiTheme="majorBidi" w:cstheme="majorBidi"/>
          <w:sz w:val="30"/>
          <w:szCs w:val="30"/>
        </w:rPr>
        <w:t xml:space="preserve"> </w:t>
      </w:r>
      <w:r w:rsidR="00786EC4" w:rsidRPr="00786EC4">
        <w:rPr>
          <w:rFonts w:asciiTheme="majorBidi" w:hAnsiTheme="majorBidi" w:cstheme="majorBidi"/>
          <w:sz w:val="30"/>
          <w:szCs w:val="30"/>
        </w:rPr>
        <w:t>1</w:t>
      </w:r>
      <w:r w:rsidR="005D20EE" w:rsidRPr="005D20EE">
        <w:rPr>
          <w:rFonts w:asciiTheme="majorBidi" w:hAnsiTheme="majorBidi" w:cstheme="majorBidi"/>
          <w:sz w:val="30"/>
          <w:szCs w:val="30"/>
        </w:rPr>
        <w:t>43</w:t>
      </w:r>
      <w:r w:rsidR="00C21F6D">
        <w:rPr>
          <w:rFonts w:asciiTheme="majorBidi" w:hAnsiTheme="majorBidi" w:cstheme="majorBidi"/>
          <w:sz w:val="30"/>
          <w:szCs w:val="30"/>
        </w:rPr>
        <w:t>.</w:t>
      </w:r>
      <w:r w:rsidR="005D20EE" w:rsidRPr="005D20EE">
        <w:rPr>
          <w:rFonts w:asciiTheme="majorBidi" w:hAnsiTheme="majorBidi" w:cstheme="majorBidi"/>
          <w:sz w:val="30"/>
          <w:szCs w:val="30"/>
        </w:rPr>
        <w:t>9</w:t>
      </w:r>
      <w:r w:rsidR="00786EC4" w:rsidRPr="00786EC4">
        <w:rPr>
          <w:rFonts w:asciiTheme="majorBidi" w:hAnsiTheme="majorBidi" w:cstheme="majorBidi"/>
          <w:sz w:val="30"/>
          <w:szCs w:val="30"/>
        </w:rPr>
        <w:t>2</w:t>
      </w:r>
      <w:r w:rsidRPr="00623946">
        <w:rPr>
          <w:rFonts w:asciiTheme="majorBidi" w:hAnsiTheme="majorBidi" w:cstheme="majorBidi"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623946">
        <w:rPr>
          <w:rFonts w:asciiTheme="majorBidi" w:hAnsiTheme="majorBidi" w:cstheme="majorBidi"/>
          <w:sz w:val="30"/>
          <w:szCs w:val="30"/>
        </w:rPr>
        <w:t xml:space="preserve">) </w:t>
      </w:r>
      <w:r w:rsidRPr="00623946">
        <w:rPr>
          <w:rFonts w:asciiTheme="majorBidi" w:hAnsiTheme="majorBidi" w:cstheme="majorBidi"/>
          <w:sz w:val="30"/>
          <w:szCs w:val="30"/>
          <w:cs/>
        </w:rPr>
        <w:t>ซึ่งได้รับรู้ไว้ใน</w:t>
      </w:r>
      <w:r w:rsidR="00C21F6D" w:rsidRPr="00E8743E">
        <w:rPr>
          <w:rFonts w:ascii="Angsana New" w:hAnsi="Angsana New"/>
          <w:sz w:val="30"/>
          <w:szCs w:val="30"/>
          <w:cs/>
        </w:rPr>
        <w:t>กำไรจากการเปลี่ยนแปลงในส่วนได้เสียในบริษัท</w:t>
      </w:r>
      <w:r w:rsidR="00C21F6D">
        <w:rPr>
          <w:rFonts w:ascii="Angsana New" w:hAnsi="Angsana New" w:hint="cs"/>
          <w:sz w:val="30"/>
          <w:szCs w:val="30"/>
          <w:cs/>
        </w:rPr>
        <w:t>ร่วม</w:t>
      </w:r>
      <w:r w:rsidR="00C21F6D" w:rsidRPr="00E8743E">
        <w:rPr>
          <w:rFonts w:ascii="Angsana New" w:hAnsi="Angsana New"/>
          <w:sz w:val="30"/>
          <w:szCs w:val="30"/>
          <w:cs/>
        </w:rPr>
        <w:t xml:space="preserve"> </w:t>
      </w:r>
      <w:r w:rsidR="00C21F6D" w:rsidRPr="00D03126">
        <w:rPr>
          <w:rFonts w:ascii="Angsana New" w:hAnsi="Angsana New"/>
          <w:sz w:val="30"/>
          <w:szCs w:val="30"/>
          <w:cs/>
        </w:rPr>
        <w:t>ในงบกำไรขาดทุนเบ็ดเสร็จ</w:t>
      </w:r>
    </w:p>
    <w:p w14:paraId="093AE4BF" w14:textId="77777777" w:rsidR="00C21F6D" w:rsidRDefault="00C21F6D" w:rsidP="009252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36627B0" w14:textId="77777777" w:rsidR="00C21F6D" w:rsidRDefault="00C21F6D" w:rsidP="00C21F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ED5A96">
        <w:rPr>
          <w:rFonts w:ascii="Angsana New" w:hAnsi="Angsana New"/>
          <w:sz w:val="30"/>
          <w:szCs w:val="30"/>
          <w:cs/>
        </w:rPr>
        <w:t xml:space="preserve">ค่าความนิยมส่วนใหญ่เนื่องมาจากทักษะและความสามารถทางเทคนิคในการทำงานของ </w:t>
      </w:r>
      <w:r w:rsidRPr="00ED5A96">
        <w:rPr>
          <w:rFonts w:ascii="Angsana New" w:hAnsi="Angsana New"/>
          <w:spacing w:val="-2"/>
          <w:sz w:val="30"/>
          <w:szCs w:val="30"/>
          <w:cs/>
        </w:rPr>
        <w:t>บริษัท ออล โคโค กรุ๊ป</w:t>
      </w:r>
      <w:r w:rsidRPr="00ED5A96">
        <w:rPr>
          <w:rFonts w:ascii="Angsana New" w:hAnsi="Angsana New"/>
          <w:spacing w:val="-2"/>
          <w:sz w:val="30"/>
          <w:szCs w:val="30"/>
        </w:rPr>
        <w:t xml:space="preserve"> </w:t>
      </w:r>
      <w:r w:rsidRPr="00ED5A96">
        <w:rPr>
          <w:rFonts w:ascii="Angsana New" w:hAnsi="Angsana New"/>
          <w:spacing w:val="-2"/>
          <w:sz w:val="30"/>
          <w:szCs w:val="30"/>
          <w:cs/>
        </w:rPr>
        <w:t>จำกัด</w:t>
      </w:r>
      <w:r w:rsidRPr="00ED5A96">
        <w:rPr>
          <w:rFonts w:ascii="Angsana New" w:hAnsi="Angsana New"/>
          <w:sz w:val="30"/>
          <w:szCs w:val="30"/>
        </w:rPr>
        <w:t xml:space="preserve"> </w:t>
      </w:r>
      <w:r w:rsidRPr="00ED5A96">
        <w:rPr>
          <w:rFonts w:ascii="Angsana New" w:hAnsi="Angsana New"/>
          <w:sz w:val="30"/>
          <w:szCs w:val="30"/>
          <w:cs/>
        </w:rPr>
        <w:t>และการร่วมมือกันซึ่งคาดว่าจะสำเร็จ จากการรวมบริษัทสู่ธุรกิจ</w:t>
      </w:r>
      <w:r w:rsidRPr="00ED5A96">
        <w:rPr>
          <w:rFonts w:ascii="Angsana New" w:hAnsi="Angsana New" w:hint="cs"/>
          <w:sz w:val="30"/>
          <w:szCs w:val="30"/>
          <w:cs/>
        </w:rPr>
        <w:t>ผลิตภัณฑ์จากมะพร้าวซึ่งเป็นกลุ่มของผลิตภัณฑ์เพื่อสุขภาพ</w:t>
      </w:r>
      <w:r w:rsidRPr="00ED5A96">
        <w:rPr>
          <w:rFonts w:ascii="Angsana New" w:hAnsi="Angsana New"/>
          <w:sz w:val="30"/>
          <w:szCs w:val="30"/>
          <w:cs/>
        </w:rPr>
        <w:t>ที่มีอยู่ของกลุ่มบริษัท ทั้งนี้ไม่มีค่าความนิยมที่คาดว่าจะนำมาหัก</w:t>
      </w:r>
      <w:r w:rsidRPr="00ED5A96">
        <w:rPr>
          <w:rFonts w:ascii="Angsana New" w:hAnsi="Angsana New" w:hint="cs"/>
          <w:sz w:val="30"/>
          <w:szCs w:val="30"/>
          <w:cs/>
        </w:rPr>
        <w:t>เป็น</w:t>
      </w:r>
      <w:r w:rsidRPr="00ED5A96">
        <w:rPr>
          <w:rFonts w:ascii="Angsana New" w:hAnsi="Angsana New"/>
          <w:sz w:val="30"/>
          <w:szCs w:val="30"/>
          <w:cs/>
        </w:rPr>
        <w:t>ค่าใช้จ่ายทางภาษีเงินได้</w:t>
      </w:r>
      <w:r w:rsidRPr="00ED5A96">
        <w:rPr>
          <w:rFonts w:ascii="Angsana New" w:hAnsi="Angsana New"/>
          <w:sz w:val="30"/>
          <w:szCs w:val="30"/>
        </w:rPr>
        <w:t xml:space="preserve"> </w:t>
      </w:r>
    </w:p>
    <w:p w14:paraId="710D5C88" w14:textId="77777777" w:rsidR="009252A5" w:rsidRPr="00A05712" w:rsidRDefault="009252A5" w:rsidP="009252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28A3C631" w14:textId="77777777" w:rsidR="00F16933" w:rsidRPr="00913A42" w:rsidRDefault="00F16933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913A42">
        <w:rPr>
          <w:rFonts w:ascii="Angsana New" w:hAnsi="Angsana New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2DF71826" w14:textId="77777777" w:rsidR="007C424C" w:rsidRPr="00D533B8" w:rsidRDefault="007C424C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7B66352E" w14:textId="17104332" w:rsidR="000F3FBE" w:rsidRDefault="007C424C" w:rsidP="007256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>
        <w:rPr>
          <w:rFonts w:ascii="Angsana New" w:hAnsi="Angsana New" w:hint="cs"/>
          <w:b/>
          <w:sz w:val="30"/>
          <w:szCs w:val="30"/>
          <w:cs/>
        </w:rPr>
        <w:t>ค</w:t>
      </w:r>
      <w:r w:rsidR="007256AE" w:rsidRPr="00D533B8">
        <w:rPr>
          <w:rFonts w:ascii="Angsana New" w:hAnsi="Angsana New"/>
          <w:b/>
          <w:sz w:val="30"/>
          <w:szCs w:val="30"/>
          <w:cs/>
        </w:rPr>
        <w:t>วามสัมพันธ์ที่มีกับบริษัทย่อย</w:t>
      </w:r>
      <w:r w:rsidR="00814320" w:rsidRPr="00D533B8">
        <w:rPr>
          <w:rFonts w:ascii="Angsana New" w:hAnsi="Angsana New"/>
          <w:b/>
          <w:sz w:val="30"/>
          <w:szCs w:val="30"/>
          <w:cs/>
        </w:rPr>
        <w:t>และบริษัทร่วม</w:t>
      </w:r>
      <w:r w:rsidR="007256AE" w:rsidRPr="00D533B8">
        <w:rPr>
          <w:rFonts w:ascii="Angsana New" w:hAnsi="Angsana New"/>
          <w:b/>
          <w:sz w:val="30"/>
          <w:szCs w:val="30"/>
          <w:cs/>
        </w:rPr>
        <w:t xml:space="preserve">ได้เปิดเผยในหมายเหตุข้อ </w:t>
      </w:r>
      <w:r w:rsidR="00786EC4" w:rsidRPr="00786EC4">
        <w:rPr>
          <w:rFonts w:ascii="Angsana New" w:hAnsi="Angsana New"/>
          <w:bCs/>
          <w:sz w:val="30"/>
          <w:szCs w:val="30"/>
        </w:rPr>
        <w:t>1</w:t>
      </w:r>
      <w:r w:rsidR="00814320" w:rsidRPr="00D533B8">
        <w:rPr>
          <w:rFonts w:ascii="Angsana New" w:hAnsi="Angsana New"/>
          <w:b/>
          <w:sz w:val="30"/>
          <w:szCs w:val="30"/>
          <w:cs/>
        </w:rPr>
        <w:t>,</w:t>
      </w:r>
      <w:r w:rsidR="00814320" w:rsidRPr="00D3264E">
        <w:rPr>
          <w:rFonts w:ascii="Angsana New" w:hAnsi="Angsana New"/>
          <w:bCs/>
          <w:sz w:val="30"/>
          <w:szCs w:val="30"/>
          <w:cs/>
        </w:rPr>
        <w:t xml:space="preserve"> </w:t>
      </w:r>
      <w:r w:rsidR="00786EC4" w:rsidRPr="00786EC4">
        <w:rPr>
          <w:rFonts w:ascii="Angsana New" w:hAnsi="Angsana New"/>
          <w:bCs/>
          <w:sz w:val="30"/>
          <w:szCs w:val="30"/>
        </w:rPr>
        <w:t>1</w:t>
      </w:r>
      <w:r w:rsidR="005D20EE" w:rsidRPr="005D20EE">
        <w:rPr>
          <w:rFonts w:ascii="Angsana New" w:hAnsi="Angsana New"/>
          <w:bCs/>
          <w:sz w:val="30"/>
          <w:szCs w:val="30"/>
        </w:rPr>
        <w:t>0</w:t>
      </w:r>
      <w:r w:rsidR="007256AE" w:rsidRPr="00D533B8">
        <w:rPr>
          <w:rFonts w:ascii="Angsana New" w:hAnsi="Angsana New"/>
          <w:b/>
          <w:sz w:val="30"/>
          <w:szCs w:val="30"/>
        </w:rPr>
        <w:t xml:space="preserve"> </w:t>
      </w:r>
      <w:r w:rsidR="007256AE" w:rsidRPr="00C21F6D">
        <w:rPr>
          <w:rFonts w:ascii="Angsana New" w:hAnsi="Angsana New"/>
          <w:b/>
          <w:sz w:val="30"/>
          <w:szCs w:val="30"/>
          <w:cs/>
        </w:rPr>
        <w:t xml:space="preserve">และ </w:t>
      </w:r>
      <w:r w:rsidR="00786EC4" w:rsidRPr="00786EC4">
        <w:rPr>
          <w:rFonts w:ascii="Angsana New" w:hAnsi="Angsana New"/>
          <w:bCs/>
          <w:sz w:val="30"/>
          <w:szCs w:val="30"/>
        </w:rPr>
        <w:t>11</w:t>
      </w:r>
      <w:r w:rsidR="007256AE" w:rsidRPr="00C21F6D">
        <w:rPr>
          <w:rFonts w:ascii="Angsana New" w:hAnsi="Angsana New"/>
          <w:bCs/>
          <w:sz w:val="30"/>
          <w:szCs w:val="30"/>
          <w:cs/>
        </w:rPr>
        <w:t xml:space="preserve"> </w:t>
      </w:r>
      <w:r w:rsidR="00C21F6D" w:rsidRPr="00C21F6D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  <w:r w:rsidR="00C21F6D" w:rsidRPr="00623946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1B131B93" w14:textId="77777777" w:rsidR="00C21F6D" w:rsidRPr="00D533B8" w:rsidRDefault="00C21F6D" w:rsidP="007256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1"/>
        <w:gridCol w:w="1379"/>
        <w:gridCol w:w="4320"/>
      </w:tblGrid>
      <w:tr w:rsidR="00F16933" w:rsidRPr="00D533B8" w14:paraId="020FA006" w14:textId="77777777" w:rsidTr="008F5911">
        <w:trPr>
          <w:trHeight w:val="425"/>
          <w:tblHeader/>
        </w:trPr>
        <w:tc>
          <w:tcPr>
            <w:tcW w:w="3661" w:type="dxa"/>
            <w:shd w:val="clear" w:color="auto" w:fill="auto"/>
          </w:tcPr>
          <w:p w14:paraId="4715A59A" w14:textId="77777777" w:rsidR="00F16933" w:rsidRPr="00D533B8" w:rsidRDefault="00902B38" w:rsidP="007256AE">
            <w:pPr>
              <w:tabs>
                <w:tab w:val="clear" w:pos="227"/>
                <w:tab w:val="left" w:pos="1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 xml:space="preserve">  </w:t>
            </w:r>
            <w:r w:rsidR="00F16933" w:rsidRPr="00D533B8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ชื่อ</w:t>
            </w:r>
            <w:r w:rsidR="00BD38A7" w:rsidRPr="00D533B8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บุคคลหรือ</w:t>
            </w:r>
            <w:r w:rsidR="00F16933" w:rsidRPr="00D533B8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กิจการ</w:t>
            </w:r>
          </w:p>
        </w:tc>
        <w:tc>
          <w:tcPr>
            <w:tcW w:w="1379" w:type="dxa"/>
            <w:shd w:val="clear" w:color="auto" w:fill="auto"/>
          </w:tcPr>
          <w:p w14:paraId="247EDE90" w14:textId="77777777" w:rsidR="00F16933" w:rsidRPr="00D533B8" w:rsidRDefault="00F16933" w:rsidP="00607C9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320" w:type="dxa"/>
            <w:shd w:val="clear" w:color="auto" w:fill="auto"/>
          </w:tcPr>
          <w:p w14:paraId="322CF715" w14:textId="77777777" w:rsidR="00F16933" w:rsidRPr="00D533B8" w:rsidRDefault="00F16933" w:rsidP="00607C9D">
            <w:pPr>
              <w:tabs>
                <w:tab w:val="clear" w:pos="227"/>
                <w:tab w:val="clear" w:pos="907"/>
                <w:tab w:val="left" w:pos="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B5D63" w:rsidRPr="00D533B8" w14:paraId="26196639" w14:textId="77777777" w:rsidTr="008F5911">
        <w:trPr>
          <w:trHeight w:val="20"/>
        </w:trPr>
        <w:tc>
          <w:tcPr>
            <w:tcW w:w="3661" w:type="dxa"/>
            <w:shd w:val="clear" w:color="auto" w:fill="auto"/>
          </w:tcPr>
          <w:p w14:paraId="71E0305F" w14:textId="77777777" w:rsidR="006B5D63" w:rsidRPr="00D533B8" w:rsidRDefault="006B5D63" w:rsidP="006B5D63">
            <w:pPr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บริษัท โตโยกซ์ เทรดดิ้ง (ไทยแลนด์) จำกัด</w:t>
            </w:r>
          </w:p>
        </w:tc>
        <w:tc>
          <w:tcPr>
            <w:tcW w:w="1379" w:type="dxa"/>
            <w:shd w:val="clear" w:color="auto" w:fill="auto"/>
          </w:tcPr>
          <w:p w14:paraId="40ACA958" w14:textId="77777777" w:rsidR="006B5D63" w:rsidRPr="00D533B8" w:rsidRDefault="006B5D63" w:rsidP="006B5D6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3AE9601F" w14:textId="7BDD6887" w:rsidR="006B5D63" w:rsidRPr="00D533B8" w:rsidRDefault="006B5D63" w:rsidP="006B5D63">
            <w:pPr>
              <w:rPr>
                <w:rFonts w:ascii="Angsana New" w:hAnsi="Angsana New"/>
              </w:rPr>
            </w:pPr>
            <w:r w:rsidRPr="00991E05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มีผู้ถือหุ้นรายใหญ่ร่วมกัน</w:t>
            </w:r>
          </w:p>
        </w:tc>
      </w:tr>
      <w:tr w:rsidR="006B5D63" w:rsidRPr="00D533B8" w14:paraId="463E54FB" w14:textId="77777777" w:rsidTr="008F5911">
        <w:trPr>
          <w:trHeight w:val="20"/>
        </w:trPr>
        <w:tc>
          <w:tcPr>
            <w:tcW w:w="3661" w:type="dxa"/>
            <w:shd w:val="clear" w:color="auto" w:fill="auto"/>
          </w:tcPr>
          <w:p w14:paraId="37734DD5" w14:textId="77777777" w:rsidR="006B5D63" w:rsidRPr="00D533B8" w:rsidRDefault="006B5D63" w:rsidP="006B5D63">
            <w:pPr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บริษัท ฮายาชิโปรดักส์ จำกัด </w:t>
            </w:r>
          </w:p>
        </w:tc>
        <w:tc>
          <w:tcPr>
            <w:tcW w:w="1379" w:type="dxa"/>
            <w:shd w:val="clear" w:color="auto" w:fill="auto"/>
          </w:tcPr>
          <w:p w14:paraId="5D7DB5E6" w14:textId="77777777" w:rsidR="006B5D63" w:rsidRPr="00D533B8" w:rsidRDefault="006B5D63" w:rsidP="006B5D6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3AB82A5F" w14:textId="304D7EE1" w:rsidR="006B5D63" w:rsidRPr="00D533B8" w:rsidRDefault="006B5D63" w:rsidP="006B5D63">
            <w:pPr>
              <w:rPr>
                <w:rFonts w:ascii="Angsana New" w:hAnsi="Angsana New"/>
              </w:rPr>
            </w:pPr>
            <w:r w:rsidRPr="00991E05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มีผู้ถือหุ้นรายใหญ่ร่วมกัน</w:t>
            </w:r>
          </w:p>
        </w:tc>
      </w:tr>
      <w:tr w:rsidR="006B5D63" w:rsidRPr="00D533B8" w14:paraId="0CC0CA93" w14:textId="77777777" w:rsidTr="008F5911">
        <w:trPr>
          <w:trHeight w:val="20"/>
        </w:trPr>
        <w:tc>
          <w:tcPr>
            <w:tcW w:w="3661" w:type="dxa"/>
            <w:shd w:val="clear" w:color="auto" w:fill="auto"/>
          </w:tcPr>
          <w:p w14:paraId="604EEC2F" w14:textId="77777777" w:rsidR="006B5D63" w:rsidRPr="00D533B8" w:rsidRDefault="006B5D63" w:rsidP="006B5D63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บริษัท สามที เอ็นจิเนียริ่ง จำกัด</w:t>
            </w:r>
          </w:p>
        </w:tc>
        <w:tc>
          <w:tcPr>
            <w:tcW w:w="1379" w:type="dxa"/>
            <w:shd w:val="clear" w:color="auto" w:fill="auto"/>
          </w:tcPr>
          <w:p w14:paraId="4EC7C075" w14:textId="77777777" w:rsidR="006B5D63" w:rsidRPr="00D533B8" w:rsidRDefault="006B5D63" w:rsidP="006B5D6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602F2C3B" w14:textId="0A129333" w:rsidR="006B5D63" w:rsidRPr="00D533B8" w:rsidRDefault="006B5D63" w:rsidP="006B5D63">
            <w:pPr>
              <w:rPr>
                <w:rFonts w:ascii="Angsana New" w:hAnsi="Angsana New"/>
              </w:rPr>
            </w:pPr>
            <w:r w:rsidRPr="00991E05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มีผู้ถือหุ้นรายใหญ่ร่วมกัน</w:t>
            </w:r>
          </w:p>
        </w:tc>
      </w:tr>
      <w:tr w:rsidR="006B5D63" w:rsidRPr="00D533B8" w14:paraId="0AC1E021" w14:textId="77777777" w:rsidTr="008F5911">
        <w:trPr>
          <w:trHeight w:val="20"/>
        </w:trPr>
        <w:tc>
          <w:tcPr>
            <w:tcW w:w="3661" w:type="dxa"/>
            <w:shd w:val="clear" w:color="auto" w:fill="auto"/>
          </w:tcPr>
          <w:p w14:paraId="5B281589" w14:textId="77777777" w:rsidR="006B5D63" w:rsidRPr="00D533B8" w:rsidRDefault="006B5D63" w:rsidP="006B5D63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ออน ฟิฟท์ จำกัด</w:t>
            </w:r>
          </w:p>
        </w:tc>
        <w:tc>
          <w:tcPr>
            <w:tcW w:w="1379" w:type="dxa"/>
            <w:shd w:val="clear" w:color="auto" w:fill="auto"/>
          </w:tcPr>
          <w:p w14:paraId="2BCF0216" w14:textId="77777777" w:rsidR="006B5D63" w:rsidRPr="00D533B8" w:rsidRDefault="006B5D63" w:rsidP="006B5D63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3F8FCD40" w14:textId="42751CD9" w:rsidR="006B5D63" w:rsidRPr="007712AE" w:rsidRDefault="006B5D63" w:rsidP="006B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4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91E05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มีผู้ถือหุ้นรายใหญ่ร่วมกัน</w:t>
            </w:r>
          </w:p>
        </w:tc>
      </w:tr>
      <w:tr w:rsidR="006B5D63" w:rsidRPr="00D533B8" w14:paraId="51F6266D" w14:textId="77777777" w:rsidTr="008F5911">
        <w:trPr>
          <w:trHeight w:val="20"/>
        </w:trPr>
        <w:tc>
          <w:tcPr>
            <w:tcW w:w="3661" w:type="dxa"/>
            <w:shd w:val="clear" w:color="auto" w:fill="auto"/>
          </w:tcPr>
          <w:p w14:paraId="74C7754C" w14:textId="6B5439E4" w:rsidR="006B5D63" w:rsidRDefault="006B5D63" w:rsidP="006B5D63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โฮสเซ็นเตอร์ จำกัด</w:t>
            </w:r>
          </w:p>
        </w:tc>
        <w:tc>
          <w:tcPr>
            <w:tcW w:w="1379" w:type="dxa"/>
            <w:shd w:val="clear" w:color="auto" w:fill="auto"/>
          </w:tcPr>
          <w:p w14:paraId="22EBD83A" w14:textId="4B4F58AC" w:rsidR="006B5D63" w:rsidRDefault="006B5D63" w:rsidP="006B5D63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4CD2E709" w14:textId="73F6B99A" w:rsidR="006B5D63" w:rsidRPr="00D533B8" w:rsidRDefault="006B5D63" w:rsidP="006B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4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มีผู้ถือหุ้นรายใหญ่ร่วมกัน</w:t>
            </w:r>
          </w:p>
        </w:tc>
      </w:tr>
      <w:tr w:rsidR="00AB51B2" w:rsidRPr="00D533B8" w14:paraId="6EFBBCD2" w14:textId="77777777" w:rsidTr="008F5911">
        <w:trPr>
          <w:trHeight w:val="20"/>
        </w:trPr>
        <w:tc>
          <w:tcPr>
            <w:tcW w:w="3661" w:type="dxa"/>
            <w:shd w:val="clear" w:color="auto" w:fill="auto"/>
          </w:tcPr>
          <w:p w14:paraId="104BCDBF" w14:textId="77777777" w:rsidR="00AB51B2" w:rsidRPr="00D533B8" w:rsidRDefault="00AB51B2" w:rsidP="005646CA">
            <w:pPr>
              <w:rPr>
                <w:rFonts w:ascii="Angsana New" w:hAnsi="Angsana New"/>
                <w:sz w:val="22"/>
                <w:szCs w:val="22"/>
                <w:cs/>
              </w:rPr>
            </w:pPr>
            <w:proofErr w:type="spellStart"/>
            <w:r w:rsidRPr="00D533B8">
              <w:rPr>
                <w:rFonts w:ascii="Angsana New" w:hAnsi="Angsana New"/>
                <w:sz w:val="30"/>
                <w:szCs w:val="30"/>
              </w:rPr>
              <w:t>Italmarket</w:t>
            </w:r>
            <w:proofErr w:type="spellEnd"/>
            <w:r w:rsidRPr="00D533B8">
              <w:rPr>
                <w:rFonts w:ascii="Angsana New" w:hAnsi="Angsana New"/>
                <w:sz w:val="30"/>
                <w:szCs w:val="30"/>
              </w:rPr>
              <w:t xml:space="preserve"> Slovakia, </w:t>
            </w:r>
            <w:proofErr w:type="spellStart"/>
            <w:r w:rsidRPr="00D533B8">
              <w:rPr>
                <w:rFonts w:ascii="Angsana New" w:hAnsi="Angsana New"/>
                <w:sz w:val="30"/>
                <w:szCs w:val="30"/>
              </w:rPr>
              <w:t>a.s.</w:t>
            </w:r>
            <w:proofErr w:type="spellEnd"/>
          </w:p>
        </w:tc>
        <w:tc>
          <w:tcPr>
            <w:tcW w:w="1379" w:type="dxa"/>
            <w:shd w:val="clear" w:color="auto" w:fill="auto"/>
          </w:tcPr>
          <w:p w14:paraId="4720C006" w14:textId="77777777" w:rsidR="00AB51B2" w:rsidRPr="00D533B8" w:rsidRDefault="00AB51B2" w:rsidP="005646C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สาธารณรัฐ</w:t>
            </w:r>
          </w:p>
          <w:p w14:paraId="4E738364" w14:textId="77777777" w:rsidR="00AB51B2" w:rsidRPr="00D533B8" w:rsidRDefault="00AB51B2" w:rsidP="005646CA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สโลวาเกีย</w:t>
            </w:r>
          </w:p>
        </w:tc>
        <w:tc>
          <w:tcPr>
            <w:tcW w:w="4320" w:type="dxa"/>
            <w:shd w:val="clear" w:color="auto" w:fill="auto"/>
          </w:tcPr>
          <w:p w14:paraId="40846BAB" w14:textId="77777777" w:rsidR="00AB51B2" w:rsidRPr="00D533B8" w:rsidRDefault="00AB51B2" w:rsidP="00564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right="-18" w:hanging="16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เป็นบริษัทที่ถือหุ้นโดยผู้ถือหุ้นในบริษัทย่อย</w:t>
            </w:r>
          </w:p>
          <w:p w14:paraId="33235EE1" w14:textId="77777777" w:rsidR="0042518B" w:rsidRPr="00D533B8" w:rsidRDefault="0042518B" w:rsidP="00814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1718E" w:rsidRPr="00D533B8" w14:paraId="6F2C9E5A" w14:textId="77777777" w:rsidTr="008F5911">
        <w:trPr>
          <w:trHeight w:val="20"/>
        </w:trPr>
        <w:tc>
          <w:tcPr>
            <w:tcW w:w="3661" w:type="dxa"/>
            <w:shd w:val="clear" w:color="auto" w:fill="auto"/>
          </w:tcPr>
          <w:p w14:paraId="4A87B162" w14:textId="77777777" w:rsidR="0021718E" w:rsidRPr="009E555A" w:rsidRDefault="0021718E" w:rsidP="0021718E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แบงคอคเบสท์บาย กรุ๊ป จำกัด</w:t>
            </w:r>
          </w:p>
        </w:tc>
        <w:tc>
          <w:tcPr>
            <w:tcW w:w="1379" w:type="dxa"/>
            <w:shd w:val="clear" w:color="auto" w:fill="auto"/>
          </w:tcPr>
          <w:p w14:paraId="52ACE86C" w14:textId="77777777" w:rsidR="0021718E" w:rsidRPr="009E555A" w:rsidRDefault="0021718E" w:rsidP="0021718E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4E5D5FAF" w14:textId="77777777" w:rsidR="0021718E" w:rsidRPr="00A1785B" w:rsidRDefault="0021718E" w:rsidP="002171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เป็นบริษัทที่มีกรรมการที่มีความสัมพันธ์ทาง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ครอบครัวกับกรรมการของบริษัท</w:t>
            </w:r>
          </w:p>
        </w:tc>
      </w:tr>
      <w:tr w:rsidR="0021718E" w:rsidRPr="00D533B8" w14:paraId="0518EE81" w14:textId="77777777" w:rsidTr="008F5911">
        <w:trPr>
          <w:trHeight w:val="20"/>
        </w:trPr>
        <w:tc>
          <w:tcPr>
            <w:tcW w:w="3661" w:type="dxa"/>
            <w:shd w:val="clear" w:color="auto" w:fill="auto"/>
          </w:tcPr>
          <w:p w14:paraId="1DC3E479" w14:textId="77777777" w:rsidR="0021718E" w:rsidRPr="00D533B8" w:rsidRDefault="0021718E" w:rsidP="0021718E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คณะบุคคลรักอริยะพงศ์</w:t>
            </w:r>
          </w:p>
        </w:tc>
        <w:tc>
          <w:tcPr>
            <w:tcW w:w="1379" w:type="dxa"/>
            <w:shd w:val="clear" w:color="auto" w:fill="auto"/>
          </w:tcPr>
          <w:p w14:paraId="7F20C082" w14:textId="77777777" w:rsidR="0021718E" w:rsidRPr="00D533B8" w:rsidRDefault="0021718E" w:rsidP="0021718E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2686312A" w14:textId="77777777" w:rsidR="0021718E" w:rsidRPr="007712AE" w:rsidRDefault="0021718E" w:rsidP="002171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712AE">
              <w:rPr>
                <w:rFonts w:ascii="Angsana New" w:hAnsi="Angsana New"/>
                <w:sz w:val="30"/>
                <w:szCs w:val="30"/>
                <w:cs/>
              </w:rPr>
              <w:t>คณะบุคคลที่จัดตั้งโดยผู้บริหารสำคัญของบริษัท</w:t>
            </w:r>
          </w:p>
        </w:tc>
      </w:tr>
      <w:tr w:rsidR="0021718E" w:rsidRPr="00D533B8" w14:paraId="3C91A266" w14:textId="77777777" w:rsidTr="008F5911">
        <w:trPr>
          <w:trHeight w:val="20"/>
        </w:trPr>
        <w:tc>
          <w:tcPr>
            <w:tcW w:w="3661" w:type="dxa"/>
            <w:shd w:val="clear" w:color="auto" w:fill="auto"/>
          </w:tcPr>
          <w:p w14:paraId="288280F7" w14:textId="77777777" w:rsidR="0021718E" w:rsidRPr="00D533B8" w:rsidRDefault="0021718E" w:rsidP="0021718E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79" w:type="dxa"/>
            <w:shd w:val="clear" w:color="auto" w:fill="auto"/>
          </w:tcPr>
          <w:p w14:paraId="319A3CC1" w14:textId="77777777" w:rsidR="0021718E" w:rsidRPr="00D533B8" w:rsidRDefault="0021718E" w:rsidP="0021718E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0519745C" w14:textId="77777777" w:rsidR="0021718E" w:rsidRPr="00D533B8" w:rsidRDefault="0021718E" w:rsidP="00217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4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pacing w:val="-18"/>
                <w:sz w:val="30"/>
                <w:szCs w:val="30"/>
                <w:cs/>
              </w:rPr>
              <w:t>บุคคลที่มีอำนาจและความรับผิดชอบการวางแผน</w:t>
            </w:r>
            <w:r w:rsidRPr="00D533B8">
              <w:rPr>
                <w:rFonts w:ascii="Angsana New" w:hAnsi="Angsana New"/>
                <w:spacing w:val="-12"/>
                <w:sz w:val="30"/>
                <w:szCs w:val="30"/>
                <w:cs/>
              </w:rPr>
              <w:t xml:space="preserve">สั่งการและควบคุมกิจกรรมต่าง ๆ ของกิจการ </w:t>
            </w:r>
            <w:r w:rsidRPr="00D533B8">
              <w:rPr>
                <w:rFonts w:ascii="Angsana New" w:hAnsi="Angsana New"/>
                <w:spacing w:val="-16"/>
                <w:sz w:val="30"/>
                <w:szCs w:val="30"/>
                <w:cs/>
              </w:rPr>
              <w:t>ไม่ว่าทางตรงหรือทางอ้อม ทั้งนี้ รวมถึงกรรมการ</w:t>
            </w:r>
            <w:r w:rsidRPr="00D533B8">
              <w:rPr>
                <w:rFonts w:ascii="Angsana New" w:hAnsi="Angsana New"/>
                <w:spacing w:val="-14"/>
                <w:sz w:val="30"/>
                <w:szCs w:val="30"/>
                <w:cs/>
              </w:rPr>
              <w:t xml:space="preserve">ของกลุ่มบริษัท </w:t>
            </w:r>
            <w:r w:rsidRPr="00D533B8">
              <w:rPr>
                <w:rFonts w:ascii="Angsana New" w:hAnsi="Angsana New"/>
                <w:spacing w:val="-14"/>
                <w:sz w:val="30"/>
                <w:szCs w:val="30"/>
                <w:cs/>
              </w:rPr>
              <w:br/>
              <w:t>(ไม่ว่าจะทำหน้าที่ในระดับบริหารหรือไม่)</w:t>
            </w:r>
          </w:p>
        </w:tc>
      </w:tr>
    </w:tbl>
    <w:p w14:paraId="3A0FE6A4" w14:textId="77777777" w:rsidR="0021718E" w:rsidRDefault="0021718E" w:rsidP="00607C9D">
      <w:pPr>
        <w:pStyle w:val="block"/>
        <w:spacing w:after="0" w:line="240" w:lineRule="auto"/>
        <w:ind w:left="540" w:right="-45"/>
        <w:jc w:val="both"/>
        <w:rPr>
          <w:rFonts w:ascii="Angsana New" w:hAnsi="Angsana New"/>
          <w:b/>
          <w:sz w:val="30"/>
          <w:szCs w:val="30"/>
          <w:lang w:bidi="th-TH"/>
        </w:rPr>
      </w:pPr>
    </w:p>
    <w:p w14:paraId="0F0FF547" w14:textId="13A3A795" w:rsidR="00F16933" w:rsidRPr="00D533B8" w:rsidRDefault="00F16933" w:rsidP="00607C9D">
      <w:pPr>
        <w:pStyle w:val="block"/>
        <w:spacing w:after="0" w:line="240" w:lineRule="auto"/>
        <w:ind w:left="540" w:right="-45"/>
        <w:jc w:val="both"/>
        <w:rPr>
          <w:rFonts w:ascii="Angsana New" w:hAnsi="Angsana New"/>
          <w:b/>
          <w:sz w:val="30"/>
          <w:szCs w:val="30"/>
          <w:lang w:bidi="th-TH"/>
        </w:rPr>
      </w:pPr>
      <w:r w:rsidRPr="00D533B8">
        <w:rPr>
          <w:rFonts w:ascii="Angsana New" w:hAnsi="Angsana New"/>
          <w:b/>
          <w:sz w:val="30"/>
          <w:szCs w:val="30"/>
          <w:cs/>
          <w:lang w:bidi="th-TH"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14:paraId="72415425" w14:textId="77777777" w:rsidR="00883FC4" w:rsidRPr="00D533B8" w:rsidRDefault="00883FC4" w:rsidP="00607C9D">
      <w:pPr>
        <w:pStyle w:val="block"/>
        <w:spacing w:after="0" w:line="240" w:lineRule="auto"/>
        <w:ind w:left="540" w:right="-45"/>
        <w:jc w:val="both"/>
        <w:rPr>
          <w:rFonts w:ascii="Angsana New" w:hAnsi="Angsana New"/>
          <w:b/>
          <w:sz w:val="30"/>
          <w:szCs w:val="30"/>
          <w:lang w:val="en-US" w:bidi="th-TH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6030"/>
      </w:tblGrid>
      <w:tr w:rsidR="00F16933" w:rsidRPr="00D533B8" w14:paraId="65E681AA" w14:textId="77777777" w:rsidTr="008F5911">
        <w:trPr>
          <w:trHeight w:val="20"/>
          <w:tblHeader/>
        </w:trPr>
        <w:tc>
          <w:tcPr>
            <w:tcW w:w="3060" w:type="dxa"/>
          </w:tcPr>
          <w:p w14:paraId="4F4607DA" w14:textId="77777777" w:rsidR="00F16933" w:rsidRPr="00D533B8" w:rsidRDefault="00F16933" w:rsidP="00607C9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6030" w:type="dxa"/>
          </w:tcPr>
          <w:p w14:paraId="4CA80C23" w14:textId="77777777" w:rsidR="00F16933" w:rsidRPr="00D533B8" w:rsidRDefault="00F16933" w:rsidP="00607C9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</w:p>
        </w:tc>
      </w:tr>
      <w:tr w:rsidR="005768C8" w:rsidRPr="00D533B8" w14:paraId="58F145DB" w14:textId="77777777" w:rsidTr="008F5911">
        <w:trPr>
          <w:trHeight w:val="20"/>
        </w:trPr>
        <w:tc>
          <w:tcPr>
            <w:tcW w:w="3060" w:type="dxa"/>
          </w:tcPr>
          <w:p w14:paraId="570946A0" w14:textId="77777777" w:rsidR="005768C8" w:rsidRPr="00D533B8" w:rsidRDefault="005768C8" w:rsidP="00607C9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030" w:type="dxa"/>
          </w:tcPr>
          <w:p w14:paraId="19E7493C" w14:textId="77777777" w:rsidR="005768C8" w:rsidRPr="00D533B8" w:rsidRDefault="005768C8" w:rsidP="0060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  <w:r w:rsidR="0055316B" w:rsidRPr="00D533B8">
              <w:rPr>
                <w:rFonts w:ascii="Angsana New" w:hAnsi="Angsana New"/>
                <w:sz w:val="30"/>
                <w:szCs w:val="30"/>
                <w:cs/>
              </w:rPr>
              <w:t xml:space="preserve"> หรือในราคาที่ตกลงกัน</w:t>
            </w:r>
            <w:r w:rsidR="00A90DB3" w:rsidRPr="00D533B8">
              <w:rPr>
                <w:rFonts w:ascii="Angsana New" w:hAnsi="Angsana New"/>
                <w:sz w:val="30"/>
                <w:szCs w:val="30"/>
                <w:cs/>
              </w:rPr>
              <w:t>ตาม</w:t>
            </w:r>
            <w:r w:rsidR="0055316B" w:rsidRPr="00D533B8">
              <w:rPr>
                <w:rFonts w:ascii="Angsana New" w:hAnsi="Angsana New"/>
                <w:sz w:val="30"/>
                <w:szCs w:val="30"/>
                <w:cs/>
              </w:rPr>
              <w:t>สัญญาหากไม่มีราคาตลาดรองรับ</w:t>
            </w:r>
          </w:p>
        </w:tc>
      </w:tr>
      <w:tr w:rsidR="00C21F6D" w:rsidRPr="00D533B8" w14:paraId="36FD2525" w14:textId="77777777" w:rsidTr="008F5911">
        <w:trPr>
          <w:trHeight w:val="20"/>
        </w:trPr>
        <w:tc>
          <w:tcPr>
            <w:tcW w:w="3060" w:type="dxa"/>
          </w:tcPr>
          <w:p w14:paraId="3B11D234" w14:textId="77777777" w:rsidR="00C21F6D" w:rsidRPr="009E555A" w:rsidRDefault="00C21F6D" w:rsidP="00C21F6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030" w:type="dxa"/>
          </w:tcPr>
          <w:p w14:paraId="35B9E118" w14:textId="77777777" w:rsidR="00C21F6D" w:rsidRPr="009E555A" w:rsidRDefault="00C21F6D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C21F6D" w:rsidRPr="00D533B8" w14:paraId="52B45535" w14:textId="77777777" w:rsidTr="008F5911">
        <w:trPr>
          <w:trHeight w:val="20"/>
        </w:trPr>
        <w:tc>
          <w:tcPr>
            <w:tcW w:w="3060" w:type="dxa"/>
          </w:tcPr>
          <w:p w14:paraId="2886C499" w14:textId="77777777" w:rsidR="00C21F6D" w:rsidRPr="00D533B8" w:rsidRDefault="00C21F6D" w:rsidP="00C21F6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030" w:type="dxa"/>
          </w:tcPr>
          <w:p w14:paraId="5530F859" w14:textId="77777777" w:rsidR="00C21F6D" w:rsidRPr="00D533B8" w:rsidRDefault="00C21F6D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C21F6D" w:rsidRPr="00D533B8" w14:paraId="163787D2" w14:textId="77777777" w:rsidTr="008F5911">
        <w:trPr>
          <w:trHeight w:val="20"/>
        </w:trPr>
        <w:tc>
          <w:tcPr>
            <w:tcW w:w="3060" w:type="dxa"/>
          </w:tcPr>
          <w:p w14:paraId="6B35BB27" w14:textId="77777777" w:rsidR="00C21F6D" w:rsidRPr="00D533B8" w:rsidRDefault="00C21F6D" w:rsidP="00C21F6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6030" w:type="dxa"/>
          </w:tcPr>
          <w:p w14:paraId="0759AC66" w14:textId="77777777" w:rsidR="00C21F6D" w:rsidRPr="00D533B8" w:rsidRDefault="00C21F6D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ราคาตลาด หรือในราคาที่ตกลงกันตามสัญญาหากไม่มีราคาตลาดรองรับ</w:t>
            </w:r>
          </w:p>
        </w:tc>
      </w:tr>
      <w:tr w:rsidR="00C21F6D" w:rsidRPr="00D533B8" w14:paraId="7454BFB1" w14:textId="77777777" w:rsidTr="008F5911">
        <w:trPr>
          <w:trHeight w:val="20"/>
        </w:trPr>
        <w:tc>
          <w:tcPr>
            <w:tcW w:w="3060" w:type="dxa"/>
          </w:tcPr>
          <w:p w14:paraId="6B6230B1" w14:textId="0D7CFC68" w:rsidR="00C21F6D" w:rsidRPr="00D533B8" w:rsidRDefault="00C21F6D" w:rsidP="00C21F6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030" w:type="dxa"/>
          </w:tcPr>
          <w:p w14:paraId="30F2F95A" w14:textId="77777777" w:rsidR="00C21F6D" w:rsidRPr="00D533B8" w:rsidRDefault="00C21F6D" w:rsidP="00C21F6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C21F6D" w:rsidRPr="00D533B8" w14:paraId="2DD08C1E" w14:textId="77777777" w:rsidTr="008F5911">
        <w:trPr>
          <w:trHeight w:val="20"/>
        </w:trPr>
        <w:tc>
          <w:tcPr>
            <w:tcW w:w="3060" w:type="dxa"/>
          </w:tcPr>
          <w:p w14:paraId="724AECDF" w14:textId="4C1789F1" w:rsidR="00C21F6D" w:rsidRPr="00D533B8" w:rsidRDefault="00C21F6D" w:rsidP="00C21F6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ต้นทุนในการจัดจำหน่ายและ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="00C64FBA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ค่าใช้จ่ายในการ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6030" w:type="dxa"/>
          </w:tcPr>
          <w:p w14:paraId="3F6E25B7" w14:textId="77777777" w:rsidR="00C21F6D" w:rsidRDefault="00C21F6D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  <w:p w14:paraId="7FA9BD4F" w14:textId="77777777" w:rsidR="00C21F6D" w:rsidRPr="00D533B8" w:rsidRDefault="00C21F6D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C21F6D" w:rsidRPr="00D533B8" w14:paraId="54B517F1" w14:textId="77777777" w:rsidTr="008F5911">
        <w:trPr>
          <w:trHeight w:val="20"/>
        </w:trPr>
        <w:tc>
          <w:tcPr>
            <w:tcW w:w="3060" w:type="dxa"/>
          </w:tcPr>
          <w:p w14:paraId="349C1DA9" w14:textId="77777777" w:rsidR="00C21F6D" w:rsidRPr="00D533B8" w:rsidRDefault="00C21F6D" w:rsidP="00C21F6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030" w:type="dxa"/>
          </w:tcPr>
          <w:p w14:paraId="642AB02A" w14:textId="77777777" w:rsidR="00C21F6D" w:rsidRPr="00D533B8" w:rsidRDefault="00C21F6D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ตามที่ได้รับอนุมัติโดยกรรมการ</w:t>
            </w:r>
          </w:p>
        </w:tc>
      </w:tr>
      <w:tr w:rsidR="00C21F6D" w:rsidRPr="00D533B8" w14:paraId="032114CC" w14:textId="77777777" w:rsidTr="008F5911">
        <w:trPr>
          <w:trHeight w:val="20"/>
        </w:trPr>
        <w:tc>
          <w:tcPr>
            <w:tcW w:w="3060" w:type="dxa"/>
          </w:tcPr>
          <w:p w14:paraId="42646CD7" w14:textId="77777777" w:rsidR="00C21F6D" w:rsidRPr="00D533B8" w:rsidRDefault="00C21F6D" w:rsidP="00C21F6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6030" w:type="dxa"/>
          </w:tcPr>
          <w:p w14:paraId="21B04A5A" w14:textId="77777777" w:rsidR="00C21F6D" w:rsidRPr="00D533B8" w:rsidRDefault="00C21F6D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ตามอัตราที่ตกลงกันตามสัญญา</w:t>
            </w:r>
          </w:p>
        </w:tc>
      </w:tr>
      <w:tr w:rsidR="00C21F6D" w:rsidRPr="00D533B8" w14:paraId="39B8048F" w14:textId="77777777" w:rsidTr="008F5911">
        <w:trPr>
          <w:trHeight w:val="20"/>
        </w:trPr>
        <w:tc>
          <w:tcPr>
            <w:tcW w:w="3060" w:type="dxa"/>
            <w:shd w:val="clear" w:color="auto" w:fill="auto"/>
          </w:tcPr>
          <w:p w14:paraId="27278F22" w14:textId="77777777" w:rsidR="00C21F6D" w:rsidRPr="00D533B8" w:rsidRDefault="00C21F6D" w:rsidP="00C21F6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030" w:type="dxa"/>
            <w:shd w:val="clear" w:color="auto" w:fill="auto"/>
          </w:tcPr>
          <w:p w14:paraId="33AAC799" w14:textId="77777777" w:rsidR="00C21F6D" w:rsidRPr="00D533B8" w:rsidRDefault="00C21F6D" w:rsidP="00C2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ตามอัตราที่ตกลงกันตามสัญญา</w:t>
            </w:r>
          </w:p>
        </w:tc>
      </w:tr>
      <w:tr w:rsidR="006B5D63" w:rsidRPr="00D533B8" w14:paraId="22080233" w14:textId="77777777" w:rsidTr="008F5911">
        <w:trPr>
          <w:trHeight w:val="20"/>
        </w:trPr>
        <w:tc>
          <w:tcPr>
            <w:tcW w:w="3060" w:type="dxa"/>
            <w:shd w:val="clear" w:color="auto" w:fill="auto"/>
          </w:tcPr>
          <w:p w14:paraId="6393C2D4" w14:textId="77777777" w:rsidR="006B5D63" w:rsidRPr="00D533B8" w:rsidRDefault="006B5D63" w:rsidP="006B5D6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030" w:type="dxa"/>
            <w:shd w:val="clear" w:color="auto" w:fill="auto"/>
          </w:tcPr>
          <w:p w14:paraId="36A639E6" w14:textId="1A2226F1" w:rsidR="006B5D63" w:rsidRPr="00D533B8" w:rsidRDefault="006B5D63" w:rsidP="006B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ตามอัตราที่ตกลงกันตามสัญญา</w:t>
            </w:r>
          </w:p>
        </w:tc>
      </w:tr>
      <w:tr w:rsidR="006B5D63" w:rsidRPr="00D533B8" w14:paraId="25ED3362" w14:textId="77777777" w:rsidTr="008F5911">
        <w:trPr>
          <w:trHeight w:val="20"/>
        </w:trPr>
        <w:tc>
          <w:tcPr>
            <w:tcW w:w="3060" w:type="dxa"/>
            <w:shd w:val="clear" w:color="auto" w:fill="auto"/>
          </w:tcPr>
          <w:p w14:paraId="68E1566C" w14:textId="31684CF6" w:rsidR="006B5D63" w:rsidRPr="00D533B8" w:rsidRDefault="006B5D63" w:rsidP="006B5D6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6030" w:type="dxa"/>
            <w:shd w:val="clear" w:color="auto" w:fill="auto"/>
          </w:tcPr>
          <w:p w14:paraId="27BD5832" w14:textId="59DEF8AA" w:rsidR="006B5D63" w:rsidRPr="00D533B8" w:rsidRDefault="006B5D63" w:rsidP="006B5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ตามอัตราที่ตกลงกันตามสัญญา</w:t>
            </w:r>
          </w:p>
        </w:tc>
      </w:tr>
    </w:tbl>
    <w:p w14:paraId="52BEE523" w14:textId="77777777" w:rsidR="004907D9" w:rsidRDefault="004907D9" w:rsidP="00DD0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19CDF94D" w14:textId="443279B8" w:rsidR="00D81490" w:rsidRPr="00D533B8" w:rsidRDefault="00D85DCF" w:rsidP="00DD0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>ร</w:t>
      </w:r>
      <w:r w:rsidR="00D81490" w:rsidRPr="00D533B8">
        <w:rPr>
          <w:rFonts w:ascii="Angsana New" w:hAnsi="Angsana New"/>
          <w:sz w:val="30"/>
          <w:szCs w:val="30"/>
          <w:cs/>
        </w:rPr>
        <w:t>ายการที่สำคัญกับ</w:t>
      </w:r>
      <w:r w:rsidR="00CD27E5" w:rsidRPr="00D533B8">
        <w:rPr>
          <w:rFonts w:ascii="Angsana New" w:hAnsi="Angsana New"/>
          <w:sz w:val="30"/>
          <w:szCs w:val="30"/>
          <w:cs/>
        </w:rPr>
        <w:t>บุคคลหรือ</w:t>
      </w:r>
      <w:r w:rsidR="00D81490" w:rsidRPr="00D533B8">
        <w:rPr>
          <w:rFonts w:ascii="Angsana New" w:hAnsi="Angsana New"/>
          <w:sz w:val="30"/>
          <w:szCs w:val="30"/>
          <w:cs/>
        </w:rPr>
        <w:t xml:space="preserve">กิจการที่เกี่ยวข้องกันสำหรับแต่ละปีสิ้นสุดวันที่ </w:t>
      </w:r>
      <w:r w:rsidR="005D20EE" w:rsidRPr="005D20EE">
        <w:rPr>
          <w:rFonts w:ascii="Angsana New" w:hAnsi="Angsana New"/>
          <w:sz w:val="30"/>
          <w:szCs w:val="30"/>
        </w:rPr>
        <w:t>3</w:t>
      </w:r>
      <w:r w:rsidR="00786EC4" w:rsidRPr="00786EC4">
        <w:rPr>
          <w:rFonts w:ascii="Angsana New" w:hAnsi="Angsana New"/>
          <w:sz w:val="30"/>
          <w:szCs w:val="30"/>
        </w:rPr>
        <w:t>1</w:t>
      </w:r>
      <w:r w:rsidR="00D81490" w:rsidRPr="00D533B8">
        <w:rPr>
          <w:rFonts w:ascii="Angsana New" w:hAnsi="Angsana New"/>
          <w:sz w:val="30"/>
          <w:szCs w:val="30"/>
        </w:rPr>
        <w:t xml:space="preserve"> </w:t>
      </w:r>
      <w:r w:rsidR="00D81490" w:rsidRPr="00D533B8">
        <w:rPr>
          <w:rFonts w:ascii="Angsana New" w:hAnsi="Angsana New"/>
          <w:sz w:val="30"/>
          <w:szCs w:val="30"/>
          <w:cs/>
        </w:rPr>
        <w:t>ธันวาคม สรุปได้ดังนี้</w:t>
      </w:r>
    </w:p>
    <w:p w14:paraId="0DE1B839" w14:textId="77777777" w:rsidR="000F4245" w:rsidRPr="00D533B8" w:rsidRDefault="000F4245" w:rsidP="00DD0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6"/>
        <w:gridCol w:w="1108"/>
        <w:gridCol w:w="266"/>
        <w:gridCol w:w="1101"/>
        <w:gridCol w:w="266"/>
        <w:gridCol w:w="1127"/>
        <w:gridCol w:w="247"/>
        <w:gridCol w:w="21"/>
        <w:gridCol w:w="1168"/>
      </w:tblGrid>
      <w:tr w:rsidR="0021718E" w:rsidRPr="00D533B8" w14:paraId="3A46BD44" w14:textId="77777777" w:rsidTr="006B5D63">
        <w:trPr>
          <w:tblHeader/>
        </w:trPr>
        <w:tc>
          <w:tcPr>
            <w:tcW w:w="2167" w:type="pct"/>
            <w:shd w:val="clear" w:color="auto" w:fill="auto"/>
          </w:tcPr>
          <w:p w14:paraId="27650D7E" w14:textId="77777777" w:rsidR="0021718E" w:rsidRPr="00D533B8" w:rsidRDefault="0021718E" w:rsidP="00030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2" w:type="pct"/>
            <w:gridSpan w:val="3"/>
            <w:shd w:val="clear" w:color="auto" w:fill="auto"/>
          </w:tcPr>
          <w:p w14:paraId="6AC369BF" w14:textId="77777777" w:rsidR="0021718E" w:rsidRPr="00D533B8" w:rsidRDefault="0021718E" w:rsidP="000302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  <w:shd w:val="clear" w:color="auto" w:fill="auto"/>
          </w:tcPr>
          <w:p w14:paraId="65BCAF75" w14:textId="77777777" w:rsidR="0021718E" w:rsidRPr="00D533B8" w:rsidRDefault="0021718E" w:rsidP="000302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9" w:type="pct"/>
            <w:gridSpan w:val="4"/>
            <w:shd w:val="clear" w:color="auto" w:fill="auto"/>
          </w:tcPr>
          <w:p w14:paraId="12A40B00" w14:textId="77777777" w:rsidR="0021718E" w:rsidRPr="00D533B8" w:rsidRDefault="0021718E" w:rsidP="000302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1718E" w:rsidRPr="00D533B8" w14:paraId="78FCEEC7" w14:textId="77777777" w:rsidTr="005B7C1D">
        <w:trPr>
          <w:tblHeader/>
        </w:trPr>
        <w:tc>
          <w:tcPr>
            <w:tcW w:w="2167" w:type="pct"/>
            <w:shd w:val="clear" w:color="auto" w:fill="auto"/>
          </w:tcPr>
          <w:p w14:paraId="46D7B15E" w14:textId="0D1C7C09" w:rsidR="0021718E" w:rsidRPr="00D533B8" w:rsidRDefault="0021718E" w:rsidP="008F5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 w:firstLine="2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5D20EE" w:rsidRPr="005D20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786EC4" w:rsidRPr="00786E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92" w:type="pct"/>
            <w:shd w:val="clear" w:color="auto" w:fill="auto"/>
          </w:tcPr>
          <w:p w14:paraId="5BBC50EB" w14:textId="68886B32" w:rsidR="0021718E" w:rsidRPr="00D533B8" w:rsidRDefault="00786EC4" w:rsidP="00B676E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563</w:t>
            </w:r>
          </w:p>
        </w:tc>
        <w:tc>
          <w:tcPr>
            <w:tcW w:w="142" w:type="pct"/>
            <w:shd w:val="clear" w:color="auto" w:fill="auto"/>
          </w:tcPr>
          <w:p w14:paraId="6279252E" w14:textId="77777777" w:rsidR="0021718E" w:rsidRPr="00D533B8" w:rsidRDefault="0021718E" w:rsidP="00B676E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5C943F6F" w14:textId="18425484" w:rsidR="0021718E" w:rsidRPr="00D533B8" w:rsidRDefault="00786EC4" w:rsidP="00B676E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56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2" w:type="pct"/>
            <w:shd w:val="clear" w:color="auto" w:fill="auto"/>
          </w:tcPr>
          <w:p w14:paraId="3E526A7A" w14:textId="77777777" w:rsidR="0021718E" w:rsidRPr="00D533B8" w:rsidRDefault="0021718E" w:rsidP="00B67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7ACBAC66" w14:textId="7BED0678" w:rsidR="0021718E" w:rsidRPr="00D533B8" w:rsidRDefault="00786EC4" w:rsidP="00B676E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563</w:t>
            </w:r>
          </w:p>
        </w:tc>
        <w:tc>
          <w:tcPr>
            <w:tcW w:w="132" w:type="pct"/>
            <w:shd w:val="clear" w:color="auto" w:fill="auto"/>
          </w:tcPr>
          <w:p w14:paraId="72A1BC56" w14:textId="77777777" w:rsidR="0021718E" w:rsidRPr="00D533B8" w:rsidRDefault="0021718E" w:rsidP="00B676E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shd w:val="clear" w:color="auto" w:fill="auto"/>
          </w:tcPr>
          <w:p w14:paraId="41C3360A" w14:textId="53084AED" w:rsidR="0021718E" w:rsidRPr="00D533B8" w:rsidRDefault="00786EC4" w:rsidP="00B676E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56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21718E" w:rsidRPr="00D533B8" w14:paraId="7AA1012E" w14:textId="77777777" w:rsidTr="005B7C1D">
        <w:trPr>
          <w:tblHeader/>
        </w:trPr>
        <w:tc>
          <w:tcPr>
            <w:tcW w:w="2167" w:type="pct"/>
            <w:shd w:val="clear" w:color="auto" w:fill="auto"/>
          </w:tcPr>
          <w:p w14:paraId="1A613DA2" w14:textId="77777777" w:rsidR="0021718E" w:rsidRPr="00D533B8" w:rsidRDefault="0021718E" w:rsidP="00B67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3" w:type="pct"/>
            <w:gridSpan w:val="8"/>
            <w:shd w:val="clear" w:color="auto" w:fill="auto"/>
          </w:tcPr>
          <w:p w14:paraId="1F8634B7" w14:textId="77777777" w:rsidR="0021718E" w:rsidRPr="00D533B8" w:rsidRDefault="0021718E" w:rsidP="00B67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718E" w:rsidRPr="00D533B8" w14:paraId="7C473AC8" w14:textId="77777777" w:rsidTr="005B7C1D">
        <w:tc>
          <w:tcPr>
            <w:tcW w:w="2167" w:type="pct"/>
            <w:shd w:val="clear" w:color="auto" w:fill="auto"/>
          </w:tcPr>
          <w:p w14:paraId="0DB74477" w14:textId="77777777" w:rsidR="0021718E" w:rsidRPr="00D533B8" w:rsidRDefault="0021718E" w:rsidP="00B67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2" w:type="pct"/>
            <w:shd w:val="clear" w:color="auto" w:fill="auto"/>
          </w:tcPr>
          <w:p w14:paraId="4ACA3B5B" w14:textId="77777777" w:rsidR="0021718E" w:rsidRPr="00D533B8" w:rsidRDefault="0021718E" w:rsidP="00B67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4B53FFC1" w14:textId="77777777" w:rsidR="0021718E" w:rsidRPr="00D533B8" w:rsidRDefault="0021718E" w:rsidP="00B67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708765F4" w14:textId="77777777" w:rsidR="0021718E" w:rsidRPr="00D533B8" w:rsidRDefault="0021718E" w:rsidP="00B67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155F2F7D" w14:textId="77777777" w:rsidR="0021718E" w:rsidRPr="00D533B8" w:rsidRDefault="0021718E" w:rsidP="00B67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7FAD8CF9" w14:textId="77777777" w:rsidR="0021718E" w:rsidRPr="00D533B8" w:rsidRDefault="0021718E" w:rsidP="00B67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40061FFF" w14:textId="77777777" w:rsidR="0021718E" w:rsidRPr="00D533B8" w:rsidRDefault="0021718E" w:rsidP="00B67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46065712" w14:textId="77777777" w:rsidR="0021718E" w:rsidRPr="00D533B8" w:rsidRDefault="0021718E" w:rsidP="00B67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2D04" w:rsidRPr="00D533B8" w14:paraId="0198B32C" w14:textId="77777777" w:rsidTr="005B7C1D">
        <w:tc>
          <w:tcPr>
            <w:tcW w:w="2167" w:type="pct"/>
            <w:shd w:val="clear" w:color="auto" w:fill="auto"/>
          </w:tcPr>
          <w:p w14:paraId="53A7046A" w14:textId="77777777" w:rsidR="00F02D04" w:rsidRPr="00D533B8" w:rsidRDefault="00F02D04" w:rsidP="00F0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2" w:type="pct"/>
            <w:shd w:val="clear" w:color="auto" w:fill="auto"/>
          </w:tcPr>
          <w:p w14:paraId="496136CA" w14:textId="6F0C392C" w:rsidR="00F02D04" w:rsidRPr="00D533B8" w:rsidRDefault="00F02D04" w:rsidP="00F02D0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317FCCE2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0EE3CA5A" w14:textId="77777777" w:rsidR="00F02D04" w:rsidRPr="00D533B8" w:rsidRDefault="00F02D04" w:rsidP="00F02D0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53D6A6C7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6CC8F017" w14:textId="6259BA63" w:rsidR="00F02D04" w:rsidRPr="00D533B8" w:rsidRDefault="005D20EE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33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73AF8D5A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30CE9E39" w14:textId="62505081" w:rsidR="00F02D04" w:rsidRPr="00D533B8" w:rsidRDefault="005D20EE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5</w:t>
            </w:r>
            <w:r w:rsidR="00F02D04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96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F02D04" w:rsidRPr="00D533B8" w14:paraId="2F12D21F" w14:textId="77777777" w:rsidTr="005B7C1D">
        <w:tc>
          <w:tcPr>
            <w:tcW w:w="2167" w:type="pct"/>
            <w:shd w:val="clear" w:color="auto" w:fill="auto"/>
          </w:tcPr>
          <w:p w14:paraId="5A1E56E1" w14:textId="77777777" w:rsidR="00F02D04" w:rsidRPr="00D533B8" w:rsidRDefault="00F02D04" w:rsidP="00F0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2" w:type="pct"/>
            <w:shd w:val="clear" w:color="auto" w:fill="auto"/>
          </w:tcPr>
          <w:p w14:paraId="58F7E2E9" w14:textId="42FA4924" w:rsidR="00F02D04" w:rsidRPr="00D533B8" w:rsidRDefault="00F02D04" w:rsidP="00F02D0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38C8DC89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0CC15016" w14:textId="77777777" w:rsidR="00F02D04" w:rsidRPr="00D533B8" w:rsidRDefault="00F02D04" w:rsidP="00F02D0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6F2A0713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3A5E4EC0" w14:textId="68D9C76B" w:rsidR="00F02D04" w:rsidRPr="00D533B8" w:rsidRDefault="005D20EE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58</w:t>
            </w:r>
            <w:r w:rsidR="00F02D04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93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4EFFF67D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4C9FF1FA" w14:textId="10B826C4" w:rsidR="00F02D04" w:rsidRPr="00D533B8" w:rsidRDefault="00786EC4" w:rsidP="00F02D04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108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F02D04">
              <w:rPr>
                <w:rFonts w:ascii="Angsana New" w:hAnsi="Angsana New"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786EC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F02D04" w:rsidRPr="00D533B8" w14:paraId="3ADFD2D7" w14:textId="77777777" w:rsidTr="005B7C1D">
        <w:tc>
          <w:tcPr>
            <w:tcW w:w="2167" w:type="pct"/>
            <w:shd w:val="clear" w:color="auto" w:fill="auto"/>
          </w:tcPr>
          <w:p w14:paraId="0013C1FD" w14:textId="77777777" w:rsidR="00F02D04" w:rsidRDefault="00F02D04" w:rsidP="00F0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592" w:type="pct"/>
            <w:shd w:val="clear" w:color="auto" w:fill="auto"/>
          </w:tcPr>
          <w:p w14:paraId="1105A868" w14:textId="16D4C32C" w:rsidR="00F02D04" w:rsidRPr="00D533B8" w:rsidRDefault="00F02D04" w:rsidP="00F02D0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211A58AE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0AC8C381" w14:textId="77777777" w:rsidR="00F02D04" w:rsidRPr="00D533B8" w:rsidRDefault="00F02D04" w:rsidP="00F02D0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5300E748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64B59091" w14:textId="5013D641" w:rsidR="00F02D04" w:rsidRPr="00D533B8" w:rsidRDefault="00F02D04" w:rsidP="00F02D0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2477FB98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29FBC5CB" w14:textId="1433FB8B" w:rsidR="00F02D04" w:rsidRPr="00D533B8" w:rsidRDefault="005D20EE" w:rsidP="00F02D04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108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20EE">
              <w:rPr>
                <w:rFonts w:ascii="Angsana New" w:hAnsi="Angsana New"/>
                <w:sz w:val="30"/>
                <w:szCs w:val="30"/>
                <w:lang w:val="en-US"/>
              </w:rPr>
              <w:t>53</w:t>
            </w:r>
            <w:r w:rsidR="00786EC4" w:rsidRPr="00786EC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F02D04" w:rsidRPr="00D533B8" w14:paraId="62D73C25" w14:textId="77777777" w:rsidTr="005B7C1D">
        <w:tc>
          <w:tcPr>
            <w:tcW w:w="2167" w:type="pct"/>
            <w:shd w:val="clear" w:color="auto" w:fill="auto"/>
          </w:tcPr>
          <w:p w14:paraId="37A850A2" w14:textId="77777777" w:rsidR="00F02D04" w:rsidRPr="0064595B" w:rsidRDefault="00F02D04" w:rsidP="00F0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2" w:type="pct"/>
            <w:shd w:val="clear" w:color="auto" w:fill="auto"/>
          </w:tcPr>
          <w:p w14:paraId="4F2A181D" w14:textId="7B502155" w:rsidR="00F02D04" w:rsidRPr="00D533B8" w:rsidRDefault="00F02D04" w:rsidP="00F02D0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1CEBF265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22BEC8B6" w14:textId="77777777" w:rsidR="00F02D04" w:rsidRPr="00D533B8" w:rsidRDefault="00F02D04" w:rsidP="00F02D0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0C26B48E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43E9552C" w14:textId="240F56A7" w:rsidR="00F02D04" w:rsidRPr="00D533B8" w:rsidRDefault="00F02D04" w:rsidP="00F02D0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69754B8E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53E066DE" w14:textId="0EF37F9A" w:rsidR="00F02D04" w:rsidRPr="00D533B8" w:rsidRDefault="00786EC4" w:rsidP="00F02D04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108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/>
              </w:rPr>
              <w:t>80</w:t>
            </w:r>
          </w:p>
        </w:tc>
      </w:tr>
      <w:tr w:rsidR="00F02D04" w:rsidRPr="00D533B8" w14:paraId="54B9F85C" w14:textId="77777777" w:rsidTr="005B7C1D">
        <w:tc>
          <w:tcPr>
            <w:tcW w:w="2167" w:type="pct"/>
            <w:shd w:val="clear" w:color="auto" w:fill="auto"/>
          </w:tcPr>
          <w:p w14:paraId="762B4E0D" w14:textId="77777777" w:rsidR="00F02D04" w:rsidRPr="00D533B8" w:rsidRDefault="00F02D04" w:rsidP="00F0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2" w:type="pct"/>
            <w:shd w:val="clear" w:color="auto" w:fill="auto"/>
          </w:tcPr>
          <w:p w14:paraId="765E372A" w14:textId="4C1BBC7A" w:rsidR="00F02D04" w:rsidRPr="00D533B8" w:rsidRDefault="00F02D04" w:rsidP="00F02D0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17773C93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545B7FAF" w14:textId="77777777" w:rsidR="00F02D04" w:rsidRPr="00D533B8" w:rsidRDefault="00F02D04" w:rsidP="00F02D0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553E43D3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50BCDB08" w14:textId="5356A290" w:rsidR="00F02D04" w:rsidRPr="00D533B8" w:rsidRDefault="005D20EE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549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782B9287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3AA12FF7" w14:textId="297125D9" w:rsidR="00F02D04" w:rsidRPr="00D533B8" w:rsidRDefault="005D20EE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72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575</w:t>
            </w:r>
          </w:p>
        </w:tc>
      </w:tr>
      <w:tr w:rsidR="00F02D04" w:rsidRPr="00D533B8" w14:paraId="7DDB5A2E" w14:textId="77777777" w:rsidTr="005B7C1D">
        <w:tc>
          <w:tcPr>
            <w:tcW w:w="2167" w:type="pct"/>
            <w:shd w:val="clear" w:color="auto" w:fill="auto"/>
          </w:tcPr>
          <w:p w14:paraId="335BEA8F" w14:textId="77777777" w:rsidR="00F02D04" w:rsidRDefault="00F02D04" w:rsidP="00F0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ต้นทุนในการจัดจำหน่ายและ</w:t>
            </w:r>
          </w:p>
          <w:p w14:paraId="7D79D542" w14:textId="55D2F12B" w:rsidR="00F02D04" w:rsidRPr="00D533B8" w:rsidRDefault="00F02D04" w:rsidP="00F0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ค่าใช้จ่ายในการ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592" w:type="pct"/>
            <w:shd w:val="clear" w:color="auto" w:fill="auto"/>
          </w:tcPr>
          <w:p w14:paraId="5F1A853C" w14:textId="77777777" w:rsidR="00F02D04" w:rsidRDefault="00F02D04" w:rsidP="00F02D0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917939D" w14:textId="177644BD" w:rsidR="00F02D04" w:rsidRPr="00D533B8" w:rsidRDefault="00F02D04" w:rsidP="00F02D0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5886D223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47387C54" w14:textId="77777777" w:rsidR="00F02D04" w:rsidRDefault="00F02D04" w:rsidP="00F02D0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D0686C5" w14:textId="77777777" w:rsidR="00F02D04" w:rsidRPr="00D533B8" w:rsidRDefault="00F02D04" w:rsidP="00F02D0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5E6D0EC1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13738509" w14:textId="77777777" w:rsidR="00F02D04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  <w:p w14:paraId="45E54D90" w14:textId="6716E4EC" w:rsidR="00F02D04" w:rsidRPr="00E6235A" w:rsidRDefault="005D20EE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468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08DD6249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0BF79204" w14:textId="77777777" w:rsidR="00F02D04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7A0A7299" w14:textId="195F9E15" w:rsidR="00F02D04" w:rsidRPr="00D533B8" w:rsidRDefault="005D20EE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468</w:t>
            </w:r>
          </w:p>
        </w:tc>
      </w:tr>
      <w:tr w:rsidR="00F02D04" w:rsidRPr="00D533B8" w14:paraId="1AA0ABC2" w14:textId="77777777" w:rsidTr="005B7C1D">
        <w:trPr>
          <w:trHeight w:val="119"/>
        </w:trPr>
        <w:tc>
          <w:tcPr>
            <w:tcW w:w="2167" w:type="pct"/>
            <w:shd w:val="clear" w:color="auto" w:fill="auto"/>
          </w:tcPr>
          <w:p w14:paraId="631F87A0" w14:textId="77777777" w:rsidR="00F02D04" w:rsidRPr="00D533B8" w:rsidRDefault="00F02D04" w:rsidP="00F0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592" w:type="pct"/>
            <w:shd w:val="clear" w:color="auto" w:fill="auto"/>
          </w:tcPr>
          <w:p w14:paraId="4BA2FB23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pct"/>
            <w:shd w:val="clear" w:color="auto" w:fill="auto"/>
          </w:tcPr>
          <w:p w14:paraId="46894AC7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8" w:type="pct"/>
            <w:shd w:val="clear" w:color="auto" w:fill="auto"/>
          </w:tcPr>
          <w:p w14:paraId="1C067EB3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pct"/>
            <w:shd w:val="clear" w:color="auto" w:fill="auto"/>
          </w:tcPr>
          <w:p w14:paraId="40375AAA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pct"/>
            <w:shd w:val="clear" w:color="auto" w:fill="auto"/>
          </w:tcPr>
          <w:p w14:paraId="269E0A18" w14:textId="77777777" w:rsidR="00F02D04" w:rsidRPr="00E6235A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17F6087F" w14:textId="77777777" w:rsidR="00F02D04" w:rsidRPr="00E6235A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54B0B871" w14:textId="77777777" w:rsidR="00F02D04" w:rsidRPr="00E6235A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2D04" w:rsidRPr="00D533B8" w14:paraId="5BE95A82" w14:textId="77777777" w:rsidTr="005B7C1D">
        <w:trPr>
          <w:trHeight w:val="119"/>
        </w:trPr>
        <w:tc>
          <w:tcPr>
            <w:tcW w:w="2167" w:type="pct"/>
            <w:shd w:val="clear" w:color="auto" w:fill="auto"/>
          </w:tcPr>
          <w:p w14:paraId="4AA5D413" w14:textId="77777777" w:rsidR="00F02D04" w:rsidRPr="00D533B8" w:rsidRDefault="00F02D04" w:rsidP="00F0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2" w:type="pct"/>
            <w:shd w:val="clear" w:color="auto" w:fill="auto"/>
          </w:tcPr>
          <w:p w14:paraId="56C5A8F4" w14:textId="77777777" w:rsidR="00F02D04" w:rsidRPr="00D533B8" w:rsidRDefault="00F02D04" w:rsidP="00F02D04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  <w:shd w:val="clear" w:color="auto" w:fill="auto"/>
          </w:tcPr>
          <w:p w14:paraId="77EF807D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3A21322C" w14:textId="77777777" w:rsidR="00F02D04" w:rsidRPr="00D533B8" w:rsidRDefault="00F02D04" w:rsidP="00F02D04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  <w:shd w:val="clear" w:color="auto" w:fill="auto"/>
          </w:tcPr>
          <w:p w14:paraId="268E9814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476D05CA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3C83FE02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pct"/>
            <w:shd w:val="clear" w:color="auto" w:fill="auto"/>
          </w:tcPr>
          <w:p w14:paraId="2EB47496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2D04" w:rsidRPr="00D533B8" w14:paraId="473FA8F7" w14:textId="77777777" w:rsidTr="005B7C1D">
        <w:trPr>
          <w:trHeight w:val="119"/>
        </w:trPr>
        <w:tc>
          <w:tcPr>
            <w:tcW w:w="2167" w:type="pct"/>
            <w:shd w:val="clear" w:color="auto" w:fill="auto"/>
          </w:tcPr>
          <w:p w14:paraId="22421A06" w14:textId="77777777" w:rsidR="00F02D04" w:rsidRPr="00D533B8" w:rsidRDefault="00F02D04" w:rsidP="00F0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2" w:type="pct"/>
            <w:shd w:val="clear" w:color="auto" w:fill="auto"/>
          </w:tcPr>
          <w:p w14:paraId="5CED2820" w14:textId="77777777" w:rsidR="00F02D04" w:rsidRPr="00D533B8" w:rsidRDefault="00F02D04" w:rsidP="00F02D04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  <w:shd w:val="clear" w:color="auto" w:fill="auto"/>
          </w:tcPr>
          <w:p w14:paraId="11294C90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786AEA3B" w14:textId="77777777" w:rsidR="00F02D04" w:rsidRPr="00D533B8" w:rsidRDefault="00F02D04" w:rsidP="00F02D04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  <w:shd w:val="clear" w:color="auto" w:fill="auto"/>
          </w:tcPr>
          <w:p w14:paraId="38A8C2EF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3D4B1B13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055A6FFD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pct"/>
            <w:shd w:val="clear" w:color="auto" w:fill="auto"/>
          </w:tcPr>
          <w:p w14:paraId="7986E658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2D04" w:rsidRPr="00D533B8" w14:paraId="2AE34330" w14:textId="77777777" w:rsidTr="005B7C1D">
        <w:trPr>
          <w:trHeight w:val="119"/>
        </w:trPr>
        <w:tc>
          <w:tcPr>
            <w:tcW w:w="2167" w:type="pct"/>
            <w:shd w:val="clear" w:color="auto" w:fill="auto"/>
          </w:tcPr>
          <w:p w14:paraId="20E9E9C0" w14:textId="77777777" w:rsidR="00F02D04" w:rsidRPr="00D533B8" w:rsidRDefault="00F02D04" w:rsidP="00F0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592" w:type="pct"/>
            <w:shd w:val="clear" w:color="auto" w:fill="auto"/>
          </w:tcPr>
          <w:p w14:paraId="48B92E09" w14:textId="77777777" w:rsidR="00F02D04" w:rsidRPr="00D533B8" w:rsidRDefault="00F02D04" w:rsidP="00F02D04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  <w:shd w:val="clear" w:color="auto" w:fill="auto"/>
          </w:tcPr>
          <w:p w14:paraId="0327ED75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2DCD6158" w14:textId="77777777" w:rsidR="00F02D04" w:rsidRPr="00D533B8" w:rsidRDefault="00F02D04" w:rsidP="00F02D04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  <w:shd w:val="clear" w:color="auto" w:fill="auto"/>
          </w:tcPr>
          <w:p w14:paraId="3B1C3D85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4570EBE9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18172642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pct"/>
            <w:shd w:val="clear" w:color="auto" w:fill="auto"/>
          </w:tcPr>
          <w:p w14:paraId="4B2378EF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2D04" w:rsidRPr="008F5911" w14:paraId="407E48E2" w14:textId="77777777" w:rsidTr="005B7C1D">
        <w:trPr>
          <w:trHeight w:val="119"/>
        </w:trPr>
        <w:tc>
          <w:tcPr>
            <w:tcW w:w="2167" w:type="pct"/>
            <w:shd w:val="clear" w:color="auto" w:fill="auto"/>
          </w:tcPr>
          <w:p w14:paraId="6B956486" w14:textId="77777777" w:rsidR="00F02D04" w:rsidRPr="0064595B" w:rsidRDefault="00F02D04" w:rsidP="00F0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4595B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2" w:type="pct"/>
            <w:shd w:val="clear" w:color="auto" w:fill="auto"/>
          </w:tcPr>
          <w:p w14:paraId="5D3E4B95" w14:textId="5684C675" w:rsidR="00F02D04" w:rsidRPr="008F5911" w:rsidRDefault="00786EC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4</w:t>
            </w:r>
            <w:r w:rsidR="00F02D04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393</w:t>
            </w:r>
          </w:p>
        </w:tc>
        <w:tc>
          <w:tcPr>
            <w:tcW w:w="142" w:type="pct"/>
            <w:shd w:val="clear" w:color="auto" w:fill="auto"/>
          </w:tcPr>
          <w:p w14:paraId="39E68A57" w14:textId="77777777" w:rsidR="00F02D04" w:rsidRPr="008F5911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5C560512" w14:textId="04CC787F" w:rsidR="00F02D04" w:rsidRPr="00D533B8" w:rsidRDefault="005D20EE" w:rsidP="00F02D04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20EE">
              <w:rPr>
                <w:rFonts w:ascii="Angsana New" w:hAnsi="Angsana New" w:hint="cs"/>
                <w:sz w:val="30"/>
                <w:szCs w:val="30"/>
                <w:lang w:val="en-US"/>
              </w:rPr>
              <w:t>8</w:t>
            </w:r>
            <w:r w:rsidR="00F02D04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 w:hint="cs"/>
                <w:sz w:val="30"/>
                <w:szCs w:val="30"/>
                <w:lang w:val="en-US"/>
              </w:rPr>
              <w:t>68</w:t>
            </w:r>
            <w:r w:rsidR="00786EC4" w:rsidRPr="00786EC4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</w:p>
        </w:tc>
        <w:tc>
          <w:tcPr>
            <w:tcW w:w="142" w:type="pct"/>
            <w:shd w:val="clear" w:color="auto" w:fill="auto"/>
          </w:tcPr>
          <w:p w14:paraId="6B0D58BB" w14:textId="77777777" w:rsidR="00F02D04" w:rsidRPr="008F5911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7A11EBED" w14:textId="2930AE35" w:rsidR="00F02D04" w:rsidRPr="008F5911" w:rsidRDefault="00786EC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4</w:t>
            </w:r>
            <w:r w:rsidR="00F02D04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393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1C94D5D1" w14:textId="77777777" w:rsidR="00F02D04" w:rsidRPr="008F5911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pct"/>
            <w:shd w:val="clear" w:color="auto" w:fill="auto"/>
          </w:tcPr>
          <w:p w14:paraId="14DB6A00" w14:textId="37AC7C02" w:rsidR="00F02D04" w:rsidRPr="00D533B8" w:rsidRDefault="005D20EE" w:rsidP="00F02D04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20EE">
              <w:rPr>
                <w:rFonts w:ascii="Angsana New" w:hAnsi="Angsana New" w:hint="cs"/>
                <w:sz w:val="30"/>
                <w:szCs w:val="30"/>
                <w:lang w:val="en-US"/>
              </w:rPr>
              <w:t>8</w:t>
            </w:r>
            <w:r w:rsidR="00F02D04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 w:hint="cs"/>
                <w:sz w:val="30"/>
                <w:szCs w:val="30"/>
                <w:lang w:val="en-US"/>
              </w:rPr>
              <w:t>68</w:t>
            </w:r>
            <w:r w:rsidR="00786EC4" w:rsidRPr="00786EC4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</w:p>
        </w:tc>
      </w:tr>
      <w:tr w:rsidR="00F02D04" w:rsidRPr="008F5911" w14:paraId="3D030349" w14:textId="77777777" w:rsidTr="005B7C1D">
        <w:trPr>
          <w:trHeight w:val="119"/>
        </w:trPr>
        <w:tc>
          <w:tcPr>
            <w:tcW w:w="2167" w:type="pct"/>
            <w:shd w:val="clear" w:color="auto" w:fill="auto"/>
          </w:tcPr>
          <w:p w14:paraId="47BED97F" w14:textId="77777777" w:rsidR="00F02D04" w:rsidRPr="0064595B" w:rsidRDefault="00F02D04" w:rsidP="00F0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2" w:type="pct"/>
            <w:shd w:val="clear" w:color="auto" w:fill="auto"/>
          </w:tcPr>
          <w:p w14:paraId="7FAABD57" w14:textId="09FC9E62" w:rsidR="00F02D04" w:rsidRPr="008F5911" w:rsidRDefault="00786EC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30</w:t>
            </w:r>
            <w:r w:rsidR="00F02D04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357</w:t>
            </w:r>
          </w:p>
        </w:tc>
        <w:tc>
          <w:tcPr>
            <w:tcW w:w="142" w:type="pct"/>
            <w:shd w:val="clear" w:color="auto" w:fill="auto"/>
          </w:tcPr>
          <w:p w14:paraId="542EBB80" w14:textId="77777777" w:rsidR="00F02D04" w:rsidRPr="008F5911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1FDBF1F2" w14:textId="077AC74B" w:rsidR="00F02D04" w:rsidRPr="00D533B8" w:rsidRDefault="00786EC4" w:rsidP="00F02D04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/>
              </w:rPr>
              <w:t>86</w:t>
            </w:r>
            <w:r w:rsidR="00F02D04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  <w:r w:rsidRPr="00786EC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2" w:type="pct"/>
            <w:shd w:val="clear" w:color="auto" w:fill="auto"/>
          </w:tcPr>
          <w:p w14:paraId="53DD9F96" w14:textId="77777777" w:rsidR="00F02D04" w:rsidRPr="008F5911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7840330D" w14:textId="400326CF" w:rsidR="00F02D04" w:rsidRPr="008F5911" w:rsidRDefault="00786EC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30</w:t>
            </w:r>
            <w:r w:rsidR="00F02D04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357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51F379B3" w14:textId="77777777" w:rsidR="00F02D04" w:rsidRPr="008F5911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pct"/>
            <w:shd w:val="clear" w:color="auto" w:fill="auto"/>
          </w:tcPr>
          <w:p w14:paraId="0490AB29" w14:textId="3B7780E3" w:rsidR="00F02D04" w:rsidRPr="00D533B8" w:rsidRDefault="00786EC4" w:rsidP="00F02D04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/>
              </w:rPr>
              <w:t>86</w:t>
            </w:r>
            <w:r w:rsidR="00F02D04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  <w:r w:rsidRPr="00786EC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F02D04" w:rsidRPr="00D533B8" w14:paraId="504A85A7" w14:textId="77777777" w:rsidTr="005B7C1D">
        <w:trPr>
          <w:trHeight w:val="119"/>
        </w:trPr>
        <w:tc>
          <w:tcPr>
            <w:tcW w:w="2167" w:type="pct"/>
            <w:shd w:val="clear" w:color="auto" w:fill="auto"/>
          </w:tcPr>
          <w:p w14:paraId="37A1D49F" w14:textId="77777777" w:rsidR="00F02D04" w:rsidRPr="00D533B8" w:rsidRDefault="00F02D04" w:rsidP="00F0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2" w:type="pct"/>
            <w:shd w:val="clear" w:color="auto" w:fill="auto"/>
          </w:tcPr>
          <w:p w14:paraId="5666AE14" w14:textId="694970B6" w:rsidR="00F02D04" w:rsidRPr="00D533B8" w:rsidRDefault="00786EC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11</w:t>
            </w:r>
            <w:r w:rsidR="0023298F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970</w:t>
            </w:r>
          </w:p>
        </w:tc>
        <w:tc>
          <w:tcPr>
            <w:tcW w:w="142" w:type="pct"/>
            <w:shd w:val="clear" w:color="auto" w:fill="auto"/>
          </w:tcPr>
          <w:p w14:paraId="3C3118B2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428D3FED" w14:textId="64D96092" w:rsidR="00F02D04" w:rsidRPr="00D533B8" w:rsidRDefault="00786EC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</w:t>
            </w:r>
            <w:r w:rsidR="00F02D04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980</w:t>
            </w:r>
          </w:p>
        </w:tc>
        <w:tc>
          <w:tcPr>
            <w:tcW w:w="142" w:type="pct"/>
            <w:shd w:val="clear" w:color="auto" w:fill="auto"/>
          </w:tcPr>
          <w:p w14:paraId="3FDA4A14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3458B915" w14:textId="6E1BE00C" w:rsidR="00F02D04" w:rsidRPr="00D533B8" w:rsidRDefault="00786EC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11</w:t>
            </w:r>
            <w:r w:rsidR="0023298F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970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4AC12FF9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pct"/>
            <w:shd w:val="clear" w:color="auto" w:fill="auto"/>
          </w:tcPr>
          <w:p w14:paraId="705A3906" w14:textId="4838EE24" w:rsidR="00F02D04" w:rsidRPr="00D533B8" w:rsidRDefault="00786EC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</w:t>
            </w:r>
            <w:r w:rsidR="00F02D04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980</w:t>
            </w:r>
          </w:p>
        </w:tc>
      </w:tr>
      <w:tr w:rsidR="00F02D04" w:rsidRPr="00D533B8" w14:paraId="77D96C5B" w14:textId="77777777" w:rsidTr="005B7C1D">
        <w:trPr>
          <w:trHeight w:val="119"/>
        </w:trPr>
        <w:tc>
          <w:tcPr>
            <w:tcW w:w="2167" w:type="pct"/>
            <w:shd w:val="clear" w:color="auto" w:fill="auto"/>
          </w:tcPr>
          <w:p w14:paraId="428849F2" w14:textId="77777777" w:rsidR="00F02D04" w:rsidRPr="00D533B8" w:rsidRDefault="00F02D04" w:rsidP="00F0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2" w:type="pct"/>
            <w:shd w:val="clear" w:color="auto" w:fill="auto"/>
          </w:tcPr>
          <w:p w14:paraId="0189AB73" w14:textId="77777777" w:rsidR="00F02D04" w:rsidRPr="00D533B8" w:rsidRDefault="00F02D04" w:rsidP="00F02D04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  <w:shd w:val="clear" w:color="auto" w:fill="auto"/>
          </w:tcPr>
          <w:p w14:paraId="198308C9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52F4CEBA" w14:textId="77777777" w:rsidR="00F02D04" w:rsidRPr="00D533B8" w:rsidRDefault="00F02D04" w:rsidP="00F02D04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  <w:shd w:val="clear" w:color="auto" w:fill="auto"/>
          </w:tcPr>
          <w:p w14:paraId="14AB9465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1568A82F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6B08BD1B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pct"/>
            <w:shd w:val="clear" w:color="auto" w:fill="auto"/>
          </w:tcPr>
          <w:p w14:paraId="494BB130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2D04" w:rsidRPr="00D533B8" w14:paraId="2A43C0E8" w14:textId="77777777" w:rsidTr="005B7C1D">
        <w:tc>
          <w:tcPr>
            <w:tcW w:w="2167" w:type="pct"/>
            <w:shd w:val="clear" w:color="auto" w:fill="auto"/>
          </w:tcPr>
          <w:p w14:paraId="6B1ECACE" w14:textId="77777777" w:rsidR="00F02D04" w:rsidRPr="00D533B8" w:rsidRDefault="00F02D04" w:rsidP="00F0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2" w:type="pct"/>
            <w:shd w:val="clear" w:color="auto" w:fill="auto"/>
          </w:tcPr>
          <w:p w14:paraId="17572278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04D22326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0C9B1C35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3595E7F5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52F07F83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6F58B8CD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39B6861C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2D04" w:rsidRPr="00D533B8" w14:paraId="0446D5C6" w14:textId="77777777" w:rsidTr="005B7C1D">
        <w:trPr>
          <w:trHeight w:val="380"/>
        </w:trPr>
        <w:tc>
          <w:tcPr>
            <w:tcW w:w="2167" w:type="pct"/>
            <w:shd w:val="clear" w:color="auto" w:fill="auto"/>
          </w:tcPr>
          <w:p w14:paraId="044C4ADE" w14:textId="77777777" w:rsidR="00F02D04" w:rsidRPr="00D533B8" w:rsidRDefault="00F02D04" w:rsidP="00F0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2" w:type="pct"/>
            <w:shd w:val="clear" w:color="auto" w:fill="auto"/>
          </w:tcPr>
          <w:p w14:paraId="7DE0DE2B" w14:textId="40174160" w:rsidR="00F02D04" w:rsidRPr="00D533B8" w:rsidRDefault="005D20EE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3</w:t>
            </w:r>
            <w:r w:rsidR="00126F67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99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2" w:type="pct"/>
            <w:shd w:val="clear" w:color="auto" w:fill="auto"/>
          </w:tcPr>
          <w:p w14:paraId="36B80850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4D23C618" w14:textId="6ECE3B81" w:rsidR="00F02D04" w:rsidRPr="00D533B8" w:rsidRDefault="005D20EE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5</w:t>
            </w:r>
            <w:r w:rsidR="00F02D04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648</w:t>
            </w:r>
          </w:p>
        </w:tc>
        <w:tc>
          <w:tcPr>
            <w:tcW w:w="142" w:type="pct"/>
            <w:shd w:val="clear" w:color="auto" w:fill="auto"/>
          </w:tcPr>
          <w:p w14:paraId="7073692C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1696B0C0" w14:textId="12BBD303" w:rsidR="00F02D04" w:rsidRPr="00D533B8" w:rsidRDefault="005D20EE" w:rsidP="00F02D04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2E0781A7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7105BD94" w14:textId="5CF0B467" w:rsidR="00F02D04" w:rsidRPr="00D533B8" w:rsidRDefault="005D20EE" w:rsidP="00F02D04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F02D04" w:rsidRPr="00D533B8" w14:paraId="3A2D7DBE" w14:textId="77777777" w:rsidTr="005B7C1D">
        <w:trPr>
          <w:trHeight w:val="380"/>
        </w:trPr>
        <w:tc>
          <w:tcPr>
            <w:tcW w:w="2167" w:type="pct"/>
            <w:shd w:val="clear" w:color="auto" w:fill="auto"/>
          </w:tcPr>
          <w:p w14:paraId="2C83BBE9" w14:textId="77777777" w:rsidR="00F02D04" w:rsidRPr="00D533B8" w:rsidRDefault="00F02D04" w:rsidP="00F0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592" w:type="pct"/>
            <w:shd w:val="clear" w:color="auto" w:fill="auto"/>
          </w:tcPr>
          <w:p w14:paraId="54CCAF36" w14:textId="5835B8DC" w:rsidR="00F02D04" w:rsidRPr="00D533B8" w:rsidRDefault="005D20EE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142" w:type="pct"/>
            <w:shd w:val="clear" w:color="auto" w:fill="auto"/>
          </w:tcPr>
          <w:p w14:paraId="4B6A9517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52E67177" w14:textId="781D96B7" w:rsidR="00F02D04" w:rsidRPr="00D533B8" w:rsidRDefault="005D20EE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779</w:t>
            </w:r>
          </w:p>
        </w:tc>
        <w:tc>
          <w:tcPr>
            <w:tcW w:w="142" w:type="pct"/>
            <w:shd w:val="clear" w:color="auto" w:fill="auto"/>
          </w:tcPr>
          <w:p w14:paraId="6D9BC176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0B59C6E7" w14:textId="11998CFD" w:rsidR="00F02D04" w:rsidRPr="00D533B8" w:rsidRDefault="005D20EE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0E30494A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6D78464A" w14:textId="07224C91" w:rsidR="00F02D04" w:rsidRPr="00D533B8" w:rsidRDefault="005D20EE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779</w:t>
            </w:r>
          </w:p>
        </w:tc>
      </w:tr>
      <w:tr w:rsidR="00F02D04" w:rsidRPr="00D533B8" w14:paraId="7ABC26A8" w14:textId="77777777" w:rsidTr="005B7C1D">
        <w:trPr>
          <w:trHeight w:val="380"/>
        </w:trPr>
        <w:tc>
          <w:tcPr>
            <w:tcW w:w="2167" w:type="pct"/>
            <w:shd w:val="clear" w:color="auto" w:fill="auto"/>
          </w:tcPr>
          <w:p w14:paraId="7E3DBB69" w14:textId="77777777" w:rsidR="00F02D04" w:rsidRPr="00D533B8" w:rsidRDefault="00F02D04" w:rsidP="00F0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2" w:type="pct"/>
            <w:shd w:val="clear" w:color="auto" w:fill="auto"/>
          </w:tcPr>
          <w:p w14:paraId="214B9FBC" w14:textId="3453DBEF" w:rsidR="00F02D04" w:rsidRPr="00D533B8" w:rsidRDefault="005D20EE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93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2" w:type="pct"/>
            <w:shd w:val="clear" w:color="auto" w:fill="auto"/>
          </w:tcPr>
          <w:p w14:paraId="6D3BBB0C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2783ADB4" w14:textId="643299B2" w:rsidR="00F02D04" w:rsidRPr="00D533B8" w:rsidRDefault="005D20EE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365</w:t>
            </w:r>
          </w:p>
        </w:tc>
        <w:tc>
          <w:tcPr>
            <w:tcW w:w="142" w:type="pct"/>
            <w:shd w:val="clear" w:color="auto" w:fill="auto"/>
          </w:tcPr>
          <w:p w14:paraId="01AB8D10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2D4F5AE8" w14:textId="174B6F4E" w:rsidR="00F02D04" w:rsidRPr="00D533B8" w:rsidRDefault="005D20EE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93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585F43AF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59B47367" w14:textId="0992560A" w:rsidR="00F02D04" w:rsidRPr="00D533B8" w:rsidRDefault="005D20EE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365</w:t>
            </w:r>
          </w:p>
        </w:tc>
      </w:tr>
      <w:tr w:rsidR="00F02D04" w:rsidRPr="00D533B8" w14:paraId="6B80B110" w14:textId="77777777" w:rsidTr="005B7C1D">
        <w:trPr>
          <w:trHeight w:val="380"/>
        </w:trPr>
        <w:tc>
          <w:tcPr>
            <w:tcW w:w="2167" w:type="pct"/>
            <w:shd w:val="clear" w:color="auto" w:fill="auto"/>
          </w:tcPr>
          <w:p w14:paraId="1F23FEFB" w14:textId="77777777" w:rsidR="00F02D04" w:rsidRPr="00D533B8" w:rsidRDefault="00F02D04" w:rsidP="00F0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ค่าเช่าและค่าใช้จ่ายอื่น</w:t>
            </w:r>
          </w:p>
        </w:tc>
        <w:tc>
          <w:tcPr>
            <w:tcW w:w="592" w:type="pct"/>
            <w:shd w:val="clear" w:color="auto" w:fill="auto"/>
          </w:tcPr>
          <w:p w14:paraId="42F9B814" w14:textId="5FDE249A" w:rsidR="00F02D04" w:rsidRPr="00D533B8" w:rsidRDefault="00786EC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142" w:type="pct"/>
            <w:shd w:val="clear" w:color="auto" w:fill="auto"/>
          </w:tcPr>
          <w:p w14:paraId="0117A964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03CA17CE" w14:textId="3D12B058" w:rsidR="00F02D04" w:rsidRPr="00D533B8" w:rsidRDefault="005D20EE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7</w:t>
            </w:r>
            <w:r w:rsidR="00F02D04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996</w:t>
            </w:r>
          </w:p>
        </w:tc>
        <w:tc>
          <w:tcPr>
            <w:tcW w:w="142" w:type="pct"/>
            <w:shd w:val="clear" w:color="auto" w:fill="auto"/>
          </w:tcPr>
          <w:p w14:paraId="7AFFEF55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478D8FBD" w14:textId="611A65CB" w:rsidR="00F02D04" w:rsidRPr="00D533B8" w:rsidRDefault="00786EC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1CD029FE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78E7B110" w14:textId="29887E57" w:rsidR="00F02D04" w:rsidRPr="00D533B8" w:rsidRDefault="005D20EE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7</w:t>
            </w:r>
            <w:r w:rsidR="00F02D04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666</w:t>
            </w:r>
          </w:p>
        </w:tc>
      </w:tr>
      <w:tr w:rsidR="00F02D04" w:rsidRPr="00D533B8" w14:paraId="2D85EBFE" w14:textId="77777777" w:rsidTr="005B7C1D">
        <w:tc>
          <w:tcPr>
            <w:tcW w:w="2167" w:type="pct"/>
            <w:shd w:val="clear" w:color="auto" w:fill="auto"/>
          </w:tcPr>
          <w:p w14:paraId="4315B590" w14:textId="77777777" w:rsidR="00F02D04" w:rsidRPr="00D533B8" w:rsidRDefault="00F02D04" w:rsidP="00F0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592" w:type="pct"/>
            <w:shd w:val="clear" w:color="auto" w:fill="auto"/>
          </w:tcPr>
          <w:p w14:paraId="32E32DCE" w14:textId="09487A39" w:rsidR="00F02D04" w:rsidRPr="00A413E4" w:rsidRDefault="00786EC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126F67">
              <w:rPr>
                <w:rFonts w:ascii="Angsana New" w:hAnsi="Angsana New"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42" w:type="pct"/>
            <w:shd w:val="clear" w:color="auto" w:fill="auto"/>
          </w:tcPr>
          <w:p w14:paraId="5060FF2B" w14:textId="77777777" w:rsidR="00F02D04" w:rsidRPr="00A413E4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3429EB77" w14:textId="112A2F6F" w:rsidR="00F02D04" w:rsidRPr="00D533B8" w:rsidRDefault="00786EC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20"/>
                <w:szCs w:val="20"/>
                <w:highlight w:val="green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F02D04" w:rsidRPr="00A413E4">
              <w:rPr>
                <w:rFonts w:ascii="Angsana New" w:hAnsi="Angsana New"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42" w:type="pct"/>
            <w:shd w:val="clear" w:color="auto" w:fill="auto"/>
          </w:tcPr>
          <w:p w14:paraId="473AFBB6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20"/>
                <w:szCs w:val="20"/>
                <w:highlight w:val="green"/>
              </w:rPr>
            </w:pPr>
          </w:p>
        </w:tc>
        <w:tc>
          <w:tcPr>
            <w:tcW w:w="602" w:type="pct"/>
            <w:shd w:val="clear" w:color="auto" w:fill="auto"/>
          </w:tcPr>
          <w:p w14:paraId="3CD759E5" w14:textId="28854243" w:rsidR="00F02D04" w:rsidRPr="00210EE1" w:rsidRDefault="00786EC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AB0CED">
              <w:rPr>
                <w:rFonts w:ascii="Angsana New" w:hAnsi="Angsana New"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2CA08BCC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20"/>
                <w:szCs w:val="20"/>
                <w:highlight w:val="green"/>
              </w:rPr>
            </w:pPr>
          </w:p>
        </w:tc>
        <w:tc>
          <w:tcPr>
            <w:tcW w:w="624" w:type="pct"/>
            <w:shd w:val="clear" w:color="auto" w:fill="auto"/>
          </w:tcPr>
          <w:p w14:paraId="261FD047" w14:textId="09605515" w:rsidR="00F02D04" w:rsidRPr="00210EE1" w:rsidRDefault="00786EC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F02D04">
              <w:rPr>
                <w:rFonts w:ascii="Angsana New" w:hAnsi="Angsana New"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F02D04" w:rsidRPr="00D533B8" w14:paraId="2E0E42A4" w14:textId="77777777" w:rsidTr="005B7C1D">
        <w:trPr>
          <w:trHeight w:val="380"/>
        </w:trPr>
        <w:tc>
          <w:tcPr>
            <w:tcW w:w="2167" w:type="pct"/>
            <w:shd w:val="clear" w:color="auto" w:fill="auto"/>
          </w:tcPr>
          <w:p w14:paraId="05BB2B98" w14:textId="77777777" w:rsidR="00F02D04" w:rsidRPr="00D533B8" w:rsidRDefault="00F02D04" w:rsidP="00F0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ต้นทุนในการจัดจำหน่ายและ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ค่าใช้จ่ายในการ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592" w:type="pct"/>
            <w:shd w:val="clear" w:color="auto" w:fill="auto"/>
          </w:tcPr>
          <w:p w14:paraId="34E47AB9" w14:textId="77777777" w:rsidR="00F02D04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  <w:p w14:paraId="001F64BA" w14:textId="05EAF454" w:rsidR="00126F67" w:rsidRPr="00D533B8" w:rsidRDefault="005D20EE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142" w:type="pct"/>
            <w:shd w:val="clear" w:color="auto" w:fill="auto"/>
          </w:tcPr>
          <w:p w14:paraId="4F67E15A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50A7CC83" w14:textId="77777777" w:rsidR="00F02D04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  <w:p w14:paraId="45096FFE" w14:textId="1EC60560" w:rsidR="00F02D04" w:rsidRPr="00D533B8" w:rsidRDefault="00786EC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4</w:t>
            </w: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2" w:type="pct"/>
            <w:shd w:val="clear" w:color="auto" w:fill="auto"/>
          </w:tcPr>
          <w:p w14:paraId="161A3699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6613F1FA" w14:textId="77777777" w:rsidR="00F02D04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  <w:p w14:paraId="3F41F528" w14:textId="2BA52BE7" w:rsidR="00AB0CED" w:rsidRPr="00D533B8" w:rsidRDefault="00786EC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6066D386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2783D2AF" w14:textId="77777777" w:rsidR="00F02D04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  <w:p w14:paraId="647D17FD" w14:textId="1276EE80" w:rsidR="00F02D04" w:rsidRPr="00210EE1" w:rsidRDefault="00786EC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</w:pPr>
            <w:r w:rsidRPr="00786EC4">
              <w:rPr>
                <w:rFonts w:ascii="Angsana New" w:hAnsi="Angsana New"/>
                <w:sz w:val="30"/>
                <w:szCs w:val="30"/>
              </w:rPr>
              <w:t>112</w:t>
            </w:r>
          </w:p>
        </w:tc>
      </w:tr>
      <w:tr w:rsidR="00F02D04" w:rsidRPr="00D533B8" w14:paraId="7E759CF1" w14:textId="77777777" w:rsidTr="005B7C1D">
        <w:trPr>
          <w:trHeight w:val="380"/>
        </w:trPr>
        <w:tc>
          <w:tcPr>
            <w:tcW w:w="2167" w:type="pct"/>
            <w:shd w:val="clear" w:color="auto" w:fill="auto"/>
          </w:tcPr>
          <w:p w14:paraId="741F5F79" w14:textId="77777777" w:rsidR="00F02D04" w:rsidRPr="00D533B8" w:rsidRDefault="00F02D04" w:rsidP="00F0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2" w:type="pct"/>
            <w:shd w:val="clear" w:color="auto" w:fill="auto"/>
          </w:tcPr>
          <w:p w14:paraId="729E9340" w14:textId="5A604BC2" w:rsidR="00F02D04" w:rsidRPr="00D533B8" w:rsidRDefault="00786EC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142" w:type="pct"/>
            <w:shd w:val="clear" w:color="auto" w:fill="auto"/>
          </w:tcPr>
          <w:p w14:paraId="4883E67A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072DA347" w14:textId="4E2188F2" w:rsidR="00F02D04" w:rsidRPr="00D533B8" w:rsidRDefault="005D20EE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3</w:t>
            </w:r>
            <w:r w:rsidRPr="005D20EE">
              <w:rPr>
                <w:rFonts w:ascii="Angsana New" w:hAnsi="Angsana New" w:hint="cs"/>
                <w:sz w:val="30"/>
                <w:szCs w:val="30"/>
              </w:rPr>
              <w:t>57</w:t>
            </w:r>
          </w:p>
        </w:tc>
        <w:tc>
          <w:tcPr>
            <w:tcW w:w="142" w:type="pct"/>
            <w:shd w:val="clear" w:color="auto" w:fill="auto"/>
          </w:tcPr>
          <w:p w14:paraId="7CDD7CCF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5809FCDF" w14:textId="410A55A8" w:rsidR="00F02D04" w:rsidRPr="00D533B8" w:rsidRDefault="00AB0CED" w:rsidP="00AB0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1236D19A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5C13CB93" w14:textId="08F73B02" w:rsidR="00F02D04" w:rsidRPr="00D533B8" w:rsidRDefault="00F02D04" w:rsidP="00AB0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02D04" w:rsidRPr="00D533B8" w14:paraId="55529490" w14:textId="77777777" w:rsidTr="005B7C1D">
        <w:tc>
          <w:tcPr>
            <w:tcW w:w="2167" w:type="pct"/>
            <w:shd w:val="clear" w:color="auto" w:fill="auto"/>
          </w:tcPr>
          <w:p w14:paraId="0112C1E4" w14:textId="77777777" w:rsidR="00F02D04" w:rsidRPr="00D533B8" w:rsidRDefault="00F02D04" w:rsidP="00F0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592" w:type="pct"/>
            <w:shd w:val="clear" w:color="auto" w:fill="auto"/>
          </w:tcPr>
          <w:p w14:paraId="47A4F084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20"/>
                <w:szCs w:val="20"/>
                <w:highlight w:val="green"/>
              </w:rPr>
            </w:pPr>
          </w:p>
        </w:tc>
        <w:tc>
          <w:tcPr>
            <w:tcW w:w="142" w:type="pct"/>
            <w:shd w:val="clear" w:color="auto" w:fill="auto"/>
          </w:tcPr>
          <w:p w14:paraId="1DABC3A2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20"/>
                <w:szCs w:val="20"/>
                <w:highlight w:val="green"/>
              </w:rPr>
            </w:pPr>
          </w:p>
        </w:tc>
        <w:tc>
          <w:tcPr>
            <w:tcW w:w="588" w:type="pct"/>
            <w:shd w:val="clear" w:color="auto" w:fill="auto"/>
          </w:tcPr>
          <w:p w14:paraId="617CEE53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20"/>
                <w:szCs w:val="20"/>
                <w:highlight w:val="green"/>
              </w:rPr>
            </w:pPr>
          </w:p>
        </w:tc>
        <w:tc>
          <w:tcPr>
            <w:tcW w:w="142" w:type="pct"/>
            <w:shd w:val="clear" w:color="auto" w:fill="auto"/>
          </w:tcPr>
          <w:p w14:paraId="10CFC324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20"/>
                <w:szCs w:val="20"/>
                <w:highlight w:val="green"/>
              </w:rPr>
            </w:pPr>
          </w:p>
        </w:tc>
        <w:tc>
          <w:tcPr>
            <w:tcW w:w="602" w:type="pct"/>
            <w:shd w:val="clear" w:color="auto" w:fill="auto"/>
          </w:tcPr>
          <w:p w14:paraId="0D7DFF84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20"/>
                <w:szCs w:val="20"/>
                <w:highlight w:val="green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35C030B6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20"/>
                <w:szCs w:val="20"/>
                <w:highlight w:val="green"/>
              </w:rPr>
            </w:pPr>
          </w:p>
        </w:tc>
        <w:tc>
          <w:tcPr>
            <w:tcW w:w="624" w:type="pct"/>
            <w:shd w:val="clear" w:color="auto" w:fill="auto"/>
          </w:tcPr>
          <w:p w14:paraId="29199414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20"/>
                <w:szCs w:val="20"/>
                <w:highlight w:val="green"/>
              </w:rPr>
            </w:pPr>
          </w:p>
        </w:tc>
      </w:tr>
      <w:tr w:rsidR="00F02D04" w:rsidRPr="00D533B8" w14:paraId="0357F45F" w14:textId="77777777" w:rsidTr="005B7C1D">
        <w:tc>
          <w:tcPr>
            <w:tcW w:w="2167" w:type="pct"/>
            <w:shd w:val="clear" w:color="auto" w:fill="auto"/>
          </w:tcPr>
          <w:p w14:paraId="5C1A3539" w14:textId="77777777" w:rsidR="00F02D04" w:rsidRPr="00D533B8" w:rsidRDefault="00F02D04" w:rsidP="00F0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2" w:type="pct"/>
            <w:shd w:val="clear" w:color="auto" w:fill="auto"/>
          </w:tcPr>
          <w:p w14:paraId="7478AE89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14:paraId="54CCAE03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8" w:type="pct"/>
            <w:shd w:val="clear" w:color="auto" w:fill="auto"/>
          </w:tcPr>
          <w:p w14:paraId="4B3C86D3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14:paraId="6C0D2F68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02" w:type="pct"/>
            <w:shd w:val="clear" w:color="auto" w:fill="auto"/>
          </w:tcPr>
          <w:p w14:paraId="50E0920E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525004DE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4" w:type="pct"/>
            <w:shd w:val="clear" w:color="auto" w:fill="auto"/>
          </w:tcPr>
          <w:p w14:paraId="62D7940F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</w:p>
        </w:tc>
      </w:tr>
      <w:tr w:rsidR="00F02D04" w:rsidRPr="00D533B8" w14:paraId="1A21F4A5" w14:textId="77777777" w:rsidTr="005B7C1D">
        <w:tc>
          <w:tcPr>
            <w:tcW w:w="2167" w:type="pct"/>
            <w:shd w:val="clear" w:color="auto" w:fill="auto"/>
          </w:tcPr>
          <w:p w14:paraId="604689B8" w14:textId="77777777" w:rsidR="00F02D04" w:rsidRPr="00D533B8" w:rsidRDefault="00F02D04" w:rsidP="00F0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592" w:type="pct"/>
            <w:shd w:val="clear" w:color="auto" w:fill="auto"/>
          </w:tcPr>
          <w:p w14:paraId="0D1E544E" w14:textId="594D004D" w:rsidR="00F02D04" w:rsidRPr="00D533B8" w:rsidRDefault="005D20EE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54</w:t>
            </w:r>
            <w:r w:rsidR="00C93276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745</w:t>
            </w:r>
          </w:p>
        </w:tc>
        <w:tc>
          <w:tcPr>
            <w:tcW w:w="142" w:type="pct"/>
            <w:shd w:val="clear" w:color="auto" w:fill="auto"/>
          </w:tcPr>
          <w:p w14:paraId="5F94DC7F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8" w:type="pct"/>
            <w:shd w:val="clear" w:color="auto" w:fill="auto"/>
          </w:tcPr>
          <w:p w14:paraId="6CDBDBC3" w14:textId="7B0A8E2B" w:rsidR="00F02D04" w:rsidRPr="00D533B8" w:rsidRDefault="005D20EE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56</w:t>
            </w:r>
            <w:r w:rsidR="00F02D04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988</w:t>
            </w:r>
          </w:p>
        </w:tc>
        <w:tc>
          <w:tcPr>
            <w:tcW w:w="142" w:type="pct"/>
            <w:shd w:val="clear" w:color="auto" w:fill="auto"/>
          </w:tcPr>
          <w:p w14:paraId="498AA9B2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679CF431" w14:textId="07F576D3" w:rsidR="00F02D04" w:rsidRPr="00D533B8" w:rsidRDefault="005D20EE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54</w:t>
            </w:r>
            <w:r w:rsidR="00AB0CED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745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0B50F689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3C0EAD7A" w14:textId="2DF68665" w:rsidR="00F02D04" w:rsidRPr="00D533B8" w:rsidRDefault="005D20EE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56</w:t>
            </w:r>
            <w:r w:rsidR="00F02D04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988</w:t>
            </w:r>
          </w:p>
        </w:tc>
      </w:tr>
      <w:tr w:rsidR="00F02D04" w:rsidRPr="00D533B8" w14:paraId="38A6D256" w14:textId="77777777" w:rsidTr="005B7C1D">
        <w:tc>
          <w:tcPr>
            <w:tcW w:w="2167" w:type="pct"/>
            <w:shd w:val="clear" w:color="auto" w:fill="auto"/>
          </w:tcPr>
          <w:p w14:paraId="23B310D2" w14:textId="77777777" w:rsidR="00F02D04" w:rsidRPr="00D533B8" w:rsidRDefault="00F02D04" w:rsidP="00F0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592" w:type="pct"/>
            <w:shd w:val="clear" w:color="auto" w:fill="auto"/>
          </w:tcPr>
          <w:p w14:paraId="27990894" w14:textId="673667D1" w:rsidR="00F02D04" w:rsidRPr="00D533B8" w:rsidRDefault="00786EC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C93276">
              <w:rPr>
                <w:rFonts w:ascii="Angsana New" w:hAnsi="Angsana New"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sz w:val="30"/>
                <w:szCs w:val="30"/>
              </w:rPr>
              <w:t>21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2" w:type="pct"/>
            <w:shd w:val="clear" w:color="auto" w:fill="auto"/>
          </w:tcPr>
          <w:p w14:paraId="34EAE9C3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8" w:type="pct"/>
            <w:shd w:val="clear" w:color="auto" w:fill="auto"/>
          </w:tcPr>
          <w:p w14:paraId="3316A912" w14:textId="318BE28D" w:rsidR="00F02D04" w:rsidRPr="00D533B8" w:rsidRDefault="00786EC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F02D04">
              <w:rPr>
                <w:rFonts w:ascii="Angsana New" w:hAnsi="Angsana New"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142" w:type="pct"/>
            <w:shd w:val="clear" w:color="auto" w:fill="auto"/>
          </w:tcPr>
          <w:p w14:paraId="0760D91B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297591D0" w14:textId="342775F2" w:rsidR="00F02D04" w:rsidRPr="00D533B8" w:rsidRDefault="00786EC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C93276">
              <w:rPr>
                <w:rFonts w:ascii="Angsana New" w:hAnsi="Angsana New"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sz w:val="30"/>
                <w:szCs w:val="30"/>
              </w:rPr>
              <w:t>21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1E67AA76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0A0338CD" w14:textId="48024A67" w:rsidR="00F02D04" w:rsidRPr="00D533B8" w:rsidRDefault="00786EC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F02D04">
              <w:rPr>
                <w:rFonts w:ascii="Angsana New" w:hAnsi="Angsana New"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80</w:t>
            </w:r>
          </w:p>
        </w:tc>
      </w:tr>
      <w:tr w:rsidR="00F02D04" w:rsidRPr="00D533B8" w14:paraId="388645A2" w14:textId="77777777" w:rsidTr="005B7C1D">
        <w:tc>
          <w:tcPr>
            <w:tcW w:w="2167" w:type="pct"/>
            <w:shd w:val="clear" w:color="auto" w:fill="auto"/>
          </w:tcPr>
          <w:p w14:paraId="72DFFA1E" w14:textId="77777777" w:rsidR="00F02D04" w:rsidRPr="00D533B8" w:rsidRDefault="00F02D04" w:rsidP="00F02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592" w:type="pct"/>
            <w:shd w:val="clear" w:color="auto" w:fill="auto"/>
          </w:tcPr>
          <w:p w14:paraId="158B38AD" w14:textId="1A3C36A6" w:rsidR="00F02D04" w:rsidRPr="00D533B8" w:rsidRDefault="00786EC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C93276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760</w:t>
            </w:r>
          </w:p>
        </w:tc>
        <w:tc>
          <w:tcPr>
            <w:tcW w:w="142" w:type="pct"/>
            <w:shd w:val="clear" w:color="auto" w:fill="auto"/>
          </w:tcPr>
          <w:p w14:paraId="190A0E5B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8" w:type="pct"/>
            <w:shd w:val="clear" w:color="auto" w:fill="auto"/>
          </w:tcPr>
          <w:p w14:paraId="31D573CE" w14:textId="632952EE" w:rsidR="00F02D04" w:rsidRPr="00D533B8" w:rsidRDefault="005D20EE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3</w:t>
            </w:r>
            <w:r w:rsidR="00F02D04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056</w:t>
            </w:r>
          </w:p>
        </w:tc>
        <w:tc>
          <w:tcPr>
            <w:tcW w:w="142" w:type="pct"/>
            <w:shd w:val="clear" w:color="auto" w:fill="auto"/>
          </w:tcPr>
          <w:p w14:paraId="64C868E5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776D08D5" w14:textId="3C3A1B67" w:rsidR="00F02D04" w:rsidRPr="00D533B8" w:rsidRDefault="00786EC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C93276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760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2CF8C5F2" w14:textId="77777777" w:rsidR="00F02D04" w:rsidRPr="00D533B8" w:rsidRDefault="00F02D04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5ECEA469" w14:textId="78F2CDFA" w:rsidR="00F02D04" w:rsidRPr="00D533B8" w:rsidRDefault="005D20EE" w:rsidP="00F02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3</w:t>
            </w:r>
            <w:r w:rsidR="00F02D04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056</w:t>
            </w:r>
          </w:p>
        </w:tc>
      </w:tr>
    </w:tbl>
    <w:p w14:paraId="122A2A80" w14:textId="77777777" w:rsidR="00A15196" w:rsidRDefault="00A15196" w:rsidP="00DD0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4D44AE99" w14:textId="6BC26640" w:rsidR="006B5D63" w:rsidRDefault="008F5911" w:rsidP="006B5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E4337">
        <w:rPr>
          <w:rFonts w:ascii="Angsana New" w:hAnsi="Angsana New"/>
          <w:sz w:val="30"/>
          <w:szCs w:val="30"/>
          <w:cs/>
        </w:rPr>
        <w:t>รายการ</w:t>
      </w:r>
      <w:r w:rsidRPr="000E4337">
        <w:rPr>
          <w:rFonts w:ascii="Angsana New" w:hAnsi="Angsana New" w:hint="cs"/>
          <w:sz w:val="30"/>
          <w:szCs w:val="30"/>
          <w:cs/>
        </w:rPr>
        <w:t>ซื้อและ</w:t>
      </w:r>
      <w:r w:rsidRPr="000E4337">
        <w:rPr>
          <w:rFonts w:ascii="Angsana New" w:hAnsi="Angsana New"/>
          <w:sz w:val="30"/>
          <w:szCs w:val="30"/>
          <w:cs/>
        </w:rPr>
        <w:t>ขายระหว่าง</w:t>
      </w:r>
      <w:r w:rsidRPr="00BA43C4">
        <w:rPr>
          <w:rFonts w:ascii="Angsana New" w:hAnsi="Angsana New"/>
          <w:sz w:val="30"/>
          <w:szCs w:val="30"/>
          <w:cs/>
        </w:rPr>
        <w:t>กัน</w:t>
      </w:r>
      <w:r>
        <w:rPr>
          <w:rFonts w:ascii="Angsana New" w:hAnsi="Angsana New" w:hint="cs"/>
          <w:sz w:val="30"/>
          <w:szCs w:val="30"/>
          <w:cs/>
        </w:rPr>
        <w:t>กับบริษัทร่วม</w:t>
      </w:r>
      <w:r w:rsidRPr="00BA43C4">
        <w:rPr>
          <w:rFonts w:ascii="Angsana New" w:hAnsi="Angsana New"/>
          <w:sz w:val="30"/>
          <w:szCs w:val="30"/>
          <w:cs/>
        </w:rPr>
        <w:t>ที่แสดงไว้</w:t>
      </w:r>
      <w:r w:rsidRPr="00F60556">
        <w:rPr>
          <w:rFonts w:ascii="Angsana New" w:hAnsi="Angsana New"/>
          <w:sz w:val="30"/>
          <w:szCs w:val="30"/>
          <w:cs/>
        </w:rPr>
        <w:t>ข้างต้น ไม่รวมรายการ</w:t>
      </w:r>
      <w:r w:rsidRPr="00F60556">
        <w:rPr>
          <w:rFonts w:ascii="Angsana New" w:hAnsi="Angsana New" w:hint="cs"/>
          <w:sz w:val="30"/>
          <w:szCs w:val="30"/>
          <w:cs/>
        </w:rPr>
        <w:t>ที่บริษัทเป็นผู้รับจ้างผลิต และ</w:t>
      </w:r>
      <w:r>
        <w:rPr>
          <w:rFonts w:ascii="Angsana New" w:hAnsi="Angsana New"/>
          <w:sz w:val="30"/>
          <w:szCs w:val="30"/>
          <w:cs/>
        </w:rPr>
        <w:br/>
      </w:r>
      <w:r w:rsidRPr="00F60556">
        <w:rPr>
          <w:rFonts w:ascii="Angsana New" w:hAnsi="Angsana New" w:hint="cs"/>
          <w:sz w:val="30"/>
          <w:szCs w:val="30"/>
          <w:cs/>
        </w:rPr>
        <w:t>เป็นผู้จัดจำหน่ายสินค้าให้กับบริษัทร่วม</w:t>
      </w:r>
      <w:r w:rsidRPr="00F60556">
        <w:rPr>
          <w:rFonts w:ascii="Angsana New" w:hAnsi="Angsana New"/>
          <w:sz w:val="30"/>
          <w:szCs w:val="30"/>
          <w:cs/>
        </w:rPr>
        <w:t>ทางอ้อมแห่งหนึ่ง</w:t>
      </w:r>
      <w:r w:rsidRPr="00BA43C4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BA43C4">
        <w:rPr>
          <w:rFonts w:ascii="Angsana New" w:hAnsi="Angsana New"/>
          <w:sz w:val="30"/>
          <w:szCs w:val="30"/>
          <w:cs/>
        </w:rPr>
        <w:t>สิ้นสุดวันที่</w:t>
      </w:r>
      <w:r w:rsidR="00672E50">
        <w:rPr>
          <w:rFonts w:ascii="Angsana New" w:hAnsi="Angsana New" w:hint="cs"/>
          <w:sz w:val="30"/>
          <w:szCs w:val="30"/>
          <w:cs/>
        </w:rPr>
        <w:t xml:space="preserve"> </w:t>
      </w:r>
      <w:r w:rsidR="005D20EE" w:rsidRPr="005D20EE">
        <w:rPr>
          <w:rFonts w:ascii="Angsana New" w:hAnsi="Angsana New"/>
          <w:sz w:val="30"/>
          <w:szCs w:val="30"/>
        </w:rPr>
        <w:t>3</w:t>
      </w:r>
      <w:r w:rsidR="00786EC4" w:rsidRPr="00786EC4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786EC4" w:rsidRPr="00786EC4">
        <w:rPr>
          <w:rFonts w:ascii="Angsana New" w:hAnsi="Angsana New"/>
          <w:sz w:val="30"/>
          <w:szCs w:val="30"/>
        </w:rPr>
        <w:t>2</w:t>
      </w:r>
      <w:r w:rsidR="005D20EE" w:rsidRPr="005D20EE">
        <w:rPr>
          <w:rFonts w:ascii="Angsana New" w:hAnsi="Angsana New"/>
          <w:sz w:val="30"/>
          <w:szCs w:val="30"/>
        </w:rPr>
        <w:t>563</w:t>
      </w:r>
      <w:r>
        <w:rPr>
          <w:rFonts w:ascii="Angsana New" w:hAnsi="Angsana New" w:hint="cs"/>
          <w:sz w:val="30"/>
          <w:szCs w:val="30"/>
        </w:rPr>
        <w:t xml:space="preserve"> </w:t>
      </w:r>
      <w:r w:rsidRPr="00F60556">
        <w:rPr>
          <w:rFonts w:ascii="Angsana New" w:hAnsi="Angsana New"/>
          <w:sz w:val="30"/>
          <w:szCs w:val="30"/>
          <w:cs/>
        </w:rPr>
        <w:t>เป็นจำนวน</w:t>
      </w:r>
      <w:r>
        <w:rPr>
          <w:rFonts w:ascii="Angsana New" w:hAnsi="Angsana New" w:hint="cs"/>
          <w:sz w:val="30"/>
          <w:szCs w:val="30"/>
          <w:cs/>
        </w:rPr>
        <w:t>เงิน</w:t>
      </w:r>
      <w:r w:rsidRPr="00F60556">
        <w:rPr>
          <w:rFonts w:ascii="Angsana New" w:hAnsi="Angsana New"/>
          <w:sz w:val="30"/>
          <w:szCs w:val="30"/>
          <w:cs/>
        </w:rPr>
        <w:t xml:space="preserve"> </w:t>
      </w:r>
      <w:r w:rsidR="00786EC4" w:rsidRPr="00786EC4">
        <w:rPr>
          <w:rFonts w:ascii="Angsana New" w:hAnsi="Angsana New"/>
          <w:sz w:val="30"/>
          <w:szCs w:val="30"/>
        </w:rPr>
        <w:t>1</w:t>
      </w:r>
      <w:r w:rsidR="005D20EE" w:rsidRPr="005D20EE">
        <w:rPr>
          <w:rFonts w:ascii="Angsana New" w:hAnsi="Angsana New"/>
          <w:sz w:val="30"/>
          <w:szCs w:val="30"/>
        </w:rPr>
        <w:t>6</w:t>
      </w:r>
      <w:r w:rsidR="00786EC4" w:rsidRPr="00786EC4">
        <w:rPr>
          <w:rFonts w:ascii="Angsana New" w:hAnsi="Angsana New"/>
          <w:sz w:val="30"/>
          <w:szCs w:val="30"/>
        </w:rPr>
        <w:t>1</w:t>
      </w:r>
      <w:r w:rsidR="00C93276">
        <w:rPr>
          <w:rFonts w:ascii="Angsana New" w:hAnsi="Angsana New"/>
          <w:sz w:val="30"/>
          <w:szCs w:val="30"/>
        </w:rPr>
        <w:t>.</w:t>
      </w:r>
      <w:r w:rsidR="00786EC4" w:rsidRPr="00786EC4">
        <w:rPr>
          <w:rFonts w:ascii="Angsana New" w:hAnsi="Angsana New"/>
          <w:sz w:val="30"/>
          <w:szCs w:val="30"/>
        </w:rPr>
        <w:t>2</w:t>
      </w:r>
      <w:r w:rsidR="005D20EE" w:rsidRPr="005D20EE">
        <w:rPr>
          <w:rFonts w:ascii="Angsana New" w:hAnsi="Angsana New"/>
          <w:sz w:val="30"/>
          <w:szCs w:val="30"/>
        </w:rPr>
        <w:t>8</w:t>
      </w:r>
      <w:r w:rsidR="00C93276">
        <w:rPr>
          <w:rFonts w:ascii="Angsana New" w:hAnsi="Angsana New"/>
          <w:sz w:val="30"/>
          <w:szCs w:val="30"/>
        </w:rPr>
        <w:t xml:space="preserve"> </w:t>
      </w:r>
      <w:r w:rsidRPr="00F60556">
        <w:rPr>
          <w:rFonts w:ascii="Angsana New" w:hAnsi="Angsana New"/>
          <w:sz w:val="30"/>
          <w:szCs w:val="30"/>
          <w:cs/>
        </w:rPr>
        <w:t>ล้าน</w:t>
      </w:r>
      <w:r w:rsidRPr="00FC5EAB">
        <w:rPr>
          <w:rFonts w:ascii="Angsana New" w:hAnsi="Angsana New"/>
          <w:sz w:val="30"/>
          <w:szCs w:val="30"/>
          <w:cs/>
        </w:rPr>
        <w:t>บาท</w:t>
      </w:r>
      <w:r w:rsidR="006B5D63">
        <w:rPr>
          <w:rFonts w:ascii="Angsana New" w:hAnsi="Angsana New" w:hint="cs"/>
          <w:sz w:val="30"/>
          <w:szCs w:val="30"/>
          <w:cs/>
        </w:rPr>
        <w:t xml:space="preserve"> </w:t>
      </w:r>
      <w:r w:rsidR="006B5D63" w:rsidRPr="00480BFD">
        <w:rPr>
          <w:rFonts w:ascii="Angsana New" w:hAnsi="Angsana New"/>
          <w:i/>
          <w:iCs/>
          <w:spacing w:val="-2"/>
          <w:sz w:val="30"/>
          <w:szCs w:val="30"/>
        </w:rPr>
        <w:t>(</w:t>
      </w:r>
      <w:r w:rsidR="00786EC4" w:rsidRPr="00786EC4">
        <w:rPr>
          <w:rFonts w:ascii="Angsana New" w:hAnsi="Angsana New"/>
          <w:i/>
          <w:iCs/>
          <w:spacing w:val="-2"/>
          <w:sz w:val="30"/>
          <w:szCs w:val="30"/>
        </w:rPr>
        <w:t>2</w:t>
      </w:r>
      <w:r w:rsidR="005D20EE" w:rsidRPr="005D20EE">
        <w:rPr>
          <w:rFonts w:ascii="Angsana New" w:hAnsi="Angsana New"/>
          <w:i/>
          <w:iCs/>
          <w:spacing w:val="-2"/>
          <w:sz w:val="30"/>
          <w:szCs w:val="30"/>
        </w:rPr>
        <w:t>56</w:t>
      </w:r>
      <w:r w:rsidR="00786EC4" w:rsidRPr="00786EC4">
        <w:rPr>
          <w:rFonts w:ascii="Angsana New" w:hAnsi="Angsana New"/>
          <w:i/>
          <w:iCs/>
          <w:spacing w:val="-2"/>
          <w:sz w:val="30"/>
          <w:szCs w:val="30"/>
        </w:rPr>
        <w:t>2</w:t>
      </w:r>
      <w:r w:rsidR="006B5D63" w:rsidRPr="00EE4270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786EC4" w:rsidRPr="00786EC4">
        <w:rPr>
          <w:rFonts w:ascii="Angsana New" w:hAnsi="Angsana New" w:hint="cs"/>
          <w:i/>
          <w:iCs/>
          <w:spacing w:val="-2"/>
          <w:sz w:val="30"/>
          <w:szCs w:val="30"/>
        </w:rPr>
        <w:t>1</w:t>
      </w:r>
      <w:r w:rsidR="005D20EE" w:rsidRPr="005D20EE">
        <w:rPr>
          <w:rFonts w:ascii="Angsana New" w:hAnsi="Angsana New" w:hint="cs"/>
          <w:i/>
          <w:iCs/>
          <w:spacing w:val="-2"/>
          <w:sz w:val="30"/>
          <w:szCs w:val="30"/>
        </w:rPr>
        <w:t>47</w:t>
      </w:r>
      <w:r w:rsidR="006B5D63">
        <w:rPr>
          <w:rFonts w:ascii="Angsana New" w:hAnsi="Angsana New" w:hint="cs"/>
          <w:i/>
          <w:iCs/>
          <w:spacing w:val="-2"/>
          <w:sz w:val="30"/>
          <w:szCs w:val="30"/>
          <w:cs/>
        </w:rPr>
        <w:t>.</w:t>
      </w:r>
      <w:r w:rsidR="005D20EE" w:rsidRPr="005D20EE">
        <w:rPr>
          <w:rFonts w:ascii="Angsana New" w:hAnsi="Angsana New" w:hint="cs"/>
          <w:i/>
          <w:iCs/>
          <w:spacing w:val="-2"/>
          <w:sz w:val="30"/>
          <w:szCs w:val="30"/>
        </w:rPr>
        <w:t>4</w:t>
      </w:r>
      <w:r w:rsidR="00786EC4" w:rsidRPr="00786EC4">
        <w:rPr>
          <w:rFonts w:ascii="Angsana New" w:hAnsi="Angsana New" w:hint="cs"/>
          <w:i/>
          <w:iCs/>
          <w:spacing w:val="-2"/>
          <w:sz w:val="30"/>
          <w:szCs w:val="30"/>
        </w:rPr>
        <w:t>1</w:t>
      </w:r>
      <w:r w:rsidR="006B5D63" w:rsidRPr="00EE4270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6B5D63" w:rsidRPr="00EE4270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6B5D63" w:rsidRPr="00EE4270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6D4C8857" w14:textId="5EEAFE05" w:rsidR="008F5911" w:rsidRDefault="008F5911" w:rsidP="006B5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54DFA85" w14:textId="77777777" w:rsidR="004907D9" w:rsidRDefault="004907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C1768AB" w14:textId="6F4FD5E9" w:rsidR="00D650E2" w:rsidRPr="00D533B8" w:rsidRDefault="00D650E2" w:rsidP="008F59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D533B8">
        <w:rPr>
          <w:rFonts w:ascii="Angsana New" w:hAnsi="Angsana New"/>
          <w:sz w:val="30"/>
          <w:szCs w:val="30"/>
        </w:rPr>
        <w:t xml:space="preserve"> </w:t>
      </w:r>
      <w:r w:rsidR="005D20EE" w:rsidRPr="005D20EE">
        <w:rPr>
          <w:rFonts w:ascii="Angsana New" w:hAnsi="Angsana New"/>
          <w:sz w:val="30"/>
          <w:szCs w:val="30"/>
        </w:rPr>
        <w:t>3</w:t>
      </w:r>
      <w:r w:rsidR="00786EC4" w:rsidRPr="00786EC4">
        <w:rPr>
          <w:rFonts w:ascii="Angsana New" w:hAnsi="Angsana New"/>
          <w:sz w:val="30"/>
          <w:szCs w:val="30"/>
        </w:rPr>
        <w:t>1</w:t>
      </w:r>
      <w:r w:rsidRPr="00D533B8">
        <w:rPr>
          <w:rFonts w:ascii="Angsana New" w:hAnsi="Angsana New"/>
          <w:sz w:val="30"/>
          <w:szCs w:val="30"/>
          <w:cs/>
        </w:rPr>
        <w:t xml:space="preserve"> ธันวาคม มีดังนี้</w:t>
      </w:r>
    </w:p>
    <w:p w14:paraId="191733BA" w14:textId="77777777" w:rsidR="00131B70" w:rsidRPr="008F5911" w:rsidRDefault="00131B70" w:rsidP="00227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  <w:highlight w:val="green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5"/>
        <w:gridCol w:w="1081"/>
        <w:gridCol w:w="268"/>
        <w:gridCol w:w="1132"/>
        <w:gridCol w:w="280"/>
        <w:gridCol w:w="1115"/>
        <w:gridCol w:w="280"/>
        <w:gridCol w:w="1149"/>
      </w:tblGrid>
      <w:tr w:rsidR="004D73E7" w:rsidRPr="00D533B8" w14:paraId="3BA30599" w14:textId="77777777" w:rsidTr="008F5911">
        <w:trPr>
          <w:tblHeader/>
        </w:trPr>
        <w:tc>
          <w:tcPr>
            <w:tcW w:w="2193" w:type="pct"/>
          </w:tcPr>
          <w:p w14:paraId="2A28249D" w14:textId="1382D682" w:rsidR="00CD27E5" w:rsidRPr="00D533B8" w:rsidRDefault="00CD27E5" w:rsidP="00B12E1E">
            <w:pPr>
              <w:tabs>
                <w:tab w:val="clear" w:pos="227"/>
                <w:tab w:val="left" w:pos="252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3" w:type="pct"/>
            <w:gridSpan w:val="3"/>
          </w:tcPr>
          <w:p w14:paraId="61115DCB" w14:textId="77777777" w:rsidR="00CD27E5" w:rsidRPr="00D533B8" w:rsidRDefault="00CD27E5" w:rsidP="00607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72482EE0" w14:textId="77777777" w:rsidR="00CD27E5" w:rsidRPr="00D533B8" w:rsidRDefault="00CD27E5" w:rsidP="00607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pct"/>
            <w:gridSpan w:val="3"/>
          </w:tcPr>
          <w:p w14:paraId="563B4A6C" w14:textId="77777777" w:rsidR="00CD27E5" w:rsidRPr="00D533B8" w:rsidRDefault="00CD27E5" w:rsidP="00607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6F26" w:rsidRPr="00D533B8" w14:paraId="49969424" w14:textId="77777777" w:rsidTr="008F5911">
        <w:trPr>
          <w:tblHeader/>
        </w:trPr>
        <w:tc>
          <w:tcPr>
            <w:tcW w:w="2193" w:type="pct"/>
          </w:tcPr>
          <w:p w14:paraId="781A9BCA" w14:textId="1D6BFA7E" w:rsidR="00766F26" w:rsidRPr="00D533B8" w:rsidRDefault="0060406F" w:rsidP="00766F26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72" w:type="pct"/>
            <w:shd w:val="clear" w:color="auto" w:fill="auto"/>
          </w:tcPr>
          <w:p w14:paraId="2FD79316" w14:textId="41B425B9" w:rsidR="00766F26" w:rsidRPr="00D533B8" w:rsidRDefault="00786EC4" w:rsidP="00766F2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563</w:t>
            </w:r>
          </w:p>
        </w:tc>
        <w:tc>
          <w:tcPr>
            <w:tcW w:w="142" w:type="pct"/>
            <w:shd w:val="clear" w:color="auto" w:fill="auto"/>
          </w:tcPr>
          <w:p w14:paraId="7C3292D2" w14:textId="77777777" w:rsidR="00766F26" w:rsidRPr="00D533B8" w:rsidRDefault="00766F26" w:rsidP="00766F2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3B378EB5" w14:textId="302C28DA" w:rsidR="00766F26" w:rsidRPr="00D533B8" w:rsidRDefault="00786EC4" w:rsidP="00766F2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56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8" w:type="pct"/>
            <w:shd w:val="clear" w:color="auto" w:fill="auto"/>
          </w:tcPr>
          <w:p w14:paraId="5D6A7883" w14:textId="77777777" w:rsidR="00766F26" w:rsidRPr="00D533B8" w:rsidRDefault="00766F26" w:rsidP="00766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589E33B9" w14:textId="7CDCEE3A" w:rsidR="00766F26" w:rsidRPr="00D533B8" w:rsidRDefault="00786EC4" w:rsidP="00766F2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563</w:t>
            </w:r>
          </w:p>
        </w:tc>
        <w:tc>
          <w:tcPr>
            <w:tcW w:w="148" w:type="pct"/>
            <w:shd w:val="clear" w:color="auto" w:fill="auto"/>
          </w:tcPr>
          <w:p w14:paraId="48331CE5" w14:textId="77777777" w:rsidR="00766F26" w:rsidRPr="00D533B8" w:rsidRDefault="00766F26" w:rsidP="00766F2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6BE84B1D" w14:textId="6215129F" w:rsidR="00766F26" w:rsidRPr="00D533B8" w:rsidRDefault="00786EC4" w:rsidP="00766F2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56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172BAA" w:rsidRPr="00D533B8" w14:paraId="29683A73" w14:textId="77777777" w:rsidTr="008F5911">
        <w:trPr>
          <w:tblHeader/>
        </w:trPr>
        <w:tc>
          <w:tcPr>
            <w:tcW w:w="2193" w:type="pct"/>
          </w:tcPr>
          <w:p w14:paraId="30BE059E" w14:textId="77777777" w:rsidR="00172BAA" w:rsidRPr="00D533B8" w:rsidRDefault="00172BAA" w:rsidP="00172BAA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07" w:type="pct"/>
            <w:gridSpan w:val="7"/>
          </w:tcPr>
          <w:p w14:paraId="04EA3E64" w14:textId="77777777" w:rsidR="00172BAA" w:rsidRPr="00D533B8" w:rsidRDefault="00172BAA" w:rsidP="00172BAA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2BAA" w:rsidRPr="00D533B8" w14:paraId="7D886FCF" w14:textId="77777777" w:rsidTr="008F5911">
        <w:tc>
          <w:tcPr>
            <w:tcW w:w="2193" w:type="pct"/>
          </w:tcPr>
          <w:p w14:paraId="1E97297E" w14:textId="77777777" w:rsidR="00172BAA" w:rsidRPr="00D533B8" w:rsidRDefault="00172BAA" w:rsidP="00172BAA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2" w:type="pct"/>
          </w:tcPr>
          <w:p w14:paraId="281F86D7" w14:textId="77777777" w:rsidR="00172BAA" w:rsidRPr="00D533B8" w:rsidRDefault="00172BAA" w:rsidP="00172BA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42" w:type="pct"/>
          </w:tcPr>
          <w:p w14:paraId="5C84A532" w14:textId="77777777" w:rsidR="00172BAA" w:rsidRPr="00D533B8" w:rsidRDefault="00172BAA" w:rsidP="00172BAA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99" w:type="pct"/>
          </w:tcPr>
          <w:p w14:paraId="67C246C1" w14:textId="77777777" w:rsidR="00172BAA" w:rsidRPr="00D533B8" w:rsidRDefault="00172BAA" w:rsidP="00233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8" w:type="pct"/>
          </w:tcPr>
          <w:p w14:paraId="232140EB" w14:textId="77777777" w:rsidR="00172BAA" w:rsidRPr="00D533B8" w:rsidRDefault="00172BAA" w:rsidP="00172BAA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90" w:type="pct"/>
            <w:vAlign w:val="bottom"/>
          </w:tcPr>
          <w:p w14:paraId="4DC432F0" w14:textId="77777777" w:rsidR="00172BAA" w:rsidRPr="00D533B8" w:rsidRDefault="00172BAA" w:rsidP="00172BAA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8" w:type="pct"/>
          </w:tcPr>
          <w:p w14:paraId="7AE30A89" w14:textId="77777777" w:rsidR="00172BAA" w:rsidRPr="00D533B8" w:rsidRDefault="00172BAA" w:rsidP="00172BAA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08" w:type="pct"/>
            <w:vAlign w:val="bottom"/>
          </w:tcPr>
          <w:p w14:paraId="73181271" w14:textId="77777777" w:rsidR="00172BAA" w:rsidRPr="00D533B8" w:rsidRDefault="00172BAA" w:rsidP="00233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</w:tr>
      <w:tr w:rsidR="00233319" w:rsidRPr="00D533B8" w14:paraId="599DD063" w14:textId="77777777" w:rsidTr="00C93276">
        <w:trPr>
          <w:trHeight w:val="87"/>
        </w:trPr>
        <w:tc>
          <w:tcPr>
            <w:tcW w:w="2193" w:type="pct"/>
          </w:tcPr>
          <w:p w14:paraId="763654A7" w14:textId="77777777" w:rsidR="00233319" w:rsidRPr="00D533B8" w:rsidRDefault="00233319" w:rsidP="00233319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proofErr w:type="spellStart"/>
            <w:r w:rsidRPr="00D533B8">
              <w:rPr>
                <w:rFonts w:ascii="Angsana New" w:hAnsi="Angsana New"/>
                <w:sz w:val="30"/>
                <w:szCs w:val="30"/>
              </w:rPr>
              <w:t>Sappe</w:t>
            </w:r>
            <w:proofErr w:type="spellEnd"/>
            <w:r w:rsidRPr="00D533B8">
              <w:rPr>
                <w:rFonts w:ascii="Angsana New" w:hAnsi="Angsana New"/>
                <w:sz w:val="30"/>
                <w:szCs w:val="30"/>
              </w:rPr>
              <w:t xml:space="preserve"> Europe </w:t>
            </w:r>
            <w:proofErr w:type="spellStart"/>
            <w:r w:rsidRPr="00D533B8">
              <w:rPr>
                <w:rFonts w:ascii="Angsana New" w:hAnsi="Angsana New"/>
                <w:sz w:val="30"/>
                <w:szCs w:val="30"/>
              </w:rPr>
              <w:t>s.r.o.</w:t>
            </w:r>
            <w:proofErr w:type="spellEnd"/>
          </w:p>
        </w:tc>
        <w:tc>
          <w:tcPr>
            <w:tcW w:w="572" w:type="pct"/>
          </w:tcPr>
          <w:p w14:paraId="1D5A7FA2" w14:textId="12B54FEF" w:rsidR="00233319" w:rsidRPr="00D533B8" w:rsidRDefault="00C93276" w:rsidP="00233319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33DF3229" w14:textId="77777777" w:rsidR="00233319" w:rsidRPr="00D533B8" w:rsidRDefault="00233319" w:rsidP="00233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99" w:type="pct"/>
          </w:tcPr>
          <w:p w14:paraId="14940D3D" w14:textId="10D7E23A" w:rsidR="00233319" w:rsidRPr="00D533B8" w:rsidRDefault="00233319" w:rsidP="0023331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0ECC956F" w14:textId="77777777" w:rsidR="00233319" w:rsidRPr="00D533B8" w:rsidRDefault="00233319" w:rsidP="00233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598D869C" w14:textId="2DC76D96" w:rsidR="00233319" w:rsidRPr="00D533B8" w:rsidRDefault="00C93276" w:rsidP="00C9327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2571ECDC" w14:textId="77777777" w:rsidR="00233319" w:rsidRPr="00D533B8" w:rsidRDefault="00233319" w:rsidP="0023331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</w:tcPr>
          <w:p w14:paraId="1E9873C3" w14:textId="2C481F8E" w:rsidR="00233319" w:rsidRPr="00D533B8" w:rsidRDefault="00786EC4" w:rsidP="00233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233319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39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C93276" w:rsidRPr="00D533B8" w14:paraId="68C45428" w14:textId="77777777" w:rsidTr="0023298F">
        <w:trPr>
          <w:trHeight w:val="87"/>
        </w:trPr>
        <w:tc>
          <w:tcPr>
            <w:tcW w:w="2193" w:type="pct"/>
          </w:tcPr>
          <w:p w14:paraId="0E28247D" w14:textId="726AABB4" w:rsidR="00C93276" w:rsidRPr="00D533B8" w:rsidRDefault="00C93276" w:rsidP="0023331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572" w:type="pct"/>
          </w:tcPr>
          <w:p w14:paraId="350C8EA7" w14:textId="014A1932" w:rsidR="00C93276" w:rsidRPr="00D533B8" w:rsidRDefault="00C93276" w:rsidP="00233319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3DC95BD5" w14:textId="77777777" w:rsidR="00C93276" w:rsidRPr="00D533B8" w:rsidRDefault="00C93276" w:rsidP="00233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99" w:type="pct"/>
          </w:tcPr>
          <w:p w14:paraId="70D4D8F0" w14:textId="50C84337" w:rsidR="00C93276" w:rsidRDefault="00C93276" w:rsidP="0023331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309351DF" w14:textId="77777777" w:rsidR="00C93276" w:rsidRPr="00D533B8" w:rsidRDefault="00C93276" w:rsidP="00233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1EB89408" w14:textId="2A0073D3" w:rsidR="00C93276" w:rsidRPr="00D533B8" w:rsidRDefault="005D20EE" w:rsidP="00233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 w:hint="cs"/>
                <w:sz w:val="30"/>
                <w:szCs w:val="30"/>
              </w:rPr>
              <w:t>37</w:t>
            </w:r>
          </w:p>
        </w:tc>
        <w:tc>
          <w:tcPr>
            <w:tcW w:w="148" w:type="pct"/>
          </w:tcPr>
          <w:p w14:paraId="2A13BD57" w14:textId="77777777" w:rsidR="00C93276" w:rsidRPr="00D533B8" w:rsidRDefault="00C93276" w:rsidP="0023331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</w:tcPr>
          <w:p w14:paraId="5253828E" w14:textId="4C61CC0E" w:rsidR="00C93276" w:rsidRDefault="00C93276" w:rsidP="00C9327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C93276" w:rsidRPr="00D533B8" w14:paraId="0D2B2E21" w14:textId="77777777" w:rsidTr="00C93276">
        <w:trPr>
          <w:trHeight w:val="87"/>
        </w:trPr>
        <w:tc>
          <w:tcPr>
            <w:tcW w:w="2193" w:type="pct"/>
          </w:tcPr>
          <w:p w14:paraId="311FCBDB" w14:textId="77777777" w:rsidR="00C93276" w:rsidRDefault="00C93276" w:rsidP="0023331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14:paraId="2BDC6800" w14:textId="344D40D6" w:rsidR="00C93276" w:rsidRDefault="00C93276" w:rsidP="00233319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2" w:type="pct"/>
          </w:tcPr>
          <w:p w14:paraId="418EA0DD" w14:textId="77777777" w:rsidR="00C93276" w:rsidRPr="00D533B8" w:rsidRDefault="00C93276" w:rsidP="00233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99" w:type="pct"/>
          </w:tcPr>
          <w:p w14:paraId="17BE2876" w14:textId="6497F2DF" w:rsidR="00C93276" w:rsidRDefault="00C93276" w:rsidP="0023331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8" w:type="pct"/>
          </w:tcPr>
          <w:p w14:paraId="7522F91A" w14:textId="77777777" w:rsidR="00C93276" w:rsidRPr="00D533B8" w:rsidRDefault="00C93276" w:rsidP="00233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59BB4A2A" w14:textId="7EF05273" w:rsidR="00C93276" w:rsidRDefault="00C93276" w:rsidP="00233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01190082" w14:textId="77777777" w:rsidR="00C93276" w:rsidRPr="00D533B8" w:rsidRDefault="00C93276" w:rsidP="0023331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</w:tcPr>
          <w:p w14:paraId="37352723" w14:textId="52E38EF6" w:rsidR="00C93276" w:rsidRDefault="00C93276" w:rsidP="00C9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33319" w:rsidRPr="00D533B8" w14:paraId="7F13AF37" w14:textId="77777777" w:rsidTr="008F5911">
        <w:tc>
          <w:tcPr>
            <w:tcW w:w="2193" w:type="pct"/>
          </w:tcPr>
          <w:p w14:paraId="25B44F2F" w14:textId="77777777" w:rsidR="00233319" w:rsidRPr="00E6495E" w:rsidRDefault="00233319" w:rsidP="0023331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  <w:r w:rsidRPr="00E649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2" w:type="pct"/>
          </w:tcPr>
          <w:p w14:paraId="114E75F9" w14:textId="77777777" w:rsidR="00233319" w:rsidRPr="00EA5EBA" w:rsidRDefault="00233319" w:rsidP="00233319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</w:tcPr>
          <w:p w14:paraId="0A109845" w14:textId="77777777" w:rsidR="00233319" w:rsidRPr="00D533B8" w:rsidRDefault="00233319" w:rsidP="00233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14"/>
                <w:szCs w:val="14"/>
                <w:highlight w:val="green"/>
              </w:rPr>
            </w:pPr>
          </w:p>
        </w:tc>
        <w:tc>
          <w:tcPr>
            <w:tcW w:w="599" w:type="pct"/>
          </w:tcPr>
          <w:p w14:paraId="39AE3521" w14:textId="77777777" w:rsidR="00233319" w:rsidRPr="00EA5EBA" w:rsidRDefault="00233319" w:rsidP="0023331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6B391751" w14:textId="77777777" w:rsidR="00233319" w:rsidRPr="00D533B8" w:rsidRDefault="00233319" w:rsidP="00233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90" w:type="pct"/>
            <w:vAlign w:val="bottom"/>
          </w:tcPr>
          <w:p w14:paraId="08406096" w14:textId="77777777" w:rsidR="00233319" w:rsidRPr="00D533B8" w:rsidRDefault="00233319" w:rsidP="00233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9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8" w:type="pct"/>
          </w:tcPr>
          <w:p w14:paraId="28C60C2C" w14:textId="77777777" w:rsidR="00233319" w:rsidRPr="00D533B8" w:rsidRDefault="00233319" w:rsidP="0023331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08" w:type="pct"/>
            <w:vAlign w:val="bottom"/>
          </w:tcPr>
          <w:p w14:paraId="50CDB7DE" w14:textId="77777777" w:rsidR="00233319" w:rsidRPr="00D533B8" w:rsidRDefault="00233319" w:rsidP="00233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233319" w:rsidRPr="00D533B8" w14:paraId="0702104A" w14:textId="77777777" w:rsidTr="00035DAF">
        <w:tc>
          <w:tcPr>
            <w:tcW w:w="2193" w:type="pct"/>
          </w:tcPr>
          <w:p w14:paraId="3135BC94" w14:textId="77777777" w:rsidR="00233319" w:rsidRPr="00E6495E" w:rsidRDefault="00233319" w:rsidP="00233319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E6495E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E6495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ดาน่อน เซ็ปเป้ เบฟเวอเรจส์</w:t>
            </w:r>
            <w:r w:rsidRPr="00E6495E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72" w:type="pct"/>
          </w:tcPr>
          <w:p w14:paraId="75904D4F" w14:textId="2239F564" w:rsidR="00233319" w:rsidRPr="00EA5EBA" w:rsidRDefault="005D20EE" w:rsidP="00233319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  <w:r w:rsidR="00C9327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046</w:t>
            </w:r>
          </w:p>
        </w:tc>
        <w:tc>
          <w:tcPr>
            <w:tcW w:w="142" w:type="pct"/>
          </w:tcPr>
          <w:p w14:paraId="3BF2BDD8" w14:textId="77777777" w:rsidR="00233319" w:rsidRPr="00D533B8" w:rsidRDefault="00233319" w:rsidP="00233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14"/>
                <w:szCs w:val="14"/>
                <w:highlight w:val="green"/>
              </w:rPr>
            </w:pPr>
          </w:p>
        </w:tc>
        <w:tc>
          <w:tcPr>
            <w:tcW w:w="599" w:type="pct"/>
          </w:tcPr>
          <w:p w14:paraId="6A69E1E8" w14:textId="083CDE6D" w:rsidR="00233319" w:rsidRPr="00EA5EBA" w:rsidRDefault="00786EC4" w:rsidP="0023331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23331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385</w:t>
            </w:r>
          </w:p>
        </w:tc>
        <w:tc>
          <w:tcPr>
            <w:tcW w:w="148" w:type="pct"/>
          </w:tcPr>
          <w:p w14:paraId="7B0C6455" w14:textId="77777777" w:rsidR="00233319" w:rsidRPr="00D533B8" w:rsidRDefault="00233319" w:rsidP="00233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5721607" w14:textId="5CF4BE68" w:rsidR="00233319" w:rsidRPr="00D533B8" w:rsidRDefault="005D20EE" w:rsidP="00233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40</w:t>
            </w:r>
            <w:r w:rsidR="00C93276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046</w:t>
            </w:r>
          </w:p>
        </w:tc>
        <w:tc>
          <w:tcPr>
            <w:tcW w:w="148" w:type="pct"/>
          </w:tcPr>
          <w:p w14:paraId="24C3DBD8" w14:textId="77777777" w:rsidR="00233319" w:rsidRPr="00D533B8" w:rsidRDefault="00233319" w:rsidP="0023331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08" w:type="pct"/>
          </w:tcPr>
          <w:p w14:paraId="08D5A405" w14:textId="4C7A2AE5" w:rsidR="00233319" w:rsidRPr="00D533B8" w:rsidRDefault="00786EC4" w:rsidP="0023331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233319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/>
              </w:rPr>
              <w:t>385</w:t>
            </w:r>
          </w:p>
        </w:tc>
      </w:tr>
      <w:tr w:rsidR="00233319" w:rsidRPr="0023298F" w14:paraId="5C6C487B" w14:textId="77777777" w:rsidTr="008F5911">
        <w:tc>
          <w:tcPr>
            <w:tcW w:w="2193" w:type="pct"/>
          </w:tcPr>
          <w:p w14:paraId="75378A65" w14:textId="77777777" w:rsidR="00233319" w:rsidRPr="0023298F" w:rsidRDefault="00233319" w:rsidP="0023331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14:paraId="6EC548A3" w14:textId="77777777" w:rsidR="00233319" w:rsidRPr="0023298F" w:rsidRDefault="00233319" w:rsidP="00233319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</w:tcPr>
          <w:p w14:paraId="21809079" w14:textId="77777777" w:rsidR="00233319" w:rsidRPr="0023298F" w:rsidRDefault="00233319" w:rsidP="00233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99" w:type="pct"/>
          </w:tcPr>
          <w:p w14:paraId="5C334427" w14:textId="77777777" w:rsidR="00233319" w:rsidRPr="0023298F" w:rsidRDefault="00233319" w:rsidP="0023331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35CA6FF9" w14:textId="77777777" w:rsidR="00233319" w:rsidRPr="0023298F" w:rsidRDefault="00233319" w:rsidP="00233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32367B33" w14:textId="77777777" w:rsidR="00233319" w:rsidRPr="0023298F" w:rsidRDefault="00233319" w:rsidP="00233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F2121E6" w14:textId="77777777" w:rsidR="00233319" w:rsidRPr="0023298F" w:rsidRDefault="00233319" w:rsidP="0023331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651E749B" w14:textId="77777777" w:rsidR="00233319" w:rsidRPr="0023298F" w:rsidRDefault="00233319" w:rsidP="00233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3319" w:rsidRPr="007A411A" w14:paraId="159A6EDF" w14:textId="77777777" w:rsidTr="008F5911">
        <w:tc>
          <w:tcPr>
            <w:tcW w:w="2193" w:type="pct"/>
            <w:shd w:val="clear" w:color="auto" w:fill="auto"/>
          </w:tcPr>
          <w:p w14:paraId="41257F49" w14:textId="77777777" w:rsidR="00233319" w:rsidRPr="00BE149E" w:rsidRDefault="00233319" w:rsidP="0023331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2" w:type="pct"/>
            <w:shd w:val="clear" w:color="auto" w:fill="auto"/>
          </w:tcPr>
          <w:p w14:paraId="5690DCE0" w14:textId="77777777" w:rsidR="00233319" w:rsidRPr="00EA5EBA" w:rsidRDefault="00233319" w:rsidP="0023331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0E76508C" w14:textId="77777777" w:rsidR="00233319" w:rsidRPr="007A411A" w:rsidRDefault="00233319" w:rsidP="0023331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6BFCD629" w14:textId="77777777" w:rsidR="00233319" w:rsidRPr="00EA5EBA" w:rsidRDefault="00233319" w:rsidP="00233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5DB0D1C9" w14:textId="77777777" w:rsidR="00233319" w:rsidRPr="007A411A" w:rsidRDefault="00233319" w:rsidP="0023331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636D05A0" w14:textId="77777777" w:rsidR="00233319" w:rsidRPr="007A411A" w:rsidRDefault="00233319" w:rsidP="0023331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687DC3C2" w14:textId="77777777" w:rsidR="00233319" w:rsidRPr="007A411A" w:rsidRDefault="00233319" w:rsidP="0023331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3BCBD440" w14:textId="77777777" w:rsidR="00233319" w:rsidRPr="007A411A" w:rsidRDefault="00233319" w:rsidP="00233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3319" w:rsidRPr="007A411A" w14:paraId="4808DD72" w14:textId="77777777" w:rsidTr="008F5911">
        <w:tc>
          <w:tcPr>
            <w:tcW w:w="2193" w:type="pct"/>
            <w:shd w:val="clear" w:color="auto" w:fill="auto"/>
          </w:tcPr>
          <w:p w14:paraId="609C2FC2" w14:textId="6B74439C" w:rsidR="00233319" w:rsidRPr="007A411A" w:rsidRDefault="00233319" w:rsidP="0023331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ออน ฟิฟท์ จำกัด </w:t>
            </w:r>
          </w:p>
        </w:tc>
        <w:tc>
          <w:tcPr>
            <w:tcW w:w="572" w:type="pct"/>
            <w:shd w:val="clear" w:color="auto" w:fill="auto"/>
          </w:tcPr>
          <w:p w14:paraId="62E12201" w14:textId="74325DC6" w:rsidR="00233319" w:rsidRPr="00EA5EBA" w:rsidRDefault="00C93276" w:rsidP="00C93276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71E27C38" w14:textId="77777777" w:rsidR="00233319" w:rsidRPr="007A411A" w:rsidRDefault="00233319" w:rsidP="0023331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18C453DA" w14:textId="3DF7CEBE" w:rsidR="00233319" w:rsidRPr="00EA5EBA" w:rsidRDefault="00786EC4" w:rsidP="0023331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8" w:type="pct"/>
            <w:shd w:val="clear" w:color="auto" w:fill="auto"/>
          </w:tcPr>
          <w:p w14:paraId="3ED18E10" w14:textId="77777777" w:rsidR="00233319" w:rsidRPr="00D533B8" w:rsidRDefault="00233319" w:rsidP="0023331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0843DAAD" w14:textId="2EE21D7B" w:rsidR="00233319" w:rsidRPr="00D533B8" w:rsidRDefault="00C93276" w:rsidP="00C9327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2E28D0AD" w14:textId="77777777" w:rsidR="00233319" w:rsidRPr="00A4122F" w:rsidRDefault="00233319" w:rsidP="00233319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8" w:type="pct"/>
            <w:shd w:val="clear" w:color="auto" w:fill="auto"/>
          </w:tcPr>
          <w:p w14:paraId="6EDA4EAB" w14:textId="69A44534" w:rsidR="00233319" w:rsidRPr="00D533B8" w:rsidRDefault="00786EC4" w:rsidP="0023331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233319" w:rsidRPr="00D533B8" w14:paraId="12E09B2B" w14:textId="77777777" w:rsidTr="008F5911">
        <w:tc>
          <w:tcPr>
            <w:tcW w:w="2193" w:type="pct"/>
            <w:shd w:val="clear" w:color="auto" w:fill="auto"/>
          </w:tcPr>
          <w:p w14:paraId="17244AD7" w14:textId="77777777" w:rsidR="00233319" w:rsidRPr="00D533B8" w:rsidRDefault="00233319" w:rsidP="0023331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D533B8">
              <w:rPr>
                <w:rFonts w:ascii="Angsana New" w:hAnsi="Angsana New"/>
                <w:sz w:val="30"/>
                <w:szCs w:val="30"/>
              </w:rPr>
              <w:t>Italmarket</w:t>
            </w:r>
            <w:proofErr w:type="spellEnd"/>
            <w:r w:rsidRPr="00D533B8">
              <w:rPr>
                <w:rFonts w:ascii="Angsana New" w:hAnsi="Angsana New"/>
                <w:sz w:val="30"/>
                <w:szCs w:val="30"/>
              </w:rPr>
              <w:t xml:space="preserve"> Slovakia, </w:t>
            </w:r>
            <w:proofErr w:type="spellStart"/>
            <w:r w:rsidRPr="00D533B8">
              <w:rPr>
                <w:rFonts w:ascii="Angsana New" w:hAnsi="Angsana New"/>
                <w:sz w:val="30"/>
                <w:szCs w:val="30"/>
              </w:rPr>
              <w:t>a.s.</w:t>
            </w:r>
            <w:proofErr w:type="spellEnd"/>
          </w:p>
        </w:tc>
        <w:tc>
          <w:tcPr>
            <w:tcW w:w="572" w:type="pct"/>
            <w:shd w:val="clear" w:color="auto" w:fill="auto"/>
          </w:tcPr>
          <w:p w14:paraId="6657C736" w14:textId="0DF73ACB" w:rsidR="00233319" w:rsidRPr="00EA5EBA" w:rsidRDefault="005D20EE" w:rsidP="00233319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36</w:t>
            </w:r>
            <w:r w:rsidR="00786EC4"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2" w:type="pct"/>
            <w:shd w:val="clear" w:color="auto" w:fill="auto"/>
          </w:tcPr>
          <w:p w14:paraId="508249CB" w14:textId="77777777" w:rsidR="00233319" w:rsidRPr="00D533B8" w:rsidRDefault="00233319" w:rsidP="0023331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99" w:type="pct"/>
            <w:shd w:val="clear" w:color="auto" w:fill="auto"/>
          </w:tcPr>
          <w:p w14:paraId="3155CF28" w14:textId="2FC0897E" w:rsidR="00233319" w:rsidRPr="00EA5EBA" w:rsidRDefault="005D20EE" w:rsidP="0023331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499</w:t>
            </w:r>
          </w:p>
        </w:tc>
        <w:tc>
          <w:tcPr>
            <w:tcW w:w="148" w:type="pct"/>
            <w:shd w:val="clear" w:color="auto" w:fill="auto"/>
          </w:tcPr>
          <w:p w14:paraId="43F90646" w14:textId="77777777" w:rsidR="00233319" w:rsidRPr="00D533B8" w:rsidRDefault="00233319" w:rsidP="0023331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437295FA" w14:textId="3391C503" w:rsidR="00233319" w:rsidRPr="00D533B8" w:rsidRDefault="00C93276" w:rsidP="0023331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1DF07CE7" w14:textId="77777777" w:rsidR="00233319" w:rsidRPr="00A4122F" w:rsidRDefault="00233319" w:rsidP="00233319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8" w:type="pct"/>
            <w:shd w:val="clear" w:color="auto" w:fill="auto"/>
          </w:tcPr>
          <w:p w14:paraId="2DF45EAB" w14:textId="1798C35D" w:rsidR="00233319" w:rsidRPr="00D533B8" w:rsidRDefault="00233319" w:rsidP="00233319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A5EB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0406F" w:rsidRPr="00D533B8" w14:paraId="60A64A29" w14:textId="77777777" w:rsidTr="0060406F">
        <w:tc>
          <w:tcPr>
            <w:tcW w:w="2193" w:type="pct"/>
          </w:tcPr>
          <w:p w14:paraId="6E0AD391" w14:textId="7AE4558B" w:rsidR="0060406F" w:rsidRPr="00D533B8" w:rsidRDefault="0060406F" w:rsidP="0060406F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634A5A" w14:textId="5B4332C4" w:rsidR="0060406F" w:rsidRPr="00EA5EBA" w:rsidRDefault="005D20EE" w:rsidP="0060406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</w:t>
            </w:r>
            <w:r w:rsidR="00126F6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408</w:t>
            </w:r>
          </w:p>
        </w:tc>
        <w:tc>
          <w:tcPr>
            <w:tcW w:w="142" w:type="pct"/>
          </w:tcPr>
          <w:p w14:paraId="6C282F17" w14:textId="77777777" w:rsidR="0060406F" w:rsidRPr="00D533B8" w:rsidRDefault="0060406F" w:rsidP="0060406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5CA381BC" w14:textId="21EAB3C2" w:rsidR="0060406F" w:rsidRDefault="00786EC4" w:rsidP="0060406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5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60406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885</w:t>
            </w:r>
          </w:p>
        </w:tc>
        <w:tc>
          <w:tcPr>
            <w:tcW w:w="148" w:type="pct"/>
          </w:tcPr>
          <w:p w14:paraId="07B4F738" w14:textId="77777777" w:rsidR="0060406F" w:rsidRPr="00D533B8" w:rsidRDefault="0060406F" w:rsidP="0060406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447CE4BA" w14:textId="34346339" w:rsidR="0060406F" w:rsidRPr="00D533B8" w:rsidRDefault="005D20EE" w:rsidP="00604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40</w:t>
            </w:r>
            <w:r w:rsidR="00C9327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083</w:t>
            </w:r>
          </w:p>
        </w:tc>
        <w:tc>
          <w:tcPr>
            <w:tcW w:w="148" w:type="pct"/>
          </w:tcPr>
          <w:p w14:paraId="065F950E" w14:textId="77777777" w:rsidR="0060406F" w:rsidRPr="00D533B8" w:rsidRDefault="0060406F" w:rsidP="0060406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1BE5F9A1" w14:textId="31992553" w:rsidR="0060406F" w:rsidRDefault="00786EC4" w:rsidP="00604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60406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778</w:t>
            </w:r>
          </w:p>
        </w:tc>
      </w:tr>
      <w:tr w:rsidR="0060406F" w:rsidRPr="00E57938" w14:paraId="2BEC1C7A" w14:textId="77777777" w:rsidTr="0060406F">
        <w:tc>
          <w:tcPr>
            <w:tcW w:w="2193" w:type="pct"/>
          </w:tcPr>
          <w:p w14:paraId="02962B71" w14:textId="77777777" w:rsidR="0060406F" w:rsidRPr="00E57938" w:rsidRDefault="0060406F" w:rsidP="0060406F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  <w:shd w:val="clear" w:color="auto" w:fill="auto"/>
          </w:tcPr>
          <w:p w14:paraId="560D3FBA" w14:textId="77777777" w:rsidR="0060406F" w:rsidRPr="00E57938" w:rsidRDefault="0060406F" w:rsidP="0060406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</w:tcPr>
          <w:p w14:paraId="5552ACD2" w14:textId="77777777" w:rsidR="0060406F" w:rsidRPr="00E57938" w:rsidRDefault="0060406F" w:rsidP="0060406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99" w:type="pct"/>
            <w:tcBorders>
              <w:top w:val="double" w:sz="4" w:space="0" w:color="auto"/>
            </w:tcBorders>
          </w:tcPr>
          <w:p w14:paraId="5FBCD47F" w14:textId="77777777" w:rsidR="0060406F" w:rsidRPr="00E57938" w:rsidRDefault="0060406F" w:rsidP="0060406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5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6A30EEAA" w14:textId="77777777" w:rsidR="0060406F" w:rsidRPr="00E57938" w:rsidRDefault="0060406F" w:rsidP="0060406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7240EA7D" w14:textId="77777777" w:rsidR="0060406F" w:rsidRPr="00E57938" w:rsidRDefault="0060406F" w:rsidP="00604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3F70AB7B" w14:textId="77777777" w:rsidR="0060406F" w:rsidRPr="00E57938" w:rsidRDefault="0060406F" w:rsidP="0060406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</w:tcPr>
          <w:p w14:paraId="606F6114" w14:textId="77777777" w:rsidR="0060406F" w:rsidRPr="00E57938" w:rsidRDefault="0060406F" w:rsidP="00604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0406F" w:rsidRPr="00D533B8" w14:paraId="299A157A" w14:textId="77777777" w:rsidTr="002279C5">
        <w:trPr>
          <w:trHeight w:val="756"/>
        </w:trPr>
        <w:tc>
          <w:tcPr>
            <w:tcW w:w="2193" w:type="pct"/>
          </w:tcPr>
          <w:p w14:paraId="3FE90C45" w14:textId="25AF4DB4" w:rsidR="0060406F" w:rsidRPr="0060406F" w:rsidRDefault="0060406F" w:rsidP="00604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406F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  <w:r w:rsidRPr="0060406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040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786EC4" w:rsidRPr="00786EC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  <w:r w:rsidR="005D20EE" w:rsidRPr="005D20E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56</w:t>
            </w:r>
            <w:r w:rsidR="00786EC4" w:rsidRPr="00786EC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  <w:r w:rsidRPr="0060406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6040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หนี้สูญและหนี้สงสัยจะสูญ)</w:t>
            </w:r>
            <w:r w:rsidRPr="006040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สำหรับปี</w:t>
            </w:r>
          </w:p>
        </w:tc>
        <w:tc>
          <w:tcPr>
            <w:tcW w:w="572" w:type="pct"/>
            <w:tcBorders>
              <w:bottom w:val="double" w:sz="4" w:space="0" w:color="auto"/>
            </w:tcBorders>
            <w:shd w:val="clear" w:color="auto" w:fill="auto"/>
          </w:tcPr>
          <w:p w14:paraId="34DAB329" w14:textId="77777777" w:rsidR="0060406F" w:rsidRDefault="0060406F" w:rsidP="0060406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6A888A6E" w14:textId="45180B47" w:rsidR="00126F67" w:rsidRPr="00EA5EBA" w:rsidRDefault="00126F67" w:rsidP="00126F6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13339639" w14:textId="77777777" w:rsidR="0060406F" w:rsidRPr="00D533B8" w:rsidRDefault="0060406F" w:rsidP="0060406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99" w:type="pct"/>
            <w:tcBorders>
              <w:bottom w:val="double" w:sz="4" w:space="0" w:color="auto"/>
            </w:tcBorders>
          </w:tcPr>
          <w:p w14:paraId="3E876F71" w14:textId="77777777" w:rsidR="0060406F" w:rsidRDefault="0060406F" w:rsidP="0060406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5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3D16D0A4" w14:textId="6CCB143F" w:rsidR="0060406F" w:rsidRDefault="0060406F" w:rsidP="0060406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2F4EE571" w14:textId="77777777" w:rsidR="0060406F" w:rsidRPr="00D533B8" w:rsidRDefault="0060406F" w:rsidP="0060406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7FEAE444" w14:textId="77777777" w:rsidR="0060406F" w:rsidRDefault="0060406F" w:rsidP="00604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0C4ECEE" w14:textId="714410AB" w:rsidR="00C93276" w:rsidRPr="00D533B8" w:rsidRDefault="00C93276" w:rsidP="00C9327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DC227E0" w14:textId="77777777" w:rsidR="0060406F" w:rsidRPr="00D533B8" w:rsidRDefault="0060406F" w:rsidP="0060406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double" w:sz="4" w:space="0" w:color="auto"/>
            </w:tcBorders>
          </w:tcPr>
          <w:p w14:paraId="07F2960C" w14:textId="77777777" w:rsidR="0060406F" w:rsidRDefault="0060406F" w:rsidP="00604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C8085CE" w14:textId="0072F260" w:rsidR="0060406F" w:rsidRDefault="0060406F" w:rsidP="0060406F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61797FAC" w14:textId="2B909297" w:rsidR="008F5911" w:rsidRPr="004907D9" w:rsidRDefault="008F5911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0"/>
        <w:gridCol w:w="1079"/>
        <w:gridCol w:w="267"/>
        <w:gridCol w:w="1135"/>
        <w:gridCol w:w="273"/>
        <w:gridCol w:w="1124"/>
        <w:gridCol w:w="241"/>
        <w:gridCol w:w="1142"/>
      </w:tblGrid>
      <w:tr w:rsidR="00F1309F" w:rsidRPr="00D533B8" w14:paraId="1B02B65C" w14:textId="77777777" w:rsidTr="0060406F">
        <w:trPr>
          <w:tblHeader/>
        </w:trPr>
        <w:tc>
          <w:tcPr>
            <w:tcW w:w="2205" w:type="pct"/>
          </w:tcPr>
          <w:p w14:paraId="0D23E32C" w14:textId="7A334E0F" w:rsidR="00F1309F" w:rsidRPr="00D533B8" w:rsidRDefault="007C424C" w:rsidP="00913A4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highlight w:val="green"/>
                <w:cs/>
              </w:rPr>
              <w:br w:type="page"/>
            </w:r>
          </w:p>
        </w:tc>
        <w:tc>
          <w:tcPr>
            <w:tcW w:w="1318" w:type="pct"/>
            <w:gridSpan w:val="3"/>
          </w:tcPr>
          <w:p w14:paraId="34CEC1DD" w14:textId="77777777" w:rsidR="00F1309F" w:rsidRPr="00D533B8" w:rsidRDefault="00F1309F" w:rsidP="00913A42">
            <w:pPr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7AEFFB92" w14:textId="77777777" w:rsidR="00F1309F" w:rsidRPr="00D533B8" w:rsidRDefault="00F1309F" w:rsidP="00913A4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14:paraId="63930A65" w14:textId="77777777" w:rsidR="00F1309F" w:rsidRPr="00D533B8" w:rsidRDefault="00F1309F" w:rsidP="00913A4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04A0" w:rsidRPr="00D533B8" w14:paraId="78D8F48E" w14:textId="77777777" w:rsidTr="0060406F">
        <w:trPr>
          <w:tblHeader/>
        </w:trPr>
        <w:tc>
          <w:tcPr>
            <w:tcW w:w="2205" w:type="pct"/>
          </w:tcPr>
          <w:p w14:paraId="521AAFF4" w14:textId="1D469A39" w:rsidR="007404A0" w:rsidRPr="00D533B8" w:rsidRDefault="0060406F" w:rsidP="007404A0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73" w:type="pct"/>
            <w:shd w:val="clear" w:color="auto" w:fill="auto"/>
          </w:tcPr>
          <w:p w14:paraId="64DCF6E2" w14:textId="575BC51B" w:rsidR="007404A0" w:rsidRPr="00D533B8" w:rsidRDefault="00786EC4" w:rsidP="007404A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563</w:t>
            </w:r>
          </w:p>
        </w:tc>
        <w:tc>
          <w:tcPr>
            <w:tcW w:w="142" w:type="pct"/>
            <w:shd w:val="clear" w:color="auto" w:fill="auto"/>
          </w:tcPr>
          <w:p w14:paraId="0BF834BD" w14:textId="77777777" w:rsidR="007404A0" w:rsidRPr="00D533B8" w:rsidRDefault="007404A0" w:rsidP="007404A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4C0BFB12" w14:textId="44B450C1" w:rsidR="007404A0" w:rsidRPr="00D533B8" w:rsidRDefault="00786EC4" w:rsidP="007404A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56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" w:type="pct"/>
            <w:shd w:val="clear" w:color="auto" w:fill="auto"/>
          </w:tcPr>
          <w:p w14:paraId="02ABB52A" w14:textId="77777777" w:rsidR="007404A0" w:rsidRPr="00D533B8" w:rsidRDefault="007404A0" w:rsidP="007404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1051B4A6" w14:textId="6B225BA0" w:rsidR="007404A0" w:rsidRPr="00D533B8" w:rsidRDefault="00786EC4" w:rsidP="007404A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563</w:t>
            </w:r>
          </w:p>
        </w:tc>
        <w:tc>
          <w:tcPr>
            <w:tcW w:w="128" w:type="pct"/>
            <w:shd w:val="clear" w:color="auto" w:fill="auto"/>
          </w:tcPr>
          <w:p w14:paraId="298BF41D" w14:textId="77777777" w:rsidR="007404A0" w:rsidRPr="00D533B8" w:rsidRDefault="007404A0" w:rsidP="007404A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7920C2AA" w14:textId="501B2352" w:rsidR="007404A0" w:rsidRPr="00D533B8" w:rsidRDefault="00786EC4" w:rsidP="007404A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56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7404A0" w:rsidRPr="00D533B8" w14:paraId="556FFACA" w14:textId="77777777" w:rsidTr="0060406F">
        <w:trPr>
          <w:tblHeader/>
        </w:trPr>
        <w:tc>
          <w:tcPr>
            <w:tcW w:w="2205" w:type="pct"/>
          </w:tcPr>
          <w:p w14:paraId="362AF515" w14:textId="77777777" w:rsidR="007404A0" w:rsidRPr="00D533B8" w:rsidRDefault="007404A0" w:rsidP="007404A0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95" w:type="pct"/>
            <w:gridSpan w:val="7"/>
          </w:tcPr>
          <w:p w14:paraId="2908E618" w14:textId="77777777" w:rsidR="007404A0" w:rsidRPr="00D533B8" w:rsidRDefault="007404A0" w:rsidP="007404A0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404A0" w:rsidRPr="00D533B8" w14:paraId="656C01E4" w14:textId="77777777" w:rsidTr="0060406F">
        <w:tc>
          <w:tcPr>
            <w:tcW w:w="2205" w:type="pct"/>
          </w:tcPr>
          <w:p w14:paraId="43F4E994" w14:textId="77777777" w:rsidR="007404A0" w:rsidRPr="00D533B8" w:rsidRDefault="007404A0" w:rsidP="007404A0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3" w:type="pct"/>
          </w:tcPr>
          <w:p w14:paraId="25B1B692" w14:textId="77777777" w:rsidR="007404A0" w:rsidRPr="00D533B8" w:rsidRDefault="007404A0" w:rsidP="0006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42" w:type="pct"/>
          </w:tcPr>
          <w:p w14:paraId="2DB5D6C8" w14:textId="77777777" w:rsidR="007404A0" w:rsidRPr="00D533B8" w:rsidRDefault="007404A0" w:rsidP="0006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03" w:type="pct"/>
          </w:tcPr>
          <w:p w14:paraId="33FD8508" w14:textId="77777777" w:rsidR="007404A0" w:rsidRPr="00D533B8" w:rsidRDefault="007404A0" w:rsidP="0006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5" w:type="pct"/>
          </w:tcPr>
          <w:p w14:paraId="1FE55D99" w14:textId="77777777" w:rsidR="007404A0" w:rsidRPr="00D533B8" w:rsidRDefault="007404A0" w:rsidP="0006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97" w:type="pct"/>
            <w:vAlign w:val="bottom"/>
          </w:tcPr>
          <w:p w14:paraId="3D447A51" w14:textId="77777777" w:rsidR="007404A0" w:rsidRPr="00D533B8" w:rsidRDefault="007404A0" w:rsidP="0006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8" w:type="pct"/>
          </w:tcPr>
          <w:p w14:paraId="07155710" w14:textId="77777777" w:rsidR="007404A0" w:rsidRPr="00D533B8" w:rsidRDefault="007404A0" w:rsidP="0006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07" w:type="pct"/>
            <w:vAlign w:val="bottom"/>
          </w:tcPr>
          <w:p w14:paraId="58B9A7ED" w14:textId="77777777" w:rsidR="007404A0" w:rsidRPr="00D533B8" w:rsidRDefault="007404A0" w:rsidP="0006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</w:tr>
      <w:tr w:rsidR="00C93276" w:rsidRPr="00D533B8" w14:paraId="2FDCDD55" w14:textId="77777777" w:rsidTr="0060406F">
        <w:tc>
          <w:tcPr>
            <w:tcW w:w="2205" w:type="pct"/>
          </w:tcPr>
          <w:p w14:paraId="7B917D03" w14:textId="77777777" w:rsidR="00C93276" w:rsidRPr="00D533B8" w:rsidRDefault="00C93276" w:rsidP="00C9327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proofErr w:type="spellStart"/>
            <w:r w:rsidRPr="00D533B8">
              <w:rPr>
                <w:rFonts w:ascii="Angsana New" w:hAnsi="Angsana New"/>
                <w:sz w:val="30"/>
                <w:szCs w:val="30"/>
              </w:rPr>
              <w:t>Sappe</w:t>
            </w:r>
            <w:proofErr w:type="spellEnd"/>
            <w:r w:rsidRPr="00D533B8">
              <w:rPr>
                <w:rFonts w:ascii="Angsana New" w:hAnsi="Angsana New"/>
                <w:sz w:val="30"/>
                <w:szCs w:val="30"/>
              </w:rPr>
              <w:t xml:space="preserve"> Europe </w:t>
            </w:r>
            <w:proofErr w:type="spellStart"/>
            <w:r w:rsidRPr="00D533B8">
              <w:rPr>
                <w:rFonts w:ascii="Angsana New" w:hAnsi="Angsana New"/>
                <w:sz w:val="30"/>
                <w:szCs w:val="30"/>
              </w:rPr>
              <w:t>s.r.o.</w:t>
            </w:r>
            <w:proofErr w:type="spellEnd"/>
          </w:p>
        </w:tc>
        <w:tc>
          <w:tcPr>
            <w:tcW w:w="573" w:type="pct"/>
            <w:shd w:val="clear" w:color="auto" w:fill="auto"/>
          </w:tcPr>
          <w:p w14:paraId="1775DF98" w14:textId="194DEB05" w:rsidR="00C93276" w:rsidRPr="00D533B8" w:rsidRDefault="00C93276" w:rsidP="00C93276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200F754E" w14:textId="77777777" w:rsidR="00C93276" w:rsidRPr="00D533B8" w:rsidRDefault="00C93276" w:rsidP="00C93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03" w:type="pct"/>
          </w:tcPr>
          <w:p w14:paraId="0C13F5D3" w14:textId="5E646E09" w:rsidR="00C93276" w:rsidRPr="002279C5" w:rsidRDefault="00C93276" w:rsidP="00C9327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279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74CA53E0" w14:textId="77777777" w:rsidR="00C93276" w:rsidRPr="00D533B8" w:rsidRDefault="00C93276" w:rsidP="00C9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1100A95F" w14:textId="514BADFF" w:rsidR="00C93276" w:rsidRPr="00D533B8" w:rsidRDefault="00786EC4" w:rsidP="00C9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 w:hint="cs"/>
                <w:sz w:val="30"/>
                <w:szCs w:val="30"/>
              </w:rPr>
              <w:t>2</w:t>
            </w:r>
            <w:r w:rsidR="00C93276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 w:hint="cs"/>
                <w:sz w:val="30"/>
                <w:szCs w:val="30"/>
              </w:rPr>
              <w:t>83</w:t>
            </w:r>
            <w:r w:rsidRPr="00786EC4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28" w:type="pct"/>
          </w:tcPr>
          <w:p w14:paraId="616E51B0" w14:textId="77777777" w:rsidR="00C93276" w:rsidRPr="00D533B8" w:rsidRDefault="00C93276" w:rsidP="00C93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6040C545" w14:textId="4723A9BA" w:rsidR="00C93276" w:rsidRPr="00D533B8" w:rsidRDefault="00786EC4" w:rsidP="00C9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 w:hint="cs"/>
                <w:sz w:val="30"/>
                <w:szCs w:val="30"/>
              </w:rPr>
              <w:t>2</w:t>
            </w:r>
            <w:r w:rsidR="00C93276">
              <w:rPr>
                <w:rFonts w:ascii="Angsana New" w:hAnsi="Angsana New"/>
                <w:sz w:val="30"/>
                <w:szCs w:val="30"/>
              </w:rPr>
              <w:t>,</w:t>
            </w:r>
            <w:r w:rsidRPr="00786EC4">
              <w:rPr>
                <w:rFonts w:ascii="Angsana New" w:hAnsi="Angsana New" w:hint="cs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 w:hint="cs"/>
                <w:sz w:val="30"/>
                <w:szCs w:val="30"/>
              </w:rPr>
              <w:t>74</w:t>
            </w:r>
          </w:p>
        </w:tc>
      </w:tr>
      <w:tr w:rsidR="00C93276" w:rsidRPr="00D533B8" w14:paraId="50F8E52B" w14:textId="77777777" w:rsidTr="0060406F">
        <w:tc>
          <w:tcPr>
            <w:tcW w:w="2205" w:type="pct"/>
          </w:tcPr>
          <w:p w14:paraId="4723C39F" w14:textId="77777777" w:rsidR="00C93276" w:rsidRPr="00D533B8" w:rsidRDefault="00C93276" w:rsidP="00C9327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</w:rPr>
              <w:t>Sappe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Trading (Shanghai) Co., Ltd.</w:t>
            </w:r>
          </w:p>
        </w:tc>
        <w:tc>
          <w:tcPr>
            <w:tcW w:w="573" w:type="pct"/>
            <w:shd w:val="clear" w:color="auto" w:fill="auto"/>
          </w:tcPr>
          <w:p w14:paraId="42147803" w14:textId="5D3DEA58" w:rsidR="00C93276" w:rsidRPr="00D533B8" w:rsidRDefault="00C93276" w:rsidP="00C93276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264CEF59" w14:textId="77777777" w:rsidR="00C93276" w:rsidRPr="00D533B8" w:rsidRDefault="00C93276" w:rsidP="00C93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03" w:type="pct"/>
          </w:tcPr>
          <w:p w14:paraId="7086DE27" w14:textId="61572C43" w:rsidR="00C93276" w:rsidRPr="002279C5" w:rsidRDefault="00C93276" w:rsidP="00C9327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279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0105808C" w14:textId="77777777" w:rsidR="00C93276" w:rsidRPr="00D533B8" w:rsidRDefault="00C93276" w:rsidP="00C9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4B21306F" w14:textId="71DD57E2" w:rsidR="00C93276" w:rsidRPr="00D533B8" w:rsidRDefault="00786EC4" w:rsidP="00C9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</w:t>
            </w:r>
            <w:r w:rsidR="00C93276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005</w:t>
            </w:r>
          </w:p>
        </w:tc>
        <w:tc>
          <w:tcPr>
            <w:tcW w:w="128" w:type="pct"/>
          </w:tcPr>
          <w:p w14:paraId="534BE74B" w14:textId="77777777" w:rsidR="00C93276" w:rsidRPr="00D533B8" w:rsidRDefault="00C93276" w:rsidP="00C93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21F50CCD" w14:textId="014E6BCB" w:rsidR="00C93276" w:rsidRPr="00D533B8" w:rsidRDefault="005D20EE" w:rsidP="00C9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9</w:t>
            </w:r>
            <w:r w:rsidR="00C93276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874</w:t>
            </w:r>
          </w:p>
        </w:tc>
      </w:tr>
      <w:tr w:rsidR="00C93276" w:rsidRPr="00D533B8" w14:paraId="2FB10EB8" w14:textId="77777777" w:rsidTr="0060406F">
        <w:tc>
          <w:tcPr>
            <w:tcW w:w="2205" w:type="pct"/>
          </w:tcPr>
          <w:p w14:paraId="777C9482" w14:textId="77777777" w:rsidR="00C93276" w:rsidRPr="009E555A" w:rsidRDefault="00C93276" w:rsidP="00C9327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เซ็ปเป้ โฮลดิ้ง (ประเทศไทย) จำกัด</w:t>
            </w:r>
          </w:p>
        </w:tc>
        <w:tc>
          <w:tcPr>
            <w:tcW w:w="573" w:type="pct"/>
            <w:shd w:val="clear" w:color="auto" w:fill="auto"/>
          </w:tcPr>
          <w:p w14:paraId="015A4308" w14:textId="2B540F68" w:rsidR="00C93276" w:rsidRPr="00D533B8" w:rsidRDefault="00C93276" w:rsidP="00C93276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7ECA2A7F" w14:textId="77777777" w:rsidR="00C93276" w:rsidRPr="00D533B8" w:rsidRDefault="00C93276" w:rsidP="00C93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03" w:type="pct"/>
          </w:tcPr>
          <w:p w14:paraId="2CCD4ADE" w14:textId="769725F5" w:rsidR="00C93276" w:rsidRPr="002279C5" w:rsidRDefault="00C93276" w:rsidP="00C9327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279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5ABDE7E9" w14:textId="77777777" w:rsidR="00C93276" w:rsidRPr="00D533B8" w:rsidRDefault="00C93276" w:rsidP="00C9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4276B780" w14:textId="50249FD9" w:rsidR="00C93276" w:rsidRPr="00D533B8" w:rsidRDefault="005D20EE" w:rsidP="00C9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 w:hint="cs"/>
                <w:sz w:val="30"/>
                <w:szCs w:val="30"/>
              </w:rPr>
              <w:t>833</w:t>
            </w:r>
          </w:p>
        </w:tc>
        <w:tc>
          <w:tcPr>
            <w:tcW w:w="128" w:type="pct"/>
          </w:tcPr>
          <w:p w14:paraId="5F6A8BE1" w14:textId="77777777" w:rsidR="00C93276" w:rsidRPr="00D533B8" w:rsidRDefault="00C93276" w:rsidP="00C93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15852389" w14:textId="5031F8B4" w:rsidR="00C93276" w:rsidRPr="00D533B8" w:rsidRDefault="005D20EE" w:rsidP="00C9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833</w:t>
            </w:r>
          </w:p>
        </w:tc>
      </w:tr>
      <w:tr w:rsidR="00C93276" w:rsidRPr="00D533B8" w14:paraId="60928A2B" w14:textId="77777777" w:rsidTr="0060406F">
        <w:tc>
          <w:tcPr>
            <w:tcW w:w="2205" w:type="pct"/>
          </w:tcPr>
          <w:p w14:paraId="368E7B6A" w14:textId="77777777" w:rsidR="00C93276" w:rsidRPr="009E555A" w:rsidRDefault="00C93276" w:rsidP="00C93276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E555A">
              <w:rPr>
                <w:rFonts w:ascii="Angsana New" w:hAnsi="Angsana New"/>
                <w:sz w:val="30"/>
                <w:szCs w:val="30"/>
              </w:rPr>
              <w:t>Sappe</w:t>
            </w:r>
            <w:proofErr w:type="spellEnd"/>
            <w:r w:rsidRPr="009E555A">
              <w:rPr>
                <w:rFonts w:ascii="Angsana New" w:hAnsi="Angsana New"/>
                <w:sz w:val="30"/>
                <w:szCs w:val="30"/>
              </w:rPr>
              <w:t xml:space="preserve"> Trading (</w:t>
            </w:r>
            <w:r>
              <w:rPr>
                <w:rFonts w:ascii="Angsana New" w:hAnsi="Angsana New"/>
                <w:sz w:val="30"/>
                <w:szCs w:val="30"/>
              </w:rPr>
              <w:t>Hong Kong</w:t>
            </w:r>
            <w:r w:rsidRPr="009E555A">
              <w:rPr>
                <w:rFonts w:ascii="Angsana New" w:hAnsi="Angsana New"/>
                <w:sz w:val="30"/>
                <w:szCs w:val="30"/>
              </w:rPr>
              <w:t>) Co</w:t>
            </w:r>
            <w:r>
              <w:rPr>
                <w:rFonts w:ascii="Angsana New" w:hAnsi="Angsana New"/>
                <w:sz w:val="30"/>
                <w:szCs w:val="30"/>
              </w:rPr>
              <w:t>mpany Limited</w:t>
            </w:r>
          </w:p>
        </w:tc>
        <w:tc>
          <w:tcPr>
            <w:tcW w:w="573" w:type="pct"/>
            <w:shd w:val="clear" w:color="auto" w:fill="auto"/>
          </w:tcPr>
          <w:p w14:paraId="132171CB" w14:textId="52DFCFAA" w:rsidR="00C93276" w:rsidRPr="00D533B8" w:rsidRDefault="00C93276" w:rsidP="00C93276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05173BE3" w14:textId="77777777" w:rsidR="00C93276" w:rsidRPr="00D533B8" w:rsidRDefault="00C93276" w:rsidP="00C93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03" w:type="pct"/>
          </w:tcPr>
          <w:p w14:paraId="67611D59" w14:textId="27885640" w:rsidR="00C93276" w:rsidRPr="002279C5" w:rsidRDefault="00C93276" w:rsidP="00C9327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279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13AFCDC8" w14:textId="77777777" w:rsidR="00C93276" w:rsidRPr="00D533B8" w:rsidRDefault="00C93276" w:rsidP="00C9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5A761B17" w14:textId="27542B77" w:rsidR="00C93276" w:rsidRPr="00D533B8" w:rsidRDefault="005D20EE" w:rsidP="00C9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 w:hint="cs"/>
                <w:sz w:val="30"/>
                <w:szCs w:val="30"/>
              </w:rPr>
              <w:t>306</w:t>
            </w:r>
          </w:p>
        </w:tc>
        <w:tc>
          <w:tcPr>
            <w:tcW w:w="128" w:type="pct"/>
          </w:tcPr>
          <w:p w14:paraId="7FFA2C59" w14:textId="77777777" w:rsidR="00C93276" w:rsidRPr="00D533B8" w:rsidRDefault="00C93276" w:rsidP="00C93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3B846139" w14:textId="18832E13" w:rsidR="00C93276" w:rsidRPr="00D533B8" w:rsidRDefault="00786EC4" w:rsidP="00C9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04</w:t>
            </w:r>
          </w:p>
        </w:tc>
      </w:tr>
      <w:tr w:rsidR="00C93276" w:rsidRPr="00D533B8" w14:paraId="646C9BF4" w14:textId="77777777" w:rsidTr="0060406F">
        <w:tc>
          <w:tcPr>
            <w:tcW w:w="2205" w:type="pct"/>
          </w:tcPr>
          <w:p w14:paraId="70CB71E1" w14:textId="77777777" w:rsidR="00C93276" w:rsidRPr="00E6495E" w:rsidRDefault="00C93276" w:rsidP="00C9327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6495E">
              <w:rPr>
                <w:rFonts w:ascii="Angsana New" w:hAnsi="Angsana New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573" w:type="pct"/>
            <w:shd w:val="clear" w:color="auto" w:fill="auto"/>
          </w:tcPr>
          <w:p w14:paraId="47DCB1E9" w14:textId="6F2E8027" w:rsidR="00C93276" w:rsidRPr="00D533B8" w:rsidRDefault="00C93276" w:rsidP="00C93276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78A20425" w14:textId="77777777" w:rsidR="00C93276" w:rsidRPr="00D533B8" w:rsidRDefault="00C93276" w:rsidP="00C93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03" w:type="pct"/>
          </w:tcPr>
          <w:p w14:paraId="7A85EABC" w14:textId="226178B6" w:rsidR="00C93276" w:rsidRPr="002279C5" w:rsidRDefault="00C93276" w:rsidP="00C9327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279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7E8B32B1" w14:textId="77777777" w:rsidR="00C93276" w:rsidRPr="00D533B8" w:rsidRDefault="00C93276" w:rsidP="00C9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3D24AF01" w14:textId="2354A694" w:rsidR="00C93276" w:rsidRPr="00D533B8" w:rsidRDefault="005D20EE" w:rsidP="00C9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 w:hint="cs"/>
                <w:sz w:val="30"/>
                <w:szCs w:val="30"/>
              </w:rPr>
              <w:t>947</w:t>
            </w:r>
          </w:p>
        </w:tc>
        <w:tc>
          <w:tcPr>
            <w:tcW w:w="128" w:type="pct"/>
          </w:tcPr>
          <w:p w14:paraId="435A9932" w14:textId="77777777" w:rsidR="00C93276" w:rsidRPr="00D533B8" w:rsidRDefault="00C93276" w:rsidP="00C93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05B3F938" w14:textId="3B45E286" w:rsidR="00C93276" w:rsidRPr="00FA01F2" w:rsidRDefault="00786EC4" w:rsidP="00C9327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C93276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/>
              </w:rPr>
              <w:t>938</w:t>
            </w:r>
          </w:p>
        </w:tc>
      </w:tr>
      <w:tr w:rsidR="00C93276" w:rsidRPr="00D533B8" w14:paraId="1A7C1A4A" w14:textId="77777777" w:rsidTr="0060406F">
        <w:tc>
          <w:tcPr>
            <w:tcW w:w="2205" w:type="pct"/>
          </w:tcPr>
          <w:p w14:paraId="35A7CBD7" w14:textId="77777777" w:rsidR="00C93276" w:rsidRPr="00E6495E" w:rsidRDefault="00C93276" w:rsidP="00C9327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6495E">
              <w:rPr>
                <w:rFonts w:ascii="Angsana New" w:hAnsi="Angsana New"/>
                <w:sz w:val="30"/>
                <w:szCs w:val="30"/>
                <w:cs/>
              </w:rPr>
              <w:t>บริษัท ออล โคโค จำกัด</w:t>
            </w:r>
          </w:p>
        </w:tc>
        <w:tc>
          <w:tcPr>
            <w:tcW w:w="573" w:type="pct"/>
            <w:shd w:val="clear" w:color="auto" w:fill="auto"/>
          </w:tcPr>
          <w:p w14:paraId="0143B5AD" w14:textId="56BC0E33" w:rsidR="00C93276" w:rsidRPr="00D533B8" w:rsidRDefault="00C93276" w:rsidP="00C93276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1D9D54AA" w14:textId="77777777" w:rsidR="00C93276" w:rsidRPr="00D533B8" w:rsidRDefault="00C93276" w:rsidP="00C93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03" w:type="pct"/>
          </w:tcPr>
          <w:p w14:paraId="37C5B4AF" w14:textId="65F48C69" w:rsidR="00C93276" w:rsidRPr="00D533B8" w:rsidRDefault="00C93276" w:rsidP="002279C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36B16206" w14:textId="77777777" w:rsidR="00C93276" w:rsidRPr="00D533B8" w:rsidRDefault="00C93276" w:rsidP="00C9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4E0A4410" w14:textId="1677E040" w:rsidR="00C93276" w:rsidRPr="00D533B8" w:rsidRDefault="005D20EE" w:rsidP="00C9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 w:hint="cs"/>
                <w:sz w:val="30"/>
                <w:szCs w:val="30"/>
              </w:rPr>
              <w:t>46</w:t>
            </w:r>
          </w:p>
        </w:tc>
        <w:tc>
          <w:tcPr>
            <w:tcW w:w="128" w:type="pct"/>
          </w:tcPr>
          <w:p w14:paraId="7AE20961" w14:textId="77777777" w:rsidR="00C93276" w:rsidRPr="00D533B8" w:rsidRDefault="00C93276" w:rsidP="00C93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4C8EB9D6" w14:textId="28DD30A5" w:rsidR="00C93276" w:rsidRPr="00FA01F2" w:rsidRDefault="00786EC4" w:rsidP="00C9327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</w:p>
        </w:tc>
      </w:tr>
      <w:tr w:rsidR="00C93276" w:rsidRPr="00E57938" w14:paraId="0F1A9D80" w14:textId="77777777" w:rsidTr="0060406F">
        <w:tc>
          <w:tcPr>
            <w:tcW w:w="2205" w:type="pct"/>
          </w:tcPr>
          <w:p w14:paraId="260950AB" w14:textId="77777777" w:rsidR="00C93276" w:rsidRPr="00E57938" w:rsidRDefault="00C93276" w:rsidP="00C9327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4E68640C" w14:textId="77777777" w:rsidR="00C93276" w:rsidRPr="00E57938" w:rsidRDefault="00C93276" w:rsidP="00C9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2" w:type="pct"/>
          </w:tcPr>
          <w:p w14:paraId="15D2F57B" w14:textId="77777777" w:rsidR="00C93276" w:rsidRPr="00E57938" w:rsidRDefault="00C93276" w:rsidP="00C9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03" w:type="pct"/>
            <w:vAlign w:val="bottom"/>
          </w:tcPr>
          <w:p w14:paraId="59203058" w14:textId="77777777" w:rsidR="00C93276" w:rsidRPr="00E57938" w:rsidRDefault="00C93276" w:rsidP="00C9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5" w:type="pct"/>
          </w:tcPr>
          <w:p w14:paraId="42EB96CE" w14:textId="77777777" w:rsidR="00C93276" w:rsidRPr="00E57938" w:rsidRDefault="00C93276" w:rsidP="00C9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630539D2" w14:textId="77777777" w:rsidR="00C93276" w:rsidRPr="00E57938" w:rsidRDefault="00C93276" w:rsidP="00C9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5A881716" w14:textId="77777777" w:rsidR="00C93276" w:rsidRPr="00E57938" w:rsidRDefault="00C93276" w:rsidP="00C9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31EA931D" w14:textId="77777777" w:rsidR="00C93276" w:rsidRPr="00E57938" w:rsidRDefault="00C93276" w:rsidP="00C9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3276" w:rsidRPr="00D533B8" w14:paraId="0FD176FB" w14:textId="77777777" w:rsidTr="0060406F">
        <w:tc>
          <w:tcPr>
            <w:tcW w:w="2205" w:type="pct"/>
          </w:tcPr>
          <w:p w14:paraId="0B18E270" w14:textId="77777777" w:rsidR="00C93276" w:rsidRPr="00D533B8" w:rsidRDefault="00C93276" w:rsidP="00C9327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54B3993C" w14:textId="77777777" w:rsidR="00C93276" w:rsidRPr="00D533B8" w:rsidRDefault="00C93276" w:rsidP="00C9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  <w:highlight w:val="green"/>
              </w:rPr>
            </w:pPr>
          </w:p>
        </w:tc>
        <w:tc>
          <w:tcPr>
            <w:tcW w:w="142" w:type="pct"/>
          </w:tcPr>
          <w:p w14:paraId="090A75A2" w14:textId="77777777" w:rsidR="00C93276" w:rsidRPr="00D533B8" w:rsidRDefault="00C93276" w:rsidP="00C9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  <w:highlight w:val="green"/>
              </w:rPr>
            </w:pPr>
          </w:p>
        </w:tc>
        <w:tc>
          <w:tcPr>
            <w:tcW w:w="603" w:type="pct"/>
            <w:vAlign w:val="bottom"/>
          </w:tcPr>
          <w:p w14:paraId="714F6B5D" w14:textId="77777777" w:rsidR="00C93276" w:rsidRPr="00D533B8" w:rsidRDefault="00C93276" w:rsidP="00C9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  <w:highlight w:val="green"/>
              </w:rPr>
            </w:pPr>
          </w:p>
        </w:tc>
        <w:tc>
          <w:tcPr>
            <w:tcW w:w="145" w:type="pct"/>
          </w:tcPr>
          <w:p w14:paraId="0ED6D2BD" w14:textId="77777777" w:rsidR="00C93276" w:rsidRPr="00D533B8" w:rsidRDefault="00C93276" w:rsidP="00C9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7" w:type="pct"/>
            <w:vAlign w:val="bottom"/>
          </w:tcPr>
          <w:p w14:paraId="625F4B30" w14:textId="77777777" w:rsidR="00C93276" w:rsidRPr="00D533B8" w:rsidRDefault="00C93276" w:rsidP="00C9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" w:type="pct"/>
          </w:tcPr>
          <w:p w14:paraId="7CD468EB" w14:textId="77777777" w:rsidR="00C93276" w:rsidRPr="00D533B8" w:rsidRDefault="00C93276" w:rsidP="00C9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07" w:type="pct"/>
            <w:vAlign w:val="bottom"/>
          </w:tcPr>
          <w:p w14:paraId="7BCA0291" w14:textId="77777777" w:rsidR="00C93276" w:rsidRPr="00D533B8" w:rsidRDefault="00C93276" w:rsidP="00C9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93276" w:rsidRPr="00D533B8" w14:paraId="6B8AB366" w14:textId="77777777" w:rsidTr="0060406F">
        <w:tc>
          <w:tcPr>
            <w:tcW w:w="2205" w:type="pct"/>
          </w:tcPr>
          <w:p w14:paraId="3DC4417B" w14:textId="77777777" w:rsidR="00C93276" w:rsidRPr="00792756" w:rsidRDefault="00C93276" w:rsidP="00C9327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7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79275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ดาน่อน เซ็ปเป้ เบฟเวอเรจส์</w:t>
            </w:r>
            <w:r w:rsidRPr="007927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2D10E872" w14:textId="446FF0A8" w:rsidR="00C93276" w:rsidRPr="00D533B8" w:rsidRDefault="005D20EE" w:rsidP="004F799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7</w:t>
            </w:r>
            <w:r w:rsidR="002279C5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438</w:t>
            </w:r>
          </w:p>
        </w:tc>
        <w:tc>
          <w:tcPr>
            <w:tcW w:w="142" w:type="pct"/>
          </w:tcPr>
          <w:p w14:paraId="7CB2324E" w14:textId="77777777" w:rsidR="00C93276" w:rsidRPr="00D533B8" w:rsidRDefault="00C93276" w:rsidP="00C9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5B40D2D2" w14:textId="3A8D860F" w:rsidR="00C93276" w:rsidRPr="00D533B8" w:rsidRDefault="00786EC4" w:rsidP="004F7990">
            <w:pPr>
              <w:tabs>
                <w:tab w:val="clear" w:pos="907"/>
              </w:tabs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</w:t>
            </w:r>
            <w:r w:rsidR="00C93276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60E49F20" w14:textId="77777777" w:rsidR="00C93276" w:rsidRPr="00D533B8" w:rsidRDefault="00C93276" w:rsidP="00C9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3DB96A7D" w14:textId="0C889F9A" w:rsidR="00C93276" w:rsidRPr="00D533B8" w:rsidRDefault="005D20EE" w:rsidP="004F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 w:hint="cs"/>
                <w:sz w:val="30"/>
                <w:szCs w:val="30"/>
              </w:rPr>
              <w:t>7</w:t>
            </w:r>
            <w:r w:rsidR="002279C5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 w:hint="cs"/>
                <w:sz w:val="30"/>
                <w:szCs w:val="30"/>
              </w:rPr>
              <w:t>438</w:t>
            </w:r>
          </w:p>
        </w:tc>
        <w:tc>
          <w:tcPr>
            <w:tcW w:w="128" w:type="pct"/>
          </w:tcPr>
          <w:p w14:paraId="0D370B6A" w14:textId="77777777" w:rsidR="00C93276" w:rsidRPr="00D533B8" w:rsidRDefault="00C93276" w:rsidP="00C93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13BD985C" w14:textId="197094EC" w:rsidR="00C93276" w:rsidRPr="00FA01F2" w:rsidRDefault="00786EC4" w:rsidP="004F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</w:t>
            </w:r>
            <w:r w:rsidR="00C93276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93276" w:rsidRPr="00D533B8" w14:paraId="6979FE06" w14:textId="77777777" w:rsidTr="0060406F">
        <w:tc>
          <w:tcPr>
            <w:tcW w:w="2205" w:type="pct"/>
          </w:tcPr>
          <w:p w14:paraId="5FA98320" w14:textId="77777777" w:rsidR="00C93276" w:rsidRPr="00D533B8" w:rsidRDefault="00C93276" w:rsidP="00C9327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05185CC3" w14:textId="77777777" w:rsidR="00C93276" w:rsidRPr="00D533B8" w:rsidRDefault="00C93276" w:rsidP="00C9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2" w:type="pct"/>
          </w:tcPr>
          <w:p w14:paraId="12AB5B2A" w14:textId="77777777" w:rsidR="00C93276" w:rsidRPr="00D533B8" w:rsidRDefault="00C93276" w:rsidP="00C9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03" w:type="pct"/>
            <w:vAlign w:val="bottom"/>
          </w:tcPr>
          <w:p w14:paraId="52D5282F" w14:textId="77777777" w:rsidR="00C93276" w:rsidRPr="00D533B8" w:rsidRDefault="00C93276" w:rsidP="004F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5" w:type="pct"/>
          </w:tcPr>
          <w:p w14:paraId="56736951" w14:textId="77777777" w:rsidR="00C93276" w:rsidRPr="00D533B8" w:rsidRDefault="00C93276" w:rsidP="00C9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249C24E4" w14:textId="77777777" w:rsidR="00C93276" w:rsidRPr="00D533B8" w:rsidRDefault="00C93276" w:rsidP="00C9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153FF7DA" w14:textId="77777777" w:rsidR="00C93276" w:rsidRPr="00D533B8" w:rsidRDefault="00C93276" w:rsidP="00C9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52142270" w14:textId="77777777" w:rsidR="00C93276" w:rsidRPr="00D533B8" w:rsidRDefault="00C93276" w:rsidP="00C9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3276" w:rsidRPr="00D533B8" w14:paraId="50000E45" w14:textId="77777777" w:rsidTr="0060406F">
        <w:tc>
          <w:tcPr>
            <w:tcW w:w="2205" w:type="pct"/>
          </w:tcPr>
          <w:p w14:paraId="1C5BE5FD" w14:textId="77777777" w:rsidR="00C93276" w:rsidRPr="00D533B8" w:rsidRDefault="00C93276" w:rsidP="00C93276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0C92D79B" w14:textId="77777777" w:rsidR="00C93276" w:rsidRPr="00D533B8" w:rsidRDefault="00C93276" w:rsidP="00C9327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2" w:type="pct"/>
          </w:tcPr>
          <w:p w14:paraId="78660DBA" w14:textId="77777777" w:rsidR="00C93276" w:rsidRPr="00D533B8" w:rsidRDefault="00C93276" w:rsidP="00C9327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03" w:type="pct"/>
            <w:vAlign w:val="bottom"/>
          </w:tcPr>
          <w:p w14:paraId="7E299027" w14:textId="77777777" w:rsidR="00C93276" w:rsidRPr="00D533B8" w:rsidRDefault="00C93276" w:rsidP="004F7990">
            <w:pPr>
              <w:tabs>
                <w:tab w:val="clear" w:pos="907"/>
                <w:tab w:val="left" w:pos="79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5" w:type="pct"/>
          </w:tcPr>
          <w:p w14:paraId="1B8C247A" w14:textId="77777777" w:rsidR="00C93276" w:rsidRPr="00D533B8" w:rsidRDefault="00C93276" w:rsidP="00C9327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6A601CFB" w14:textId="77777777" w:rsidR="00C93276" w:rsidRPr="00D533B8" w:rsidRDefault="00C93276" w:rsidP="00C9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0444C006" w14:textId="77777777" w:rsidR="00C93276" w:rsidRPr="00D533B8" w:rsidRDefault="00C93276" w:rsidP="00C9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5C875CCD" w14:textId="77777777" w:rsidR="00C93276" w:rsidRPr="00D533B8" w:rsidRDefault="00C93276" w:rsidP="00C9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3276" w:rsidRPr="00D533B8" w14:paraId="0C6E2301" w14:textId="77777777" w:rsidTr="0060406F">
        <w:tc>
          <w:tcPr>
            <w:tcW w:w="2205" w:type="pct"/>
          </w:tcPr>
          <w:p w14:paraId="2D305930" w14:textId="77777777" w:rsidR="00C93276" w:rsidRPr="00D533B8" w:rsidRDefault="00C93276" w:rsidP="00C9327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บริษัท ฮายาชิโปรดักส์ จำกัด</w:t>
            </w:r>
          </w:p>
        </w:tc>
        <w:tc>
          <w:tcPr>
            <w:tcW w:w="573" w:type="pct"/>
            <w:shd w:val="clear" w:color="auto" w:fill="auto"/>
          </w:tcPr>
          <w:p w14:paraId="32DA6466" w14:textId="24C41BBC" w:rsidR="00C93276" w:rsidRPr="00D533B8" w:rsidRDefault="005D20EE" w:rsidP="00C9327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42" w:type="pct"/>
          </w:tcPr>
          <w:p w14:paraId="7F4A6E59" w14:textId="77777777" w:rsidR="00C93276" w:rsidRPr="00D533B8" w:rsidRDefault="00C93276" w:rsidP="00C9327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03" w:type="pct"/>
          </w:tcPr>
          <w:p w14:paraId="65784F9B" w14:textId="32F65347" w:rsidR="00C93276" w:rsidRPr="00D533B8" w:rsidRDefault="005D20EE" w:rsidP="004F7990">
            <w:pPr>
              <w:tabs>
                <w:tab w:val="clear" w:pos="907"/>
              </w:tabs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145" w:type="pct"/>
          </w:tcPr>
          <w:p w14:paraId="5392D023" w14:textId="77777777" w:rsidR="00C93276" w:rsidRPr="00D533B8" w:rsidRDefault="00C93276" w:rsidP="00C9327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4247BEF5" w14:textId="56D75EA6" w:rsidR="00C93276" w:rsidRPr="00D533B8" w:rsidRDefault="005D20EE" w:rsidP="004F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28" w:type="pct"/>
          </w:tcPr>
          <w:p w14:paraId="55759A97" w14:textId="77777777" w:rsidR="00C93276" w:rsidRPr="00D533B8" w:rsidRDefault="00C93276" w:rsidP="00C9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1BB867AD" w14:textId="39545EC2" w:rsidR="00C93276" w:rsidRPr="00D533B8" w:rsidRDefault="005D20EE" w:rsidP="00C9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34</w:t>
            </w:r>
          </w:p>
        </w:tc>
      </w:tr>
      <w:tr w:rsidR="00C93276" w:rsidRPr="00D533B8" w14:paraId="42823B7E" w14:textId="77777777" w:rsidTr="0060406F">
        <w:tc>
          <w:tcPr>
            <w:tcW w:w="2205" w:type="pct"/>
          </w:tcPr>
          <w:p w14:paraId="273F43D2" w14:textId="77777777" w:rsidR="00C93276" w:rsidRPr="00D533B8" w:rsidRDefault="00C93276" w:rsidP="00C93276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</w:tcPr>
          <w:p w14:paraId="41199546" w14:textId="1CB59E41" w:rsidR="00C93276" w:rsidRPr="0086046B" w:rsidRDefault="005D20EE" w:rsidP="00C9327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7</w:t>
            </w:r>
            <w:r w:rsidR="002279C5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468</w:t>
            </w:r>
          </w:p>
        </w:tc>
        <w:tc>
          <w:tcPr>
            <w:tcW w:w="142" w:type="pct"/>
          </w:tcPr>
          <w:p w14:paraId="0D806AEF" w14:textId="77777777" w:rsidR="00C93276" w:rsidRPr="0086046B" w:rsidRDefault="00C93276" w:rsidP="00C9327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</w:tcPr>
          <w:p w14:paraId="129317C3" w14:textId="66401650" w:rsidR="00C93276" w:rsidRPr="0086046B" w:rsidRDefault="00786EC4" w:rsidP="004F7990">
            <w:pPr>
              <w:tabs>
                <w:tab w:val="clear" w:pos="907"/>
              </w:tabs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</w:t>
            </w:r>
            <w:r w:rsidR="00C93276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357</w:t>
            </w:r>
          </w:p>
        </w:tc>
        <w:tc>
          <w:tcPr>
            <w:tcW w:w="145" w:type="pct"/>
          </w:tcPr>
          <w:p w14:paraId="30034B83" w14:textId="77777777" w:rsidR="00C93276" w:rsidRPr="0086046B" w:rsidRDefault="00C93276" w:rsidP="00C9327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0974B8DC" w14:textId="3493CD62" w:rsidR="00C93276" w:rsidRPr="0086046B" w:rsidRDefault="00786EC4" w:rsidP="00C9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22</w:t>
            </w:r>
            <w:r w:rsidR="002279C5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437</w:t>
            </w:r>
          </w:p>
        </w:tc>
        <w:tc>
          <w:tcPr>
            <w:tcW w:w="128" w:type="pct"/>
          </w:tcPr>
          <w:p w14:paraId="5DE48259" w14:textId="77777777" w:rsidR="00C93276" w:rsidRPr="0086046B" w:rsidRDefault="00C93276" w:rsidP="00C9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2269738A" w14:textId="29E98128" w:rsidR="00C93276" w:rsidRPr="0086046B" w:rsidRDefault="00786EC4" w:rsidP="00C9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</w:t>
            </w:r>
            <w:r w:rsidR="00C93276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770</w:t>
            </w:r>
          </w:p>
        </w:tc>
      </w:tr>
      <w:tr w:rsidR="00C93276" w:rsidRPr="00D533B8" w14:paraId="2E01F7D2" w14:textId="77777777" w:rsidTr="0060406F">
        <w:tc>
          <w:tcPr>
            <w:tcW w:w="2205" w:type="pct"/>
          </w:tcPr>
          <w:p w14:paraId="1BB4824E" w14:textId="77777777" w:rsidR="00C93276" w:rsidRDefault="00C93276" w:rsidP="00C9327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30"/>
                <w:szCs w:val="30"/>
              </w:rPr>
            </w:pPr>
            <w:r w:rsidRPr="00EF21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F21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  <w:p w14:paraId="193119C2" w14:textId="3CA819F9" w:rsidR="00C93276" w:rsidRPr="00A4122F" w:rsidRDefault="00C93276" w:rsidP="00C93276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8E034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786EC4" w:rsidRPr="00786EC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  <w:r w:rsidR="005D20EE" w:rsidRPr="005D20E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56</w:t>
            </w:r>
            <w:r w:rsidR="00786EC4" w:rsidRPr="00786EC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  <w:r w:rsidRPr="008E034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8E034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2BD2D60C" w14:textId="77777777" w:rsidR="00C93276" w:rsidRDefault="00C93276" w:rsidP="00C93276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BB5D7CF" w14:textId="526A5E34" w:rsidR="002279C5" w:rsidRPr="00276616" w:rsidRDefault="002279C5" w:rsidP="00C93276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5A24D9BE" w14:textId="77777777" w:rsidR="00C93276" w:rsidRPr="00A4122F" w:rsidRDefault="00C93276" w:rsidP="00C9327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009166FB" w14:textId="77777777" w:rsidR="00C93276" w:rsidRDefault="00C93276" w:rsidP="00C9327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2C23B0B" w14:textId="1930CF67" w:rsidR="00C93276" w:rsidRPr="00276616" w:rsidRDefault="00C93276" w:rsidP="00C9327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005FF9DB" w14:textId="77777777" w:rsidR="00C93276" w:rsidRPr="00A4122F" w:rsidRDefault="00C93276" w:rsidP="00C9327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0F063703" w14:textId="77777777" w:rsidR="00C93276" w:rsidRDefault="00C93276" w:rsidP="00C9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  <w:p w14:paraId="7D00E666" w14:textId="07933683" w:rsidR="002279C5" w:rsidRPr="008A73E1" w:rsidRDefault="002279C5" w:rsidP="00C9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369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2693DED4" w14:textId="77777777" w:rsidR="00C93276" w:rsidRPr="00A4122F" w:rsidRDefault="00C93276" w:rsidP="00C9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59EC5DBF" w14:textId="77777777" w:rsidR="00C93276" w:rsidRDefault="00C93276" w:rsidP="00C9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</w:p>
          <w:p w14:paraId="11D831FA" w14:textId="49F456C0" w:rsidR="00C93276" w:rsidRPr="008A73E1" w:rsidRDefault="00C93276" w:rsidP="00C9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8A73E1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48</w:t>
            </w:r>
            <w:r w:rsidRPr="008A73E1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C93276" w:rsidRPr="00D533B8" w14:paraId="502FCC1D" w14:textId="77777777" w:rsidTr="0060406F">
        <w:tc>
          <w:tcPr>
            <w:tcW w:w="2205" w:type="pct"/>
          </w:tcPr>
          <w:p w14:paraId="1C8D0F61" w14:textId="77777777" w:rsidR="00C93276" w:rsidRPr="00D533B8" w:rsidRDefault="00C93276" w:rsidP="00C93276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93B8C7" w14:textId="45DE33C5" w:rsidR="00C93276" w:rsidRPr="00A4122F" w:rsidRDefault="005D20EE" w:rsidP="00C9327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2279C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468</w:t>
            </w:r>
          </w:p>
        </w:tc>
        <w:tc>
          <w:tcPr>
            <w:tcW w:w="142" w:type="pct"/>
          </w:tcPr>
          <w:p w14:paraId="4024A181" w14:textId="77777777" w:rsidR="00C93276" w:rsidRPr="00A4122F" w:rsidRDefault="00C93276" w:rsidP="00C9327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5854AB54" w14:textId="43610B31" w:rsidR="00C93276" w:rsidRPr="00A4122F" w:rsidRDefault="00786EC4" w:rsidP="004F7990">
            <w:pPr>
              <w:tabs>
                <w:tab w:val="clear" w:pos="907"/>
              </w:tabs>
              <w:spacing w:line="240" w:lineRule="auto"/>
              <w:ind w:right="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C9327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357</w:t>
            </w:r>
          </w:p>
        </w:tc>
        <w:tc>
          <w:tcPr>
            <w:tcW w:w="145" w:type="pct"/>
          </w:tcPr>
          <w:p w14:paraId="433D8AB6" w14:textId="77777777" w:rsidR="00C93276" w:rsidRPr="00A4122F" w:rsidRDefault="00C93276" w:rsidP="00C9327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2AFF2FC0" w14:textId="3120601D" w:rsidR="00C93276" w:rsidRPr="00A4122F" w:rsidRDefault="005D20EE" w:rsidP="00C9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2279C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068</w:t>
            </w:r>
          </w:p>
        </w:tc>
        <w:tc>
          <w:tcPr>
            <w:tcW w:w="128" w:type="pct"/>
          </w:tcPr>
          <w:p w14:paraId="1AD7A51B" w14:textId="77777777" w:rsidR="00C93276" w:rsidRPr="00A4122F" w:rsidRDefault="00C93276" w:rsidP="00C9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5DE5B3CE" w14:textId="0CC18F59" w:rsidR="00C93276" w:rsidRPr="00A4122F" w:rsidRDefault="00786EC4" w:rsidP="00C9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C9327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</w:p>
        </w:tc>
      </w:tr>
      <w:tr w:rsidR="00C93276" w:rsidRPr="00E57938" w14:paraId="0A609841" w14:textId="77777777" w:rsidTr="0060406F">
        <w:tc>
          <w:tcPr>
            <w:tcW w:w="2205" w:type="pct"/>
          </w:tcPr>
          <w:p w14:paraId="54B64C0D" w14:textId="77777777" w:rsidR="00C93276" w:rsidRPr="00E57938" w:rsidRDefault="00C93276" w:rsidP="00C93276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  <w:shd w:val="clear" w:color="auto" w:fill="auto"/>
          </w:tcPr>
          <w:p w14:paraId="70906E8E" w14:textId="77777777" w:rsidR="00C93276" w:rsidRPr="00E57938" w:rsidRDefault="00C93276" w:rsidP="00C93276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" w:type="pct"/>
          </w:tcPr>
          <w:p w14:paraId="6FEE23A3" w14:textId="77777777" w:rsidR="00C93276" w:rsidRPr="00E57938" w:rsidRDefault="00C93276" w:rsidP="00C93276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</w:tcPr>
          <w:p w14:paraId="1DDA0D57" w14:textId="77777777" w:rsidR="00C93276" w:rsidRPr="00E57938" w:rsidRDefault="00C93276" w:rsidP="00C93276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5" w:type="pct"/>
          </w:tcPr>
          <w:p w14:paraId="513E9673" w14:textId="77777777" w:rsidR="00C93276" w:rsidRPr="00E57938" w:rsidRDefault="00C93276" w:rsidP="00C9327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691E9D6E" w14:textId="77777777" w:rsidR="00C93276" w:rsidRPr="00E57938" w:rsidRDefault="00C93276" w:rsidP="00C9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568A7521" w14:textId="77777777" w:rsidR="00C93276" w:rsidRPr="00E57938" w:rsidRDefault="00C93276" w:rsidP="00C9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</w:tcPr>
          <w:p w14:paraId="18BC499C" w14:textId="77777777" w:rsidR="00C93276" w:rsidRPr="00E57938" w:rsidRDefault="00C93276" w:rsidP="00C9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C93276" w:rsidRPr="00D533B8" w14:paraId="59A4B6EE" w14:textId="77777777" w:rsidTr="0060406F">
        <w:tc>
          <w:tcPr>
            <w:tcW w:w="2205" w:type="pct"/>
          </w:tcPr>
          <w:p w14:paraId="36BD9A08" w14:textId="4186C42A" w:rsidR="00C93276" w:rsidRPr="00295EE2" w:rsidRDefault="00C93276" w:rsidP="00C93276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0406F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  <w:r w:rsidR="007E50F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(กลับรายการ)</w:t>
            </w:r>
            <w:r w:rsidRPr="0060406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7E50F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7E50F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6040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786EC4" w:rsidRPr="00786EC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  <w:r w:rsidR="005D20EE" w:rsidRPr="005D20E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56</w:t>
            </w:r>
            <w:r w:rsidR="00786EC4" w:rsidRPr="00786EC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  <w:r w:rsidRPr="0060406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6040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หนี้สูญและหนี้สงสัยจะสูญ)</w:t>
            </w:r>
            <w:r w:rsidRPr="006040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สำหรับปี</w:t>
            </w:r>
          </w:p>
        </w:tc>
        <w:tc>
          <w:tcPr>
            <w:tcW w:w="573" w:type="pct"/>
            <w:tcBorders>
              <w:bottom w:val="double" w:sz="4" w:space="0" w:color="auto"/>
            </w:tcBorders>
            <w:shd w:val="clear" w:color="auto" w:fill="auto"/>
          </w:tcPr>
          <w:p w14:paraId="72D11312" w14:textId="77777777" w:rsidR="00C93276" w:rsidRDefault="00C93276" w:rsidP="00C93276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22CAE306" w14:textId="59D59D69" w:rsidR="002279C5" w:rsidRPr="00EA5EBA" w:rsidRDefault="002279C5" w:rsidP="00C93276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</w:tcPr>
          <w:p w14:paraId="5C7426E8" w14:textId="77777777" w:rsidR="00C93276" w:rsidRPr="00EA5EBA" w:rsidRDefault="00C93276" w:rsidP="00C93276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</w:tcPr>
          <w:p w14:paraId="43096C07" w14:textId="77777777" w:rsidR="00C93276" w:rsidRDefault="00C93276" w:rsidP="00C93276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6F05884A" w14:textId="094BFBD9" w:rsidR="00C93276" w:rsidRPr="00EA5EBA" w:rsidRDefault="00C93276" w:rsidP="00C93276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424A824F" w14:textId="77777777" w:rsidR="00C93276" w:rsidRPr="00A4122F" w:rsidRDefault="00C93276" w:rsidP="00C9327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44A23507" w14:textId="77777777" w:rsidR="00C93276" w:rsidRDefault="00C93276" w:rsidP="00C9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F75DB41" w14:textId="472802BE" w:rsidR="002279C5" w:rsidRPr="00A4122F" w:rsidRDefault="007C1C6E" w:rsidP="00C9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(1,079)</w:t>
            </w:r>
          </w:p>
        </w:tc>
        <w:tc>
          <w:tcPr>
            <w:tcW w:w="128" w:type="pct"/>
          </w:tcPr>
          <w:p w14:paraId="27691C30" w14:textId="77777777" w:rsidR="00C93276" w:rsidRPr="00A4122F" w:rsidRDefault="00C93276" w:rsidP="00C9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</w:tcPr>
          <w:p w14:paraId="2BC10C04" w14:textId="77777777" w:rsidR="00C93276" w:rsidRDefault="00C93276" w:rsidP="00C9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66B3389" w14:textId="44361C5E" w:rsidR="00C93276" w:rsidRPr="00A4122F" w:rsidRDefault="00786EC4" w:rsidP="00C9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76</w:t>
            </w:r>
          </w:p>
        </w:tc>
      </w:tr>
    </w:tbl>
    <w:p w14:paraId="007F347E" w14:textId="4F41AE57" w:rsidR="007A2F98" w:rsidRDefault="007A2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43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432"/>
        <w:gridCol w:w="236"/>
        <w:gridCol w:w="1179"/>
        <w:gridCol w:w="236"/>
        <w:gridCol w:w="994"/>
        <w:gridCol w:w="236"/>
        <w:gridCol w:w="1080"/>
        <w:gridCol w:w="236"/>
        <w:gridCol w:w="1200"/>
      </w:tblGrid>
      <w:tr w:rsidR="007A2F98" w:rsidRPr="001D5642" w14:paraId="16D34AD7" w14:textId="77777777" w:rsidTr="007E4A2E">
        <w:trPr>
          <w:tblHeader/>
        </w:trPr>
        <w:tc>
          <w:tcPr>
            <w:tcW w:w="2610" w:type="dxa"/>
          </w:tcPr>
          <w:p w14:paraId="2B0D7654" w14:textId="77777777" w:rsidR="007A2F98" w:rsidRPr="007A2F98" w:rsidRDefault="007A2F98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14:paraId="3E8142F8" w14:textId="77777777" w:rsidR="007A2F98" w:rsidRPr="007A2F98" w:rsidRDefault="007A2F98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F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7FF2E9E3" w14:textId="77777777" w:rsidR="007A2F98" w:rsidRPr="007A2F98" w:rsidRDefault="007A2F98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61" w:type="dxa"/>
            <w:gridSpan w:val="7"/>
          </w:tcPr>
          <w:p w14:paraId="25039E0E" w14:textId="77777777" w:rsidR="007A2F98" w:rsidRPr="007A2F98" w:rsidRDefault="007A2F98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F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7A2F9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7A2F98" w:rsidRPr="001D5642" w14:paraId="5624BCF5" w14:textId="77777777" w:rsidTr="007E4A2E">
        <w:trPr>
          <w:tblHeader/>
        </w:trPr>
        <w:tc>
          <w:tcPr>
            <w:tcW w:w="2610" w:type="dxa"/>
          </w:tcPr>
          <w:p w14:paraId="42EAE615" w14:textId="36D14C19" w:rsidR="007A2F98" w:rsidRPr="00F53DCB" w:rsidRDefault="007A2F98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14:paraId="48899483" w14:textId="77777777" w:rsidR="007A2F98" w:rsidRPr="007A2F98" w:rsidRDefault="007A2F98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F9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61133A1B" w14:textId="77777777" w:rsidR="007A2F98" w:rsidRPr="007A2F98" w:rsidRDefault="007A2F98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39A919D1" w14:textId="03C9AEB4" w:rsidR="007A2F98" w:rsidRPr="007A2F98" w:rsidRDefault="007A2F98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503201" w14:textId="77777777" w:rsidR="007A2F98" w:rsidRPr="007A2F98" w:rsidRDefault="007A2F98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4A9B2A5A" w14:textId="77777777" w:rsidR="007A2F98" w:rsidRPr="007A2F98" w:rsidRDefault="007A2F98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B49E4E" w14:textId="77777777" w:rsidR="007A2F98" w:rsidRPr="007A2F98" w:rsidRDefault="007A2F98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29E77B" w14:textId="77777777" w:rsidR="007A2F98" w:rsidRPr="007A2F98" w:rsidRDefault="007A2F98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A24F05" w14:textId="77777777" w:rsidR="007A2F98" w:rsidRPr="007A2F98" w:rsidRDefault="007A2F98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44BE5DE4" w14:textId="6B3FD41A" w:rsidR="007A2F98" w:rsidRPr="007A2F98" w:rsidRDefault="007A2F98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2F98" w:rsidRPr="001D5642" w14:paraId="1F19F851" w14:textId="77777777" w:rsidTr="007E4A2E">
        <w:trPr>
          <w:tblHeader/>
        </w:trPr>
        <w:tc>
          <w:tcPr>
            <w:tcW w:w="2610" w:type="dxa"/>
          </w:tcPr>
          <w:p w14:paraId="5A71E7A2" w14:textId="136AD067" w:rsidR="007A2F98" w:rsidRPr="00F53DCB" w:rsidRDefault="004366C2" w:rsidP="00604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53D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432" w:type="dxa"/>
            <w:vAlign w:val="bottom"/>
          </w:tcPr>
          <w:p w14:paraId="5ED00984" w14:textId="770DF2D1" w:rsidR="007A2F98" w:rsidRPr="007A2F98" w:rsidRDefault="005D20EE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A2F98" w:rsidRPr="007A2F9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A2F98" w:rsidRPr="007A2F9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6E09FAB8" w14:textId="77777777" w:rsidR="007A2F98" w:rsidRPr="007A2F98" w:rsidRDefault="007A2F98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0FE46905" w14:textId="27174631" w:rsidR="007A2F98" w:rsidRPr="007A2F98" w:rsidRDefault="00786EC4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A2F98" w:rsidRPr="007A2F9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A2F98" w:rsidRPr="007A2F98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</w:tcPr>
          <w:p w14:paraId="489DA82D" w14:textId="77777777" w:rsidR="007A2F98" w:rsidRPr="007A2F98" w:rsidRDefault="007A2F98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6349AB80" w14:textId="77777777" w:rsidR="007A2F98" w:rsidRPr="007A2F98" w:rsidRDefault="007A2F98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F9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1C452F95" w14:textId="77777777" w:rsidR="007A2F98" w:rsidRPr="007A2F98" w:rsidRDefault="007A2F98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3F380E" w14:textId="77777777" w:rsidR="007A2F98" w:rsidRPr="007A2F98" w:rsidRDefault="007A2F98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F98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14:paraId="05562B29" w14:textId="77777777" w:rsidR="007A2F98" w:rsidRPr="007A2F98" w:rsidRDefault="007A2F98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55C26E9A" w14:textId="5FE96745" w:rsidR="007A2F98" w:rsidRPr="007A2F98" w:rsidRDefault="005D20EE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A2F98" w:rsidRPr="007A2F9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A2F98" w:rsidRPr="007A2F9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A2F98" w:rsidRPr="001D5642" w14:paraId="04AD0E75" w14:textId="77777777" w:rsidTr="007E4A2E">
        <w:trPr>
          <w:tblHeader/>
        </w:trPr>
        <w:tc>
          <w:tcPr>
            <w:tcW w:w="2610" w:type="dxa"/>
          </w:tcPr>
          <w:p w14:paraId="42580442" w14:textId="77777777" w:rsidR="007A2F98" w:rsidRPr="007A2F98" w:rsidRDefault="007A2F98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14:paraId="45A820BB" w14:textId="77777777" w:rsidR="007A2F98" w:rsidRPr="007A2F98" w:rsidRDefault="007A2F98" w:rsidP="007A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F9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5DFC8E15" w14:textId="77777777" w:rsidR="007A2F98" w:rsidRPr="007A2F98" w:rsidRDefault="007A2F98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61" w:type="dxa"/>
            <w:gridSpan w:val="7"/>
          </w:tcPr>
          <w:p w14:paraId="3CE3A7E7" w14:textId="77777777" w:rsidR="007A2F98" w:rsidRPr="007A2F98" w:rsidRDefault="007A2F98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2F9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A2F9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13E50" w:rsidRPr="007A2F98" w14:paraId="75D54E71" w14:textId="77777777" w:rsidTr="007E4A2E">
        <w:tc>
          <w:tcPr>
            <w:tcW w:w="2610" w:type="dxa"/>
            <w:vAlign w:val="bottom"/>
          </w:tcPr>
          <w:p w14:paraId="62444018" w14:textId="39C80E3D" w:rsidR="00B13E50" w:rsidRPr="007A2F98" w:rsidRDefault="00786EC4" w:rsidP="00B13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  <w:r w:rsidR="005D20EE" w:rsidRPr="005D20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56</w:t>
            </w:r>
            <w:r w:rsidRPr="00786E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432" w:type="dxa"/>
            <w:vAlign w:val="bottom"/>
          </w:tcPr>
          <w:p w14:paraId="6F5BC344" w14:textId="77777777" w:rsidR="00B13E50" w:rsidRPr="007A2F98" w:rsidRDefault="00B13E50" w:rsidP="00B13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36" w:type="dxa"/>
          </w:tcPr>
          <w:p w14:paraId="2E5EECC8" w14:textId="77777777" w:rsidR="00B13E50" w:rsidRPr="007A2F98" w:rsidRDefault="00B13E50" w:rsidP="00B13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0AAE8FD9" w14:textId="77777777" w:rsidR="00B13E50" w:rsidRPr="007A2F98" w:rsidRDefault="00B13E50" w:rsidP="00B13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D12D7B" w14:textId="77777777" w:rsidR="00B13E50" w:rsidRPr="007A2F98" w:rsidRDefault="00B13E50" w:rsidP="00B13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24CAA39F" w14:textId="77777777" w:rsidR="00B13E50" w:rsidRPr="007A2F98" w:rsidRDefault="00B13E50" w:rsidP="00B13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F3DFBC" w14:textId="77777777" w:rsidR="00B13E50" w:rsidRPr="007A2F98" w:rsidRDefault="00B13E50" w:rsidP="00B13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DAE207" w14:textId="77777777" w:rsidR="00B13E50" w:rsidRPr="007A2F98" w:rsidRDefault="00B13E50" w:rsidP="00B13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  <w:tab w:val="decimal" w:pos="800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1DD8E6" w14:textId="77777777" w:rsidR="00B13E50" w:rsidRPr="007A2F98" w:rsidRDefault="00B13E50" w:rsidP="00B13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6E16A56E" w14:textId="77777777" w:rsidR="00B13E50" w:rsidRPr="007A2F98" w:rsidRDefault="00B13E50" w:rsidP="00B13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3E50" w:rsidRPr="007A2F98" w14:paraId="3964922E" w14:textId="77777777" w:rsidTr="007E4A2E">
        <w:tc>
          <w:tcPr>
            <w:tcW w:w="2610" w:type="dxa"/>
          </w:tcPr>
          <w:p w14:paraId="132F2B08" w14:textId="1AB1E908" w:rsidR="00B13E50" w:rsidRPr="009E555A" w:rsidRDefault="00B13E50" w:rsidP="00B13E50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32" w:type="dxa"/>
            <w:vAlign w:val="bottom"/>
          </w:tcPr>
          <w:p w14:paraId="13928DA1" w14:textId="77777777" w:rsidR="00B13E50" w:rsidRPr="007A2F98" w:rsidRDefault="00B13E50" w:rsidP="00B13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36" w:type="dxa"/>
          </w:tcPr>
          <w:p w14:paraId="7850040B" w14:textId="77777777" w:rsidR="00B13E50" w:rsidRPr="007A2F98" w:rsidRDefault="00B13E50" w:rsidP="00B13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30B820CB" w14:textId="77777777" w:rsidR="00B13E50" w:rsidRPr="007A2F98" w:rsidRDefault="00B13E50" w:rsidP="00B13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CEDCE5" w14:textId="77777777" w:rsidR="00B13E50" w:rsidRPr="007A2F98" w:rsidRDefault="00B13E50" w:rsidP="00B13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74FD0C2A" w14:textId="77777777" w:rsidR="00B13E50" w:rsidRPr="007A2F98" w:rsidRDefault="00B13E50" w:rsidP="00B13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C89255" w14:textId="77777777" w:rsidR="00B13E50" w:rsidRPr="007A2F98" w:rsidRDefault="00B13E50" w:rsidP="00B13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A29015" w14:textId="77777777" w:rsidR="00B13E50" w:rsidRPr="007A2F98" w:rsidRDefault="00B13E50" w:rsidP="00B13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  <w:tab w:val="decimal" w:pos="800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7E613A" w14:textId="77777777" w:rsidR="00B13E50" w:rsidRPr="007A2F98" w:rsidRDefault="00B13E50" w:rsidP="00B13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4964C19D" w14:textId="77777777" w:rsidR="00B13E50" w:rsidRPr="007A2F98" w:rsidRDefault="00B13E50" w:rsidP="00B13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3E50" w:rsidRPr="007A2F98" w14:paraId="0CCA5994" w14:textId="77777777" w:rsidTr="007E4A2E">
        <w:tc>
          <w:tcPr>
            <w:tcW w:w="2610" w:type="dxa"/>
          </w:tcPr>
          <w:p w14:paraId="6248C8FF" w14:textId="28343B6B" w:rsidR="00B13E50" w:rsidRPr="009E555A" w:rsidRDefault="00B13E50" w:rsidP="00B13E50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1432" w:type="dxa"/>
            <w:vAlign w:val="bottom"/>
          </w:tcPr>
          <w:p w14:paraId="1D53DA1F" w14:textId="6028CE4D" w:rsidR="00B13E50" w:rsidRPr="009E555A" w:rsidRDefault="00B13E50" w:rsidP="00B13E50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2B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4E397ED" w14:textId="77777777" w:rsidR="00B13E50" w:rsidRPr="007A2F98" w:rsidRDefault="00B13E50" w:rsidP="00B13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1A482F93" w14:textId="5FBEB6AA" w:rsidR="00B13E50" w:rsidRPr="00A16E8B" w:rsidRDefault="005D20EE" w:rsidP="00B13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4</w:t>
            </w:r>
            <w:r w:rsidR="00B13E50" w:rsidRPr="00A16E8B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236" w:type="dxa"/>
          </w:tcPr>
          <w:p w14:paraId="5E55D106" w14:textId="77777777" w:rsidR="00B13E50" w:rsidRPr="007A2F98" w:rsidRDefault="00B13E50" w:rsidP="00B13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1D40BCFB" w14:textId="3A67ADBC" w:rsidR="00B13E50" w:rsidRPr="00432645" w:rsidRDefault="00B13E50" w:rsidP="00B13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79EAEF1" w14:textId="77777777" w:rsidR="00B13E50" w:rsidRPr="007A2F98" w:rsidRDefault="00B13E50" w:rsidP="00B13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AA3182" w14:textId="364525D7" w:rsidR="00B13E50" w:rsidRPr="00432645" w:rsidRDefault="005D20EE" w:rsidP="00B13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4</w:t>
            </w:r>
            <w:r w:rsidR="00B13E50" w:rsidRPr="00A16E8B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236" w:type="dxa"/>
          </w:tcPr>
          <w:p w14:paraId="053A3FE4" w14:textId="77777777" w:rsidR="00B13E50" w:rsidRPr="007A2F98" w:rsidRDefault="00B13E50" w:rsidP="00B13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26B1C474" w14:textId="52A13344" w:rsidR="00B13E50" w:rsidRPr="00A16E8B" w:rsidRDefault="00B13E50" w:rsidP="00B13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13E50" w:rsidRPr="007A2F98" w14:paraId="65EEA6D7" w14:textId="77777777" w:rsidTr="007E4A2E">
        <w:tc>
          <w:tcPr>
            <w:tcW w:w="2610" w:type="dxa"/>
          </w:tcPr>
          <w:p w14:paraId="49DB4886" w14:textId="4D14E01A" w:rsidR="00B13E50" w:rsidRPr="009E555A" w:rsidRDefault="00B13E50" w:rsidP="00B13E50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บริษัท ออล โคโค จำกัด</w:t>
            </w:r>
          </w:p>
        </w:tc>
        <w:tc>
          <w:tcPr>
            <w:tcW w:w="1432" w:type="dxa"/>
            <w:vAlign w:val="bottom"/>
          </w:tcPr>
          <w:p w14:paraId="7C7A1AA3" w14:textId="79BE5709" w:rsidR="00B13E50" w:rsidRPr="009E555A" w:rsidRDefault="00B13E50" w:rsidP="00B13E50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2B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35CD6DF" w14:textId="77777777" w:rsidR="00B13E50" w:rsidRPr="007A2F98" w:rsidRDefault="00B13E50" w:rsidP="00B13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4BAC2C5C" w14:textId="1F3F0D7C" w:rsidR="00B13E50" w:rsidRPr="00A16E8B" w:rsidRDefault="005D20EE" w:rsidP="00B13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3</w:t>
            </w:r>
            <w:r w:rsidR="00B13E50" w:rsidRPr="00A16E8B">
              <w:rPr>
                <w:rFonts w:ascii="Angsana New" w:hAnsi="Angsana New"/>
                <w:sz w:val="30"/>
                <w:szCs w:val="30"/>
              </w:rPr>
              <w:t>,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Pr="005D20EE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272EAF4C" w14:textId="77777777" w:rsidR="00B13E50" w:rsidRPr="007A2F98" w:rsidRDefault="00B13E50" w:rsidP="00B13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4507C356" w14:textId="0924E064" w:rsidR="00B13E50" w:rsidRPr="00432645" w:rsidRDefault="00B13E50" w:rsidP="00B13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5DD9415" w14:textId="77777777" w:rsidR="00B13E50" w:rsidRPr="007A2F98" w:rsidRDefault="00B13E50" w:rsidP="00B13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86BB4D" w14:textId="2D60AFFE" w:rsidR="00B13E50" w:rsidRPr="00432645" w:rsidRDefault="005D20EE" w:rsidP="00B13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3</w:t>
            </w:r>
            <w:r w:rsidR="00B13E50" w:rsidRPr="00A16E8B">
              <w:rPr>
                <w:rFonts w:ascii="Angsana New" w:hAnsi="Angsana New"/>
                <w:sz w:val="30"/>
                <w:szCs w:val="30"/>
              </w:rPr>
              <w:t>,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Pr="005D20EE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3BCC525D" w14:textId="77777777" w:rsidR="00B13E50" w:rsidRPr="007A2F98" w:rsidRDefault="00B13E50" w:rsidP="00B13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28808803" w14:textId="5B8A79DE" w:rsidR="00B13E50" w:rsidRPr="00A16E8B" w:rsidRDefault="00B13E50" w:rsidP="00B13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13E50" w:rsidRPr="007A2F98" w14:paraId="75DF0C1A" w14:textId="77777777" w:rsidTr="007E4A2E">
        <w:tc>
          <w:tcPr>
            <w:tcW w:w="2610" w:type="dxa"/>
          </w:tcPr>
          <w:p w14:paraId="0F837873" w14:textId="36C9C3EB" w:rsidR="00B13E50" w:rsidRPr="00432645" w:rsidRDefault="00B13E50" w:rsidP="00B13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32" w:type="dxa"/>
            <w:vAlign w:val="bottom"/>
          </w:tcPr>
          <w:p w14:paraId="41B08E4C" w14:textId="77777777" w:rsidR="00B13E50" w:rsidRPr="007A2F98" w:rsidRDefault="00B13E50" w:rsidP="00B13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36" w:type="dxa"/>
          </w:tcPr>
          <w:p w14:paraId="2D4FCE21" w14:textId="77777777" w:rsidR="00B13E50" w:rsidRPr="007A2F98" w:rsidRDefault="00B13E50" w:rsidP="00B13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69A39DA1" w14:textId="104D5C44" w:rsidR="00B13E50" w:rsidRPr="00432645" w:rsidRDefault="005D20EE" w:rsidP="00B13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B13E5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44E31AEE" w14:textId="77777777" w:rsidR="00B13E50" w:rsidRPr="007A2F98" w:rsidRDefault="00B13E50" w:rsidP="00B13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578CF673" w14:textId="77777777" w:rsidR="00B13E50" w:rsidRPr="007A2F98" w:rsidRDefault="00B13E50" w:rsidP="00B13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D77963" w14:textId="77777777" w:rsidR="00B13E50" w:rsidRPr="007A2F98" w:rsidRDefault="00B13E50" w:rsidP="00B13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589C1D" w14:textId="77777777" w:rsidR="00B13E50" w:rsidRPr="007A2F98" w:rsidRDefault="00B13E50" w:rsidP="00B13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  <w:tab w:val="decimal" w:pos="800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69D382" w14:textId="77777777" w:rsidR="00B13E50" w:rsidRPr="007A2F98" w:rsidRDefault="00B13E50" w:rsidP="00B13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06E40D4E" w14:textId="052F56E8" w:rsidR="00B13E50" w:rsidRPr="00432645" w:rsidRDefault="00B13E50" w:rsidP="00B13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B0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8E02614" w14:textId="77777777" w:rsidR="007A2F98" w:rsidRDefault="007A2F98">
      <w:pPr>
        <w:rPr>
          <w:sz w:val="30"/>
          <w:szCs w:val="30"/>
        </w:rPr>
      </w:pPr>
    </w:p>
    <w:tbl>
      <w:tblPr>
        <w:tblStyle w:val="TableGrid"/>
        <w:tblW w:w="935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1170"/>
        <w:gridCol w:w="236"/>
        <w:gridCol w:w="1024"/>
        <w:gridCol w:w="270"/>
        <w:gridCol w:w="990"/>
        <w:gridCol w:w="236"/>
        <w:gridCol w:w="916"/>
        <w:gridCol w:w="236"/>
        <w:gridCol w:w="1042"/>
        <w:gridCol w:w="236"/>
        <w:gridCol w:w="1202"/>
      </w:tblGrid>
      <w:tr w:rsidR="007B2C33" w:rsidRPr="007A2F98" w14:paraId="4623F6A0" w14:textId="77777777" w:rsidTr="007E4A2E">
        <w:trPr>
          <w:tblHeader/>
        </w:trPr>
        <w:tc>
          <w:tcPr>
            <w:tcW w:w="1800" w:type="dxa"/>
          </w:tcPr>
          <w:p w14:paraId="1A217EA5" w14:textId="77777777" w:rsidR="007B2C33" w:rsidRPr="007A2F98" w:rsidRDefault="007B2C33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044E52" w14:textId="77777777" w:rsidR="007B2C33" w:rsidRPr="007A2F98" w:rsidRDefault="007B2C33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F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4A3D531D" w14:textId="77777777" w:rsidR="007B2C33" w:rsidRPr="007A2F98" w:rsidRDefault="007B2C33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DAA69A3" w14:textId="77777777" w:rsidR="007B2C33" w:rsidRPr="00432645" w:rsidRDefault="007B2C33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DA34D7B" w14:textId="77777777" w:rsidR="007B2C33" w:rsidRPr="00432645" w:rsidRDefault="007B2C33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58" w:type="dxa"/>
            <w:gridSpan w:val="7"/>
          </w:tcPr>
          <w:p w14:paraId="7CE05B85" w14:textId="77777777" w:rsidR="007B2C33" w:rsidRPr="007A2F98" w:rsidRDefault="007B2C33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26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2C33" w:rsidRPr="007A2F98" w14:paraId="3FF5E9C6" w14:textId="77777777" w:rsidTr="007E4A2E">
        <w:trPr>
          <w:tblHeader/>
        </w:trPr>
        <w:tc>
          <w:tcPr>
            <w:tcW w:w="1800" w:type="dxa"/>
            <w:vAlign w:val="bottom"/>
          </w:tcPr>
          <w:p w14:paraId="18319D3B" w14:textId="4E3B1637" w:rsidR="004366C2" w:rsidRPr="007A2F98" w:rsidRDefault="004366C2" w:rsidP="009B1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269AE95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F9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6B5B7546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EAEF4E5" w14:textId="0AD3349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F5AF6A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572E27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92744C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20845131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2B8684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13D434E5" w14:textId="77777777" w:rsidR="007B2C33" w:rsidRPr="00432645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ผลต่างอัตราแลกเปลี่ยนเงินตรา</w:t>
            </w:r>
          </w:p>
        </w:tc>
        <w:tc>
          <w:tcPr>
            <w:tcW w:w="236" w:type="dxa"/>
          </w:tcPr>
          <w:p w14:paraId="4EFDFED8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01269384" w14:textId="639547D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2C33" w:rsidRPr="007A2F98" w14:paraId="376A94FD" w14:textId="77777777" w:rsidTr="007E4A2E">
        <w:trPr>
          <w:tblHeader/>
        </w:trPr>
        <w:tc>
          <w:tcPr>
            <w:tcW w:w="1800" w:type="dxa"/>
          </w:tcPr>
          <w:p w14:paraId="58161AF5" w14:textId="4BD022C8" w:rsidR="007B2C33" w:rsidRPr="007A2F98" w:rsidRDefault="009B15AB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3D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170" w:type="dxa"/>
            <w:vAlign w:val="bottom"/>
          </w:tcPr>
          <w:p w14:paraId="63151FFD" w14:textId="47B65E2B" w:rsidR="007B2C33" w:rsidRPr="007A2F98" w:rsidRDefault="005D20EE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B2C33" w:rsidRPr="007A2F9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B2C33" w:rsidRPr="007A2F9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3C7917D5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C9427F0" w14:textId="2FC84E2E" w:rsidR="007B2C33" w:rsidRPr="007A2F98" w:rsidRDefault="00786EC4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B2C33" w:rsidRPr="007A2F9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B2C33" w:rsidRPr="007A2F98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2ACCE8B2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207CB96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F9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5019E194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0BEFCB6D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F98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095BD437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22E8FDA0" w14:textId="77777777" w:rsidR="007B2C33" w:rsidRPr="00432645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36" w:type="dxa"/>
          </w:tcPr>
          <w:p w14:paraId="5F56AD14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1B3ABCD2" w14:textId="63487CFC" w:rsidR="007B2C33" w:rsidRPr="007A2F98" w:rsidRDefault="005D20EE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B2C33" w:rsidRPr="007A2F9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B2C33" w:rsidRPr="007A2F9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B2C33" w:rsidRPr="007A2F98" w14:paraId="6082EC7E" w14:textId="77777777" w:rsidTr="007E4A2E">
        <w:trPr>
          <w:tblHeader/>
        </w:trPr>
        <w:tc>
          <w:tcPr>
            <w:tcW w:w="1800" w:type="dxa"/>
          </w:tcPr>
          <w:p w14:paraId="0EE27971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1599B20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F9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05A0E183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7F80BA0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1E2B2F8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58" w:type="dxa"/>
            <w:gridSpan w:val="7"/>
          </w:tcPr>
          <w:p w14:paraId="00F8B6A1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2F9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A2F9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B2C33" w:rsidRPr="007A2F98" w14:paraId="68A8611F" w14:textId="77777777" w:rsidTr="007E4A2E">
        <w:tc>
          <w:tcPr>
            <w:tcW w:w="1800" w:type="dxa"/>
            <w:vAlign w:val="bottom"/>
          </w:tcPr>
          <w:p w14:paraId="19B78BD9" w14:textId="37947C45" w:rsidR="007B2C33" w:rsidRPr="007A2F98" w:rsidRDefault="00786EC4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  <w:r w:rsidR="005D20EE" w:rsidRPr="005D20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563</w:t>
            </w:r>
          </w:p>
        </w:tc>
        <w:tc>
          <w:tcPr>
            <w:tcW w:w="1170" w:type="dxa"/>
            <w:vAlign w:val="bottom"/>
          </w:tcPr>
          <w:p w14:paraId="317CBC41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36" w:type="dxa"/>
          </w:tcPr>
          <w:p w14:paraId="194EDAD7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12E19B0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9C3586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BE458C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7EF86F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430D755E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5C7614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542AE2C9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4B2D3D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3B132612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2C33" w:rsidRPr="007A2F98" w14:paraId="7EE28D1A" w14:textId="77777777" w:rsidTr="007E4A2E">
        <w:tc>
          <w:tcPr>
            <w:tcW w:w="1800" w:type="dxa"/>
          </w:tcPr>
          <w:p w14:paraId="1EA2C146" w14:textId="77777777" w:rsidR="007B2C33" w:rsidRPr="009E555A" w:rsidRDefault="007B2C33" w:rsidP="007B2C3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64DD5A31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36" w:type="dxa"/>
          </w:tcPr>
          <w:p w14:paraId="1AD9F9BF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74ED61A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786262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63399F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A65172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078F3D3D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2CF0D4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601FC5AD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EF5913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2238FA2E" w14:textId="77777777" w:rsidR="007B2C33" w:rsidRPr="007A2F98" w:rsidRDefault="007B2C33" w:rsidP="007B2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0920" w:rsidRPr="00432645" w14:paraId="5075FC6B" w14:textId="77777777" w:rsidTr="007E4A2E">
        <w:tc>
          <w:tcPr>
            <w:tcW w:w="1800" w:type="dxa"/>
          </w:tcPr>
          <w:p w14:paraId="544C08D8" w14:textId="77777777" w:rsidR="002C0920" w:rsidRPr="009E555A" w:rsidRDefault="002C0920" w:rsidP="002C0920">
            <w:pPr>
              <w:spacing w:line="240" w:lineRule="auto"/>
              <w:ind w:left="255" w:right="-105" w:hanging="255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E555A">
              <w:rPr>
                <w:rFonts w:ascii="Angsana New" w:hAnsi="Angsana New"/>
                <w:sz w:val="30"/>
                <w:szCs w:val="30"/>
              </w:rPr>
              <w:t>Sappe</w:t>
            </w:r>
            <w:proofErr w:type="spellEnd"/>
            <w:r w:rsidRPr="009E555A">
              <w:rPr>
                <w:rFonts w:ascii="Angsana New" w:hAnsi="Angsana New"/>
                <w:sz w:val="30"/>
                <w:szCs w:val="30"/>
              </w:rPr>
              <w:t xml:space="preserve"> Europe </w:t>
            </w:r>
            <w:proofErr w:type="spellStart"/>
            <w:r w:rsidRPr="009E555A">
              <w:rPr>
                <w:rFonts w:ascii="Angsana New" w:hAnsi="Angsana New"/>
                <w:sz w:val="30"/>
                <w:szCs w:val="30"/>
              </w:rPr>
              <w:t>s.r.o.</w:t>
            </w:r>
            <w:proofErr w:type="spellEnd"/>
          </w:p>
        </w:tc>
        <w:tc>
          <w:tcPr>
            <w:tcW w:w="1170" w:type="dxa"/>
            <w:vAlign w:val="bottom"/>
          </w:tcPr>
          <w:p w14:paraId="03FC1D9D" w14:textId="3B59FBEA" w:rsidR="002C0920" w:rsidRPr="009B2B08" w:rsidRDefault="005D20EE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"/>
                <w:tab w:val="left" w:pos="165"/>
                <w:tab w:val="left" w:pos="25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7A08CD06" w14:textId="77777777" w:rsidR="002C0920" w:rsidRPr="007A2F9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EAE59D6" w14:textId="31C49A74" w:rsidR="002C0920" w:rsidRPr="009E555A" w:rsidRDefault="005D20EE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7</w:t>
            </w:r>
            <w:r w:rsidR="00820F09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89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1B94DEB" w14:textId="77777777" w:rsidR="002C0920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EF0EC7" w14:textId="5E3B80AE" w:rsidR="002C0920" w:rsidRPr="009E555A" w:rsidRDefault="00820F09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A16E366" w14:textId="77777777" w:rsidR="002C0920" w:rsidRPr="007A2F9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5B1EAAAD" w14:textId="4B028D13" w:rsidR="002C0920" w:rsidRPr="009E555A" w:rsidRDefault="00820F09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2869AF8" w14:textId="77777777" w:rsidR="002C0920" w:rsidRPr="00432645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40F3FA0E" w14:textId="5429372C" w:rsidR="002C0920" w:rsidRPr="009E555A" w:rsidRDefault="005D20EE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737</w:t>
            </w:r>
          </w:p>
        </w:tc>
        <w:tc>
          <w:tcPr>
            <w:tcW w:w="236" w:type="dxa"/>
          </w:tcPr>
          <w:p w14:paraId="6ACCBC61" w14:textId="77777777" w:rsidR="002C0920" w:rsidRPr="00432645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4B63D883" w14:textId="10E7C8E5" w:rsidR="002C0920" w:rsidRPr="009E555A" w:rsidRDefault="005D20EE" w:rsidP="00C6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8</w:t>
            </w:r>
            <w:r w:rsidR="00820F09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6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Pr="005D20EE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2C0920" w:rsidRPr="00432645" w14:paraId="1B37E4F4" w14:textId="77777777" w:rsidTr="007E4A2E">
        <w:tc>
          <w:tcPr>
            <w:tcW w:w="1800" w:type="dxa"/>
          </w:tcPr>
          <w:p w14:paraId="5961851D" w14:textId="77777777" w:rsidR="002C0920" w:rsidRPr="009E555A" w:rsidRDefault="002C0920" w:rsidP="009B15AB">
            <w:pPr>
              <w:tabs>
                <w:tab w:val="clear" w:pos="227"/>
                <w:tab w:val="left" w:pos="720"/>
              </w:tabs>
              <w:spacing w:line="240" w:lineRule="auto"/>
              <w:ind w:left="160" w:right="-105" w:hanging="16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ออล โ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</w:t>
            </w:r>
            <w:r w:rsidRPr="009E555A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โค </w:t>
            </w:r>
            <w:r w:rsidRPr="009B15AB">
              <w:rPr>
                <w:rFonts w:ascii="Angsana New" w:hAnsi="Angsana New"/>
                <w:sz w:val="30"/>
                <w:szCs w:val="30"/>
                <w:cs/>
              </w:rPr>
              <w:t>กรุ๊ป จำกัด</w:t>
            </w:r>
          </w:p>
        </w:tc>
        <w:tc>
          <w:tcPr>
            <w:tcW w:w="1170" w:type="dxa"/>
            <w:vAlign w:val="bottom"/>
          </w:tcPr>
          <w:p w14:paraId="0D3C8720" w14:textId="44ECC622" w:rsidR="002C0920" w:rsidRPr="009B2B08" w:rsidRDefault="005D20EE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20F0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66188514" w14:textId="77777777" w:rsidR="002C0920" w:rsidRPr="007A2F9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A7E2EA1" w14:textId="77777777" w:rsidR="002C0920" w:rsidRDefault="002C0920" w:rsidP="00820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4C06769D" w14:textId="6672A00B" w:rsidR="00820F09" w:rsidRPr="00432645" w:rsidRDefault="005D20EE" w:rsidP="00820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4</w:t>
            </w:r>
            <w:r w:rsidR="00820F09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590</w:t>
            </w:r>
          </w:p>
        </w:tc>
        <w:tc>
          <w:tcPr>
            <w:tcW w:w="270" w:type="dxa"/>
          </w:tcPr>
          <w:p w14:paraId="2F014086" w14:textId="77777777" w:rsidR="002C0920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BD0DAD" w14:textId="77777777" w:rsidR="002C0920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  <w:tab w:val="left" w:pos="6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C676457" w14:textId="48C266BC" w:rsidR="00820F09" w:rsidRPr="00432645" w:rsidRDefault="00820F09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  <w:tab w:val="left" w:pos="6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5815A6F" w14:textId="77777777" w:rsidR="002C0920" w:rsidRPr="007A2F9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3DB91153" w14:textId="77777777" w:rsidR="002C0920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  <w:tab w:val="left" w:pos="6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0BF2A11" w14:textId="0A952D71" w:rsidR="00820F09" w:rsidRPr="00432645" w:rsidRDefault="00786EC4" w:rsidP="00820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820F09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530</w:t>
            </w:r>
          </w:p>
        </w:tc>
        <w:tc>
          <w:tcPr>
            <w:tcW w:w="236" w:type="dxa"/>
          </w:tcPr>
          <w:p w14:paraId="60BD834C" w14:textId="77777777" w:rsidR="002C0920" w:rsidRPr="00432645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2D5A59A6" w14:textId="77777777" w:rsidR="002C0920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  <w:tab w:val="left" w:pos="570"/>
                <w:tab w:val="left" w:pos="615"/>
                <w:tab w:val="left" w:pos="66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BFDBD97" w14:textId="7E2DFDC2" w:rsidR="00820F09" w:rsidRPr="00432645" w:rsidRDefault="00820F09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  <w:tab w:val="left" w:pos="570"/>
                <w:tab w:val="left" w:pos="615"/>
                <w:tab w:val="left" w:pos="66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05F2053" w14:textId="77777777" w:rsidR="002C0920" w:rsidRPr="00432645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60C04003" w14:textId="77777777" w:rsidR="002C0920" w:rsidRDefault="002C0920" w:rsidP="00C6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574F608D" w14:textId="6B6452B1" w:rsidR="00820F09" w:rsidRPr="00432645" w:rsidRDefault="005D20EE" w:rsidP="00C6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3</w:t>
            </w:r>
            <w:r w:rsidR="00820F09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060</w:t>
            </w:r>
          </w:p>
        </w:tc>
      </w:tr>
      <w:tr w:rsidR="002C0920" w:rsidRPr="00432645" w14:paraId="6ACF0076" w14:textId="77777777" w:rsidTr="007E4A2E">
        <w:tc>
          <w:tcPr>
            <w:tcW w:w="1800" w:type="dxa"/>
          </w:tcPr>
          <w:p w14:paraId="4A57356A" w14:textId="77777777" w:rsidR="002C0920" w:rsidRPr="009E555A" w:rsidRDefault="002C0920" w:rsidP="009B15AB">
            <w:pPr>
              <w:tabs>
                <w:tab w:val="clear" w:pos="227"/>
                <w:tab w:val="left" w:pos="720"/>
              </w:tabs>
              <w:spacing w:line="240" w:lineRule="auto"/>
              <w:ind w:left="160" w:right="-105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บริษัท ออล โคโค จำกัด</w:t>
            </w:r>
          </w:p>
        </w:tc>
        <w:tc>
          <w:tcPr>
            <w:tcW w:w="1170" w:type="dxa"/>
            <w:vAlign w:val="bottom"/>
          </w:tcPr>
          <w:p w14:paraId="0EA8F602" w14:textId="324AE112" w:rsidR="002C0920" w:rsidRPr="009B2B08" w:rsidRDefault="005D20EE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20F0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02F25DAF" w14:textId="77777777" w:rsidR="002C0920" w:rsidRPr="007A2F9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B3FE181" w14:textId="77777777" w:rsidR="002C0920" w:rsidRDefault="002C0920" w:rsidP="00820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5E8C0278" w14:textId="74E6D95F" w:rsidR="00820F09" w:rsidRPr="00432645" w:rsidRDefault="005D20EE" w:rsidP="00820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3</w:t>
            </w:r>
            <w:r w:rsidR="00820F09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060</w:t>
            </w:r>
          </w:p>
        </w:tc>
        <w:tc>
          <w:tcPr>
            <w:tcW w:w="270" w:type="dxa"/>
          </w:tcPr>
          <w:p w14:paraId="3C479833" w14:textId="77777777" w:rsidR="002C0920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1880078" w14:textId="77777777" w:rsidR="002C0920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3E8833D" w14:textId="6986E684" w:rsidR="00820F09" w:rsidRPr="00432645" w:rsidRDefault="00820F09" w:rsidP="00820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  <w:tab w:val="left" w:pos="6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9FF687E" w14:textId="77777777" w:rsidR="002C0920" w:rsidRPr="007A2F9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5AECD5D6" w14:textId="77777777" w:rsidR="002C0920" w:rsidRDefault="002C0920" w:rsidP="00820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7C1FD6D1" w14:textId="197698C1" w:rsidR="00820F09" w:rsidRPr="00432645" w:rsidRDefault="005D20EE" w:rsidP="00820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5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Pr="005D20E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6C810C28" w14:textId="77777777" w:rsidR="002C0920" w:rsidRPr="00432645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7EF7CB70" w14:textId="77777777" w:rsidR="002C0920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  <w:tab w:val="left" w:pos="57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9236766" w14:textId="03448007" w:rsidR="00820F09" w:rsidRPr="00432645" w:rsidRDefault="00820F09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  <w:tab w:val="left" w:pos="57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E426D26" w14:textId="77777777" w:rsidR="002C0920" w:rsidRPr="00432645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03A6E96E" w14:textId="77777777" w:rsidR="002C0920" w:rsidRDefault="002C0920" w:rsidP="00C6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03804475" w14:textId="1B17AEB2" w:rsidR="00820F09" w:rsidRPr="00432645" w:rsidRDefault="00786EC4" w:rsidP="00C6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820F09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550</w:t>
            </w:r>
          </w:p>
        </w:tc>
      </w:tr>
      <w:tr w:rsidR="002C0920" w:rsidRPr="00432645" w14:paraId="7C06F4BB" w14:textId="77777777" w:rsidTr="007E4A2E">
        <w:tc>
          <w:tcPr>
            <w:tcW w:w="1800" w:type="dxa"/>
          </w:tcPr>
          <w:p w14:paraId="1A868DDA" w14:textId="77777777" w:rsidR="002C0920" w:rsidRPr="00432645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36FCA456" w14:textId="77777777" w:rsidR="002C0920" w:rsidRPr="009B2B0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393D4E" w14:textId="77777777" w:rsidR="002C0920" w:rsidRPr="007A2F9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4FF18671" w14:textId="67BF2BA3" w:rsidR="002C0920" w:rsidRPr="009B2B08" w:rsidRDefault="00786EC4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820F0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54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FBF8439" w14:textId="77777777" w:rsidR="002C0920" w:rsidRPr="009B2B0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140837A" w14:textId="77777777" w:rsidR="002C0920" w:rsidRPr="009B2B0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300DA6D" w14:textId="77777777" w:rsidR="002C0920" w:rsidRPr="007A2F9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62C87238" w14:textId="77777777" w:rsidR="002C0920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D2BA64" w14:textId="77777777" w:rsidR="002C0920" w:rsidRPr="00432645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35456552" w14:textId="77777777" w:rsidR="002C0920" w:rsidRPr="00A16E8B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4CD035" w14:textId="77777777" w:rsidR="002C0920" w:rsidRPr="00432645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17DC5DCB" w14:textId="0420C321" w:rsidR="002C0920" w:rsidRPr="009B2B08" w:rsidRDefault="00786EC4" w:rsidP="00C6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820F0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</w:tr>
      <w:tr w:rsidR="00063306" w:rsidRPr="00432645" w14:paraId="11514CF5" w14:textId="77777777" w:rsidTr="007E4A2E">
        <w:tc>
          <w:tcPr>
            <w:tcW w:w="2970" w:type="dxa"/>
            <w:gridSpan w:val="2"/>
          </w:tcPr>
          <w:p w14:paraId="0D55A17C" w14:textId="77777777" w:rsidR="009B15AB" w:rsidRDefault="009B15AB" w:rsidP="009B15A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10" w:hanging="250"/>
              <w:rPr>
                <w:rFonts w:asciiTheme="majorBidi" w:hAnsiTheme="majorBidi" w:cstheme="majorBidi"/>
                <w:sz w:val="30"/>
                <w:szCs w:val="30"/>
              </w:rPr>
            </w:pPr>
            <w:r w:rsidRPr="00EF21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F21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  <w:p w14:paraId="31E7AEC8" w14:textId="2785ACA2" w:rsidR="00063306" w:rsidRPr="009B2B08" w:rsidRDefault="009B15AB" w:rsidP="009B1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8E034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786EC4" w:rsidRPr="00786EC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  <w:r w:rsidR="005D20EE" w:rsidRPr="005D20E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56</w:t>
            </w:r>
            <w:r w:rsidR="00786EC4" w:rsidRPr="00786EC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  <w:r w:rsidRPr="008E034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8E034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236" w:type="dxa"/>
          </w:tcPr>
          <w:p w14:paraId="20290A72" w14:textId="77777777" w:rsidR="00063306" w:rsidRPr="007A2F98" w:rsidRDefault="00063306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7F5ED078" w14:textId="77777777" w:rsidR="00063306" w:rsidRDefault="00063306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61827E72" w14:textId="7885009C" w:rsidR="00820F09" w:rsidRPr="00432645" w:rsidRDefault="00820F09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89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639BCBE" w14:textId="77777777" w:rsidR="00063306" w:rsidRDefault="00063306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0AC35A" w14:textId="77777777" w:rsidR="00063306" w:rsidRPr="00432645" w:rsidRDefault="00063306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F536FA" w14:textId="77777777" w:rsidR="00063306" w:rsidRPr="007A2F98" w:rsidRDefault="00063306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254AE226" w14:textId="77777777" w:rsidR="00063306" w:rsidRDefault="00063306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D290AA" w14:textId="77777777" w:rsidR="00063306" w:rsidRPr="00432645" w:rsidRDefault="00063306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5D04A0D3" w14:textId="77777777" w:rsidR="00063306" w:rsidRPr="00A16E8B" w:rsidRDefault="00063306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9A9B0B" w14:textId="77777777" w:rsidR="00063306" w:rsidRPr="00432645" w:rsidRDefault="00063306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07D6E7F4" w14:textId="77777777" w:rsidR="00063306" w:rsidRDefault="00063306" w:rsidP="00C6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673AA70C" w14:textId="2B7A6C82" w:rsidR="00820F09" w:rsidRPr="00432645" w:rsidRDefault="00820F09" w:rsidP="007E4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6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C0920" w:rsidRPr="00432645" w14:paraId="7EE3F14B" w14:textId="77777777" w:rsidTr="007E4A2E">
        <w:tc>
          <w:tcPr>
            <w:tcW w:w="1800" w:type="dxa"/>
          </w:tcPr>
          <w:p w14:paraId="77021A1C" w14:textId="77777777" w:rsidR="002C0920" w:rsidRPr="00432645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26B08C79" w14:textId="77777777" w:rsidR="002C0920" w:rsidRPr="009B2B0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09D1CD" w14:textId="77777777" w:rsidR="002C0920" w:rsidRPr="007A2F9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9C28921" w14:textId="636E7798" w:rsidR="002C0920" w:rsidRPr="009B2B08" w:rsidRDefault="005D20EE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820F0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650</w:t>
            </w:r>
          </w:p>
        </w:tc>
        <w:tc>
          <w:tcPr>
            <w:tcW w:w="270" w:type="dxa"/>
          </w:tcPr>
          <w:p w14:paraId="771380CA" w14:textId="77777777" w:rsidR="002C0920" w:rsidRPr="009B2B0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240C25D" w14:textId="77777777" w:rsidR="002C0920" w:rsidRPr="009B2B0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96D42BA" w14:textId="77777777" w:rsidR="002C0920" w:rsidRPr="007A2F98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7FA5A458" w14:textId="77777777" w:rsidR="002C0920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9ECED0" w14:textId="77777777" w:rsidR="002C0920" w:rsidRPr="00432645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3770CB5E" w14:textId="77777777" w:rsidR="002C0920" w:rsidRPr="00A16E8B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36ABC3" w14:textId="77777777" w:rsidR="002C0920" w:rsidRPr="00432645" w:rsidRDefault="002C0920" w:rsidP="002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35685725" w14:textId="2B8265D8" w:rsidR="002C0920" w:rsidRPr="009B2B08" w:rsidRDefault="005D20EE" w:rsidP="00C6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820F0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  <w:tr w:rsidR="00840ED9" w:rsidRPr="007A2F98" w14:paraId="2D30681C" w14:textId="77777777" w:rsidTr="007E4A2E">
        <w:tc>
          <w:tcPr>
            <w:tcW w:w="1800" w:type="dxa"/>
            <w:vAlign w:val="bottom"/>
          </w:tcPr>
          <w:p w14:paraId="2F5D9262" w14:textId="6AC4C29D" w:rsidR="00840ED9" w:rsidRPr="007A2F98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3C58308" w14:textId="77777777" w:rsidR="00840ED9" w:rsidRPr="007A2F98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36" w:type="dxa"/>
          </w:tcPr>
          <w:p w14:paraId="3B40A40C" w14:textId="77777777" w:rsidR="00840ED9" w:rsidRPr="007A2F98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9E2278B" w14:textId="77777777" w:rsidR="00840ED9" w:rsidRPr="007A2F98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13C867" w14:textId="77777777" w:rsidR="00840ED9" w:rsidRPr="007A2F98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FBE724" w14:textId="77777777" w:rsidR="00840ED9" w:rsidRPr="007A2F98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DF341B" w14:textId="77777777" w:rsidR="00840ED9" w:rsidRPr="007A2F98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1CDEDC88" w14:textId="77777777" w:rsidR="00840ED9" w:rsidRPr="007A2F98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BF1663" w14:textId="77777777" w:rsidR="00840ED9" w:rsidRPr="007A2F98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39CAAAA8" w14:textId="77777777" w:rsidR="00840ED9" w:rsidRPr="007A2F98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01CEF1" w14:textId="77777777" w:rsidR="00840ED9" w:rsidRPr="007A2F98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736CBA35" w14:textId="77777777" w:rsidR="00840ED9" w:rsidRPr="007A2F98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4A2E" w:rsidRPr="007A2F98" w14:paraId="454D62DE" w14:textId="77777777" w:rsidTr="007E4A2E">
        <w:tc>
          <w:tcPr>
            <w:tcW w:w="1800" w:type="dxa"/>
          </w:tcPr>
          <w:p w14:paraId="489DA31F" w14:textId="214B70D9" w:rsidR="007E4A2E" w:rsidRPr="009E555A" w:rsidRDefault="00786EC4" w:rsidP="00D86C4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E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  <w:r w:rsidR="005D20EE" w:rsidRPr="005D20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56</w:t>
            </w:r>
            <w:r w:rsidRPr="00786E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70" w:type="dxa"/>
            <w:vAlign w:val="bottom"/>
          </w:tcPr>
          <w:p w14:paraId="6287B546" w14:textId="77777777" w:rsidR="007E4A2E" w:rsidRPr="007A2F98" w:rsidRDefault="007E4A2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36" w:type="dxa"/>
          </w:tcPr>
          <w:p w14:paraId="0B42368B" w14:textId="77777777" w:rsidR="007E4A2E" w:rsidRPr="007A2F98" w:rsidRDefault="007E4A2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6332C7F" w14:textId="77777777" w:rsidR="007E4A2E" w:rsidRPr="007A2F98" w:rsidRDefault="007E4A2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3EA7E0" w14:textId="77777777" w:rsidR="007E4A2E" w:rsidRPr="007A2F98" w:rsidRDefault="007E4A2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BB2EDE" w14:textId="77777777" w:rsidR="007E4A2E" w:rsidRPr="007A2F98" w:rsidRDefault="007E4A2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01C31C" w14:textId="77777777" w:rsidR="007E4A2E" w:rsidRPr="007A2F98" w:rsidRDefault="007E4A2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18A6AF17" w14:textId="77777777" w:rsidR="007E4A2E" w:rsidRPr="007A2F98" w:rsidRDefault="007E4A2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97B563" w14:textId="77777777" w:rsidR="007E4A2E" w:rsidRPr="007A2F98" w:rsidRDefault="007E4A2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50167201" w14:textId="77777777" w:rsidR="007E4A2E" w:rsidRPr="007A2F98" w:rsidRDefault="007E4A2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205E71" w14:textId="77777777" w:rsidR="007E4A2E" w:rsidRPr="007A2F98" w:rsidRDefault="007E4A2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5CD3D2DD" w14:textId="77777777" w:rsidR="007E4A2E" w:rsidRPr="007A2F98" w:rsidRDefault="007E4A2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0ED9" w:rsidRPr="007A2F98" w14:paraId="38AB7158" w14:textId="77777777" w:rsidTr="007E4A2E">
        <w:tc>
          <w:tcPr>
            <w:tcW w:w="1800" w:type="dxa"/>
          </w:tcPr>
          <w:p w14:paraId="3516C088" w14:textId="77777777" w:rsidR="00840ED9" w:rsidRPr="009E555A" w:rsidRDefault="00840ED9" w:rsidP="00D86C4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44E4EA63" w14:textId="77777777" w:rsidR="00840ED9" w:rsidRPr="007A2F98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36" w:type="dxa"/>
          </w:tcPr>
          <w:p w14:paraId="1D00AEA9" w14:textId="77777777" w:rsidR="00840ED9" w:rsidRPr="007A2F98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E3942F1" w14:textId="77777777" w:rsidR="00840ED9" w:rsidRPr="007A2F98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C9DE36" w14:textId="77777777" w:rsidR="00840ED9" w:rsidRPr="007A2F98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5E7C1C" w14:textId="77777777" w:rsidR="00840ED9" w:rsidRPr="007A2F98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CC0461" w14:textId="77777777" w:rsidR="00840ED9" w:rsidRPr="007A2F98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00D0DEA6" w14:textId="77777777" w:rsidR="00840ED9" w:rsidRPr="007A2F98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FA3EE0" w14:textId="77777777" w:rsidR="00840ED9" w:rsidRPr="007A2F98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064AF68A" w14:textId="77777777" w:rsidR="00840ED9" w:rsidRPr="007A2F98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E0BEF0" w14:textId="77777777" w:rsidR="00840ED9" w:rsidRPr="007A2F98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3D09B682" w14:textId="77777777" w:rsidR="00840ED9" w:rsidRPr="007A2F98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0ED9" w:rsidRPr="009E555A" w14:paraId="06D56577" w14:textId="77777777" w:rsidTr="007E4A2E">
        <w:tc>
          <w:tcPr>
            <w:tcW w:w="1800" w:type="dxa"/>
          </w:tcPr>
          <w:p w14:paraId="242807D3" w14:textId="77777777" w:rsidR="00840ED9" w:rsidRPr="009E555A" w:rsidRDefault="00840ED9" w:rsidP="00D86C4D">
            <w:pPr>
              <w:spacing w:line="240" w:lineRule="auto"/>
              <w:ind w:left="255" w:right="-105" w:hanging="255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E555A">
              <w:rPr>
                <w:rFonts w:ascii="Angsana New" w:hAnsi="Angsana New"/>
                <w:sz w:val="30"/>
                <w:szCs w:val="30"/>
              </w:rPr>
              <w:t>Sappe</w:t>
            </w:r>
            <w:proofErr w:type="spellEnd"/>
            <w:r w:rsidRPr="009E555A">
              <w:rPr>
                <w:rFonts w:ascii="Angsana New" w:hAnsi="Angsana New"/>
                <w:sz w:val="30"/>
                <w:szCs w:val="30"/>
              </w:rPr>
              <w:t xml:space="preserve"> Europe </w:t>
            </w:r>
            <w:proofErr w:type="spellStart"/>
            <w:r w:rsidRPr="009E555A">
              <w:rPr>
                <w:rFonts w:ascii="Angsana New" w:hAnsi="Angsana New"/>
                <w:sz w:val="30"/>
                <w:szCs w:val="30"/>
              </w:rPr>
              <w:t>s.r.o.</w:t>
            </w:r>
            <w:proofErr w:type="spellEnd"/>
          </w:p>
        </w:tc>
        <w:tc>
          <w:tcPr>
            <w:tcW w:w="1170" w:type="dxa"/>
            <w:vAlign w:val="bottom"/>
          </w:tcPr>
          <w:p w14:paraId="2EC0EEBD" w14:textId="37A9F39C" w:rsidR="00840ED9" w:rsidRPr="009B2B08" w:rsidRDefault="005D20E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"/>
                <w:tab w:val="left" w:pos="165"/>
                <w:tab w:val="left" w:pos="25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3A938E45" w14:textId="77777777" w:rsidR="00840ED9" w:rsidRPr="007A2F98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9C5BD17" w14:textId="58A948FB" w:rsidR="00840ED9" w:rsidRPr="009E555A" w:rsidRDefault="005D20E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8</w:t>
            </w:r>
            <w:r w:rsidR="00840ED9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69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1F3F4E5" w14:textId="77777777" w:rsidR="00840ED9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06D15A" w14:textId="77777777" w:rsidR="00840ED9" w:rsidRPr="009E555A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B9A5391" w14:textId="77777777" w:rsidR="00840ED9" w:rsidRPr="007A2F98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1A84D4C5" w14:textId="77777777" w:rsidR="00840ED9" w:rsidRPr="009E555A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4E33D0A" w14:textId="77777777" w:rsidR="00840ED9" w:rsidRPr="00432645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4CA9A0AB" w14:textId="2031BE21" w:rsidR="00840ED9" w:rsidRPr="009E555A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800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28599AA" w14:textId="77777777" w:rsidR="00840ED9" w:rsidRPr="00432645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7A64C48E" w14:textId="493859B0" w:rsidR="00840ED9" w:rsidRPr="009E555A" w:rsidRDefault="005D20E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7</w:t>
            </w:r>
            <w:r w:rsidR="00840ED9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89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B15AB" w:rsidRPr="00432645" w14:paraId="63B878E3" w14:textId="77777777" w:rsidTr="007E4A2E">
        <w:tc>
          <w:tcPr>
            <w:tcW w:w="1800" w:type="dxa"/>
          </w:tcPr>
          <w:p w14:paraId="43A22CAB" w14:textId="514FDE2E" w:rsidR="009B15AB" w:rsidRPr="009E555A" w:rsidRDefault="009B15AB" w:rsidP="009B15AB">
            <w:pPr>
              <w:tabs>
                <w:tab w:val="clear" w:pos="227"/>
                <w:tab w:val="left" w:pos="720"/>
              </w:tabs>
              <w:spacing w:line="240" w:lineRule="auto"/>
              <w:ind w:left="160" w:right="-105" w:hanging="16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ออล โ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</w:t>
            </w:r>
            <w:r w:rsidRPr="009E555A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โค </w:t>
            </w:r>
            <w:r w:rsidRPr="009B15AB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กรุ๊ป จำกัด</w:t>
            </w:r>
          </w:p>
        </w:tc>
        <w:tc>
          <w:tcPr>
            <w:tcW w:w="1170" w:type="dxa"/>
            <w:vAlign w:val="bottom"/>
          </w:tcPr>
          <w:p w14:paraId="3F987CEE" w14:textId="6AE5B495" w:rsidR="009B15AB" w:rsidRPr="009B2B08" w:rsidRDefault="005D20EE" w:rsidP="009B1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B15A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57FD8403" w14:textId="77777777" w:rsidR="009B15AB" w:rsidRPr="007A2F98" w:rsidRDefault="009B15AB" w:rsidP="009B1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3BE40DB" w14:textId="77777777" w:rsidR="009B15AB" w:rsidRDefault="009B15AB" w:rsidP="009B1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4CADC44" w14:textId="77777777" w:rsidR="009B15AB" w:rsidRPr="00432645" w:rsidRDefault="009B15AB" w:rsidP="009B1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70D3DA" w14:textId="77777777" w:rsidR="009B15AB" w:rsidRDefault="009B15AB" w:rsidP="009B1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7C200C" w14:textId="77777777" w:rsidR="009B15AB" w:rsidRDefault="009B15AB" w:rsidP="009B1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8E63BA2" w14:textId="2C7A4CF2" w:rsidR="009B15AB" w:rsidRPr="00432645" w:rsidRDefault="005D20EE" w:rsidP="007E4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4</w:t>
            </w:r>
            <w:r w:rsidR="009B15AB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236" w:type="dxa"/>
          </w:tcPr>
          <w:p w14:paraId="438A966F" w14:textId="77777777" w:rsidR="009B15AB" w:rsidRPr="007A2F98" w:rsidRDefault="009B15AB" w:rsidP="009B1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36B9FF56" w14:textId="77777777" w:rsidR="009B15AB" w:rsidRDefault="009B15AB" w:rsidP="009B1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8854602" w14:textId="2CE1BBC8" w:rsidR="009B15AB" w:rsidRPr="00432645" w:rsidRDefault="00786EC4" w:rsidP="007E4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4BDB844E" w14:textId="77777777" w:rsidR="009B15AB" w:rsidRPr="00432645" w:rsidRDefault="009B15AB" w:rsidP="009B1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3F6F8C69" w14:textId="77777777" w:rsidR="009B15AB" w:rsidRDefault="009B15AB" w:rsidP="009B1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56A7D73" w14:textId="77777777" w:rsidR="009B15AB" w:rsidRPr="00432645" w:rsidRDefault="009B15AB" w:rsidP="009B1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  <w:tab w:val="left" w:pos="570"/>
                <w:tab w:val="left" w:pos="615"/>
                <w:tab w:val="left" w:pos="66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-</w:t>
            </w:r>
          </w:p>
        </w:tc>
        <w:tc>
          <w:tcPr>
            <w:tcW w:w="236" w:type="dxa"/>
          </w:tcPr>
          <w:p w14:paraId="515B6E6E" w14:textId="77777777" w:rsidR="009B15AB" w:rsidRPr="00432645" w:rsidRDefault="009B15AB" w:rsidP="009B1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3BA86101" w14:textId="77777777" w:rsidR="009B15AB" w:rsidRDefault="009B15AB" w:rsidP="009B1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  <w:tab w:val="decimal" w:pos="91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59E448C" w14:textId="3E6433F7" w:rsidR="009B15AB" w:rsidRPr="00432645" w:rsidRDefault="005D20EE" w:rsidP="009B1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4</w:t>
            </w:r>
            <w:r w:rsidR="009B15AB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590</w:t>
            </w:r>
          </w:p>
        </w:tc>
      </w:tr>
      <w:tr w:rsidR="009B15AB" w:rsidRPr="00432645" w14:paraId="0470A36A" w14:textId="77777777" w:rsidTr="007E4A2E">
        <w:tc>
          <w:tcPr>
            <w:tcW w:w="1800" w:type="dxa"/>
          </w:tcPr>
          <w:p w14:paraId="370287FD" w14:textId="4EB8D6EE" w:rsidR="009B15AB" w:rsidRPr="009B15AB" w:rsidRDefault="009B15AB" w:rsidP="009B15AB">
            <w:pPr>
              <w:tabs>
                <w:tab w:val="clear" w:pos="227"/>
                <w:tab w:val="left" w:pos="720"/>
              </w:tabs>
              <w:spacing w:line="240" w:lineRule="auto"/>
              <w:ind w:left="160" w:right="-105" w:hanging="16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B15AB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ออล โคโค จำกัด</w:t>
            </w:r>
          </w:p>
        </w:tc>
        <w:tc>
          <w:tcPr>
            <w:tcW w:w="1170" w:type="dxa"/>
            <w:vAlign w:val="bottom"/>
          </w:tcPr>
          <w:p w14:paraId="7727C17C" w14:textId="0485F390" w:rsidR="009B15AB" w:rsidRPr="009B2B08" w:rsidRDefault="005D20EE" w:rsidP="009B1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B15A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4B36A450" w14:textId="77777777" w:rsidR="009B15AB" w:rsidRPr="007A2F98" w:rsidRDefault="009B15AB" w:rsidP="009B1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A4A6B0E" w14:textId="77777777" w:rsidR="009B15AB" w:rsidRDefault="009B15AB" w:rsidP="009B1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3F9B154" w14:textId="77777777" w:rsidR="009B15AB" w:rsidRPr="00432645" w:rsidRDefault="009B15AB" w:rsidP="009B1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14DB06" w14:textId="77777777" w:rsidR="009B15AB" w:rsidRDefault="009B15AB" w:rsidP="009B1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236A85" w14:textId="77777777" w:rsidR="009B15AB" w:rsidRDefault="009B15AB" w:rsidP="009B1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DBA352C" w14:textId="71AD1B85" w:rsidR="009B15AB" w:rsidRPr="00432645" w:rsidRDefault="005D20EE" w:rsidP="007E4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3</w:t>
            </w:r>
            <w:r w:rsidR="009B15AB">
              <w:rPr>
                <w:rFonts w:ascii="Angsana New" w:hAnsi="Angsana New"/>
                <w:sz w:val="30"/>
                <w:szCs w:val="30"/>
              </w:rPr>
              <w:t>,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Pr="005D20EE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6B96D669" w14:textId="77777777" w:rsidR="009B15AB" w:rsidRPr="007A2F98" w:rsidRDefault="009B15AB" w:rsidP="009B1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14AC7D0C" w14:textId="77777777" w:rsidR="009B15AB" w:rsidRDefault="009B15AB" w:rsidP="009B1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845F56D" w14:textId="08001A36" w:rsidR="009B15AB" w:rsidRPr="00432645" w:rsidRDefault="00786EC4" w:rsidP="007E4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36" w:type="dxa"/>
          </w:tcPr>
          <w:p w14:paraId="6EE515AF" w14:textId="77777777" w:rsidR="009B15AB" w:rsidRPr="00432645" w:rsidRDefault="009B15AB" w:rsidP="009B1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657DD887" w14:textId="77777777" w:rsidR="009B15AB" w:rsidRDefault="009B15AB" w:rsidP="009B1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7E899EC" w14:textId="77777777" w:rsidR="009B15AB" w:rsidRPr="00432645" w:rsidRDefault="009B15AB" w:rsidP="009B1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  <w:tab w:val="left" w:pos="57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-</w:t>
            </w:r>
          </w:p>
        </w:tc>
        <w:tc>
          <w:tcPr>
            <w:tcW w:w="236" w:type="dxa"/>
          </w:tcPr>
          <w:p w14:paraId="2165B546" w14:textId="77777777" w:rsidR="009B15AB" w:rsidRPr="00432645" w:rsidRDefault="009B15AB" w:rsidP="009B1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55E7FD4B" w14:textId="77777777" w:rsidR="009B15AB" w:rsidRDefault="009B15AB" w:rsidP="009B1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  <w:tab w:val="decimal" w:pos="91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FED0F4C" w14:textId="63159C0E" w:rsidR="009B15AB" w:rsidRPr="00432645" w:rsidRDefault="005D20EE" w:rsidP="009B1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3</w:t>
            </w:r>
            <w:r w:rsidR="009B15AB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060</w:t>
            </w:r>
          </w:p>
        </w:tc>
      </w:tr>
      <w:tr w:rsidR="00840ED9" w:rsidRPr="00063306" w14:paraId="018ED895" w14:textId="77777777" w:rsidTr="007E4A2E">
        <w:tc>
          <w:tcPr>
            <w:tcW w:w="1800" w:type="dxa"/>
          </w:tcPr>
          <w:p w14:paraId="7039D3F3" w14:textId="77777777" w:rsidR="00840ED9" w:rsidRPr="00063306" w:rsidRDefault="00840ED9" w:rsidP="00D86C4D">
            <w:pPr>
              <w:tabs>
                <w:tab w:val="left" w:pos="720"/>
              </w:tabs>
              <w:spacing w:line="240" w:lineRule="auto"/>
              <w:ind w:left="255" w:right="-105" w:hanging="25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75850530" w14:textId="77777777" w:rsidR="00840ED9" w:rsidRPr="00063306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0B2502A5" w14:textId="77777777" w:rsidR="00840ED9" w:rsidRPr="00063306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4" w:type="dxa"/>
          </w:tcPr>
          <w:p w14:paraId="25E31F54" w14:textId="77777777" w:rsidR="00840ED9" w:rsidRPr="00063306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95" w:right="-12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5359383" w14:textId="77777777" w:rsidR="00840ED9" w:rsidRPr="00063306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95" w:right="-12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4368D2B2" w14:textId="77777777" w:rsidR="00840ED9" w:rsidRPr="00063306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2767C2CB" w14:textId="77777777" w:rsidR="00840ED9" w:rsidRPr="00063306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6" w:type="dxa"/>
          </w:tcPr>
          <w:p w14:paraId="52A8AE33" w14:textId="77777777" w:rsidR="00840ED9" w:rsidRPr="00063306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2C2FCD2B" w14:textId="77777777" w:rsidR="00840ED9" w:rsidRPr="00063306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42" w:type="dxa"/>
          </w:tcPr>
          <w:p w14:paraId="40DEC104" w14:textId="77777777" w:rsidR="00840ED9" w:rsidRPr="00063306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3C9F7A7D" w14:textId="77777777" w:rsidR="00840ED9" w:rsidRPr="00063306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2" w:type="dxa"/>
          </w:tcPr>
          <w:p w14:paraId="4D2AE48D" w14:textId="77777777" w:rsidR="00840ED9" w:rsidRPr="00063306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E4A2E" w14:paraId="1BE0D027" w14:textId="77777777" w:rsidTr="007E4A2E">
        <w:tc>
          <w:tcPr>
            <w:tcW w:w="1800" w:type="dxa"/>
          </w:tcPr>
          <w:p w14:paraId="1060654F" w14:textId="77777777" w:rsidR="007E4A2E" w:rsidRPr="009E555A" w:rsidRDefault="007E4A2E" w:rsidP="00D86C4D">
            <w:pPr>
              <w:spacing w:line="240" w:lineRule="auto"/>
              <w:ind w:left="255" w:right="-105" w:hanging="25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D1B34BB" w14:textId="77777777" w:rsidR="007E4A2E" w:rsidRPr="009B2B08" w:rsidRDefault="007E4A2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C2CA23" w14:textId="77777777" w:rsidR="007E4A2E" w:rsidRPr="007A2F98" w:rsidRDefault="007E4A2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6D1A99D" w14:textId="77777777" w:rsidR="007E4A2E" w:rsidRDefault="007E4A2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649A1E" w14:textId="77777777" w:rsidR="007E4A2E" w:rsidRDefault="007E4A2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793F94" w14:textId="77777777" w:rsidR="007E4A2E" w:rsidRDefault="007E4A2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88B99A" w14:textId="77777777" w:rsidR="007E4A2E" w:rsidRPr="007A2F98" w:rsidRDefault="007E4A2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28452290" w14:textId="77777777" w:rsidR="007E4A2E" w:rsidRDefault="007E4A2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4BAB13" w14:textId="77777777" w:rsidR="007E4A2E" w:rsidRPr="00432645" w:rsidRDefault="007E4A2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14EF0405" w14:textId="77777777" w:rsidR="007E4A2E" w:rsidRPr="00A16E8B" w:rsidRDefault="007E4A2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7A0112" w14:textId="77777777" w:rsidR="007E4A2E" w:rsidRPr="00432645" w:rsidRDefault="007E4A2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5387CD6E" w14:textId="77777777" w:rsidR="007E4A2E" w:rsidRDefault="007E4A2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4A2E" w14:paraId="2282E273" w14:textId="77777777" w:rsidTr="007E4A2E">
        <w:tc>
          <w:tcPr>
            <w:tcW w:w="1800" w:type="dxa"/>
          </w:tcPr>
          <w:p w14:paraId="094C1A18" w14:textId="77777777" w:rsidR="007E4A2E" w:rsidRPr="009E555A" w:rsidRDefault="007E4A2E" w:rsidP="00D86C4D">
            <w:pPr>
              <w:spacing w:line="240" w:lineRule="auto"/>
              <w:ind w:left="255" w:right="-105" w:hanging="25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791AED6" w14:textId="77777777" w:rsidR="007E4A2E" w:rsidRPr="009B2B08" w:rsidRDefault="007E4A2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ED1059" w14:textId="77777777" w:rsidR="007E4A2E" w:rsidRPr="007A2F98" w:rsidRDefault="007E4A2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399008C" w14:textId="77777777" w:rsidR="007E4A2E" w:rsidRDefault="007E4A2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B6C903" w14:textId="77777777" w:rsidR="007E4A2E" w:rsidRDefault="007E4A2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4A3CDF" w14:textId="77777777" w:rsidR="007E4A2E" w:rsidRDefault="007E4A2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50E2D7A" w14:textId="77777777" w:rsidR="007E4A2E" w:rsidRPr="007A2F98" w:rsidRDefault="007E4A2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2BF35B8B" w14:textId="77777777" w:rsidR="007E4A2E" w:rsidRDefault="007E4A2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0B9C25" w14:textId="77777777" w:rsidR="007E4A2E" w:rsidRPr="00432645" w:rsidRDefault="007E4A2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0271F736" w14:textId="77777777" w:rsidR="007E4A2E" w:rsidRPr="00A16E8B" w:rsidRDefault="007E4A2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2575D5" w14:textId="77777777" w:rsidR="007E4A2E" w:rsidRPr="00432645" w:rsidRDefault="007E4A2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5D265475" w14:textId="77777777" w:rsidR="007E4A2E" w:rsidRDefault="007E4A2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4A2E" w14:paraId="558C09A4" w14:textId="77777777" w:rsidTr="007E4A2E">
        <w:tc>
          <w:tcPr>
            <w:tcW w:w="1800" w:type="dxa"/>
          </w:tcPr>
          <w:p w14:paraId="23466B08" w14:textId="77777777" w:rsidR="007E4A2E" w:rsidRPr="009E555A" w:rsidRDefault="007E4A2E" w:rsidP="00D86C4D">
            <w:pPr>
              <w:spacing w:line="240" w:lineRule="auto"/>
              <w:ind w:left="255" w:right="-105" w:hanging="25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F84D6C4" w14:textId="77777777" w:rsidR="007E4A2E" w:rsidRPr="009B2B08" w:rsidRDefault="007E4A2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2FF446" w14:textId="77777777" w:rsidR="007E4A2E" w:rsidRPr="007A2F98" w:rsidRDefault="007E4A2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8BAD773" w14:textId="77777777" w:rsidR="007E4A2E" w:rsidRDefault="007E4A2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E8558F" w14:textId="77777777" w:rsidR="007E4A2E" w:rsidRDefault="007E4A2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270F51" w14:textId="77777777" w:rsidR="007E4A2E" w:rsidRDefault="007E4A2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834B06" w14:textId="77777777" w:rsidR="007E4A2E" w:rsidRPr="007A2F98" w:rsidRDefault="007E4A2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0EE212A7" w14:textId="77777777" w:rsidR="007E4A2E" w:rsidRDefault="007E4A2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F252AF" w14:textId="77777777" w:rsidR="007E4A2E" w:rsidRPr="00432645" w:rsidRDefault="007E4A2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185AB807" w14:textId="77777777" w:rsidR="007E4A2E" w:rsidRPr="00A16E8B" w:rsidRDefault="007E4A2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529DB6" w14:textId="77777777" w:rsidR="007E4A2E" w:rsidRPr="00432645" w:rsidRDefault="007E4A2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5B793FA8" w14:textId="77777777" w:rsidR="007E4A2E" w:rsidRDefault="007E4A2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4A2E" w14:paraId="44966AB9" w14:textId="77777777" w:rsidTr="007E4A2E">
        <w:tc>
          <w:tcPr>
            <w:tcW w:w="1800" w:type="dxa"/>
          </w:tcPr>
          <w:p w14:paraId="278277AA" w14:textId="77777777" w:rsidR="007E4A2E" w:rsidRPr="009E555A" w:rsidRDefault="007E4A2E" w:rsidP="00D86C4D">
            <w:pPr>
              <w:spacing w:line="240" w:lineRule="auto"/>
              <w:ind w:left="255" w:right="-105" w:hanging="25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3356C35" w14:textId="77777777" w:rsidR="007E4A2E" w:rsidRPr="009B2B08" w:rsidRDefault="007E4A2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85079E" w14:textId="77777777" w:rsidR="007E4A2E" w:rsidRPr="007A2F98" w:rsidRDefault="007E4A2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182147C" w14:textId="77777777" w:rsidR="007E4A2E" w:rsidRDefault="007E4A2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58BBF4" w14:textId="77777777" w:rsidR="007E4A2E" w:rsidRDefault="007E4A2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2F507D" w14:textId="77777777" w:rsidR="007E4A2E" w:rsidRDefault="007E4A2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2FA4E0" w14:textId="77777777" w:rsidR="007E4A2E" w:rsidRPr="007A2F98" w:rsidRDefault="007E4A2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75D4FA91" w14:textId="77777777" w:rsidR="007E4A2E" w:rsidRDefault="007E4A2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9D7AAD" w14:textId="77777777" w:rsidR="007E4A2E" w:rsidRPr="00432645" w:rsidRDefault="007E4A2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6277E4D6" w14:textId="77777777" w:rsidR="007E4A2E" w:rsidRPr="00A16E8B" w:rsidRDefault="007E4A2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92C31B" w14:textId="77777777" w:rsidR="007E4A2E" w:rsidRPr="00432645" w:rsidRDefault="007E4A2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1553A2BA" w14:textId="77777777" w:rsidR="007E4A2E" w:rsidRDefault="007E4A2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4A2E" w14:paraId="127115AD" w14:textId="77777777" w:rsidTr="007E4A2E">
        <w:tc>
          <w:tcPr>
            <w:tcW w:w="1800" w:type="dxa"/>
          </w:tcPr>
          <w:p w14:paraId="039152DB" w14:textId="77777777" w:rsidR="007E4A2E" w:rsidRPr="009E555A" w:rsidRDefault="007E4A2E" w:rsidP="00D86C4D">
            <w:pPr>
              <w:spacing w:line="240" w:lineRule="auto"/>
              <w:ind w:left="255" w:right="-105" w:hanging="25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924478A" w14:textId="77777777" w:rsidR="007E4A2E" w:rsidRPr="009B2B08" w:rsidRDefault="007E4A2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D96ADF" w14:textId="77777777" w:rsidR="007E4A2E" w:rsidRPr="007A2F98" w:rsidRDefault="007E4A2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2E5E306" w14:textId="77777777" w:rsidR="007E4A2E" w:rsidRDefault="007E4A2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433A50" w14:textId="77777777" w:rsidR="007E4A2E" w:rsidRDefault="007E4A2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2106CD" w14:textId="77777777" w:rsidR="007E4A2E" w:rsidRDefault="007E4A2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0EA3FD" w14:textId="77777777" w:rsidR="007E4A2E" w:rsidRPr="007A2F98" w:rsidRDefault="007E4A2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38B5FF9F" w14:textId="77777777" w:rsidR="007E4A2E" w:rsidRDefault="007E4A2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1C4104" w14:textId="77777777" w:rsidR="007E4A2E" w:rsidRPr="00432645" w:rsidRDefault="007E4A2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0BF71085" w14:textId="77777777" w:rsidR="007E4A2E" w:rsidRPr="00A16E8B" w:rsidRDefault="007E4A2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417E88" w14:textId="77777777" w:rsidR="007E4A2E" w:rsidRPr="00432645" w:rsidRDefault="007E4A2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0B9FF470" w14:textId="77777777" w:rsidR="007E4A2E" w:rsidRDefault="007E4A2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4A2E" w14:paraId="5BB1BB6A" w14:textId="77777777" w:rsidTr="007E4A2E">
        <w:tc>
          <w:tcPr>
            <w:tcW w:w="1800" w:type="dxa"/>
          </w:tcPr>
          <w:p w14:paraId="0FEB59E3" w14:textId="77777777" w:rsidR="007E4A2E" w:rsidRPr="009E555A" w:rsidRDefault="007E4A2E" w:rsidP="00D86C4D">
            <w:pPr>
              <w:spacing w:line="240" w:lineRule="auto"/>
              <w:ind w:left="255" w:right="-105" w:hanging="25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2E408BE" w14:textId="77777777" w:rsidR="007E4A2E" w:rsidRPr="009B2B08" w:rsidRDefault="007E4A2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305278" w14:textId="77777777" w:rsidR="007E4A2E" w:rsidRPr="007A2F98" w:rsidRDefault="007E4A2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5D87939" w14:textId="77777777" w:rsidR="007E4A2E" w:rsidRDefault="007E4A2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AF38F3" w14:textId="77777777" w:rsidR="007E4A2E" w:rsidRDefault="007E4A2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28B9CA" w14:textId="77777777" w:rsidR="007E4A2E" w:rsidRDefault="007E4A2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6C495C" w14:textId="77777777" w:rsidR="007E4A2E" w:rsidRPr="007A2F98" w:rsidRDefault="007E4A2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67471321" w14:textId="77777777" w:rsidR="007E4A2E" w:rsidRDefault="007E4A2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B5C87C" w14:textId="77777777" w:rsidR="007E4A2E" w:rsidRPr="00432645" w:rsidRDefault="007E4A2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54D8FB50" w14:textId="77777777" w:rsidR="007E4A2E" w:rsidRPr="00A16E8B" w:rsidRDefault="007E4A2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2E03BB" w14:textId="77777777" w:rsidR="007E4A2E" w:rsidRPr="00432645" w:rsidRDefault="007E4A2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3751E457" w14:textId="77777777" w:rsidR="007E4A2E" w:rsidRDefault="007E4A2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0ED9" w14:paraId="5C38C3F0" w14:textId="77777777" w:rsidTr="007E4A2E">
        <w:tc>
          <w:tcPr>
            <w:tcW w:w="1800" w:type="dxa"/>
          </w:tcPr>
          <w:p w14:paraId="60177A0F" w14:textId="77777777" w:rsidR="00840ED9" w:rsidRPr="009E555A" w:rsidRDefault="00840ED9" w:rsidP="00D86C4D">
            <w:pPr>
              <w:spacing w:line="240" w:lineRule="auto"/>
              <w:ind w:left="255" w:right="-105" w:hanging="25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1170" w:type="dxa"/>
            <w:vAlign w:val="bottom"/>
          </w:tcPr>
          <w:p w14:paraId="7FB2788C" w14:textId="77777777" w:rsidR="00840ED9" w:rsidRPr="009B2B08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C79C20" w14:textId="77777777" w:rsidR="00840ED9" w:rsidRPr="007A2F98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0BD6ED7" w14:textId="77777777" w:rsidR="00840ED9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51E148" w14:textId="77777777" w:rsidR="00840ED9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3C6352" w14:textId="77777777" w:rsidR="00840ED9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BB044D" w14:textId="77777777" w:rsidR="00840ED9" w:rsidRPr="007A2F98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32A0CAB3" w14:textId="77777777" w:rsidR="00840ED9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8D0EDD" w14:textId="77777777" w:rsidR="00840ED9" w:rsidRPr="00432645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07802C53" w14:textId="77777777" w:rsidR="00840ED9" w:rsidRPr="00A16E8B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311F2D" w14:textId="77777777" w:rsidR="00840ED9" w:rsidRPr="00432645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0685F5F1" w14:textId="77777777" w:rsidR="00840ED9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0ED9" w:rsidRPr="009B2B08" w14:paraId="308B03B5" w14:textId="77777777" w:rsidTr="007E4A2E">
        <w:tc>
          <w:tcPr>
            <w:tcW w:w="1800" w:type="dxa"/>
          </w:tcPr>
          <w:p w14:paraId="08C1C088" w14:textId="77777777" w:rsidR="00840ED9" w:rsidRPr="009E555A" w:rsidRDefault="00840ED9" w:rsidP="009B15AB">
            <w:pPr>
              <w:tabs>
                <w:tab w:val="clear" w:pos="227"/>
                <w:tab w:val="left" w:pos="720"/>
              </w:tabs>
              <w:spacing w:line="240" w:lineRule="auto"/>
              <w:ind w:left="160" w:right="-105" w:hanging="16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1170" w:type="dxa"/>
            <w:vAlign w:val="bottom"/>
          </w:tcPr>
          <w:p w14:paraId="0C03DBEE" w14:textId="77777777" w:rsidR="00840ED9" w:rsidRPr="009B2B08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B18E79F" w14:textId="77777777" w:rsidR="00840ED9" w:rsidRPr="007A2F98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57A6E0A" w14:textId="77777777" w:rsidR="00840ED9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54DC6713" w14:textId="154F87F7" w:rsidR="00840ED9" w:rsidRPr="009E555A" w:rsidRDefault="005D20E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4</w:t>
            </w:r>
            <w:r w:rsidR="00840ED9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270" w:type="dxa"/>
          </w:tcPr>
          <w:p w14:paraId="266B1DE5" w14:textId="77777777" w:rsidR="00840ED9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666936F" w14:textId="77777777" w:rsidR="00840ED9" w:rsidRPr="009B2B08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83300D5" w14:textId="77777777" w:rsidR="00840ED9" w:rsidRPr="007A2F98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37B3E0CB" w14:textId="77777777" w:rsidR="00840ED9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0AC3976D" w14:textId="75C8C627" w:rsidR="00840ED9" w:rsidRPr="009E555A" w:rsidRDefault="005D20E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4</w:t>
            </w:r>
            <w:r w:rsidR="00840ED9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236" w:type="dxa"/>
          </w:tcPr>
          <w:p w14:paraId="0C94F59C" w14:textId="77777777" w:rsidR="00840ED9" w:rsidRPr="00432645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499F2050" w14:textId="77777777" w:rsidR="00840ED9" w:rsidRPr="009B2B08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8A77134" w14:textId="77777777" w:rsidR="00840ED9" w:rsidRPr="00432645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4AAED76B" w14:textId="77777777" w:rsidR="00840ED9" w:rsidRPr="009B2B08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2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40ED9" w:rsidRPr="009B2B08" w14:paraId="05AD31C2" w14:textId="77777777" w:rsidTr="007E4A2E">
        <w:tc>
          <w:tcPr>
            <w:tcW w:w="1800" w:type="dxa"/>
          </w:tcPr>
          <w:p w14:paraId="6019F671" w14:textId="77777777" w:rsidR="00840ED9" w:rsidRPr="009B15AB" w:rsidRDefault="00840ED9" w:rsidP="009B15AB">
            <w:pPr>
              <w:tabs>
                <w:tab w:val="clear" w:pos="227"/>
                <w:tab w:val="left" w:pos="720"/>
              </w:tabs>
              <w:spacing w:line="240" w:lineRule="auto"/>
              <w:ind w:left="160" w:right="-105" w:hanging="16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B15AB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ออล โคโค จำกัด</w:t>
            </w:r>
          </w:p>
        </w:tc>
        <w:tc>
          <w:tcPr>
            <w:tcW w:w="1170" w:type="dxa"/>
            <w:vAlign w:val="bottom"/>
          </w:tcPr>
          <w:p w14:paraId="5F103606" w14:textId="77777777" w:rsidR="00840ED9" w:rsidRPr="009B2B08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BF57061" w14:textId="77777777" w:rsidR="00840ED9" w:rsidRPr="007A2F98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61E4F7CD" w14:textId="77777777" w:rsidR="00840ED9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28036704" w14:textId="655A3BB9" w:rsidR="00840ED9" w:rsidRPr="009E555A" w:rsidRDefault="005D20E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3</w:t>
            </w:r>
            <w:r w:rsidR="00840ED9">
              <w:rPr>
                <w:rFonts w:ascii="Angsana New" w:hAnsi="Angsana New"/>
                <w:sz w:val="30"/>
                <w:szCs w:val="30"/>
              </w:rPr>
              <w:t>,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Pr="005D20EE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2593BB61" w14:textId="77777777" w:rsidR="00840ED9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F88312F" w14:textId="77777777" w:rsidR="00840ED9" w:rsidRPr="009B2B08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6D3B3B7" w14:textId="77777777" w:rsidR="00840ED9" w:rsidRPr="007A2F98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52A22C93" w14:textId="77777777" w:rsidR="00840ED9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3294ECFA" w14:textId="3CAD1CF8" w:rsidR="00840ED9" w:rsidRPr="009E555A" w:rsidRDefault="005D20E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3</w:t>
            </w:r>
            <w:r w:rsidR="00840ED9">
              <w:rPr>
                <w:rFonts w:ascii="Angsana New" w:hAnsi="Angsana New"/>
                <w:sz w:val="30"/>
                <w:szCs w:val="30"/>
              </w:rPr>
              <w:t>,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Pr="005D20EE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16540A0A" w14:textId="77777777" w:rsidR="00840ED9" w:rsidRPr="00432645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3111E598" w14:textId="77777777" w:rsidR="00840ED9" w:rsidRPr="009B2B08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6A1C865" w14:textId="77777777" w:rsidR="00840ED9" w:rsidRPr="00432645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57918BCE" w14:textId="77777777" w:rsidR="00840ED9" w:rsidRPr="009B2B08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2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40ED9" w:rsidRPr="009B2B08" w14:paraId="1859AF6E" w14:textId="77777777" w:rsidTr="007E4A2E">
        <w:tc>
          <w:tcPr>
            <w:tcW w:w="1800" w:type="dxa"/>
          </w:tcPr>
          <w:p w14:paraId="605AA3BC" w14:textId="77777777" w:rsidR="00840ED9" w:rsidRPr="00432645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10484F59" w14:textId="77777777" w:rsidR="00840ED9" w:rsidRPr="009B2B08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18B9F6" w14:textId="77777777" w:rsidR="00840ED9" w:rsidRPr="007A2F98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6CA2E7C8" w14:textId="307D3FEC" w:rsidR="00840ED9" w:rsidRPr="009B2B08" w:rsidRDefault="00786EC4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840ED9" w:rsidRPr="009B2B0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0A2E68E" w14:textId="77777777" w:rsidR="00840ED9" w:rsidRPr="009B2B08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473BC03" w14:textId="77777777" w:rsidR="00840ED9" w:rsidRPr="009B2B08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700A48B" w14:textId="77777777" w:rsidR="00840ED9" w:rsidRPr="007A2F98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5EB54016" w14:textId="77777777" w:rsidR="00840ED9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6872CB" w14:textId="77777777" w:rsidR="00840ED9" w:rsidRPr="00432645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4408B7AD" w14:textId="77777777" w:rsidR="00840ED9" w:rsidRPr="00A16E8B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7B5133" w14:textId="77777777" w:rsidR="00840ED9" w:rsidRPr="00432645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1EE6D3D7" w14:textId="66C7F746" w:rsidR="00840ED9" w:rsidRPr="009B2B08" w:rsidRDefault="00786EC4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840ED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54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  <w:tr w:rsidR="009B15AB" w:rsidRPr="00432645" w14:paraId="093C8C30" w14:textId="77777777" w:rsidTr="007E4A2E">
        <w:tc>
          <w:tcPr>
            <w:tcW w:w="2970" w:type="dxa"/>
            <w:gridSpan w:val="2"/>
          </w:tcPr>
          <w:p w14:paraId="6E01EB47" w14:textId="77777777" w:rsidR="009B15AB" w:rsidRDefault="009B15AB" w:rsidP="009B15A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10" w:hanging="250"/>
              <w:rPr>
                <w:rFonts w:asciiTheme="majorBidi" w:hAnsiTheme="majorBidi" w:cstheme="majorBidi"/>
                <w:sz w:val="30"/>
                <w:szCs w:val="30"/>
              </w:rPr>
            </w:pPr>
            <w:r w:rsidRPr="00EF21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F21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  <w:p w14:paraId="43ABDE03" w14:textId="1F59539D" w:rsidR="009B15AB" w:rsidRPr="009B2B08" w:rsidRDefault="009B15AB" w:rsidP="009B1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8E034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786EC4" w:rsidRPr="00786EC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  <w:r w:rsidR="005D20EE" w:rsidRPr="005D20E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56</w:t>
            </w:r>
            <w:r w:rsidR="00786EC4" w:rsidRPr="00786EC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  <w:r w:rsidRPr="008E034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8E034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236" w:type="dxa"/>
          </w:tcPr>
          <w:p w14:paraId="3370E4C5" w14:textId="77777777" w:rsidR="009B15AB" w:rsidRPr="007A2F98" w:rsidRDefault="009B15AB" w:rsidP="009B1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004DDA7" w14:textId="77777777" w:rsidR="007E4A2E" w:rsidRDefault="007E4A2E" w:rsidP="009B1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0D051E94" w14:textId="2BF86A1D" w:rsidR="009B15AB" w:rsidRPr="00432645" w:rsidRDefault="009B15AB" w:rsidP="009B1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69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872D269" w14:textId="77777777" w:rsidR="009B15AB" w:rsidRDefault="009B15AB" w:rsidP="009B1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FEB3EE" w14:textId="77777777" w:rsidR="009B15AB" w:rsidRPr="00432645" w:rsidRDefault="009B15AB" w:rsidP="009B1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496443" w14:textId="77777777" w:rsidR="009B15AB" w:rsidRPr="007A2F98" w:rsidRDefault="009B15AB" w:rsidP="009B1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07983E07" w14:textId="77777777" w:rsidR="009B15AB" w:rsidRDefault="009B15AB" w:rsidP="009B1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90444B" w14:textId="77777777" w:rsidR="009B15AB" w:rsidRPr="00432645" w:rsidRDefault="009B15AB" w:rsidP="009B1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1798E277" w14:textId="77777777" w:rsidR="009B15AB" w:rsidRPr="00A16E8B" w:rsidRDefault="009B15AB" w:rsidP="009B1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34B463" w14:textId="77777777" w:rsidR="009B15AB" w:rsidRPr="00432645" w:rsidRDefault="009B15AB" w:rsidP="009B1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5634055A" w14:textId="77777777" w:rsidR="007E4A2E" w:rsidRDefault="007E4A2E" w:rsidP="009B1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03F92CE9" w14:textId="7EC067CE" w:rsidR="009B15AB" w:rsidRPr="00432645" w:rsidRDefault="009B15AB" w:rsidP="009B1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89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40ED9" w:rsidRPr="009B2B08" w14:paraId="16CEDAA1" w14:textId="77777777" w:rsidTr="007E4A2E">
        <w:tc>
          <w:tcPr>
            <w:tcW w:w="1800" w:type="dxa"/>
          </w:tcPr>
          <w:p w14:paraId="72DAC0FC" w14:textId="77777777" w:rsidR="00840ED9" w:rsidRPr="00432645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4D2A828D" w14:textId="77777777" w:rsidR="00840ED9" w:rsidRPr="009B2B08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DF3090" w14:textId="77777777" w:rsidR="00840ED9" w:rsidRPr="007A2F98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7757003E" w14:textId="17799C4B" w:rsidR="00840ED9" w:rsidRPr="009B2B08" w:rsidRDefault="005D20E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840ED9" w:rsidRPr="009B2B0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5FB13525" w14:textId="77777777" w:rsidR="00840ED9" w:rsidRPr="009B2B08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C50B891" w14:textId="77777777" w:rsidR="00840ED9" w:rsidRPr="009B2B08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FC54A46" w14:textId="77777777" w:rsidR="00840ED9" w:rsidRPr="007A2F98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3EBF30BA" w14:textId="77777777" w:rsidR="00840ED9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BD2C7B" w14:textId="77777777" w:rsidR="00840ED9" w:rsidRPr="00432645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3F604D84" w14:textId="77777777" w:rsidR="00840ED9" w:rsidRPr="00A16E8B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8A8AD4" w14:textId="77777777" w:rsidR="00840ED9" w:rsidRPr="00432645" w:rsidRDefault="00840ED9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19FCEAF8" w14:textId="1B9DD152" w:rsidR="00840ED9" w:rsidRPr="009B2B08" w:rsidRDefault="005D20EE" w:rsidP="00D8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840ED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650</w:t>
            </w:r>
          </w:p>
        </w:tc>
      </w:tr>
    </w:tbl>
    <w:p w14:paraId="63788AA5" w14:textId="77777777" w:rsidR="009B2B08" w:rsidRPr="00E14CBA" w:rsidRDefault="009B2B0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72"/>
        <w:gridCol w:w="992"/>
        <w:gridCol w:w="271"/>
        <w:gridCol w:w="1008"/>
        <w:gridCol w:w="271"/>
        <w:gridCol w:w="1002"/>
        <w:gridCol w:w="271"/>
        <w:gridCol w:w="1144"/>
      </w:tblGrid>
      <w:tr w:rsidR="00BD6F0B" w:rsidRPr="00D533B8" w14:paraId="4C66EF27" w14:textId="77777777" w:rsidTr="008F3DC9">
        <w:trPr>
          <w:tblHeader/>
        </w:trPr>
        <w:tc>
          <w:tcPr>
            <w:tcW w:w="2343" w:type="pct"/>
          </w:tcPr>
          <w:p w14:paraId="226BCC90" w14:textId="77777777" w:rsidR="00C75BB3" w:rsidRPr="00D533B8" w:rsidRDefault="00C75BB3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7" w:type="pct"/>
            <w:gridSpan w:val="3"/>
          </w:tcPr>
          <w:p w14:paraId="1C936404" w14:textId="77777777" w:rsidR="00C75BB3" w:rsidRPr="00D533B8" w:rsidRDefault="00C75BB3" w:rsidP="00D35AC9">
            <w:pPr>
              <w:tabs>
                <w:tab w:val="decimal" w:pos="8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5D70ADAA" w14:textId="77777777" w:rsidR="00C75BB3" w:rsidRPr="00D533B8" w:rsidRDefault="00C75BB3" w:rsidP="00D35AC9">
            <w:pPr>
              <w:tabs>
                <w:tab w:val="decimal" w:pos="873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pct"/>
            <w:gridSpan w:val="3"/>
          </w:tcPr>
          <w:p w14:paraId="46C34626" w14:textId="77777777" w:rsidR="00C75BB3" w:rsidRPr="00D533B8" w:rsidRDefault="00C75BB3" w:rsidP="00D35AC9">
            <w:pPr>
              <w:tabs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6F0B" w:rsidRPr="00D533B8" w14:paraId="3DE4370E" w14:textId="77777777" w:rsidTr="008F3DC9">
        <w:trPr>
          <w:tblHeader/>
        </w:trPr>
        <w:tc>
          <w:tcPr>
            <w:tcW w:w="2343" w:type="pct"/>
          </w:tcPr>
          <w:p w14:paraId="23F192B9" w14:textId="77777777" w:rsidR="00C75BB3" w:rsidRPr="00D533B8" w:rsidRDefault="00C75BB3" w:rsidP="00D35AC9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532" w:type="pct"/>
          </w:tcPr>
          <w:p w14:paraId="059677BC" w14:textId="2FC39D65" w:rsidR="00C75BB3" w:rsidRPr="00D533B8" w:rsidRDefault="00786EC4" w:rsidP="00D35AC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56</w:t>
            </w:r>
            <w:r w:rsidR="005D20EE" w:rsidRPr="005D20EE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787C276F" w14:textId="77777777" w:rsidR="00C75BB3" w:rsidRPr="00D533B8" w:rsidRDefault="00C75BB3" w:rsidP="00D35AC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4E01B9BF" w14:textId="28B4B548" w:rsidR="00C75BB3" w:rsidRPr="00D533B8" w:rsidRDefault="00786EC4" w:rsidP="00D35AC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56</w:t>
            </w:r>
            <w:r w:rsidRPr="00786EC4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333FA7EF" w14:textId="77777777" w:rsidR="00C75BB3" w:rsidRPr="00D533B8" w:rsidRDefault="00C75BB3" w:rsidP="00D35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2C1A439B" w14:textId="5B56CC28" w:rsidR="00C75BB3" w:rsidRPr="00D533B8" w:rsidRDefault="00786EC4" w:rsidP="00D35AC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56</w:t>
            </w:r>
            <w:r w:rsidR="005D20EE" w:rsidRPr="005D20EE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06A06B9A" w14:textId="77777777" w:rsidR="00C75BB3" w:rsidRPr="00D533B8" w:rsidRDefault="00C75BB3" w:rsidP="00D35AC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534CA1B3" w14:textId="40FE818F" w:rsidR="00C75BB3" w:rsidRPr="00D533B8" w:rsidRDefault="00786EC4" w:rsidP="00D35AC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56</w:t>
            </w:r>
            <w:r w:rsidRPr="00786EC4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C75BB3" w:rsidRPr="00D533B8" w14:paraId="7AC8A0B2" w14:textId="77777777" w:rsidTr="00BD6F0B">
        <w:trPr>
          <w:tblHeader/>
        </w:trPr>
        <w:tc>
          <w:tcPr>
            <w:tcW w:w="2343" w:type="pct"/>
          </w:tcPr>
          <w:p w14:paraId="7720E48E" w14:textId="77777777" w:rsidR="00C75BB3" w:rsidRPr="00D533B8" w:rsidRDefault="00C75BB3" w:rsidP="00D35AC9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7" w:type="pct"/>
            <w:gridSpan w:val="7"/>
          </w:tcPr>
          <w:p w14:paraId="43ED1EEF" w14:textId="77777777" w:rsidR="00C75BB3" w:rsidRPr="00D533B8" w:rsidRDefault="00C75BB3" w:rsidP="00D35AC9">
            <w:pPr>
              <w:tabs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(พันบาท)</w:t>
            </w:r>
          </w:p>
        </w:tc>
      </w:tr>
      <w:tr w:rsidR="008F3DC9" w:rsidRPr="003F2C8D" w14:paraId="40DDE5C7" w14:textId="77777777" w:rsidTr="008F3DC9">
        <w:tc>
          <w:tcPr>
            <w:tcW w:w="2343" w:type="pct"/>
            <w:shd w:val="clear" w:color="auto" w:fill="auto"/>
          </w:tcPr>
          <w:p w14:paraId="7DC9BFC0" w14:textId="36E905B2" w:rsidR="008F3DC9" w:rsidRPr="00675A37" w:rsidRDefault="00675A37" w:rsidP="00675A37">
            <w:pPr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5A37">
              <w:rPr>
                <w:rFonts w:ascii="Angsana New" w:hAnsi="Angsana New"/>
                <w:sz w:val="30"/>
                <w:szCs w:val="30"/>
                <w:cs/>
              </w:rPr>
              <w:t xml:space="preserve">ขาดทุนจากการด้อยค่า </w:t>
            </w:r>
            <w:r w:rsidRPr="00675A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786EC4" w:rsidRPr="00786EC4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i/>
                <w:iCs/>
                <w:sz w:val="30"/>
                <w:szCs w:val="30"/>
              </w:rPr>
              <w:t>56</w:t>
            </w:r>
            <w:r w:rsidR="00786EC4" w:rsidRPr="00786EC4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 w:rsidRPr="00675A37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="007E4A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กลับรายการ</w:t>
            </w:r>
            <w:r w:rsidRPr="00675A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หนี้สูญ</w:t>
            </w:r>
            <w:r w:rsidR="007E4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br/>
            </w:r>
            <w:r w:rsidR="007E4A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675A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และหนี้สงสัยจะสูญ)</w:t>
            </w:r>
            <w:r w:rsidRPr="00675A37">
              <w:rPr>
                <w:rFonts w:ascii="Angsana New" w:hAnsi="Angsana New"/>
                <w:sz w:val="30"/>
                <w:szCs w:val="30"/>
                <w:cs/>
              </w:rPr>
              <w:t xml:space="preserve"> ของเงินให้กู้ยืม</w:t>
            </w:r>
            <w:r w:rsidRPr="00675A37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532" w:type="pct"/>
            <w:tcBorders>
              <w:bottom w:val="double" w:sz="4" w:space="0" w:color="auto"/>
            </w:tcBorders>
            <w:shd w:val="clear" w:color="auto" w:fill="auto"/>
          </w:tcPr>
          <w:p w14:paraId="34AAC21F" w14:textId="77777777" w:rsidR="00ED3EBD" w:rsidRDefault="00ED3EBD" w:rsidP="008F3DC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3FCE28F4" w14:textId="0631843D" w:rsidR="008F3DC9" w:rsidRPr="00D533B8" w:rsidRDefault="00ED3EBD" w:rsidP="008F3DC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6305EA63" w14:textId="77777777" w:rsidR="008F3DC9" w:rsidRPr="00D533B8" w:rsidRDefault="008F3DC9" w:rsidP="008F3DC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40" w:type="pct"/>
            <w:tcBorders>
              <w:bottom w:val="double" w:sz="4" w:space="0" w:color="auto"/>
            </w:tcBorders>
          </w:tcPr>
          <w:p w14:paraId="6BE0BE30" w14:textId="77777777" w:rsidR="00675A37" w:rsidRDefault="00675A37" w:rsidP="008F3DC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74FDB852" w14:textId="257DF305" w:rsidR="008F3DC9" w:rsidRPr="00D533B8" w:rsidRDefault="008F3DC9" w:rsidP="008F3DC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4951242" w14:textId="77777777" w:rsidR="008F3DC9" w:rsidRPr="00D533B8" w:rsidRDefault="008F3DC9" w:rsidP="008F3DC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37" w:type="pct"/>
            <w:tcBorders>
              <w:bottom w:val="double" w:sz="4" w:space="0" w:color="auto"/>
            </w:tcBorders>
            <w:shd w:val="clear" w:color="auto" w:fill="auto"/>
          </w:tcPr>
          <w:p w14:paraId="2721B295" w14:textId="77777777" w:rsidR="008F3DC9" w:rsidRDefault="008F3DC9" w:rsidP="008F3DC9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25EA3A2E" w14:textId="68A0294E" w:rsidR="00D903CC" w:rsidRPr="00D533B8" w:rsidRDefault="005D20EE" w:rsidP="008F3DC9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737</w:t>
            </w:r>
          </w:p>
        </w:tc>
        <w:tc>
          <w:tcPr>
            <w:tcW w:w="145" w:type="pct"/>
            <w:shd w:val="clear" w:color="auto" w:fill="auto"/>
          </w:tcPr>
          <w:p w14:paraId="25C6C623" w14:textId="77777777" w:rsidR="008F3DC9" w:rsidRPr="00D533B8" w:rsidRDefault="008F3DC9" w:rsidP="008F3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  <w:shd w:val="clear" w:color="auto" w:fill="auto"/>
          </w:tcPr>
          <w:p w14:paraId="4E12B339" w14:textId="77777777" w:rsidR="00675A37" w:rsidRDefault="00675A37" w:rsidP="008F3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5ABF4DF" w14:textId="6CD92540" w:rsidR="008F3DC9" w:rsidRPr="00C75BB3" w:rsidRDefault="008F3DC9" w:rsidP="008F3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800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5D0C0E7D" w14:textId="1425780C" w:rsidR="008F3DC9" w:rsidRPr="00675A37" w:rsidRDefault="008F3DC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9"/>
        <w:gridCol w:w="1079"/>
        <w:gridCol w:w="269"/>
        <w:gridCol w:w="991"/>
        <w:gridCol w:w="267"/>
        <w:gridCol w:w="993"/>
        <w:gridCol w:w="290"/>
        <w:gridCol w:w="1143"/>
      </w:tblGrid>
      <w:tr w:rsidR="007E4A2E" w:rsidRPr="00D533B8" w14:paraId="37E58918" w14:textId="77777777" w:rsidTr="007E4A2E">
        <w:tc>
          <w:tcPr>
            <w:tcW w:w="2309" w:type="pct"/>
          </w:tcPr>
          <w:p w14:paraId="6C585C85" w14:textId="5C41C159" w:rsidR="00D4408C" w:rsidRPr="00D533B8" w:rsidRDefault="00C22191" w:rsidP="00F25A80">
            <w:pPr>
              <w:tabs>
                <w:tab w:val="left" w:pos="720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highlight w:val="green"/>
                <w:cs/>
              </w:rPr>
              <w:br w:type="page"/>
            </w:r>
          </w:p>
        </w:tc>
        <w:tc>
          <w:tcPr>
            <w:tcW w:w="1251" w:type="pct"/>
            <w:gridSpan w:val="3"/>
          </w:tcPr>
          <w:p w14:paraId="14E23F8C" w14:textId="77777777" w:rsidR="00D4408C" w:rsidRPr="00D533B8" w:rsidRDefault="00D4408C" w:rsidP="00F25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46ACA09F" w14:textId="77777777" w:rsidR="00D4408C" w:rsidRPr="00D533B8" w:rsidRDefault="00D4408C" w:rsidP="00F25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pct"/>
            <w:gridSpan w:val="3"/>
          </w:tcPr>
          <w:p w14:paraId="679AC788" w14:textId="77777777" w:rsidR="00D4408C" w:rsidRPr="00D533B8" w:rsidRDefault="00D4408C" w:rsidP="00F25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4A2E" w:rsidRPr="00D533B8" w14:paraId="51F6A690" w14:textId="77777777" w:rsidTr="007E4A2E">
        <w:tc>
          <w:tcPr>
            <w:tcW w:w="2309" w:type="pct"/>
          </w:tcPr>
          <w:p w14:paraId="7BC92BA4" w14:textId="61A34D8B" w:rsidR="00F52684" w:rsidRPr="00D533B8" w:rsidRDefault="00675A37" w:rsidP="00F25A80">
            <w:pPr>
              <w:tabs>
                <w:tab w:val="left" w:pos="720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577" w:type="pct"/>
          </w:tcPr>
          <w:p w14:paraId="6F9C2F2E" w14:textId="37B239C7" w:rsidR="00F52684" w:rsidRPr="00D533B8" w:rsidRDefault="00786EC4" w:rsidP="00F25A80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563</w:t>
            </w:r>
          </w:p>
        </w:tc>
        <w:tc>
          <w:tcPr>
            <w:tcW w:w="144" w:type="pct"/>
          </w:tcPr>
          <w:p w14:paraId="55CAFA9C" w14:textId="77777777" w:rsidR="00F52684" w:rsidRPr="00D533B8" w:rsidRDefault="00F52684" w:rsidP="00F25A80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66FD1919" w14:textId="227D854A" w:rsidR="00F52684" w:rsidRPr="00D533B8" w:rsidRDefault="00786EC4" w:rsidP="00F25A80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56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16B8B98A" w14:textId="77777777" w:rsidR="00F52684" w:rsidRPr="00D533B8" w:rsidRDefault="00F52684" w:rsidP="00F25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47B2945C" w14:textId="763161D0" w:rsidR="00F52684" w:rsidRPr="00D533B8" w:rsidRDefault="00786EC4" w:rsidP="00F25A80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563</w:t>
            </w:r>
          </w:p>
        </w:tc>
        <w:tc>
          <w:tcPr>
            <w:tcW w:w="155" w:type="pct"/>
          </w:tcPr>
          <w:p w14:paraId="28F2743A" w14:textId="77777777" w:rsidR="00F52684" w:rsidRPr="00D533B8" w:rsidRDefault="00F52684" w:rsidP="00F25A80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786190A3" w14:textId="29A0B173" w:rsidR="00F52684" w:rsidRPr="00D533B8" w:rsidRDefault="00786EC4" w:rsidP="00F25A80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56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B676E1" w:rsidRPr="00D533B8" w14:paraId="45CCCCC7" w14:textId="77777777" w:rsidTr="007E4A2E">
        <w:tc>
          <w:tcPr>
            <w:tcW w:w="2309" w:type="pct"/>
          </w:tcPr>
          <w:p w14:paraId="7E60CB22" w14:textId="77777777" w:rsidR="00B676E1" w:rsidRPr="00D533B8" w:rsidRDefault="00B676E1" w:rsidP="00F25A80">
            <w:pPr>
              <w:tabs>
                <w:tab w:val="left" w:pos="720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688" w:type="pct"/>
            <w:gridSpan w:val="7"/>
          </w:tcPr>
          <w:p w14:paraId="625DDBF9" w14:textId="77777777" w:rsidR="00B676E1" w:rsidRPr="00D533B8" w:rsidRDefault="00B676E1" w:rsidP="00F25A80">
            <w:pPr>
              <w:spacing w:line="380" w:lineRule="exact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4A2E" w:rsidRPr="00D533B8" w14:paraId="17999A65" w14:textId="77777777" w:rsidTr="007E4A2E">
        <w:tc>
          <w:tcPr>
            <w:tcW w:w="2309" w:type="pct"/>
          </w:tcPr>
          <w:p w14:paraId="5CD8C8A8" w14:textId="77777777" w:rsidR="008F3DC9" w:rsidRPr="00D533B8" w:rsidRDefault="008F3DC9" w:rsidP="008F3DC9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</w:tcPr>
          <w:p w14:paraId="0396B11F" w14:textId="77777777" w:rsidR="008F3DC9" w:rsidRPr="00D533B8" w:rsidRDefault="008F3DC9" w:rsidP="008F3DC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4" w:type="pct"/>
          </w:tcPr>
          <w:p w14:paraId="4715AECE" w14:textId="77777777" w:rsidR="008F3DC9" w:rsidRPr="00D533B8" w:rsidRDefault="008F3DC9" w:rsidP="008F3DC9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30" w:type="pct"/>
          </w:tcPr>
          <w:p w14:paraId="25DFE5AF" w14:textId="77777777" w:rsidR="008F3DC9" w:rsidRPr="00D533B8" w:rsidRDefault="008F3DC9" w:rsidP="008F3DC9">
            <w:pPr>
              <w:spacing w:line="240" w:lineRule="auto"/>
              <w:ind w:right="-2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3" w:type="pct"/>
          </w:tcPr>
          <w:p w14:paraId="197B440B" w14:textId="77777777" w:rsidR="008F3DC9" w:rsidRPr="00D533B8" w:rsidRDefault="008F3DC9" w:rsidP="008F3DC9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31" w:type="pct"/>
            <w:vAlign w:val="bottom"/>
          </w:tcPr>
          <w:p w14:paraId="28EE08D4" w14:textId="77777777" w:rsidR="008F3DC9" w:rsidRPr="00D533B8" w:rsidRDefault="008F3DC9" w:rsidP="008F3DC9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5" w:type="pct"/>
          </w:tcPr>
          <w:p w14:paraId="4ED574A6" w14:textId="77777777" w:rsidR="008F3DC9" w:rsidRPr="00D533B8" w:rsidRDefault="008F3DC9" w:rsidP="008F3DC9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1" w:type="pct"/>
            <w:vAlign w:val="bottom"/>
          </w:tcPr>
          <w:p w14:paraId="6DE8D0A7" w14:textId="77777777" w:rsidR="008F3DC9" w:rsidRPr="00D533B8" w:rsidRDefault="008F3DC9" w:rsidP="008F3DC9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7E4A2E" w:rsidRPr="00D533B8" w14:paraId="342A80B8" w14:textId="77777777" w:rsidTr="007E4A2E">
        <w:tc>
          <w:tcPr>
            <w:tcW w:w="2309" w:type="pct"/>
          </w:tcPr>
          <w:p w14:paraId="7AC4D4C0" w14:textId="77777777" w:rsidR="00D903CC" w:rsidRPr="00D533B8" w:rsidRDefault="00D903CC" w:rsidP="00D903C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577" w:type="pct"/>
            <w:vAlign w:val="bottom"/>
          </w:tcPr>
          <w:p w14:paraId="6C22D590" w14:textId="17D5B591" w:rsidR="00D903CC" w:rsidRPr="00D533B8" w:rsidRDefault="00786EC4" w:rsidP="00D9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D903CC">
              <w:rPr>
                <w:rFonts w:ascii="Angsana New" w:hAnsi="Angsana New"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144" w:type="pct"/>
          </w:tcPr>
          <w:p w14:paraId="0F67F36C" w14:textId="77777777" w:rsidR="00D903CC" w:rsidRPr="00D533B8" w:rsidRDefault="00D903CC" w:rsidP="00D9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30" w:type="pct"/>
            <w:vAlign w:val="bottom"/>
          </w:tcPr>
          <w:p w14:paraId="21F21E53" w14:textId="1B54BCD8" w:rsidR="00D903CC" w:rsidRPr="00D533B8" w:rsidRDefault="00786EC4" w:rsidP="00D9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D903CC">
              <w:rPr>
                <w:rFonts w:ascii="Angsana New" w:hAnsi="Angsana New"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143" w:type="pct"/>
          </w:tcPr>
          <w:p w14:paraId="60821072" w14:textId="77777777" w:rsidR="00D903CC" w:rsidRPr="00D533B8" w:rsidRDefault="00D903CC" w:rsidP="00D9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31" w:type="pct"/>
            <w:vAlign w:val="bottom"/>
          </w:tcPr>
          <w:p w14:paraId="78BDCB63" w14:textId="735E5F1A" w:rsidR="00D903CC" w:rsidRPr="00D533B8" w:rsidRDefault="00786EC4" w:rsidP="007E4A2E">
            <w:pPr>
              <w:pStyle w:val="acctfourfigures"/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903CC">
              <w:rPr>
                <w:rFonts w:ascii="Angsana New" w:hAnsi="Angsana New"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/>
              </w:rPr>
              <w:t>67</w:t>
            </w:r>
          </w:p>
        </w:tc>
        <w:tc>
          <w:tcPr>
            <w:tcW w:w="155" w:type="pct"/>
          </w:tcPr>
          <w:p w14:paraId="24309D56" w14:textId="77777777" w:rsidR="00D903CC" w:rsidRPr="00D533B8" w:rsidRDefault="00D903CC" w:rsidP="00D9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1" w:type="pct"/>
            <w:vAlign w:val="bottom"/>
          </w:tcPr>
          <w:p w14:paraId="7810B631" w14:textId="1129E098" w:rsidR="00D903CC" w:rsidRPr="00D533B8" w:rsidRDefault="00786EC4" w:rsidP="00D9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5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D903CC">
              <w:rPr>
                <w:rFonts w:ascii="Angsana New" w:hAnsi="Angsana New"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67</w:t>
            </w:r>
          </w:p>
        </w:tc>
      </w:tr>
      <w:tr w:rsidR="007E4A2E" w:rsidRPr="00D533B8" w14:paraId="61368EBE" w14:textId="77777777" w:rsidTr="007E4A2E">
        <w:tc>
          <w:tcPr>
            <w:tcW w:w="2309" w:type="pct"/>
          </w:tcPr>
          <w:p w14:paraId="5D98E3B1" w14:textId="77777777" w:rsidR="00D903CC" w:rsidRPr="00D533B8" w:rsidRDefault="00D903CC" w:rsidP="00D903C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คณะบุคคลรักอริยะพงศ์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63D6C4" w14:textId="2A6D2B47" w:rsidR="00D903CC" w:rsidRPr="00D533B8" w:rsidRDefault="00786EC4" w:rsidP="00D9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D903CC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063</w:t>
            </w:r>
          </w:p>
        </w:tc>
        <w:tc>
          <w:tcPr>
            <w:tcW w:w="144" w:type="pct"/>
          </w:tcPr>
          <w:p w14:paraId="0A32F266" w14:textId="77777777" w:rsidR="00D903CC" w:rsidRPr="00D533B8" w:rsidRDefault="00D903CC" w:rsidP="00D90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8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  <w:vAlign w:val="bottom"/>
          </w:tcPr>
          <w:p w14:paraId="5F89FAAF" w14:textId="69500B73" w:rsidR="00D903CC" w:rsidRPr="00D533B8" w:rsidRDefault="00786EC4" w:rsidP="00D9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D903CC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063</w:t>
            </w:r>
          </w:p>
        </w:tc>
        <w:tc>
          <w:tcPr>
            <w:tcW w:w="143" w:type="pct"/>
          </w:tcPr>
          <w:p w14:paraId="4B62FE4A" w14:textId="77777777" w:rsidR="00D903CC" w:rsidRPr="00D533B8" w:rsidRDefault="00D903CC" w:rsidP="00D9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vAlign w:val="bottom"/>
          </w:tcPr>
          <w:p w14:paraId="2FC23A3F" w14:textId="6B020DBB" w:rsidR="00D903CC" w:rsidRPr="00D533B8" w:rsidRDefault="00786EC4" w:rsidP="007E4A2E">
            <w:pPr>
              <w:pStyle w:val="acctfourfigures"/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903CC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/>
              </w:rPr>
              <w:t>063</w:t>
            </w:r>
          </w:p>
        </w:tc>
        <w:tc>
          <w:tcPr>
            <w:tcW w:w="155" w:type="pct"/>
          </w:tcPr>
          <w:p w14:paraId="494142CD" w14:textId="77777777" w:rsidR="00D903CC" w:rsidRPr="00D533B8" w:rsidRDefault="00D903CC" w:rsidP="00D90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8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vAlign w:val="bottom"/>
          </w:tcPr>
          <w:p w14:paraId="67AC89FD" w14:textId="46D6C44B" w:rsidR="00D903CC" w:rsidRPr="00D533B8" w:rsidRDefault="00786EC4" w:rsidP="00D9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5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D903CC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063</w:t>
            </w:r>
          </w:p>
        </w:tc>
      </w:tr>
      <w:tr w:rsidR="007E4A2E" w:rsidRPr="00D533B8" w14:paraId="727F609A" w14:textId="77777777" w:rsidTr="007E4A2E">
        <w:tc>
          <w:tcPr>
            <w:tcW w:w="2309" w:type="pct"/>
          </w:tcPr>
          <w:p w14:paraId="050EF514" w14:textId="77777777" w:rsidR="00D903CC" w:rsidRPr="00D533B8" w:rsidRDefault="00D903CC" w:rsidP="00D903CC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DCC2E1" w14:textId="6EB1069F" w:rsidR="00D903CC" w:rsidRPr="00D533B8" w:rsidRDefault="00786EC4" w:rsidP="00D9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903C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144" w:type="pct"/>
          </w:tcPr>
          <w:p w14:paraId="152CF793" w14:textId="77777777" w:rsidR="00D903CC" w:rsidRPr="00D533B8" w:rsidRDefault="00D903CC" w:rsidP="00D9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2280F7" w14:textId="7F0EC36A" w:rsidR="00D903CC" w:rsidRPr="00D533B8" w:rsidRDefault="00786EC4" w:rsidP="00D9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903C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143" w:type="pct"/>
          </w:tcPr>
          <w:p w14:paraId="3BBA7745" w14:textId="77777777" w:rsidR="00D903CC" w:rsidRPr="00D533B8" w:rsidRDefault="00D903CC" w:rsidP="00D9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7E6F80" w14:textId="620880B9" w:rsidR="00D903CC" w:rsidRPr="00D533B8" w:rsidRDefault="00786EC4" w:rsidP="007E4A2E">
            <w:pPr>
              <w:pStyle w:val="acctfourfigures"/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D903C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</w:p>
        </w:tc>
        <w:tc>
          <w:tcPr>
            <w:tcW w:w="155" w:type="pct"/>
          </w:tcPr>
          <w:p w14:paraId="3C886EBF" w14:textId="77777777" w:rsidR="00D903CC" w:rsidRPr="00D533B8" w:rsidRDefault="00D903CC" w:rsidP="00D9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0D68EE" w14:textId="4253D0C9" w:rsidR="00D903CC" w:rsidRPr="00D533B8" w:rsidRDefault="00786EC4" w:rsidP="00D9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903C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</w:p>
        </w:tc>
      </w:tr>
    </w:tbl>
    <w:p w14:paraId="1AEECBA1" w14:textId="560699DB" w:rsidR="008F3DC9" w:rsidRDefault="008F3DC9"/>
    <w:tbl>
      <w:tblPr>
        <w:tblW w:w="94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4"/>
        <w:gridCol w:w="1062"/>
        <w:gridCol w:w="272"/>
        <w:gridCol w:w="1083"/>
        <w:gridCol w:w="272"/>
        <w:gridCol w:w="1169"/>
        <w:gridCol w:w="270"/>
        <w:gridCol w:w="1169"/>
      </w:tblGrid>
      <w:tr w:rsidR="00C75BB3" w:rsidRPr="00D533B8" w14:paraId="19D94CFF" w14:textId="77777777" w:rsidTr="008F3DC9">
        <w:trPr>
          <w:tblHeader/>
        </w:trPr>
        <w:tc>
          <w:tcPr>
            <w:tcW w:w="2192" w:type="pct"/>
          </w:tcPr>
          <w:p w14:paraId="621966C6" w14:textId="0E69AE7A" w:rsidR="00C75BB3" w:rsidRPr="00D533B8" w:rsidRDefault="00C75BB3" w:rsidP="00F25A80">
            <w:pPr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highlight w:val="green"/>
              </w:rPr>
              <w:lastRenderedPageBreak/>
              <w:br w:type="page"/>
            </w:r>
            <w:r w:rsidRPr="00D533B8">
              <w:rPr>
                <w:rFonts w:ascii="Angsana New" w:hAnsi="Angsana New"/>
              </w:rPr>
              <w:br w:type="page"/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1281" w:type="pct"/>
            <w:gridSpan w:val="3"/>
          </w:tcPr>
          <w:p w14:paraId="0388A7EE" w14:textId="77777777" w:rsidR="00C75BB3" w:rsidRPr="00D533B8" w:rsidRDefault="00C75BB3" w:rsidP="00F25A80">
            <w:pPr>
              <w:tabs>
                <w:tab w:val="decimal" w:pos="873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2C9EFB73" w14:textId="77777777" w:rsidR="00C75BB3" w:rsidRPr="00D533B8" w:rsidRDefault="00C75BB3" w:rsidP="00F25A80">
            <w:pPr>
              <w:tabs>
                <w:tab w:val="decimal" w:pos="873"/>
              </w:tabs>
              <w:spacing w:line="380" w:lineRule="exac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pct"/>
            <w:gridSpan w:val="3"/>
          </w:tcPr>
          <w:p w14:paraId="6A214823" w14:textId="77777777" w:rsidR="00C75BB3" w:rsidRPr="00D533B8" w:rsidRDefault="00C75BB3" w:rsidP="00F25A80">
            <w:pPr>
              <w:tabs>
                <w:tab w:val="decimal" w:pos="864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3DC9" w:rsidRPr="00D533B8" w14:paraId="6B7446BE" w14:textId="77777777" w:rsidTr="008F3DC9">
        <w:trPr>
          <w:trHeight w:val="335"/>
          <w:tblHeader/>
        </w:trPr>
        <w:tc>
          <w:tcPr>
            <w:tcW w:w="2192" w:type="pct"/>
          </w:tcPr>
          <w:p w14:paraId="406B83CA" w14:textId="07573878" w:rsidR="008F3DC9" w:rsidRPr="00D533B8" w:rsidRDefault="00675A37" w:rsidP="00F25A80">
            <w:pPr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563" w:type="pct"/>
          </w:tcPr>
          <w:p w14:paraId="77ABBC37" w14:textId="67913176" w:rsidR="008F3DC9" w:rsidRPr="00D533B8" w:rsidRDefault="00786EC4" w:rsidP="00F25A80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563</w:t>
            </w:r>
          </w:p>
        </w:tc>
        <w:tc>
          <w:tcPr>
            <w:tcW w:w="144" w:type="pct"/>
          </w:tcPr>
          <w:p w14:paraId="12607009" w14:textId="77777777" w:rsidR="008F3DC9" w:rsidRPr="00D533B8" w:rsidRDefault="008F3DC9" w:rsidP="00F25A80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18B6CC09" w14:textId="14055418" w:rsidR="008F3DC9" w:rsidRPr="00D533B8" w:rsidRDefault="00786EC4" w:rsidP="00F25A80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56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14:paraId="37BE22AD" w14:textId="77777777" w:rsidR="008F3DC9" w:rsidRPr="00D533B8" w:rsidRDefault="008F3DC9" w:rsidP="00F25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14452389" w14:textId="2FB151DF" w:rsidR="008F3DC9" w:rsidRPr="00D533B8" w:rsidRDefault="00786EC4" w:rsidP="00F25A80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563</w:t>
            </w:r>
          </w:p>
        </w:tc>
        <w:tc>
          <w:tcPr>
            <w:tcW w:w="143" w:type="pct"/>
          </w:tcPr>
          <w:p w14:paraId="3B710CB2" w14:textId="77777777" w:rsidR="008F3DC9" w:rsidRPr="00D533B8" w:rsidRDefault="008F3DC9" w:rsidP="00F25A80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7B00DEE7" w14:textId="1F93327A" w:rsidR="008F3DC9" w:rsidRPr="00D533B8" w:rsidRDefault="00786EC4" w:rsidP="00F25A80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56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F3DC9" w:rsidRPr="00D533B8" w14:paraId="2E3672F5" w14:textId="77777777" w:rsidTr="008F3DC9">
        <w:trPr>
          <w:tblHeader/>
        </w:trPr>
        <w:tc>
          <w:tcPr>
            <w:tcW w:w="2192" w:type="pct"/>
          </w:tcPr>
          <w:p w14:paraId="66CAC68E" w14:textId="77777777" w:rsidR="008F3DC9" w:rsidRPr="00D533B8" w:rsidRDefault="008F3DC9" w:rsidP="00F25A80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08" w:type="pct"/>
            <w:gridSpan w:val="7"/>
          </w:tcPr>
          <w:p w14:paraId="0C302635" w14:textId="77777777" w:rsidR="008F3DC9" w:rsidRPr="00D533B8" w:rsidRDefault="008F3DC9" w:rsidP="00F25A80">
            <w:pPr>
              <w:tabs>
                <w:tab w:val="decimal" w:pos="864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F3DC9" w:rsidRPr="00D533B8" w14:paraId="1BB2A749" w14:textId="77777777" w:rsidTr="008F3DC9">
        <w:tc>
          <w:tcPr>
            <w:tcW w:w="2192" w:type="pct"/>
          </w:tcPr>
          <w:p w14:paraId="79E4E137" w14:textId="77777777" w:rsidR="008F3DC9" w:rsidRPr="009E555A" w:rsidRDefault="008F3DC9" w:rsidP="008F3DC9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3" w:type="pct"/>
          </w:tcPr>
          <w:p w14:paraId="5CA0EE5E" w14:textId="77777777" w:rsidR="008F3DC9" w:rsidRPr="00D533B8" w:rsidRDefault="008F3DC9" w:rsidP="008F3DC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4E581DD" w14:textId="77777777" w:rsidR="008F3DC9" w:rsidRPr="00D533B8" w:rsidRDefault="008F3DC9" w:rsidP="008F3DC9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13B3BC7A" w14:textId="77777777" w:rsidR="008F3DC9" w:rsidRPr="00D533B8" w:rsidRDefault="008F3DC9" w:rsidP="008F3DC9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15248D8" w14:textId="77777777" w:rsidR="008F3DC9" w:rsidRPr="00D533B8" w:rsidRDefault="008F3DC9" w:rsidP="008F3DC9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7CC16CF8" w14:textId="77777777" w:rsidR="008F3DC9" w:rsidRPr="00D533B8" w:rsidRDefault="008F3DC9" w:rsidP="008F3DC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37E5284" w14:textId="77777777" w:rsidR="008F3DC9" w:rsidRPr="00D533B8" w:rsidRDefault="008F3DC9" w:rsidP="008F3DC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40306580" w14:textId="77777777" w:rsidR="008F3DC9" w:rsidRPr="00D533B8" w:rsidRDefault="008F3DC9" w:rsidP="008F3DC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F3DC9" w:rsidRPr="00D533B8" w14:paraId="677FFD95" w14:textId="77777777" w:rsidTr="008F3DC9">
        <w:tc>
          <w:tcPr>
            <w:tcW w:w="2192" w:type="pct"/>
          </w:tcPr>
          <w:p w14:paraId="2FC84F72" w14:textId="77777777" w:rsidR="008F3DC9" w:rsidRPr="009E555A" w:rsidRDefault="008F3DC9" w:rsidP="008F3DC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563" w:type="pct"/>
          </w:tcPr>
          <w:p w14:paraId="329C9D89" w14:textId="54CB6A88" w:rsidR="008F3DC9" w:rsidRPr="001D2555" w:rsidRDefault="00D903CC" w:rsidP="008F3DC9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3D54516F" w14:textId="77777777" w:rsidR="008F3DC9" w:rsidRPr="00D533B8" w:rsidRDefault="008F3DC9" w:rsidP="008F3DC9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66C4DFCC" w14:textId="5F02624F" w:rsidR="008F3DC9" w:rsidRPr="00D533B8" w:rsidRDefault="008F3DC9" w:rsidP="008F3DC9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55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29CA7219" w14:textId="77777777" w:rsidR="008F3DC9" w:rsidRPr="00D533B8" w:rsidRDefault="008F3DC9" w:rsidP="008F3DC9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</w:tcPr>
          <w:p w14:paraId="5687EC84" w14:textId="7CA24C7D" w:rsidR="008F3DC9" w:rsidRPr="00D533B8" w:rsidRDefault="00786EC4" w:rsidP="008F3DC9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D903C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06</w:t>
            </w:r>
          </w:p>
        </w:tc>
        <w:tc>
          <w:tcPr>
            <w:tcW w:w="143" w:type="pct"/>
          </w:tcPr>
          <w:p w14:paraId="37897013" w14:textId="77777777" w:rsidR="008F3DC9" w:rsidRPr="00D533B8" w:rsidRDefault="008F3DC9" w:rsidP="008F3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2E9D66DD" w14:textId="0EDF9DCD" w:rsidR="008F3DC9" w:rsidRPr="00D533B8" w:rsidRDefault="00786EC4" w:rsidP="008F3DC9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8F3DC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509</w:t>
            </w:r>
          </w:p>
        </w:tc>
      </w:tr>
      <w:tr w:rsidR="008F3DC9" w:rsidRPr="007E4A2E" w14:paraId="03D517E9" w14:textId="77777777" w:rsidTr="008F3DC9">
        <w:tc>
          <w:tcPr>
            <w:tcW w:w="2192" w:type="pct"/>
            <w:shd w:val="clear" w:color="auto" w:fill="auto"/>
          </w:tcPr>
          <w:p w14:paraId="34301A0B" w14:textId="77777777" w:rsidR="008F3DC9" w:rsidRPr="007E4A2E" w:rsidRDefault="008F3DC9" w:rsidP="008F3DC9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3" w:type="pct"/>
            <w:shd w:val="clear" w:color="auto" w:fill="auto"/>
          </w:tcPr>
          <w:p w14:paraId="3463D477" w14:textId="77777777" w:rsidR="008F3DC9" w:rsidRPr="007E4A2E" w:rsidRDefault="008F3DC9" w:rsidP="008F3DC9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shd w:val="clear" w:color="auto" w:fill="auto"/>
          </w:tcPr>
          <w:p w14:paraId="74DAA31B" w14:textId="77777777" w:rsidR="008F3DC9" w:rsidRPr="007E4A2E" w:rsidRDefault="008F3DC9" w:rsidP="008F3DC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02B046C3" w14:textId="77777777" w:rsidR="008F3DC9" w:rsidRPr="007E4A2E" w:rsidRDefault="008F3DC9" w:rsidP="008F3DC9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shd w:val="clear" w:color="auto" w:fill="auto"/>
          </w:tcPr>
          <w:p w14:paraId="3F97555F" w14:textId="77777777" w:rsidR="008F3DC9" w:rsidRPr="007E4A2E" w:rsidRDefault="008F3DC9" w:rsidP="008F3DC9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  <w:shd w:val="clear" w:color="auto" w:fill="auto"/>
          </w:tcPr>
          <w:p w14:paraId="2BB2EFA3" w14:textId="77777777" w:rsidR="008F3DC9" w:rsidRPr="007E4A2E" w:rsidRDefault="008F3DC9" w:rsidP="008F3DC9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shd w:val="clear" w:color="auto" w:fill="auto"/>
          </w:tcPr>
          <w:p w14:paraId="0AA00DB2" w14:textId="77777777" w:rsidR="008F3DC9" w:rsidRPr="007E4A2E" w:rsidRDefault="008F3DC9" w:rsidP="008F3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393A1219" w14:textId="77777777" w:rsidR="008F3DC9" w:rsidRPr="007E4A2E" w:rsidRDefault="008F3DC9" w:rsidP="008F3DC9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F3DC9" w:rsidRPr="00D533B8" w14:paraId="3FDA1806" w14:textId="77777777" w:rsidTr="008F3DC9">
        <w:tc>
          <w:tcPr>
            <w:tcW w:w="2192" w:type="pct"/>
            <w:shd w:val="clear" w:color="auto" w:fill="auto"/>
          </w:tcPr>
          <w:p w14:paraId="2102FC6B" w14:textId="77777777" w:rsidR="008F3DC9" w:rsidRPr="009E555A" w:rsidRDefault="008F3DC9" w:rsidP="008F3DC9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63" w:type="pct"/>
            <w:shd w:val="clear" w:color="auto" w:fill="auto"/>
          </w:tcPr>
          <w:p w14:paraId="0A9A663F" w14:textId="77777777" w:rsidR="008F3DC9" w:rsidRPr="00D533B8" w:rsidRDefault="008F3DC9" w:rsidP="008F3DC9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shd w:val="clear" w:color="auto" w:fill="auto"/>
          </w:tcPr>
          <w:p w14:paraId="60513C67" w14:textId="77777777" w:rsidR="008F3DC9" w:rsidRPr="00D533B8" w:rsidRDefault="008F3DC9" w:rsidP="008F3DC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27871A21" w14:textId="77777777" w:rsidR="008F3DC9" w:rsidRPr="00D533B8" w:rsidRDefault="008F3DC9" w:rsidP="008F3DC9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shd w:val="clear" w:color="auto" w:fill="auto"/>
          </w:tcPr>
          <w:p w14:paraId="05022E3F" w14:textId="77777777" w:rsidR="008F3DC9" w:rsidRPr="00D533B8" w:rsidRDefault="008F3DC9" w:rsidP="008F3DC9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  <w:shd w:val="clear" w:color="auto" w:fill="auto"/>
          </w:tcPr>
          <w:p w14:paraId="3FB4DA96" w14:textId="77777777" w:rsidR="008F3DC9" w:rsidRPr="00D533B8" w:rsidRDefault="008F3DC9" w:rsidP="008F3DC9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shd w:val="clear" w:color="auto" w:fill="auto"/>
          </w:tcPr>
          <w:p w14:paraId="18329312" w14:textId="77777777" w:rsidR="008F3DC9" w:rsidRPr="00D533B8" w:rsidRDefault="008F3DC9" w:rsidP="008F3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6740E690" w14:textId="77777777" w:rsidR="008F3DC9" w:rsidRPr="00D533B8" w:rsidRDefault="008F3DC9" w:rsidP="008F3DC9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F3DC9" w:rsidRPr="00D533B8" w14:paraId="0697BC93" w14:textId="77777777" w:rsidTr="008F3DC9">
        <w:tc>
          <w:tcPr>
            <w:tcW w:w="2192" w:type="pct"/>
            <w:shd w:val="clear" w:color="auto" w:fill="auto"/>
          </w:tcPr>
          <w:p w14:paraId="2CD885BB" w14:textId="77777777" w:rsidR="008F3DC9" w:rsidRPr="009E555A" w:rsidRDefault="008F3DC9" w:rsidP="008F3DC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ิษัท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ดาน่อน เซ็ปเป้ เบฟเวอเรจส์</w:t>
            </w:r>
            <w:r w:rsidRPr="00D75CE8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</w:tcPr>
          <w:p w14:paraId="098F31D3" w14:textId="7447135B" w:rsidR="008F3DC9" w:rsidRPr="00D533B8" w:rsidRDefault="005D20EE" w:rsidP="00D903C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68</w:t>
            </w:r>
            <w:r w:rsidR="00D903C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86EC4"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4" w:type="pct"/>
            <w:shd w:val="clear" w:color="auto" w:fill="auto"/>
          </w:tcPr>
          <w:p w14:paraId="55772BCA" w14:textId="77777777" w:rsidR="008F3DC9" w:rsidRPr="00D533B8" w:rsidRDefault="008F3DC9" w:rsidP="008F3DC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57D7D0CE" w14:textId="52D025E6" w:rsidR="008F3DC9" w:rsidRPr="00D533B8" w:rsidRDefault="005D20EE" w:rsidP="008F3DC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786EC4"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8F3DC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806</w:t>
            </w:r>
          </w:p>
        </w:tc>
        <w:tc>
          <w:tcPr>
            <w:tcW w:w="144" w:type="pct"/>
            <w:shd w:val="clear" w:color="auto" w:fill="auto"/>
          </w:tcPr>
          <w:p w14:paraId="0D72424F" w14:textId="77777777" w:rsidR="008F3DC9" w:rsidRPr="00D533B8" w:rsidRDefault="008F3DC9" w:rsidP="008F3DC9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14:paraId="73669182" w14:textId="355479A6" w:rsidR="008F3DC9" w:rsidRPr="00D533B8" w:rsidRDefault="005D20EE" w:rsidP="008F3DC9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68</w:t>
            </w:r>
            <w:r w:rsidR="00D903C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86EC4"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3" w:type="pct"/>
            <w:shd w:val="clear" w:color="auto" w:fill="auto"/>
          </w:tcPr>
          <w:p w14:paraId="40E92D00" w14:textId="77777777" w:rsidR="008F3DC9" w:rsidRPr="00D533B8" w:rsidRDefault="008F3DC9" w:rsidP="008F3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14:paraId="4C702DBE" w14:textId="4CA8F305" w:rsidR="008F3DC9" w:rsidRPr="00D533B8" w:rsidRDefault="005D20EE" w:rsidP="008F3DC9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786EC4"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8F3DC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806</w:t>
            </w:r>
          </w:p>
        </w:tc>
      </w:tr>
      <w:tr w:rsidR="008F3DC9" w:rsidRPr="00CD5FAF" w14:paraId="313AE5CE" w14:textId="77777777" w:rsidTr="008F3DC9">
        <w:tc>
          <w:tcPr>
            <w:tcW w:w="2192" w:type="pct"/>
          </w:tcPr>
          <w:p w14:paraId="062A121F" w14:textId="77777777" w:rsidR="008F3DC9" w:rsidRPr="009E555A" w:rsidRDefault="008F3DC9" w:rsidP="008F3DC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05E404" w14:textId="162936FA" w:rsidR="008F3DC9" w:rsidRPr="001D2555" w:rsidRDefault="005D20EE" w:rsidP="00D903C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68</w:t>
            </w:r>
            <w:r w:rsidR="00D903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4" w:type="pct"/>
          </w:tcPr>
          <w:p w14:paraId="58091C22" w14:textId="77777777" w:rsidR="008F3DC9" w:rsidRPr="00C75BB3" w:rsidRDefault="008F3DC9" w:rsidP="008F3DC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70892468" w14:textId="2C05A846" w:rsidR="008F3DC9" w:rsidRPr="00D35AC9" w:rsidRDefault="005D20EE" w:rsidP="008F3DC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8F3DC9" w:rsidRPr="001D255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806</w:t>
            </w:r>
          </w:p>
        </w:tc>
        <w:tc>
          <w:tcPr>
            <w:tcW w:w="144" w:type="pct"/>
          </w:tcPr>
          <w:p w14:paraId="5846A4BD" w14:textId="77777777" w:rsidR="008F3DC9" w:rsidRPr="00C75BB3" w:rsidRDefault="008F3DC9" w:rsidP="008F3DC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292AC359" w14:textId="40028ABE" w:rsidR="008F3DC9" w:rsidRPr="00D903CC" w:rsidRDefault="005D20EE" w:rsidP="00D903C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D903CC" w:rsidRPr="00D903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143" w:type="pct"/>
          </w:tcPr>
          <w:p w14:paraId="6894FB41" w14:textId="77777777" w:rsidR="008F3DC9" w:rsidRPr="00C75BB3" w:rsidRDefault="008F3DC9" w:rsidP="008F3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3677E938" w14:textId="2536B702" w:rsidR="008F3DC9" w:rsidRPr="00D35AC9" w:rsidRDefault="005D20EE" w:rsidP="008F3DC9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</w:t>
            </w:r>
            <w:r w:rsidR="008F3DC9" w:rsidRPr="00D570F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</w:tbl>
    <w:p w14:paraId="3B8EEF38" w14:textId="77777777" w:rsidR="00C75BB3" w:rsidRPr="007E4A2E" w:rsidRDefault="00C75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4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63"/>
        <w:gridCol w:w="272"/>
        <w:gridCol w:w="1083"/>
        <w:gridCol w:w="272"/>
        <w:gridCol w:w="1170"/>
        <w:gridCol w:w="270"/>
        <w:gridCol w:w="1162"/>
      </w:tblGrid>
      <w:tr w:rsidR="00C22191" w:rsidRPr="00D533B8" w14:paraId="10B11723" w14:textId="77777777" w:rsidTr="008F3DC9">
        <w:trPr>
          <w:tblHeader/>
        </w:trPr>
        <w:tc>
          <w:tcPr>
            <w:tcW w:w="2195" w:type="pct"/>
          </w:tcPr>
          <w:p w14:paraId="757C19F2" w14:textId="5A7476A1" w:rsidR="00C22191" w:rsidRPr="00D533B8" w:rsidRDefault="00C22191" w:rsidP="00F25A80">
            <w:pPr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highlight w:val="green"/>
              </w:rPr>
              <w:br w:type="page"/>
            </w:r>
            <w:r w:rsidRPr="00D533B8">
              <w:rPr>
                <w:rFonts w:ascii="Angsana New" w:hAnsi="Angsana New"/>
              </w:rPr>
              <w:br w:type="page"/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1282" w:type="pct"/>
            <w:gridSpan w:val="3"/>
          </w:tcPr>
          <w:p w14:paraId="34FC5A9E" w14:textId="77777777" w:rsidR="00C22191" w:rsidRPr="00D533B8" w:rsidRDefault="00C22191" w:rsidP="00F25A80">
            <w:pPr>
              <w:tabs>
                <w:tab w:val="decimal" w:pos="873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502D230F" w14:textId="77777777" w:rsidR="00C22191" w:rsidRPr="00D533B8" w:rsidRDefault="00C22191" w:rsidP="00F25A80">
            <w:pPr>
              <w:tabs>
                <w:tab w:val="decimal" w:pos="873"/>
              </w:tabs>
              <w:spacing w:line="380" w:lineRule="exac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pct"/>
            <w:gridSpan w:val="3"/>
          </w:tcPr>
          <w:p w14:paraId="6EA6D11C" w14:textId="77777777" w:rsidR="00C22191" w:rsidRPr="00D533B8" w:rsidRDefault="00C22191" w:rsidP="00F25A80">
            <w:pPr>
              <w:tabs>
                <w:tab w:val="decimal" w:pos="864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3DC9" w:rsidRPr="00D533B8" w14:paraId="73B92859" w14:textId="77777777" w:rsidTr="008F3DC9">
        <w:trPr>
          <w:tblHeader/>
        </w:trPr>
        <w:tc>
          <w:tcPr>
            <w:tcW w:w="2195" w:type="pct"/>
          </w:tcPr>
          <w:p w14:paraId="74D145D8" w14:textId="40F7EA29" w:rsidR="008F3DC9" w:rsidRPr="00D533B8" w:rsidRDefault="00675A37" w:rsidP="00F25A80">
            <w:pPr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64" w:type="pct"/>
          </w:tcPr>
          <w:p w14:paraId="1B716F26" w14:textId="48A69A6B" w:rsidR="008F3DC9" w:rsidRPr="00D533B8" w:rsidRDefault="00786EC4" w:rsidP="00F25A80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563</w:t>
            </w:r>
          </w:p>
        </w:tc>
        <w:tc>
          <w:tcPr>
            <w:tcW w:w="144" w:type="pct"/>
          </w:tcPr>
          <w:p w14:paraId="69C1CC0F" w14:textId="77777777" w:rsidR="008F3DC9" w:rsidRPr="00D533B8" w:rsidRDefault="008F3DC9" w:rsidP="00F25A80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4ABE51B0" w14:textId="30BE4441" w:rsidR="008F3DC9" w:rsidRPr="00D533B8" w:rsidRDefault="00786EC4" w:rsidP="00F25A80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56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14:paraId="0250988B" w14:textId="77777777" w:rsidR="008F3DC9" w:rsidRPr="00D533B8" w:rsidRDefault="008F3DC9" w:rsidP="00F25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68F8CA89" w14:textId="4318980F" w:rsidR="008F3DC9" w:rsidRPr="00D533B8" w:rsidRDefault="00786EC4" w:rsidP="00F25A80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563</w:t>
            </w:r>
          </w:p>
        </w:tc>
        <w:tc>
          <w:tcPr>
            <w:tcW w:w="143" w:type="pct"/>
          </w:tcPr>
          <w:p w14:paraId="2B7ED2E6" w14:textId="77777777" w:rsidR="008F3DC9" w:rsidRPr="00D533B8" w:rsidRDefault="008F3DC9" w:rsidP="00F25A80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3B6D85F7" w14:textId="6B641A77" w:rsidR="008F3DC9" w:rsidRPr="00D533B8" w:rsidRDefault="00786EC4" w:rsidP="00F25A80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56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F3DC9" w:rsidRPr="00D533B8" w14:paraId="6DC8137E" w14:textId="77777777" w:rsidTr="008F3DC9">
        <w:trPr>
          <w:tblHeader/>
        </w:trPr>
        <w:tc>
          <w:tcPr>
            <w:tcW w:w="2195" w:type="pct"/>
          </w:tcPr>
          <w:p w14:paraId="214DD372" w14:textId="77777777" w:rsidR="008F3DC9" w:rsidRPr="00D533B8" w:rsidRDefault="008F3DC9" w:rsidP="00F25A80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05" w:type="pct"/>
            <w:gridSpan w:val="7"/>
          </w:tcPr>
          <w:p w14:paraId="41B592A8" w14:textId="77777777" w:rsidR="008F3DC9" w:rsidRPr="00D533B8" w:rsidRDefault="008F3DC9" w:rsidP="00F25A80">
            <w:pPr>
              <w:tabs>
                <w:tab w:val="decimal" w:pos="864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F3DC9" w:rsidRPr="00D533B8" w14:paraId="3B0B0504" w14:textId="77777777" w:rsidTr="008F3DC9">
        <w:tc>
          <w:tcPr>
            <w:tcW w:w="2195" w:type="pct"/>
          </w:tcPr>
          <w:p w14:paraId="2FA0A829" w14:textId="77777777" w:rsidR="008F3DC9" w:rsidRPr="00D533B8" w:rsidRDefault="008F3DC9" w:rsidP="00F25A80">
            <w:pPr>
              <w:tabs>
                <w:tab w:val="left" w:pos="720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4" w:type="pct"/>
          </w:tcPr>
          <w:p w14:paraId="415FE936" w14:textId="77777777" w:rsidR="008F3DC9" w:rsidRPr="00D533B8" w:rsidRDefault="008F3DC9" w:rsidP="00F25A80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7829EED" w14:textId="77777777" w:rsidR="008F3DC9" w:rsidRPr="00D533B8" w:rsidRDefault="008F3DC9" w:rsidP="00F25A80">
            <w:pPr>
              <w:tabs>
                <w:tab w:val="decimal" w:pos="873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917A991" w14:textId="77777777" w:rsidR="008F3DC9" w:rsidRPr="00D533B8" w:rsidRDefault="008F3DC9" w:rsidP="00F25A80">
            <w:pPr>
              <w:tabs>
                <w:tab w:val="decimal" w:pos="873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BD0CD61" w14:textId="77777777" w:rsidR="008F3DC9" w:rsidRPr="00D533B8" w:rsidRDefault="008F3DC9" w:rsidP="00F25A80">
            <w:pPr>
              <w:tabs>
                <w:tab w:val="decimal" w:pos="873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4463FACC" w14:textId="77777777" w:rsidR="008F3DC9" w:rsidRPr="00D533B8" w:rsidRDefault="008F3DC9" w:rsidP="00F25A80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A9947FD" w14:textId="77777777" w:rsidR="008F3DC9" w:rsidRPr="00D533B8" w:rsidRDefault="008F3DC9" w:rsidP="00F25A80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756B939E" w14:textId="77777777" w:rsidR="008F3DC9" w:rsidRPr="00D533B8" w:rsidRDefault="008F3DC9" w:rsidP="00F25A80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F3DC9" w:rsidRPr="00D533B8" w14:paraId="09346A92" w14:textId="77777777" w:rsidTr="008F3DC9">
        <w:tc>
          <w:tcPr>
            <w:tcW w:w="2195" w:type="pct"/>
            <w:shd w:val="clear" w:color="auto" w:fill="auto"/>
          </w:tcPr>
          <w:p w14:paraId="30CC4498" w14:textId="77777777" w:rsidR="008F3DC9" w:rsidRPr="00D533B8" w:rsidRDefault="008F3DC9" w:rsidP="00F25A80">
            <w:pPr>
              <w:tabs>
                <w:tab w:val="left" w:pos="72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564" w:type="pct"/>
            <w:shd w:val="clear" w:color="auto" w:fill="auto"/>
          </w:tcPr>
          <w:p w14:paraId="27704267" w14:textId="4875F7A6" w:rsidR="008F3DC9" w:rsidRPr="00D533B8" w:rsidRDefault="00D903CC" w:rsidP="00F25A80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8B03253" w14:textId="77777777" w:rsidR="008F3DC9" w:rsidRPr="00D533B8" w:rsidRDefault="008F3DC9" w:rsidP="00F25A80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3A8769E0" w14:textId="722F0892" w:rsidR="008F3DC9" w:rsidRPr="00D533B8" w:rsidRDefault="008F3DC9" w:rsidP="00F25A80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7F59A67" w14:textId="77777777" w:rsidR="008F3DC9" w:rsidRPr="00D533B8" w:rsidRDefault="008F3DC9" w:rsidP="00F25A80">
            <w:pPr>
              <w:tabs>
                <w:tab w:val="decimal" w:pos="873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  <w:shd w:val="clear" w:color="auto" w:fill="auto"/>
          </w:tcPr>
          <w:p w14:paraId="24314E11" w14:textId="1D78B3F0" w:rsidR="008F3DC9" w:rsidRPr="00D533B8" w:rsidRDefault="005D20EE" w:rsidP="00F25A80">
            <w:pPr>
              <w:pStyle w:val="acctfourfigures"/>
              <w:tabs>
                <w:tab w:val="clear" w:pos="765"/>
                <w:tab w:val="decimal" w:pos="885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77</w:t>
            </w:r>
          </w:p>
        </w:tc>
        <w:tc>
          <w:tcPr>
            <w:tcW w:w="143" w:type="pct"/>
            <w:shd w:val="clear" w:color="auto" w:fill="auto"/>
          </w:tcPr>
          <w:p w14:paraId="128CA457" w14:textId="77777777" w:rsidR="008F3DC9" w:rsidRPr="00D533B8" w:rsidRDefault="008F3DC9" w:rsidP="00F2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38895FFE" w14:textId="4D26D303" w:rsidR="008F3DC9" w:rsidRPr="00D533B8" w:rsidRDefault="005D20EE" w:rsidP="0067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right="90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3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Pr="005D20EE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8F3DC9" w:rsidRPr="007E4A2E" w14:paraId="054EABAD" w14:textId="77777777" w:rsidTr="008F3DC9">
        <w:tc>
          <w:tcPr>
            <w:tcW w:w="2195" w:type="pct"/>
          </w:tcPr>
          <w:p w14:paraId="3AE9079B" w14:textId="77777777" w:rsidR="008F3DC9" w:rsidRPr="007E4A2E" w:rsidRDefault="008F3DC9" w:rsidP="008F3DC9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564" w:type="pct"/>
            <w:shd w:val="clear" w:color="auto" w:fill="auto"/>
          </w:tcPr>
          <w:p w14:paraId="18D5915D" w14:textId="77777777" w:rsidR="008F3DC9" w:rsidRPr="007E4A2E" w:rsidRDefault="008F3DC9" w:rsidP="008F3DC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4" w:type="pct"/>
          </w:tcPr>
          <w:p w14:paraId="54365E46" w14:textId="77777777" w:rsidR="008F3DC9" w:rsidRPr="007E4A2E" w:rsidRDefault="008F3DC9" w:rsidP="008F3DC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74" w:type="pct"/>
          </w:tcPr>
          <w:p w14:paraId="44CB73D4" w14:textId="77777777" w:rsidR="008F3DC9" w:rsidRPr="007E4A2E" w:rsidRDefault="008F3DC9" w:rsidP="008F3DC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4" w:type="pct"/>
          </w:tcPr>
          <w:p w14:paraId="4C276208" w14:textId="77777777" w:rsidR="008F3DC9" w:rsidRPr="007E4A2E" w:rsidRDefault="008F3DC9" w:rsidP="008F3DC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</w:tcPr>
          <w:p w14:paraId="1DE8BAD4" w14:textId="77777777" w:rsidR="008F3DC9" w:rsidRPr="007E4A2E" w:rsidRDefault="008F3DC9" w:rsidP="008F3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3" w:type="pct"/>
          </w:tcPr>
          <w:p w14:paraId="04541C67" w14:textId="77777777" w:rsidR="008F3DC9" w:rsidRPr="007E4A2E" w:rsidRDefault="008F3DC9" w:rsidP="008F3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16" w:type="pct"/>
          </w:tcPr>
          <w:p w14:paraId="29D2568A" w14:textId="77777777" w:rsidR="008F3DC9" w:rsidRPr="007E4A2E" w:rsidRDefault="008F3DC9" w:rsidP="008F3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</w:tr>
      <w:tr w:rsidR="008F3DC9" w:rsidRPr="00D533B8" w14:paraId="7C69170F" w14:textId="77777777" w:rsidTr="008F3DC9">
        <w:tc>
          <w:tcPr>
            <w:tcW w:w="2195" w:type="pct"/>
          </w:tcPr>
          <w:p w14:paraId="1C945B7C" w14:textId="77777777" w:rsidR="008F3DC9" w:rsidRPr="00D533B8" w:rsidRDefault="008F3DC9" w:rsidP="00F25A80">
            <w:pPr>
              <w:tabs>
                <w:tab w:val="left" w:pos="72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64" w:type="pct"/>
            <w:shd w:val="clear" w:color="auto" w:fill="auto"/>
          </w:tcPr>
          <w:p w14:paraId="02865FB2" w14:textId="77777777" w:rsidR="008F3DC9" w:rsidRPr="00D533B8" w:rsidRDefault="008F3DC9" w:rsidP="00F25A80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</w:tcPr>
          <w:p w14:paraId="7811DEC1" w14:textId="77777777" w:rsidR="008F3DC9" w:rsidRPr="00D533B8" w:rsidRDefault="008F3DC9" w:rsidP="00F25A80">
            <w:pPr>
              <w:tabs>
                <w:tab w:val="decimal" w:pos="873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609B8551" w14:textId="77777777" w:rsidR="008F3DC9" w:rsidRPr="00D533B8" w:rsidRDefault="008F3DC9" w:rsidP="00F25A80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9565CA7" w14:textId="77777777" w:rsidR="008F3DC9" w:rsidRPr="00D533B8" w:rsidRDefault="008F3DC9" w:rsidP="00F25A80">
            <w:pPr>
              <w:tabs>
                <w:tab w:val="decimal" w:pos="873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112D3F8C" w14:textId="77777777" w:rsidR="008F3DC9" w:rsidRPr="00D533B8" w:rsidRDefault="008F3DC9" w:rsidP="00F2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FEB9F46" w14:textId="77777777" w:rsidR="008F3DC9" w:rsidRPr="00D533B8" w:rsidRDefault="008F3DC9" w:rsidP="00F2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5D4A09DC" w14:textId="77777777" w:rsidR="008F3DC9" w:rsidRPr="00D533B8" w:rsidRDefault="008F3DC9" w:rsidP="00F2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5A37" w:rsidRPr="00D533B8" w14:paraId="7021C5A3" w14:textId="77777777" w:rsidTr="008F3DC9">
        <w:tc>
          <w:tcPr>
            <w:tcW w:w="2195" w:type="pct"/>
          </w:tcPr>
          <w:p w14:paraId="66A687FE" w14:textId="77777777" w:rsidR="00675A37" w:rsidRPr="00D533B8" w:rsidRDefault="00675A37" w:rsidP="00675A37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D533B8">
              <w:rPr>
                <w:rFonts w:ascii="Angsana New" w:hAnsi="Angsana New"/>
                <w:sz w:val="30"/>
                <w:szCs w:val="30"/>
              </w:rPr>
              <w:t>Italmarket</w:t>
            </w:r>
            <w:proofErr w:type="spellEnd"/>
            <w:r w:rsidRPr="00D533B8">
              <w:rPr>
                <w:rFonts w:ascii="Angsana New" w:hAnsi="Angsana New"/>
                <w:sz w:val="30"/>
                <w:szCs w:val="30"/>
              </w:rPr>
              <w:t xml:space="preserve"> Slovakia, </w:t>
            </w:r>
            <w:proofErr w:type="spellStart"/>
            <w:r w:rsidRPr="00D533B8">
              <w:rPr>
                <w:rFonts w:ascii="Angsana New" w:hAnsi="Angsana New"/>
                <w:sz w:val="30"/>
                <w:szCs w:val="30"/>
              </w:rPr>
              <w:t>a.s.</w:t>
            </w:r>
            <w:proofErr w:type="spellEnd"/>
          </w:p>
        </w:tc>
        <w:tc>
          <w:tcPr>
            <w:tcW w:w="564" w:type="pct"/>
            <w:shd w:val="clear" w:color="auto" w:fill="auto"/>
            <w:vAlign w:val="bottom"/>
          </w:tcPr>
          <w:p w14:paraId="1DBC0AB2" w14:textId="02887219" w:rsidR="00675A37" w:rsidRPr="00CB750D" w:rsidRDefault="005D20EE" w:rsidP="00675A37">
            <w:pPr>
              <w:pStyle w:val="acctfourfigures"/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20EE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="00786EC4" w:rsidRPr="00786EC4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Pr="005D20EE">
              <w:rPr>
                <w:rFonts w:ascii="Angsana New" w:hAnsi="Angsana New" w:hint="cs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44" w:type="pct"/>
          </w:tcPr>
          <w:p w14:paraId="51F305F6" w14:textId="77777777" w:rsidR="00675A37" w:rsidRPr="00D533B8" w:rsidRDefault="00675A37" w:rsidP="00675A3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4" w:type="pct"/>
            <w:vAlign w:val="bottom"/>
          </w:tcPr>
          <w:p w14:paraId="73388A27" w14:textId="7E98AFE0" w:rsidR="00675A37" w:rsidRPr="00CB750D" w:rsidRDefault="005D20EE" w:rsidP="00675A37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786EC4"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44" w:type="pct"/>
          </w:tcPr>
          <w:p w14:paraId="5B18E790" w14:textId="77777777" w:rsidR="00675A37" w:rsidRPr="00D533B8" w:rsidRDefault="00675A37" w:rsidP="00675A3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0" w:type="pct"/>
            <w:vAlign w:val="bottom"/>
          </w:tcPr>
          <w:p w14:paraId="657860A4" w14:textId="70AA889F" w:rsidR="00675A37" w:rsidRPr="00D533B8" w:rsidRDefault="00D903CC" w:rsidP="00675A37">
            <w:pPr>
              <w:pStyle w:val="acctfourfigures"/>
              <w:tabs>
                <w:tab w:val="clear" w:pos="765"/>
                <w:tab w:val="decimal" w:pos="712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562071E8" w14:textId="77777777" w:rsidR="00675A37" w:rsidRPr="00D533B8" w:rsidRDefault="00675A37" w:rsidP="0067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35BEB490" w14:textId="4895875F" w:rsidR="00675A37" w:rsidRPr="00D533B8" w:rsidRDefault="00675A37" w:rsidP="00675A37">
            <w:pPr>
              <w:pStyle w:val="acctfourfigures"/>
              <w:tabs>
                <w:tab w:val="clear" w:pos="765"/>
                <w:tab w:val="decimal" w:pos="712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75A37" w:rsidRPr="00D533B8" w14:paraId="4ECFE910" w14:textId="77777777" w:rsidTr="008F3DC9">
        <w:tc>
          <w:tcPr>
            <w:tcW w:w="2195" w:type="pct"/>
          </w:tcPr>
          <w:p w14:paraId="5AA7E970" w14:textId="77777777" w:rsidR="00675A37" w:rsidRPr="00D533B8" w:rsidRDefault="00675A37" w:rsidP="00675A37">
            <w:pPr>
              <w:tabs>
                <w:tab w:val="left" w:pos="72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บริษัท โตโยกซ์ เทรดดิ้ง (ไทยแลนด์) จำกัด</w:t>
            </w:r>
          </w:p>
        </w:tc>
        <w:tc>
          <w:tcPr>
            <w:tcW w:w="564" w:type="pct"/>
            <w:shd w:val="clear" w:color="auto" w:fill="auto"/>
          </w:tcPr>
          <w:p w14:paraId="76B344D3" w14:textId="3AABFDE7" w:rsidR="00675A37" w:rsidRPr="00CB750D" w:rsidRDefault="00786EC4" w:rsidP="00675A37">
            <w:pPr>
              <w:pStyle w:val="acctfourfigures"/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6EC4">
              <w:rPr>
                <w:rFonts w:ascii="Angsana New" w:hAnsi="Angsana New" w:hint="cs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144" w:type="pct"/>
          </w:tcPr>
          <w:p w14:paraId="56645C5F" w14:textId="77777777" w:rsidR="00675A37" w:rsidRPr="00D533B8" w:rsidRDefault="00675A37" w:rsidP="00675A37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63387CF4" w14:textId="660C2584" w:rsidR="00675A37" w:rsidRPr="00CB750D" w:rsidRDefault="005D20EE" w:rsidP="00675A37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4" w:type="pct"/>
          </w:tcPr>
          <w:p w14:paraId="091E91AF" w14:textId="77777777" w:rsidR="00675A37" w:rsidRPr="00D533B8" w:rsidRDefault="00675A37" w:rsidP="00675A37">
            <w:pPr>
              <w:tabs>
                <w:tab w:val="decimal" w:pos="873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74C78F68" w14:textId="662BC693" w:rsidR="00675A37" w:rsidRPr="007323D0" w:rsidRDefault="00786EC4" w:rsidP="0067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right="90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43" w:type="pct"/>
          </w:tcPr>
          <w:p w14:paraId="26D588C3" w14:textId="77777777" w:rsidR="00675A37" w:rsidRPr="00D533B8" w:rsidRDefault="00675A37" w:rsidP="0067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68EC5D9B" w14:textId="016F3448" w:rsidR="00675A37" w:rsidRPr="007323D0" w:rsidRDefault="005D20EE" w:rsidP="0067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right="90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675A37" w:rsidRPr="00D533B8" w14:paraId="30DE3006" w14:textId="77777777" w:rsidTr="008F3DC9">
        <w:tc>
          <w:tcPr>
            <w:tcW w:w="2195" w:type="pct"/>
          </w:tcPr>
          <w:p w14:paraId="192CD7EB" w14:textId="77777777" w:rsidR="00675A37" w:rsidRPr="00D533B8" w:rsidRDefault="00675A37" w:rsidP="00675A37">
            <w:pPr>
              <w:tabs>
                <w:tab w:val="left" w:pos="72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สามที เอ็นจิเนียริ่ง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564" w:type="pct"/>
            <w:shd w:val="clear" w:color="auto" w:fill="auto"/>
          </w:tcPr>
          <w:p w14:paraId="68640253" w14:textId="24BC0ED8" w:rsidR="00675A37" w:rsidRPr="00D533B8" w:rsidRDefault="00D903CC" w:rsidP="00D903CC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5FBA0D95" w14:textId="77777777" w:rsidR="00675A37" w:rsidRPr="00D533B8" w:rsidRDefault="00675A37" w:rsidP="00675A37">
            <w:pPr>
              <w:tabs>
                <w:tab w:val="decimal" w:pos="873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7FA7E863" w14:textId="350EBF02" w:rsidR="00675A37" w:rsidRPr="00D533B8" w:rsidRDefault="00786EC4" w:rsidP="00675A37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4" w:type="pct"/>
          </w:tcPr>
          <w:p w14:paraId="678B274E" w14:textId="77777777" w:rsidR="00675A37" w:rsidRPr="00D533B8" w:rsidRDefault="00675A37" w:rsidP="00675A37">
            <w:pPr>
              <w:tabs>
                <w:tab w:val="decimal" w:pos="873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606FD997" w14:textId="580CA1C8" w:rsidR="00675A37" w:rsidRPr="00D533B8" w:rsidRDefault="00D903CC" w:rsidP="00D903CC">
            <w:pPr>
              <w:pStyle w:val="acctfourfigures"/>
              <w:tabs>
                <w:tab w:val="clear" w:pos="765"/>
                <w:tab w:val="decimal" w:pos="712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DFB522B" w14:textId="77777777" w:rsidR="00675A37" w:rsidRPr="00D533B8" w:rsidRDefault="00675A37" w:rsidP="0067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6D8C0D11" w14:textId="6CC2ECC3" w:rsidR="00675A37" w:rsidRPr="00D533B8" w:rsidRDefault="00786EC4" w:rsidP="0067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right="90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 w:hint="cs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 w:hint="cs"/>
                <w:sz w:val="30"/>
                <w:szCs w:val="30"/>
              </w:rPr>
              <w:t>8</w:t>
            </w:r>
            <w:r w:rsidRPr="00786EC4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675A37" w:rsidRPr="00D533B8" w14:paraId="7DFFBC0E" w14:textId="77777777" w:rsidTr="008F3DC9">
        <w:tc>
          <w:tcPr>
            <w:tcW w:w="2195" w:type="pct"/>
          </w:tcPr>
          <w:p w14:paraId="7E14BEB6" w14:textId="77777777" w:rsidR="00675A37" w:rsidRPr="00CD5ECB" w:rsidRDefault="00675A37" w:rsidP="00675A37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564" w:type="pct"/>
            <w:shd w:val="clear" w:color="auto" w:fill="auto"/>
          </w:tcPr>
          <w:p w14:paraId="7CE53829" w14:textId="1DC3C886" w:rsidR="00675A37" w:rsidRDefault="005D20EE" w:rsidP="00675A37">
            <w:pPr>
              <w:pStyle w:val="acctfourfigures"/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20EE">
              <w:rPr>
                <w:rFonts w:ascii="Angsana New" w:hAnsi="Angsana New" w:hint="cs"/>
                <w:sz w:val="30"/>
                <w:szCs w:val="30"/>
                <w:lang w:val="en-US" w:bidi="th-TH"/>
              </w:rPr>
              <w:t>48</w:t>
            </w:r>
          </w:p>
        </w:tc>
        <w:tc>
          <w:tcPr>
            <w:tcW w:w="144" w:type="pct"/>
          </w:tcPr>
          <w:p w14:paraId="00A87A67" w14:textId="77777777" w:rsidR="00675A37" w:rsidRPr="00D533B8" w:rsidRDefault="00675A37" w:rsidP="00675A37">
            <w:pPr>
              <w:tabs>
                <w:tab w:val="decimal" w:pos="873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A6C7E7C" w14:textId="6D0C04CF" w:rsidR="00675A37" w:rsidRPr="00D533B8" w:rsidRDefault="005D20EE" w:rsidP="00675A37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20EE">
              <w:rPr>
                <w:rFonts w:ascii="Angsana New" w:hAnsi="Angsana New" w:hint="cs"/>
                <w:sz w:val="30"/>
                <w:szCs w:val="30"/>
                <w:lang w:val="en-US" w:bidi="th-TH"/>
              </w:rPr>
              <w:t>349</w:t>
            </w:r>
          </w:p>
        </w:tc>
        <w:tc>
          <w:tcPr>
            <w:tcW w:w="144" w:type="pct"/>
          </w:tcPr>
          <w:p w14:paraId="0F3D3650" w14:textId="77777777" w:rsidR="00675A37" w:rsidRPr="00D533B8" w:rsidRDefault="00675A37" w:rsidP="00675A37">
            <w:pPr>
              <w:tabs>
                <w:tab w:val="decimal" w:pos="873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</w:tcPr>
          <w:p w14:paraId="3A596325" w14:textId="26333FCB" w:rsidR="00675A37" w:rsidRPr="00D533B8" w:rsidRDefault="00D903CC" w:rsidP="00675A37">
            <w:pPr>
              <w:pStyle w:val="acctfourfigures"/>
              <w:tabs>
                <w:tab w:val="clear" w:pos="765"/>
                <w:tab w:val="decimal" w:pos="712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123D523E" w14:textId="77777777" w:rsidR="00675A37" w:rsidRPr="00D533B8" w:rsidRDefault="00675A37" w:rsidP="0067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5588D928" w14:textId="77777777" w:rsidR="00675A37" w:rsidRPr="00D533B8" w:rsidRDefault="00675A37" w:rsidP="00675A37">
            <w:pPr>
              <w:pStyle w:val="acctfourfigures"/>
              <w:tabs>
                <w:tab w:val="clear" w:pos="765"/>
                <w:tab w:val="decimal" w:pos="712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75A37" w:rsidRPr="00D533B8" w14:paraId="3544229C" w14:textId="77777777" w:rsidTr="008F3DC9">
        <w:tc>
          <w:tcPr>
            <w:tcW w:w="2195" w:type="pct"/>
          </w:tcPr>
          <w:p w14:paraId="56DE4DD6" w14:textId="77777777" w:rsidR="00675A37" w:rsidRPr="00CD5ECB" w:rsidRDefault="00675A37" w:rsidP="00675A37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7759A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64" w:type="pct"/>
            <w:shd w:val="clear" w:color="auto" w:fill="auto"/>
          </w:tcPr>
          <w:p w14:paraId="295CE22F" w14:textId="76A0CDF7" w:rsidR="00675A37" w:rsidRPr="00D533B8" w:rsidRDefault="005D20EE" w:rsidP="00675A37">
            <w:pPr>
              <w:pStyle w:val="acctfourfigures"/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20EE">
              <w:rPr>
                <w:rFonts w:ascii="Angsana New" w:hAnsi="Angsana New" w:hint="cs"/>
                <w:sz w:val="30"/>
                <w:szCs w:val="30"/>
                <w:lang w:val="en-US" w:bidi="th-TH"/>
              </w:rPr>
              <w:t>48</w:t>
            </w:r>
          </w:p>
        </w:tc>
        <w:tc>
          <w:tcPr>
            <w:tcW w:w="144" w:type="pct"/>
          </w:tcPr>
          <w:p w14:paraId="6B5DFDF0" w14:textId="77777777" w:rsidR="00675A37" w:rsidRPr="00D533B8" w:rsidRDefault="00675A37" w:rsidP="00675A37">
            <w:pPr>
              <w:tabs>
                <w:tab w:val="decimal" w:pos="873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FE3CA5D" w14:textId="78F6BBB8" w:rsidR="00675A37" w:rsidRPr="00D533B8" w:rsidRDefault="005D20EE" w:rsidP="00675A37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349</w:t>
            </w:r>
          </w:p>
        </w:tc>
        <w:tc>
          <w:tcPr>
            <w:tcW w:w="144" w:type="pct"/>
          </w:tcPr>
          <w:p w14:paraId="30D71419" w14:textId="77777777" w:rsidR="00675A37" w:rsidRPr="00D533B8" w:rsidRDefault="00675A37" w:rsidP="00675A37">
            <w:pPr>
              <w:tabs>
                <w:tab w:val="decimal" w:pos="873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</w:tcPr>
          <w:p w14:paraId="462AD368" w14:textId="17231EEC" w:rsidR="00675A37" w:rsidRPr="00D533B8" w:rsidRDefault="00D903CC" w:rsidP="00675A37">
            <w:pPr>
              <w:pStyle w:val="acctfourfigures"/>
              <w:tabs>
                <w:tab w:val="clear" w:pos="765"/>
                <w:tab w:val="decimal" w:pos="712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73FD0BD4" w14:textId="77777777" w:rsidR="00675A37" w:rsidRPr="00D533B8" w:rsidRDefault="00675A37" w:rsidP="0067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4DBBB60E" w14:textId="3E8BA987" w:rsidR="00675A37" w:rsidRPr="00D533B8" w:rsidRDefault="00675A37" w:rsidP="00675A37">
            <w:pPr>
              <w:pStyle w:val="acctfourfigures"/>
              <w:tabs>
                <w:tab w:val="clear" w:pos="765"/>
                <w:tab w:val="decimal" w:pos="712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75A37" w:rsidRPr="00D533B8" w14:paraId="59F6D098" w14:textId="77777777" w:rsidTr="008F3DC9">
        <w:tc>
          <w:tcPr>
            <w:tcW w:w="2195" w:type="pct"/>
          </w:tcPr>
          <w:p w14:paraId="11F08740" w14:textId="77777777" w:rsidR="00675A37" w:rsidRPr="00D533B8" w:rsidRDefault="00675A37" w:rsidP="00675A37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816E27" w14:textId="26BDDDDC" w:rsidR="00675A37" w:rsidRPr="00332D24" w:rsidRDefault="005D20EE" w:rsidP="00675A37">
            <w:pPr>
              <w:pStyle w:val="acctfourfigures"/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D20EE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734</w:t>
            </w:r>
          </w:p>
        </w:tc>
        <w:tc>
          <w:tcPr>
            <w:tcW w:w="144" w:type="pct"/>
          </w:tcPr>
          <w:p w14:paraId="276BA815" w14:textId="77777777" w:rsidR="00675A37" w:rsidRPr="00D533B8" w:rsidRDefault="00675A37" w:rsidP="00675A3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1C0644" w14:textId="1160B947" w:rsidR="00675A37" w:rsidRPr="00D533B8" w:rsidRDefault="00786EC4" w:rsidP="00675A37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675A3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4" w:type="pct"/>
          </w:tcPr>
          <w:p w14:paraId="16295A56" w14:textId="77777777" w:rsidR="00675A37" w:rsidRPr="00D533B8" w:rsidRDefault="00675A37" w:rsidP="00675A3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7B63D7" w14:textId="7566BDEF" w:rsidR="00675A37" w:rsidRPr="004D5385" w:rsidRDefault="005D20EE" w:rsidP="0067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 w:hint="cs"/>
                <w:b/>
                <w:bCs/>
                <w:sz w:val="30"/>
                <w:szCs w:val="30"/>
              </w:rPr>
              <w:t>88</w:t>
            </w:r>
          </w:p>
        </w:tc>
        <w:tc>
          <w:tcPr>
            <w:tcW w:w="143" w:type="pct"/>
          </w:tcPr>
          <w:p w14:paraId="57B21DB3" w14:textId="77777777" w:rsidR="00675A37" w:rsidRPr="00D533B8" w:rsidRDefault="00675A37" w:rsidP="0067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2A39C3" w14:textId="26D2F326" w:rsidR="00675A37" w:rsidRPr="004D5385" w:rsidRDefault="005D20EE" w:rsidP="0067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 w:hint="cs"/>
                <w:b/>
                <w:bCs/>
                <w:sz w:val="30"/>
                <w:szCs w:val="30"/>
              </w:rPr>
              <w:t>598</w:t>
            </w:r>
          </w:p>
        </w:tc>
      </w:tr>
    </w:tbl>
    <w:p w14:paraId="6CAD407E" w14:textId="77777777" w:rsidR="0004267C" w:rsidRPr="00675A37" w:rsidRDefault="000426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9849EA3" w14:textId="77777777" w:rsidR="000522E9" w:rsidRDefault="000522E9">
      <w:r>
        <w:br w:type="page"/>
      </w: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236"/>
        <w:gridCol w:w="934"/>
        <w:gridCol w:w="270"/>
        <w:gridCol w:w="990"/>
        <w:gridCol w:w="236"/>
        <w:gridCol w:w="916"/>
        <w:gridCol w:w="236"/>
        <w:gridCol w:w="1042"/>
        <w:gridCol w:w="236"/>
        <w:gridCol w:w="1114"/>
      </w:tblGrid>
      <w:tr w:rsidR="00D35AC9" w:rsidRPr="007A2F98" w14:paraId="0B65FACD" w14:textId="77777777" w:rsidTr="0085296C">
        <w:trPr>
          <w:tblHeader/>
        </w:trPr>
        <w:tc>
          <w:tcPr>
            <w:tcW w:w="2070" w:type="dxa"/>
          </w:tcPr>
          <w:p w14:paraId="4D90037B" w14:textId="22A9072A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8E25A21" w14:textId="77777777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F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0EA872AB" w14:textId="77777777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6F43B2F4" w14:textId="77777777" w:rsidR="00D35AC9" w:rsidRPr="00432645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3353A9F" w14:textId="77777777" w:rsidR="00D35AC9" w:rsidRPr="00432645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</w:tcPr>
          <w:p w14:paraId="7C16A286" w14:textId="77777777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26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D35AC9" w:rsidRPr="007A2F98" w14:paraId="47699111" w14:textId="77777777" w:rsidTr="00D922FE">
        <w:trPr>
          <w:tblHeader/>
        </w:trPr>
        <w:tc>
          <w:tcPr>
            <w:tcW w:w="2070" w:type="dxa"/>
            <w:vAlign w:val="bottom"/>
          </w:tcPr>
          <w:p w14:paraId="6253315C" w14:textId="004FE9CD" w:rsidR="00D35AC9" w:rsidRPr="00F53DCB" w:rsidRDefault="00D35AC9" w:rsidP="00D9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997AAD" w14:textId="77777777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F9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17041A0A" w14:textId="77777777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367A749" w14:textId="6E050915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895119" w14:textId="77777777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F8DAB0" w14:textId="77777777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EA6B06" w14:textId="77777777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3D18C442" w14:textId="77777777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2DF436" w14:textId="77777777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4FFEAC75" w14:textId="77777777" w:rsidR="00D35AC9" w:rsidRPr="00432645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ผลต่างอัตราแลกเปลี่ยนเงินตรา</w:t>
            </w:r>
          </w:p>
        </w:tc>
        <w:tc>
          <w:tcPr>
            <w:tcW w:w="236" w:type="dxa"/>
          </w:tcPr>
          <w:p w14:paraId="782AF39F" w14:textId="77777777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2D102EA" w14:textId="523A53AD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5AC9" w:rsidRPr="007A2F98" w14:paraId="03FF37A8" w14:textId="77777777" w:rsidTr="0085296C">
        <w:trPr>
          <w:tblHeader/>
        </w:trPr>
        <w:tc>
          <w:tcPr>
            <w:tcW w:w="2070" w:type="dxa"/>
          </w:tcPr>
          <w:p w14:paraId="37EF0CA6" w14:textId="36D0B8D7" w:rsidR="00D35AC9" w:rsidRPr="007A2F98" w:rsidRDefault="00675A37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3D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170" w:type="dxa"/>
            <w:vAlign w:val="bottom"/>
          </w:tcPr>
          <w:p w14:paraId="68C4FD1E" w14:textId="6AA4FB32" w:rsidR="00D35AC9" w:rsidRPr="007A2F98" w:rsidRDefault="005D20EE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35AC9" w:rsidRPr="007A2F9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35AC9" w:rsidRPr="007A2F9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682F464E" w14:textId="77777777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8A91971" w14:textId="16263E3A" w:rsidR="00D35AC9" w:rsidRPr="007A2F98" w:rsidRDefault="00786EC4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35AC9" w:rsidRPr="007A2F9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35AC9" w:rsidRPr="007A2F98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0A41EE9A" w14:textId="77777777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E6B48D0" w14:textId="77777777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F9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14D51640" w14:textId="77777777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4DC3620D" w14:textId="77777777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F98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5B956D87" w14:textId="77777777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0E97C7F6" w14:textId="77777777" w:rsidR="00D35AC9" w:rsidRPr="00432645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36" w:type="dxa"/>
          </w:tcPr>
          <w:p w14:paraId="6FDEDBC4" w14:textId="77777777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3A1DF45" w14:textId="4558D786" w:rsidR="00D35AC9" w:rsidRPr="007A2F98" w:rsidRDefault="005D20EE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35AC9" w:rsidRPr="007A2F9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35AC9" w:rsidRPr="007A2F9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35AC9" w:rsidRPr="007A2F98" w14:paraId="3A94A4F6" w14:textId="77777777" w:rsidTr="0085296C">
        <w:trPr>
          <w:tblHeader/>
        </w:trPr>
        <w:tc>
          <w:tcPr>
            <w:tcW w:w="2070" w:type="dxa"/>
          </w:tcPr>
          <w:p w14:paraId="7106D67C" w14:textId="77777777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E5F4491" w14:textId="77777777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2F9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17D62959" w14:textId="77777777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0DFCF76E" w14:textId="77777777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CACDE00" w14:textId="77777777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</w:tcPr>
          <w:p w14:paraId="4ECD71D4" w14:textId="77777777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2F9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A2F9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35AC9" w:rsidRPr="007A2F98" w14:paraId="57064B93" w14:textId="77777777" w:rsidTr="0085296C">
        <w:tc>
          <w:tcPr>
            <w:tcW w:w="2070" w:type="dxa"/>
            <w:vAlign w:val="bottom"/>
          </w:tcPr>
          <w:p w14:paraId="73894E20" w14:textId="2B36E9D5" w:rsidR="00D35AC9" w:rsidRPr="007A2F98" w:rsidRDefault="00786EC4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  <w:r w:rsidR="005D20EE" w:rsidRPr="005D20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563</w:t>
            </w:r>
          </w:p>
        </w:tc>
        <w:tc>
          <w:tcPr>
            <w:tcW w:w="1170" w:type="dxa"/>
            <w:vAlign w:val="bottom"/>
          </w:tcPr>
          <w:p w14:paraId="75871CE1" w14:textId="77777777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36" w:type="dxa"/>
          </w:tcPr>
          <w:p w14:paraId="5B6BDC4C" w14:textId="77777777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3EF337D" w14:textId="77777777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97211F" w14:textId="77777777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2DE6C84" w14:textId="77777777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9F5DE05" w14:textId="77777777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08532609" w14:textId="77777777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E6CDEE" w14:textId="77777777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4977192C" w14:textId="77777777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0D949B" w14:textId="77777777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90B0688" w14:textId="77777777" w:rsidR="00D35AC9" w:rsidRPr="007A2F98" w:rsidRDefault="00D35AC9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296C" w:rsidRPr="007A2F98" w14:paraId="0556A607" w14:textId="77777777" w:rsidTr="0085296C">
        <w:tc>
          <w:tcPr>
            <w:tcW w:w="3240" w:type="dxa"/>
            <w:gridSpan w:val="2"/>
          </w:tcPr>
          <w:p w14:paraId="278E1AC6" w14:textId="77777777" w:rsidR="0085296C" w:rsidRPr="007A2F98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AE3BE1"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236" w:type="dxa"/>
          </w:tcPr>
          <w:p w14:paraId="11A5E5A4" w14:textId="77777777" w:rsidR="0085296C" w:rsidRPr="007A2F98" w:rsidRDefault="0085296C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2467718A" w14:textId="77777777" w:rsidR="0085296C" w:rsidRPr="007A2F98" w:rsidRDefault="0085296C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7B6E03" w14:textId="77777777" w:rsidR="0085296C" w:rsidRPr="007A2F98" w:rsidRDefault="0085296C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382961" w14:textId="77777777" w:rsidR="0085296C" w:rsidRPr="007A2F98" w:rsidRDefault="0085296C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98423B" w14:textId="77777777" w:rsidR="0085296C" w:rsidRPr="007A2F98" w:rsidRDefault="0085296C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1231C307" w14:textId="77777777" w:rsidR="0085296C" w:rsidRPr="007A2F98" w:rsidRDefault="0085296C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13A51C" w14:textId="77777777" w:rsidR="0085296C" w:rsidRPr="007A2F98" w:rsidRDefault="0085296C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7EB1D42C" w14:textId="77777777" w:rsidR="0085296C" w:rsidRPr="007A2F98" w:rsidRDefault="0085296C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259440" w14:textId="77777777" w:rsidR="0085296C" w:rsidRPr="007A2F98" w:rsidRDefault="0085296C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7B4FCE5" w14:textId="77777777" w:rsidR="0085296C" w:rsidRPr="007A2F98" w:rsidRDefault="0085296C" w:rsidP="00D3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296C" w:rsidRPr="00432645" w14:paraId="376E25FF" w14:textId="77777777" w:rsidTr="0085296C">
        <w:tc>
          <w:tcPr>
            <w:tcW w:w="2070" w:type="dxa"/>
          </w:tcPr>
          <w:p w14:paraId="682BFCEF" w14:textId="77777777" w:rsidR="0085296C" w:rsidRPr="00AE3BE1" w:rsidRDefault="0085296C" w:rsidP="0085296C">
            <w:pPr>
              <w:spacing w:line="240" w:lineRule="auto"/>
              <w:ind w:left="255" w:right="-105" w:hanging="25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proofErr w:type="spellStart"/>
            <w:r w:rsidRPr="00AE3BE1">
              <w:rPr>
                <w:rFonts w:ascii="Angsana New" w:hAnsi="Angsana New"/>
                <w:sz w:val="30"/>
                <w:szCs w:val="30"/>
              </w:rPr>
              <w:t>Italmarket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E3BE1">
              <w:rPr>
                <w:rFonts w:ascii="Angsana New" w:hAnsi="Angsana New"/>
                <w:sz w:val="30"/>
                <w:szCs w:val="30"/>
              </w:rPr>
              <w:t xml:space="preserve">Slovakia, </w:t>
            </w:r>
            <w:proofErr w:type="spellStart"/>
            <w:r w:rsidRPr="00AE3BE1">
              <w:rPr>
                <w:rFonts w:ascii="Angsana New" w:hAnsi="Angsana New"/>
                <w:sz w:val="30"/>
                <w:szCs w:val="30"/>
              </w:rPr>
              <w:t>a.s.</w:t>
            </w:r>
            <w:proofErr w:type="spellEnd"/>
          </w:p>
        </w:tc>
        <w:tc>
          <w:tcPr>
            <w:tcW w:w="1170" w:type="dxa"/>
            <w:vAlign w:val="bottom"/>
          </w:tcPr>
          <w:p w14:paraId="7A9344F9" w14:textId="1445A635" w:rsidR="0085296C" w:rsidRPr="009B2B08" w:rsidRDefault="00786EC4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EC4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7EC9F0BA" w14:textId="77777777" w:rsidR="0085296C" w:rsidRPr="007A2F98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2424FB8B" w14:textId="2295EA0F" w:rsidR="0085296C" w:rsidRPr="00AE3BE1" w:rsidRDefault="00786EC4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 w:hint="cs"/>
                <w:sz w:val="30"/>
                <w:szCs w:val="30"/>
              </w:rPr>
              <w:t>2</w:t>
            </w:r>
            <w:r w:rsidR="00130EFD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 w:hint="cs"/>
                <w:sz w:val="30"/>
                <w:szCs w:val="30"/>
              </w:rPr>
              <w:t>699</w:t>
            </w:r>
          </w:p>
        </w:tc>
        <w:tc>
          <w:tcPr>
            <w:tcW w:w="270" w:type="dxa"/>
          </w:tcPr>
          <w:p w14:paraId="39D2D398" w14:textId="77777777" w:rsidR="0085296C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0C4EB9" w14:textId="4C775B13" w:rsidR="0085296C" w:rsidRPr="009E555A" w:rsidRDefault="00130EFD" w:rsidP="00BE3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B350D9D" w14:textId="77777777" w:rsidR="0085296C" w:rsidRPr="007A2F98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7D5803EB" w14:textId="30F1E4D5" w:rsidR="0085296C" w:rsidRPr="00BE39DD" w:rsidRDefault="00130EFD" w:rsidP="00BE39DD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49B3DF1" w14:textId="77777777" w:rsidR="0085296C" w:rsidRPr="00432645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42A40BDC" w14:textId="28A7B75A" w:rsidR="0085296C" w:rsidRPr="00A16E8B" w:rsidRDefault="00786EC4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</w:t>
            </w: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2A67D170" w14:textId="77777777" w:rsidR="0085296C" w:rsidRPr="00432645" w:rsidRDefault="0085296C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BDA7958" w14:textId="0118812E" w:rsidR="0085296C" w:rsidRPr="00432645" w:rsidRDefault="00786EC4" w:rsidP="00852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130EFD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950</w:t>
            </w:r>
          </w:p>
        </w:tc>
      </w:tr>
      <w:tr w:rsidR="00130EFD" w:rsidRPr="00432645" w14:paraId="21676FB7" w14:textId="77777777" w:rsidTr="0085296C">
        <w:tc>
          <w:tcPr>
            <w:tcW w:w="2070" w:type="dxa"/>
          </w:tcPr>
          <w:p w14:paraId="17B47963" w14:textId="77777777" w:rsidR="00130EFD" w:rsidRPr="00AE3BE1" w:rsidRDefault="00130EFD" w:rsidP="00130EFD">
            <w:pPr>
              <w:spacing w:line="240" w:lineRule="auto"/>
              <w:ind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1170" w:type="dxa"/>
            <w:vAlign w:val="bottom"/>
          </w:tcPr>
          <w:p w14:paraId="01A184F7" w14:textId="090F08B7" w:rsidR="00130EFD" w:rsidRPr="009B2B08" w:rsidRDefault="005D20EE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130EFD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D20E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30EF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2C769B79" w14:textId="77777777" w:rsidR="00130EFD" w:rsidRPr="007A2F98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D373D15" w14:textId="5608EFC8" w:rsidR="00130EFD" w:rsidRPr="00AE3BE1" w:rsidRDefault="005D20EE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4</w:t>
            </w:r>
            <w:r w:rsidR="00130EFD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5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Pr="005D20E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B2F48F3" w14:textId="77777777" w:rsidR="00130EFD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0E6D3D" w14:textId="19EDD5D3" w:rsidR="00130EFD" w:rsidRPr="009E555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481AAA1" w14:textId="77777777" w:rsidR="00130EFD" w:rsidRPr="007A2F98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0D7BCACB" w14:textId="1949984E" w:rsidR="00130EFD" w:rsidRPr="00432645" w:rsidRDefault="005D20EE" w:rsidP="00130EFD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  <w:lang w:val="en-US"/>
              </w:rPr>
              <w:t>980</w:t>
            </w:r>
          </w:p>
        </w:tc>
        <w:tc>
          <w:tcPr>
            <w:tcW w:w="236" w:type="dxa"/>
          </w:tcPr>
          <w:p w14:paraId="611F7B3A" w14:textId="77777777" w:rsidR="00130EFD" w:rsidRPr="00432645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0FC743BA" w14:textId="73C2B586" w:rsidR="00130EFD" w:rsidRPr="00A16E8B" w:rsidRDefault="005D20EE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36" w:type="dxa"/>
          </w:tcPr>
          <w:p w14:paraId="6A7E005F" w14:textId="77777777" w:rsidR="00130EFD" w:rsidRPr="00432645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EE1397D" w14:textId="160D7DD6" w:rsidR="00130EFD" w:rsidRPr="00432645" w:rsidRDefault="005D20EE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3</w:t>
            </w:r>
            <w:r w:rsidR="00130EFD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6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Pr="005D20EE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130EFD" w:rsidRPr="00432645" w14:paraId="773C1380" w14:textId="77777777" w:rsidTr="0085296C">
        <w:tc>
          <w:tcPr>
            <w:tcW w:w="2070" w:type="dxa"/>
          </w:tcPr>
          <w:p w14:paraId="18358A56" w14:textId="77777777" w:rsidR="00130EFD" w:rsidRPr="00AE3BE1" w:rsidRDefault="00130EFD" w:rsidP="00130EF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3BE1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  <w:vAlign w:val="bottom"/>
          </w:tcPr>
          <w:p w14:paraId="5908CA53" w14:textId="0B1B9B47" w:rsidR="00130EFD" w:rsidRPr="009B2B08" w:rsidRDefault="005D20EE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30EF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4146BE20" w14:textId="77777777" w:rsidR="00130EFD" w:rsidRPr="007A2F98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1F8A1A6" w14:textId="29236442" w:rsidR="00130EFD" w:rsidRPr="00AE3BE1" w:rsidRDefault="005D20EE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3</w:t>
            </w:r>
            <w:r w:rsidR="00130EFD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675</w:t>
            </w:r>
          </w:p>
        </w:tc>
        <w:tc>
          <w:tcPr>
            <w:tcW w:w="270" w:type="dxa"/>
          </w:tcPr>
          <w:p w14:paraId="4A5E36D8" w14:textId="77777777" w:rsidR="00130EFD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B6AD8A2" w14:textId="5430C509" w:rsidR="00130EFD" w:rsidRPr="009E555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D05825C" w14:textId="77777777" w:rsidR="00130EFD" w:rsidRPr="007A2F98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0766F684" w14:textId="2D4DD30C" w:rsidR="00130EFD" w:rsidRPr="00432645" w:rsidRDefault="005D20EE" w:rsidP="00130EFD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  <w:lang w:val="en-US"/>
              </w:rPr>
              <w:t>980</w:t>
            </w:r>
          </w:p>
        </w:tc>
        <w:tc>
          <w:tcPr>
            <w:tcW w:w="236" w:type="dxa"/>
          </w:tcPr>
          <w:p w14:paraId="140BD96F" w14:textId="77777777" w:rsidR="00130EFD" w:rsidRPr="00432645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25A122A2" w14:textId="7CE2399D" w:rsidR="00130EFD" w:rsidRPr="00A16E8B" w:rsidRDefault="00130EFD" w:rsidP="00130EFD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1BA7A3E" w14:textId="77777777" w:rsidR="00130EFD" w:rsidRPr="00432645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9F06ABF" w14:textId="5D06B247" w:rsidR="00130EFD" w:rsidRPr="00432645" w:rsidRDefault="00786EC4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130EFD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695</w:t>
            </w:r>
          </w:p>
        </w:tc>
      </w:tr>
      <w:tr w:rsidR="00130EFD" w14:paraId="2F51BC96" w14:textId="77777777" w:rsidTr="0085296C">
        <w:tc>
          <w:tcPr>
            <w:tcW w:w="2070" w:type="dxa"/>
          </w:tcPr>
          <w:p w14:paraId="56C507D7" w14:textId="77777777" w:rsidR="00130EFD" w:rsidRPr="00AE3BE1" w:rsidRDefault="00130EFD" w:rsidP="00130EF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vAlign w:val="bottom"/>
          </w:tcPr>
          <w:p w14:paraId="5FCAA423" w14:textId="1867C560" w:rsidR="00130EFD" w:rsidRPr="009B2B08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C07B52B" w14:textId="77777777" w:rsidR="00130EFD" w:rsidRPr="007A2F98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4EBE2662" w14:textId="398C5266" w:rsidR="00130EFD" w:rsidRPr="00AE3BE1" w:rsidRDefault="005D20EE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270" w:type="dxa"/>
          </w:tcPr>
          <w:p w14:paraId="6FD36FDD" w14:textId="77777777" w:rsidR="00130EFD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D777191" w14:textId="6E03CBC0" w:rsidR="00130EFD" w:rsidRPr="00432645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A4C79F5" w14:textId="77777777" w:rsidR="00130EFD" w:rsidRPr="007A2F98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32EF5AE9" w14:textId="5FCBD68D" w:rsidR="00130EFD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37F6B3F" w14:textId="77777777" w:rsidR="00130EFD" w:rsidRPr="00432645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6A42181E" w14:textId="5979AEDC" w:rsidR="00130EFD" w:rsidRPr="00A16E8B" w:rsidRDefault="005D20EE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04A414A3" w14:textId="77777777" w:rsidR="00130EFD" w:rsidRPr="00432645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25B86D9C" w14:textId="0BC1FF2F" w:rsidR="00130EFD" w:rsidRDefault="005D20EE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90</w:t>
            </w:r>
          </w:p>
        </w:tc>
      </w:tr>
      <w:tr w:rsidR="00130EFD" w:rsidRPr="00E14CBA" w14:paraId="27EAD69A" w14:textId="77777777" w:rsidTr="0085296C">
        <w:tc>
          <w:tcPr>
            <w:tcW w:w="2070" w:type="dxa"/>
          </w:tcPr>
          <w:p w14:paraId="6DBC81D5" w14:textId="77777777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4C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73CDC32F" w14:textId="77777777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C5D730" w14:textId="77777777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DD22AE" w14:textId="142D5A5F" w:rsidR="00130EFD" w:rsidRPr="00E14CBA" w:rsidRDefault="00786EC4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130E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975</w:t>
            </w:r>
          </w:p>
        </w:tc>
        <w:tc>
          <w:tcPr>
            <w:tcW w:w="270" w:type="dxa"/>
          </w:tcPr>
          <w:p w14:paraId="2D8849AD" w14:textId="77777777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7F2ADE" w14:textId="77777777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9C6942" w14:textId="77777777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507EBDF3" w14:textId="77777777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49FD3A" w14:textId="77777777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16846DC5" w14:textId="77777777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73CDEB" w14:textId="77777777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2AFA8C9" w14:textId="53825AD7" w:rsidR="00130EFD" w:rsidRPr="00E14CBA" w:rsidRDefault="005D20EE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130E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  <w:r w:rsidR="00786EC4" w:rsidRPr="00786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130EFD" w:rsidRPr="00E14CBA" w14:paraId="7E2F2E69" w14:textId="77777777" w:rsidTr="0085296C">
        <w:tc>
          <w:tcPr>
            <w:tcW w:w="2070" w:type="dxa"/>
          </w:tcPr>
          <w:p w14:paraId="20213AE2" w14:textId="77777777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5DCB8A2" w14:textId="77777777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A3F218" w14:textId="77777777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vAlign w:val="bottom"/>
          </w:tcPr>
          <w:p w14:paraId="7F8B7B5A" w14:textId="77777777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08169F" w14:textId="77777777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588D08" w14:textId="77777777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273961" w14:textId="77777777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2DD13766" w14:textId="77777777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4712E1" w14:textId="77777777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17AC1EE0" w14:textId="77777777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2948BF" w14:textId="77777777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67D8AB44" w14:textId="77777777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0EFD" w:rsidRPr="00E14CBA" w14:paraId="304C3D40" w14:textId="77777777" w:rsidTr="0006404F">
        <w:tc>
          <w:tcPr>
            <w:tcW w:w="2070" w:type="dxa"/>
            <w:vAlign w:val="bottom"/>
          </w:tcPr>
          <w:p w14:paraId="731462C2" w14:textId="6A849613" w:rsidR="00130EFD" w:rsidRPr="00E14CBA" w:rsidRDefault="00786EC4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  <w:r w:rsidR="005D20EE" w:rsidRPr="005D20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56</w:t>
            </w:r>
            <w:r w:rsidRPr="00786E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70" w:type="dxa"/>
            <w:vAlign w:val="bottom"/>
          </w:tcPr>
          <w:p w14:paraId="701DACFA" w14:textId="77777777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81E071" w14:textId="77777777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A8C1F00" w14:textId="77777777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8E1593" w14:textId="77777777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1DE6252" w14:textId="77777777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6ECD4A" w14:textId="77777777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54C66021" w14:textId="77777777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62C06E" w14:textId="77777777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3C7D3220" w14:textId="77777777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F8BA43" w14:textId="77777777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60E5E80" w14:textId="77777777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0EFD" w:rsidRPr="00E14CBA" w14:paraId="5C6476FE" w14:textId="77777777" w:rsidTr="0006404F">
        <w:tc>
          <w:tcPr>
            <w:tcW w:w="3240" w:type="dxa"/>
            <w:gridSpan w:val="2"/>
          </w:tcPr>
          <w:p w14:paraId="77D6978A" w14:textId="77777777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E14CBA"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236" w:type="dxa"/>
          </w:tcPr>
          <w:p w14:paraId="7E807A6C" w14:textId="77777777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21E573A7" w14:textId="77777777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928F3A" w14:textId="77777777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8DA1CC" w14:textId="77777777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850785" w14:textId="77777777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497E4F2F" w14:textId="77777777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B09E10" w14:textId="77777777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4BAC7313" w14:textId="77777777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C780A3" w14:textId="77777777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D9EB3CC" w14:textId="77777777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0EFD" w:rsidRPr="00E14CBA" w14:paraId="64929EA1" w14:textId="77777777" w:rsidTr="00D86C4D">
        <w:tc>
          <w:tcPr>
            <w:tcW w:w="2070" w:type="dxa"/>
          </w:tcPr>
          <w:p w14:paraId="1535DEF8" w14:textId="209D2C47" w:rsidR="00130EFD" w:rsidRPr="00E14CBA" w:rsidRDefault="00130EFD" w:rsidP="00130EFD">
            <w:pPr>
              <w:spacing w:line="240" w:lineRule="auto"/>
              <w:ind w:left="255" w:right="-105" w:hanging="25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proofErr w:type="spellStart"/>
            <w:r w:rsidRPr="00AE3BE1">
              <w:rPr>
                <w:rFonts w:ascii="Angsana New" w:hAnsi="Angsana New"/>
                <w:sz w:val="30"/>
                <w:szCs w:val="30"/>
              </w:rPr>
              <w:t>Italmarket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E3BE1">
              <w:rPr>
                <w:rFonts w:ascii="Angsana New" w:hAnsi="Angsana New"/>
                <w:sz w:val="30"/>
                <w:szCs w:val="30"/>
              </w:rPr>
              <w:t xml:space="preserve">Slovakia, </w:t>
            </w:r>
            <w:proofErr w:type="spellStart"/>
            <w:r w:rsidRPr="00AE3BE1">
              <w:rPr>
                <w:rFonts w:ascii="Angsana New" w:hAnsi="Angsana New"/>
                <w:sz w:val="30"/>
                <w:szCs w:val="30"/>
              </w:rPr>
              <w:t>a.s.</w:t>
            </w:r>
            <w:proofErr w:type="spellEnd"/>
          </w:p>
        </w:tc>
        <w:tc>
          <w:tcPr>
            <w:tcW w:w="1170" w:type="dxa"/>
            <w:vAlign w:val="bottom"/>
          </w:tcPr>
          <w:p w14:paraId="4EB78AC3" w14:textId="5643B5F7" w:rsidR="00130EFD" w:rsidRPr="00E14CBA" w:rsidRDefault="00786EC4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72533D4B" w14:textId="77777777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7E635A02" w14:textId="7079EAED" w:rsidR="00130EFD" w:rsidRPr="00E14CBA" w:rsidRDefault="00786EC4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130EFD" w:rsidRPr="00AE3BE1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970</w:t>
            </w:r>
          </w:p>
        </w:tc>
        <w:tc>
          <w:tcPr>
            <w:tcW w:w="270" w:type="dxa"/>
          </w:tcPr>
          <w:p w14:paraId="4480F0FE" w14:textId="77777777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AA1A44" w14:textId="24A98975" w:rsidR="00130EFD" w:rsidRPr="00E14CBA" w:rsidRDefault="00130EFD" w:rsidP="00130EF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5BE5BF4" w14:textId="77777777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42DA4A6D" w14:textId="1F8CE830" w:rsidR="00130EFD" w:rsidRPr="00E14CBA" w:rsidRDefault="00130EFD" w:rsidP="00130EFD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39D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B660692" w14:textId="77777777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2416FA1D" w14:textId="5C2F128B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7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085F3AB" w14:textId="77777777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DE1A563" w14:textId="16E1D65F" w:rsidR="00130EFD" w:rsidRPr="00E14CBA" w:rsidRDefault="00786EC4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130EFD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699</w:t>
            </w:r>
          </w:p>
        </w:tc>
      </w:tr>
      <w:tr w:rsidR="00130EFD" w:rsidRPr="00E14CBA" w14:paraId="464EE62D" w14:textId="77777777" w:rsidTr="00D86C4D">
        <w:tc>
          <w:tcPr>
            <w:tcW w:w="2070" w:type="dxa"/>
          </w:tcPr>
          <w:p w14:paraId="071449D8" w14:textId="129BE8D5" w:rsidR="00130EFD" w:rsidRPr="00E14CBA" w:rsidRDefault="00130EFD" w:rsidP="00130EFD">
            <w:pPr>
              <w:spacing w:line="240" w:lineRule="auto"/>
              <w:ind w:left="255" w:right="-105" w:hanging="25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1170" w:type="dxa"/>
            <w:vAlign w:val="bottom"/>
          </w:tcPr>
          <w:p w14:paraId="30619226" w14:textId="172FA545" w:rsidR="00130EFD" w:rsidRPr="00E14CBA" w:rsidRDefault="005D20EE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130EFD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D20E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30EF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2A309BDD" w14:textId="77777777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25D841E2" w14:textId="4F9F3643" w:rsidR="00130EFD" w:rsidRPr="00E14CBA" w:rsidRDefault="005D20EE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9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Pr="005D20E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4643159" w14:textId="77777777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C610A7" w14:textId="3309AAC1" w:rsidR="00130EFD" w:rsidRPr="00E14CBA" w:rsidRDefault="005D20EE" w:rsidP="00130EF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20E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130EFD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236" w:type="dxa"/>
          </w:tcPr>
          <w:p w14:paraId="4379B11B" w14:textId="77777777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2E8C3BDD" w14:textId="006FB3DB" w:rsidR="00130EFD" w:rsidRPr="00E14CBA" w:rsidRDefault="00786EC4" w:rsidP="00130EFD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130EFD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786EC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54E16C12" w14:textId="77777777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66FBBFC2" w14:textId="180D887F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85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2F871C8" w14:textId="77777777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031EC9B" w14:textId="06C5098F" w:rsidR="00130EFD" w:rsidRPr="00E14CBA" w:rsidRDefault="005D20EE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4</w:t>
            </w:r>
            <w:r w:rsidR="00130EFD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5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Pr="005D20EE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130EFD" w:rsidRPr="00E14CBA" w14:paraId="6E324F93" w14:textId="77777777" w:rsidTr="00D86C4D">
        <w:tc>
          <w:tcPr>
            <w:tcW w:w="2070" w:type="dxa"/>
          </w:tcPr>
          <w:p w14:paraId="67DC7442" w14:textId="065837FB" w:rsidR="00130EFD" w:rsidRPr="00E14CBA" w:rsidRDefault="00130EFD" w:rsidP="00130EFD">
            <w:pPr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3BE1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  <w:vAlign w:val="bottom"/>
          </w:tcPr>
          <w:p w14:paraId="0F64E5CA" w14:textId="50EE9B34" w:rsidR="00130EFD" w:rsidRPr="00E14CBA" w:rsidRDefault="005D20EE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30EF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2CD039BF" w14:textId="77777777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4B44132D" w14:textId="60132DD3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AE3B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A0876F" w14:textId="77777777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7857E2" w14:textId="34516082" w:rsidR="00130EFD" w:rsidRPr="00E14CBA" w:rsidRDefault="005D20EE" w:rsidP="00130EF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20E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130EFD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236" w:type="dxa"/>
          </w:tcPr>
          <w:p w14:paraId="3DD05989" w14:textId="77777777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7D07ADD7" w14:textId="087A017D" w:rsidR="00130EFD" w:rsidRPr="00E14CBA" w:rsidRDefault="00786EC4" w:rsidP="00130EFD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130EFD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786EC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2AA4FF7A" w14:textId="77777777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16E9B43A" w14:textId="2E77A0EF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EB3E4CC" w14:textId="77777777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65D23C6" w14:textId="072F387C" w:rsidR="00130EFD" w:rsidRPr="00E14CBA" w:rsidRDefault="005D20EE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3</w:t>
            </w:r>
            <w:r w:rsidR="00130EFD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675</w:t>
            </w:r>
          </w:p>
        </w:tc>
      </w:tr>
      <w:tr w:rsidR="00130EFD" w:rsidRPr="00E14CBA" w14:paraId="0B3F98AA" w14:textId="77777777" w:rsidTr="00D86C4D">
        <w:tc>
          <w:tcPr>
            <w:tcW w:w="2070" w:type="dxa"/>
          </w:tcPr>
          <w:p w14:paraId="1B23A2EE" w14:textId="5DEB7590" w:rsidR="00130EFD" w:rsidRPr="00E14CBA" w:rsidRDefault="00130EFD" w:rsidP="00130EF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vAlign w:val="bottom"/>
          </w:tcPr>
          <w:p w14:paraId="412E46EC" w14:textId="759AC9A0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763A9FF" w14:textId="77777777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357D6272" w14:textId="16E352C1" w:rsidR="00130EFD" w:rsidRPr="00E14CBA" w:rsidRDefault="005D20EE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86</w:t>
            </w:r>
          </w:p>
        </w:tc>
        <w:tc>
          <w:tcPr>
            <w:tcW w:w="270" w:type="dxa"/>
          </w:tcPr>
          <w:p w14:paraId="26367BD8" w14:textId="77777777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39CB70" w14:textId="3B26E8F4" w:rsidR="00130EFD" w:rsidRPr="00E14CBA" w:rsidRDefault="00130EFD" w:rsidP="00130EF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B3E437B" w14:textId="77777777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0EAF9D94" w14:textId="11EE2987" w:rsidR="00130EFD" w:rsidRPr="00E14CBA" w:rsidRDefault="00130EFD" w:rsidP="00130EFD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23CECB8" w14:textId="77777777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7651F9ED" w14:textId="1FDB685B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1EDE3F3" w14:textId="77777777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E4EAC94" w14:textId="2442D09A" w:rsidR="00130EFD" w:rsidRPr="00E14CBA" w:rsidRDefault="005D20EE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83</w:t>
            </w:r>
          </w:p>
        </w:tc>
      </w:tr>
      <w:tr w:rsidR="00130EFD" w:rsidRPr="00E14CBA" w14:paraId="7EACBAB1" w14:textId="77777777" w:rsidTr="00D86C4D">
        <w:tc>
          <w:tcPr>
            <w:tcW w:w="2070" w:type="dxa"/>
          </w:tcPr>
          <w:p w14:paraId="21D05EA4" w14:textId="4E1C4C3B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4C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51CB8BD9" w14:textId="77777777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C0EE9C" w14:textId="77777777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8E83ED" w14:textId="335516C7" w:rsidR="00130EFD" w:rsidRPr="00E14CBA" w:rsidRDefault="005D20EE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130EFD" w:rsidRPr="00E14C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984</w:t>
            </w:r>
          </w:p>
        </w:tc>
        <w:tc>
          <w:tcPr>
            <w:tcW w:w="270" w:type="dxa"/>
          </w:tcPr>
          <w:p w14:paraId="32681036" w14:textId="77777777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42BDDC" w14:textId="77777777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7A7D62" w14:textId="77777777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4A28F7FC" w14:textId="77777777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BE6128" w14:textId="77777777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42A1F081" w14:textId="77777777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946ED0" w14:textId="77777777" w:rsidR="00130EFD" w:rsidRPr="00E14CBA" w:rsidRDefault="00130EFD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2E6BF542" w14:textId="0B2AB39A" w:rsidR="00130EFD" w:rsidRPr="00E14CBA" w:rsidRDefault="00786EC4" w:rsidP="00130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130EFD" w:rsidRPr="00E14C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975</w:t>
            </w:r>
          </w:p>
        </w:tc>
      </w:tr>
    </w:tbl>
    <w:p w14:paraId="2180E267" w14:textId="77777777" w:rsidR="00CD5FAF" w:rsidRPr="000522E9" w:rsidRDefault="00CD5FAF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4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01"/>
        <w:gridCol w:w="273"/>
        <w:gridCol w:w="1102"/>
        <w:gridCol w:w="273"/>
        <w:gridCol w:w="1184"/>
        <w:gridCol w:w="273"/>
        <w:gridCol w:w="1125"/>
      </w:tblGrid>
      <w:tr w:rsidR="00134AC1" w:rsidRPr="00E14CBA" w14:paraId="3E777F24" w14:textId="77777777" w:rsidTr="007E4A2E">
        <w:tc>
          <w:tcPr>
            <w:tcW w:w="4230" w:type="dxa"/>
          </w:tcPr>
          <w:p w14:paraId="687A52EC" w14:textId="4AD7D87B" w:rsidR="00134AC1" w:rsidRPr="00E14CBA" w:rsidRDefault="00134AC1" w:rsidP="00134AC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76" w:type="dxa"/>
            <w:gridSpan w:val="3"/>
          </w:tcPr>
          <w:p w14:paraId="37CC08D8" w14:textId="77777777" w:rsidR="00134AC1" w:rsidRPr="00E14CBA" w:rsidRDefault="00134AC1" w:rsidP="00134AC1">
            <w:pPr>
              <w:tabs>
                <w:tab w:val="decimal" w:pos="87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4C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297C0988" w14:textId="77777777" w:rsidR="00134AC1" w:rsidRPr="00E14CBA" w:rsidRDefault="00134AC1" w:rsidP="00134AC1">
            <w:pPr>
              <w:tabs>
                <w:tab w:val="decimal" w:pos="87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2" w:type="dxa"/>
            <w:gridSpan w:val="3"/>
          </w:tcPr>
          <w:p w14:paraId="16866FB0" w14:textId="77777777" w:rsidR="00134AC1" w:rsidRPr="00E14CBA" w:rsidRDefault="00134AC1" w:rsidP="00134AC1">
            <w:pPr>
              <w:tabs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4C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36F1" w:rsidRPr="00E14CBA" w14:paraId="233EB2B1" w14:textId="77777777" w:rsidTr="007E4A2E">
        <w:tc>
          <w:tcPr>
            <w:tcW w:w="4230" w:type="dxa"/>
          </w:tcPr>
          <w:p w14:paraId="09555781" w14:textId="5598B74E" w:rsidR="002536F1" w:rsidRPr="00E14CBA" w:rsidRDefault="000522E9" w:rsidP="002536F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14C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001" w:type="dxa"/>
          </w:tcPr>
          <w:p w14:paraId="2A0AB805" w14:textId="5883DBEF" w:rsidR="00F25A80" w:rsidRPr="00E14CBA" w:rsidRDefault="00786EC4" w:rsidP="00F25A8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  <w:tc>
          <w:tcPr>
            <w:tcW w:w="273" w:type="dxa"/>
          </w:tcPr>
          <w:p w14:paraId="78426E95" w14:textId="77777777" w:rsidR="002536F1" w:rsidRPr="00E14CBA" w:rsidRDefault="002536F1" w:rsidP="002536F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27993102" w14:textId="75457DE6" w:rsidR="002536F1" w:rsidRPr="00E14CBA" w:rsidRDefault="00786EC4" w:rsidP="002536F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Pr="00786EC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3" w:type="dxa"/>
            <w:shd w:val="clear" w:color="auto" w:fill="auto"/>
          </w:tcPr>
          <w:p w14:paraId="3AF9DC57" w14:textId="77777777" w:rsidR="002536F1" w:rsidRPr="00E14CBA" w:rsidRDefault="002536F1" w:rsidP="002536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1E86BB71" w14:textId="26EDD210" w:rsidR="002536F1" w:rsidRPr="00E14CBA" w:rsidRDefault="00786EC4" w:rsidP="002536F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  <w:tc>
          <w:tcPr>
            <w:tcW w:w="273" w:type="dxa"/>
            <w:shd w:val="clear" w:color="auto" w:fill="auto"/>
          </w:tcPr>
          <w:p w14:paraId="31D19C9E" w14:textId="77777777" w:rsidR="002536F1" w:rsidRPr="00E14CBA" w:rsidRDefault="002536F1" w:rsidP="002536F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51722693" w14:textId="00C2F769" w:rsidR="002536F1" w:rsidRPr="00E14CBA" w:rsidRDefault="00786EC4" w:rsidP="002536F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Pr="00786EC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134AC1" w:rsidRPr="00E14CBA" w14:paraId="6F1F8123" w14:textId="77777777" w:rsidTr="007E4A2E">
        <w:tc>
          <w:tcPr>
            <w:tcW w:w="4230" w:type="dxa"/>
          </w:tcPr>
          <w:p w14:paraId="3759E93F" w14:textId="77777777" w:rsidR="00134AC1" w:rsidRPr="00E14CBA" w:rsidRDefault="00134AC1" w:rsidP="00134AC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1" w:type="dxa"/>
            <w:gridSpan w:val="7"/>
          </w:tcPr>
          <w:p w14:paraId="0F55F187" w14:textId="77777777" w:rsidR="00134AC1" w:rsidRPr="00E14CBA" w:rsidRDefault="00134AC1" w:rsidP="00134AC1">
            <w:pPr>
              <w:tabs>
                <w:tab w:val="decimal" w:pos="8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4C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4AC1" w:rsidRPr="00E14CBA" w14:paraId="7DC03131" w14:textId="77777777" w:rsidTr="007E4A2E">
        <w:tc>
          <w:tcPr>
            <w:tcW w:w="4230" w:type="dxa"/>
          </w:tcPr>
          <w:p w14:paraId="26AA054A" w14:textId="77777777" w:rsidR="00134AC1" w:rsidRPr="00E14CBA" w:rsidRDefault="00134AC1" w:rsidP="00134AC1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14C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01" w:type="dxa"/>
            <w:shd w:val="clear" w:color="auto" w:fill="auto"/>
          </w:tcPr>
          <w:p w14:paraId="6399BF2C" w14:textId="77777777" w:rsidR="00134AC1" w:rsidRPr="00E14CBA" w:rsidRDefault="00134AC1" w:rsidP="00134AC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1C47EC47" w14:textId="77777777" w:rsidR="00134AC1" w:rsidRPr="00E14CBA" w:rsidRDefault="00134AC1" w:rsidP="00134AC1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0E402BD9" w14:textId="77777777" w:rsidR="00134AC1" w:rsidRPr="00E14CBA" w:rsidRDefault="00134AC1" w:rsidP="00134AC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4EDEE552" w14:textId="77777777" w:rsidR="00134AC1" w:rsidRPr="00E14CBA" w:rsidRDefault="00134AC1" w:rsidP="00134AC1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58104B30" w14:textId="77777777" w:rsidR="00134AC1" w:rsidRPr="00E14CBA" w:rsidRDefault="00134AC1" w:rsidP="00134AC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04214676" w14:textId="77777777" w:rsidR="00134AC1" w:rsidRPr="00E14CBA" w:rsidRDefault="00134AC1" w:rsidP="00134AC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0B98BE10" w14:textId="77777777" w:rsidR="00134AC1" w:rsidRPr="00E14CBA" w:rsidRDefault="00134AC1" w:rsidP="00134AC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5A80" w:rsidRPr="00E14CBA" w14:paraId="36731E5B" w14:textId="77777777" w:rsidTr="007E4A2E">
        <w:tc>
          <w:tcPr>
            <w:tcW w:w="4230" w:type="dxa"/>
          </w:tcPr>
          <w:p w14:paraId="512C2CA5" w14:textId="77777777" w:rsidR="00F25A80" w:rsidRPr="00E14CBA" w:rsidRDefault="00F25A80" w:rsidP="00F25A80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4CBA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shd w:val="clear" w:color="auto" w:fill="auto"/>
          </w:tcPr>
          <w:p w14:paraId="26B99BEC" w14:textId="1C45CE93" w:rsidR="00F25A80" w:rsidRPr="00E14CBA" w:rsidRDefault="005D20EE" w:rsidP="00F2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130E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786EC4" w:rsidRPr="00786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273" w:type="dxa"/>
          </w:tcPr>
          <w:p w14:paraId="399F6861" w14:textId="77777777" w:rsidR="00F25A80" w:rsidRPr="00E14CBA" w:rsidRDefault="00F25A80" w:rsidP="00F2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102" w:type="dxa"/>
            <w:tcBorders>
              <w:bottom w:val="double" w:sz="4" w:space="0" w:color="auto"/>
            </w:tcBorders>
          </w:tcPr>
          <w:p w14:paraId="33741B32" w14:textId="35E70111" w:rsidR="00F25A80" w:rsidRPr="00E14CBA" w:rsidRDefault="005D20EE" w:rsidP="00F2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F25A80" w:rsidRPr="00E14C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679</w:t>
            </w:r>
          </w:p>
        </w:tc>
        <w:tc>
          <w:tcPr>
            <w:tcW w:w="273" w:type="dxa"/>
          </w:tcPr>
          <w:p w14:paraId="08440B5C" w14:textId="77777777" w:rsidR="00F25A80" w:rsidRPr="00E14CBA" w:rsidRDefault="00F25A80" w:rsidP="00F25A8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357472C2" w14:textId="37FD317D" w:rsidR="00F25A80" w:rsidRPr="00E14CBA" w:rsidRDefault="007E4A2E" w:rsidP="007E4A2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3" w:type="dxa"/>
          </w:tcPr>
          <w:p w14:paraId="4F634801" w14:textId="77777777" w:rsidR="00F25A80" w:rsidRPr="00E14CBA" w:rsidRDefault="00F25A80" w:rsidP="00F25A8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</w:tcPr>
          <w:p w14:paraId="2ECE2BCD" w14:textId="77777777" w:rsidR="00F25A80" w:rsidRPr="00E14CBA" w:rsidRDefault="00F25A80" w:rsidP="000522E9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14C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38362707" w14:textId="318B1D17" w:rsidR="00E14CBA" w:rsidRPr="000522E9" w:rsidRDefault="00E14C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07786EDE" w14:textId="4A0D05D9" w:rsidR="009417A9" w:rsidRPr="007712AE" w:rsidRDefault="002E3714" w:rsidP="00153D01">
      <w:pPr>
        <w:tabs>
          <w:tab w:val="left" w:pos="720"/>
        </w:tabs>
        <w:ind w:left="540"/>
        <w:jc w:val="thaiDistribute"/>
        <w:rPr>
          <w:rFonts w:ascii="Angsana New" w:hAnsi="Angsana New"/>
          <w:b/>
          <w:bCs/>
          <w:i/>
          <w:iCs/>
        </w:rPr>
      </w:pPr>
      <w:r w:rsidRPr="00E14CBA">
        <w:rPr>
          <w:rFonts w:asciiTheme="majorBidi" w:hAnsiTheme="majorBidi" w:cstheme="majorBidi"/>
          <w:sz w:val="30"/>
          <w:szCs w:val="30"/>
          <w:cs/>
        </w:rPr>
        <w:t>ตามข้อบังคับของ</w:t>
      </w:r>
      <w:r w:rsidRPr="007712AE">
        <w:rPr>
          <w:rFonts w:ascii="Angsana New" w:hAnsi="Angsana New"/>
          <w:sz w:val="30"/>
          <w:szCs w:val="30"/>
          <w:cs/>
        </w:rPr>
        <w:t>บริษัทย่อยกำหนดว่าบริษัทย่อยจะต้องจ่ายเงินปันผลจากกำไรเป็นจำนวน</w:t>
      </w:r>
      <w:r w:rsidRPr="00C43D75">
        <w:rPr>
          <w:rFonts w:ascii="Angsana New" w:hAnsi="Angsana New"/>
          <w:sz w:val="30"/>
          <w:szCs w:val="30"/>
          <w:cs/>
        </w:rPr>
        <w:t xml:space="preserve">เงิน </w:t>
      </w:r>
      <w:r w:rsidR="00786EC4" w:rsidRPr="00786EC4">
        <w:rPr>
          <w:rFonts w:ascii="Angsana New" w:hAnsi="Angsana New"/>
          <w:sz w:val="30"/>
          <w:szCs w:val="30"/>
        </w:rPr>
        <w:t>1</w:t>
      </w:r>
      <w:r w:rsidR="005D20EE" w:rsidRPr="005D20EE">
        <w:rPr>
          <w:rFonts w:ascii="Angsana New" w:hAnsi="Angsana New"/>
          <w:sz w:val="30"/>
          <w:szCs w:val="30"/>
        </w:rPr>
        <w:t>09</w:t>
      </w:r>
      <w:r w:rsidRPr="00C43D75">
        <w:rPr>
          <w:rFonts w:ascii="Angsana New" w:hAnsi="Angsana New"/>
          <w:sz w:val="30"/>
          <w:szCs w:val="30"/>
        </w:rPr>
        <w:t>,</w:t>
      </w:r>
      <w:r w:rsidR="005D20EE" w:rsidRPr="005D20EE">
        <w:rPr>
          <w:rFonts w:ascii="Angsana New" w:hAnsi="Angsana New"/>
          <w:sz w:val="30"/>
          <w:szCs w:val="30"/>
        </w:rPr>
        <w:t>076</w:t>
      </w:r>
      <w:r w:rsidRPr="00C43D75">
        <w:rPr>
          <w:rFonts w:ascii="Angsana New" w:hAnsi="Angsana New"/>
          <w:sz w:val="30"/>
          <w:szCs w:val="30"/>
        </w:rPr>
        <w:t>.</w:t>
      </w:r>
      <w:r w:rsidR="005D20EE" w:rsidRPr="005D20EE">
        <w:rPr>
          <w:rFonts w:ascii="Angsana New" w:hAnsi="Angsana New"/>
          <w:sz w:val="30"/>
          <w:szCs w:val="30"/>
        </w:rPr>
        <w:t>03</w:t>
      </w:r>
      <w:r w:rsidRPr="00C43D75">
        <w:rPr>
          <w:rFonts w:ascii="Angsana New" w:hAnsi="Angsana New"/>
          <w:sz w:val="30"/>
          <w:szCs w:val="30"/>
        </w:rPr>
        <w:t xml:space="preserve"> </w:t>
      </w:r>
      <w:r w:rsidR="005A046B" w:rsidRPr="00C43D75">
        <w:rPr>
          <w:rFonts w:ascii="Angsana New" w:hAnsi="Angsana New"/>
          <w:sz w:val="30"/>
          <w:szCs w:val="30"/>
          <w:cs/>
        </w:rPr>
        <w:t>ยูโร</w:t>
      </w:r>
      <w:r w:rsidR="00140858" w:rsidRPr="00C43D75">
        <w:rPr>
          <w:rFonts w:ascii="Angsana New" w:hAnsi="Angsana New"/>
          <w:sz w:val="30"/>
          <w:szCs w:val="30"/>
        </w:rPr>
        <w:br/>
      </w:r>
      <w:r w:rsidR="00140858" w:rsidRPr="00C43D75">
        <w:rPr>
          <w:rFonts w:ascii="Angsana New" w:hAnsi="Angsana New"/>
          <w:sz w:val="30"/>
          <w:szCs w:val="30"/>
          <w:cs/>
        </w:rPr>
        <w:t>ให้</w:t>
      </w:r>
      <w:r w:rsidRPr="00C43D75">
        <w:rPr>
          <w:rFonts w:ascii="Angsana New" w:hAnsi="Angsana New"/>
          <w:sz w:val="30"/>
          <w:szCs w:val="30"/>
          <w:cs/>
        </w:rPr>
        <w:t>ผู้ถือหุ้นรายหนึ่งจนครบก่อน กำไรส่วนที่เหลือจึงสามารถจัดสรรได้ตามสัดส่วนของเงินลงทุนที่จ่าย</w:t>
      </w:r>
      <w:r w:rsidRPr="00C43D75">
        <w:rPr>
          <w:rFonts w:ascii="Angsana New" w:hAnsi="Angsana New"/>
          <w:sz w:val="30"/>
          <w:szCs w:val="30"/>
        </w:rPr>
        <w:t> </w:t>
      </w:r>
      <w:r w:rsidRPr="00C43D75">
        <w:rPr>
          <w:rFonts w:ascii="Angsana New" w:hAnsi="Angsana New"/>
          <w:sz w:val="30"/>
          <w:szCs w:val="30"/>
          <w:cs/>
        </w:rPr>
        <w:t>ณ</w:t>
      </w:r>
      <w:r w:rsidRPr="007712AE">
        <w:rPr>
          <w:rFonts w:ascii="Angsana New" w:hAnsi="Angsana New"/>
          <w:sz w:val="30"/>
          <w:szCs w:val="30"/>
          <w:cs/>
        </w:rPr>
        <w:t xml:space="preserve"> วันที่</w:t>
      </w:r>
      <w:r w:rsidR="005A046B" w:rsidRPr="007712AE">
        <w:rPr>
          <w:rFonts w:ascii="Angsana New" w:hAnsi="Angsana New"/>
          <w:sz w:val="30"/>
          <w:szCs w:val="30"/>
          <w:cs/>
        </w:rPr>
        <w:t xml:space="preserve"> </w:t>
      </w:r>
      <w:r w:rsidR="00140858" w:rsidRPr="007712AE">
        <w:rPr>
          <w:rFonts w:ascii="Angsana New" w:hAnsi="Angsana New"/>
          <w:sz w:val="30"/>
          <w:szCs w:val="30"/>
          <w:cs/>
        </w:rPr>
        <w:br/>
      </w:r>
      <w:r w:rsidR="005D20EE" w:rsidRPr="005D20EE">
        <w:rPr>
          <w:rFonts w:ascii="Angsana New" w:hAnsi="Angsana New"/>
          <w:sz w:val="30"/>
          <w:szCs w:val="30"/>
        </w:rPr>
        <w:t>3</w:t>
      </w:r>
      <w:r w:rsidR="00786EC4" w:rsidRPr="00786EC4">
        <w:rPr>
          <w:rFonts w:ascii="Angsana New" w:hAnsi="Angsana New"/>
          <w:sz w:val="30"/>
          <w:szCs w:val="30"/>
        </w:rPr>
        <w:t>1</w:t>
      </w:r>
      <w:r w:rsidRPr="007712AE">
        <w:rPr>
          <w:rFonts w:ascii="Angsana New" w:hAnsi="Angsana New"/>
          <w:sz w:val="30"/>
          <w:szCs w:val="30"/>
        </w:rPr>
        <w:t xml:space="preserve"> </w:t>
      </w:r>
      <w:r w:rsidRPr="007712AE">
        <w:rPr>
          <w:rFonts w:ascii="Angsana New" w:hAnsi="Angsana New"/>
          <w:sz w:val="30"/>
          <w:szCs w:val="30"/>
          <w:cs/>
        </w:rPr>
        <w:t xml:space="preserve">ธันวาคม </w:t>
      </w:r>
      <w:r w:rsidR="00786EC4" w:rsidRPr="00786EC4">
        <w:rPr>
          <w:rFonts w:ascii="Angsana New" w:hAnsi="Angsana New"/>
          <w:sz w:val="30"/>
          <w:szCs w:val="30"/>
        </w:rPr>
        <w:t>2</w:t>
      </w:r>
      <w:r w:rsidR="005D20EE" w:rsidRPr="005D20EE">
        <w:rPr>
          <w:rFonts w:ascii="Angsana New" w:hAnsi="Angsana New"/>
          <w:sz w:val="30"/>
          <w:szCs w:val="30"/>
        </w:rPr>
        <w:t>563</w:t>
      </w:r>
      <w:r w:rsidRPr="007712AE">
        <w:rPr>
          <w:rFonts w:ascii="Angsana New" w:hAnsi="Angsana New"/>
          <w:sz w:val="30"/>
          <w:szCs w:val="30"/>
        </w:rPr>
        <w:t xml:space="preserve"> </w:t>
      </w:r>
      <w:r w:rsidRPr="007712AE">
        <w:rPr>
          <w:rFonts w:ascii="Angsana New" w:hAnsi="Angsana New"/>
          <w:sz w:val="30"/>
          <w:szCs w:val="30"/>
          <w:cs/>
        </w:rPr>
        <w:t>ผู้บริหารได้พิจารณาบันทึกหนี้สินที่อาจจะเกิดขึ้น ตา</w:t>
      </w:r>
      <w:r w:rsidR="005A046B" w:rsidRPr="007712AE">
        <w:rPr>
          <w:rFonts w:ascii="Angsana New" w:hAnsi="Angsana New"/>
          <w:sz w:val="30"/>
          <w:szCs w:val="30"/>
          <w:cs/>
        </w:rPr>
        <w:t>มข้อบังคับของบริษัทย่อยดังกล่าว</w:t>
      </w:r>
      <w:r w:rsidRPr="007712AE">
        <w:rPr>
          <w:rFonts w:ascii="Angsana New" w:hAnsi="Angsana New"/>
          <w:sz w:val="30"/>
          <w:szCs w:val="30"/>
          <w:cs/>
        </w:rPr>
        <w:t>เป็น</w:t>
      </w:r>
      <w:r w:rsidRPr="003450BE">
        <w:rPr>
          <w:rFonts w:ascii="Angsana New" w:hAnsi="Angsana New"/>
          <w:sz w:val="30"/>
          <w:szCs w:val="30"/>
          <w:cs/>
        </w:rPr>
        <w:t>จำนวนเงิน</w:t>
      </w:r>
      <w:r w:rsidR="009E4C95" w:rsidRPr="003450BE">
        <w:rPr>
          <w:rFonts w:ascii="Angsana New" w:hAnsi="Angsana New"/>
          <w:sz w:val="30"/>
          <w:szCs w:val="30"/>
        </w:rPr>
        <w:t xml:space="preserve"> </w:t>
      </w:r>
      <w:r w:rsidR="005D20EE" w:rsidRPr="005D20EE">
        <w:rPr>
          <w:rFonts w:ascii="Angsana New" w:hAnsi="Angsana New"/>
          <w:sz w:val="30"/>
          <w:szCs w:val="30"/>
        </w:rPr>
        <w:t>4</w:t>
      </w:r>
      <w:r w:rsidR="00130EFD" w:rsidRPr="00130EFD">
        <w:rPr>
          <w:rFonts w:ascii="Angsana New" w:hAnsi="Angsana New"/>
          <w:sz w:val="30"/>
          <w:szCs w:val="30"/>
        </w:rPr>
        <w:t>.</w:t>
      </w:r>
      <w:r w:rsidR="005D20EE" w:rsidRPr="005D20EE">
        <w:rPr>
          <w:rFonts w:ascii="Angsana New" w:hAnsi="Angsana New"/>
          <w:sz w:val="30"/>
          <w:szCs w:val="30"/>
        </w:rPr>
        <w:t>0</w:t>
      </w:r>
      <w:r w:rsidR="00786EC4" w:rsidRPr="00786EC4">
        <w:rPr>
          <w:rFonts w:ascii="Angsana New" w:hAnsi="Angsana New"/>
          <w:sz w:val="30"/>
          <w:szCs w:val="30"/>
        </w:rPr>
        <w:t>2</w:t>
      </w:r>
      <w:r w:rsidR="002B547E" w:rsidRPr="00130EFD">
        <w:rPr>
          <w:rFonts w:ascii="Angsana New" w:hAnsi="Angsana New"/>
          <w:sz w:val="30"/>
          <w:szCs w:val="30"/>
        </w:rPr>
        <w:t xml:space="preserve"> </w:t>
      </w:r>
      <w:r w:rsidRPr="00130EFD">
        <w:rPr>
          <w:rFonts w:ascii="Angsana New" w:hAnsi="Angsana New"/>
          <w:sz w:val="30"/>
          <w:szCs w:val="30"/>
          <w:cs/>
        </w:rPr>
        <w:t>ล้าน</w:t>
      </w:r>
      <w:r w:rsidRPr="003450BE">
        <w:rPr>
          <w:rFonts w:ascii="Angsana New" w:hAnsi="Angsana New"/>
          <w:sz w:val="30"/>
          <w:szCs w:val="30"/>
          <w:cs/>
        </w:rPr>
        <w:t xml:space="preserve">บาท </w:t>
      </w:r>
      <w:r w:rsidR="009E4C95" w:rsidRPr="003450BE">
        <w:rPr>
          <w:rFonts w:ascii="Angsana New" w:hAnsi="Angsana New"/>
          <w:i/>
          <w:iCs/>
          <w:sz w:val="30"/>
          <w:szCs w:val="30"/>
        </w:rPr>
        <w:t>(</w:t>
      </w:r>
      <w:r w:rsidR="00786EC4" w:rsidRPr="00786EC4">
        <w:rPr>
          <w:rFonts w:ascii="Angsana New" w:hAnsi="Angsana New"/>
          <w:i/>
          <w:iCs/>
          <w:sz w:val="30"/>
          <w:szCs w:val="30"/>
        </w:rPr>
        <w:t>2</w:t>
      </w:r>
      <w:r w:rsidR="005D20EE" w:rsidRPr="005D20EE">
        <w:rPr>
          <w:rFonts w:ascii="Angsana New" w:hAnsi="Angsana New"/>
          <w:i/>
          <w:iCs/>
          <w:sz w:val="30"/>
          <w:szCs w:val="30"/>
        </w:rPr>
        <w:t>56</w:t>
      </w:r>
      <w:r w:rsidR="00786EC4" w:rsidRPr="00786EC4">
        <w:rPr>
          <w:rFonts w:ascii="Angsana New" w:hAnsi="Angsana New"/>
          <w:i/>
          <w:iCs/>
          <w:sz w:val="30"/>
          <w:szCs w:val="30"/>
        </w:rPr>
        <w:t>2</w:t>
      </w:r>
      <w:r w:rsidR="00D56E13" w:rsidRPr="003450BE">
        <w:rPr>
          <w:rFonts w:ascii="Angsana New" w:hAnsi="Angsana New"/>
          <w:i/>
          <w:iCs/>
          <w:sz w:val="30"/>
          <w:szCs w:val="30"/>
        </w:rPr>
        <w:t>:</w:t>
      </w:r>
      <w:r w:rsidR="00D56E13" w:rsidRPr="007712AE">
        <w:rPr>
          <w:rFonts w:ascii="Angsana New" w:hAnsi="Angsana New"/>
          <w:i/>
          <w:iCs/>
          <w:sz w:val="30"/>
          <w:szCs w:val="30"/>
        </w:rPr>
        <w:t xml:space="preserve"> </w:t>
      </w:r>
      <w:r w:rsidR="005D20EE" w:rsidRPr="005D20EE">
        <w:rPr>
          <w:rFonts w:ascii="Angsana New" w:hAnsi="Angsana New"/>
          <w:i/>
          <w:iCs/>
          <w:sz w:val="30"/>
          <w:szCs w:val="30"/>
        </w:rPr>
        <w:t>3</w:t>
      </w:r>
      <w:r w:rsidR="00D56E13" w:rsidRPr="007712AE">
        <w:rPr>
          <w:rFonts w:ascii="Angsana New" w:hAnsi="Angsana New"/>
          <w:i/>
          <w:iCs/>
          <w:sz w:val="30"/>
          <w:szCs w:val="30"/>
        </w:rPr>
        <w:t>.</w:t>
      </w:r>
      <w:r w:rsidR="005D20EE" w:rsidRPr="005D20EE">
        <w:rPr>
          <w:rFonts w:ascii="Angsana New" w:hAnsi="Angsana New"/>
          <w:i/>
          <w:iCs/>
          <w:sz w:val="30"/>
          <w:szCs w:val="30"/>
        </w:rPr>
        <w:t>68</w:t>
      </w:r>
      <w:r w:rsidRPr="007712AE">
        <w:rPr>
          <w:rFonts w:ascii="Angsana New" w:hAnsi="Angsana New"/>
          <w:i/>
          <w:iCs/>
          <w:sz w:val="30"/>
          <w:szCs w:val="30"/>
        </w:rPr>
        <w:t xml:space="preserve"> </w:t>
      </w:r>
      <w:r w:rsidRPr="007712AE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7712AE">
        <w:rPr>
          <w:rFonts w:ascii="Angsana New" w:hAnsi="Angsana New"/>
          <w:i/>
          <w:iCs/>
          <w:sz w:val="30"/>
          <w:szCs w:val="30"/>
        </w:rPr>
        <w:t xml:space="preserve">) </w:t>
      </w:r>
      <w:r w:rsidRPr="007712AE">
        <w:rPr>
          <w:rFonts w:ascii="Angsana New" w:hAnsi="Angsana New"/>
          <w:sz w:val="30"/>
          <w:szCs w:val="30"/>
        </w:rPr>
        <w:t xml:space="preserve"> </w:t>
      </w:r>
      <w:r w:rsidRPr="007712AE">
        <w:rPr>
          <w:rFonts w:ascii="Angsana New" w:hAnsi="Angsana New"/>
          <w:sz w:val="30"/>
          <w:szCs w:val="30"/>
          <w:cs/>
        </w:rPr>
        <w:t xml:space="preserve">ภายใต้ </w:t>
      </w:r>
      <w:r w:rsidRPr="007712AE">
        <w:rPr>
          <w:rFonts w:ascii="Angsana New" w:hAnsi="Angsana New"/>
          <w:sz w:val="30"/>
          <w:szCs w:val="30"/>
        </w:rPr>
        <w:t>“</w:t>
      </w:r>
      <w:r w:rsidRPr="007712AE">
        <w:rPr>
          <w:rFonts w:ascii="Angsana New" w:hAnsi="Angsana New"/>
          <w:sz w:val="30"/>
          <w:szCs w:val="30"/>
          <w:cs/>
        </w:rPr>
        <w:t>หนี้สินไม่หมุนเวียนอื่น</w:t>
      </w:r>
      <w:r w:rsidRPr="007712AE">
        <w:rPr>
          <w:rFonts w:ascii="Angsana New" w:hAnsi="Angsana New"/>
          <w:sz w:val="30"/>
          <w:szCs w:val="30"/>
        </w:rPr>
        <w:t xml:space="preserve">” </w:t>
      </w:r>
      <w:r w:rsidRPr="007712AE">
        <w:rPr>
          <w:rFonts w:ascii="Angsana New" w:hAnsi="Angsana New"/>
          <w:sz w:val="30"/>
          <w:szCs w:val="30"/>
          <w:cs/>
        </w:rPr>
        <w:t>ในงบการเงินรวม</w:t>
      </w:r>
      <w:r w:rsidRPr="007712AE">
        <w:rPr>
          <w:rFonts w:ascii="Angsana New" w:hAnsi="Angsana New"/>
          <w:b/>
          <w:bCs/>
          <w:i/>
          <w:iCs/>
          <w:cs/>
        </w:rPr>
        <w:t xml:space="preserve"> </w:t>
      </w:r>
    </w:p>
    <w:p w14:paraId="51EB2E21" w14:textId="6AF70EC0" w:rsidR="00E86162" w:rsidRPr="00E14CBA" w:rsidRDefault="00E86162" w:rsidP="00D56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E14CBA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สัญญาสำคัญ</w:t>
      </w:r>
      <w:r w:rsidR="007E4A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ที่ทำ</w:t>
      </w:r>
      <w:r w:rsidRPr="00E14CBA">
        <w:rPr>
          <w:rFonts w:ascii="Angsana New" w:hAnsi="Angsana New"/>
          <w:b/>
          <w:bCs/>
          <w:i/>
          <w:iCs/>
          <w:sz w:val="30"/>
          <w:szCs w:val="30"/>
          <w:cs/>
        </w:rPr>
        <w:t>กับ</w:t>
      </w:r>
      <w:r w:rsidR="00186D0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บุคคลหรือ</w:t>
      </w:r>
      <w:r w:rsidRPr="00E14CBA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465581A4" w14:textId="77777777" w:rsidR="00A77008" w:rsidRPr="00E14CBA" w:rsidRDefault="00A77008" w:rsidP="00A77008">
      <w:pPr>
        <w:tabs>
          <w:tab w:val="left" w:pos="720"/>
        </w:tabs>
        <w:ind w:left="72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95B440C" w14:textId="77777777" w:rsidR="00D2481A" w:rsidRPr="00E14CBA" w:rsidRDefault="00D2481A" w:rsidP="004C5D6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1"/>
        <w:rPr>
          <w:rFonts w:ascii="Angsana New" w:hAnsi="Angsana New"/>
          <w:b/>
          <w:bCs/>
          <w:i/>
          <w:iCs/>
          <w:sz w:val="30"/>
          <w:szCs w:val="30"/>
        </w:rPr>
      </w:pPr>
      <w:r w:rsidRPr="00E14CBA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สัญญาเช่าที่ดิน</w:t>
      </w:r>
    </w:p>
    <w:p w14:paraId="1D4E678A" w14:textId="77777777" w:rsidR="00A77008" w:rsidRPr="00E14CBA" w:rsidRDefault="00A77008" w:rsidP="00A77008">
      <w:pPr>
        <w:tabs>
          <w:tab w:val="left" w:pos="720"/>
        </w:tabs>
        <w:ind w:left="72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63E6D12D" w14:textId="5C786C3E" w:rsidR="007712AE" w:rsidRPr="00E14CBA" w:rsidRDefault="007712AE" w:rsidP="004D5385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14CBA">
        <w:rPr>
          <w:rFonts w:ascii="Angsana New" w:hAnsi="Angsana New"/>
          <w:sz w:val="30"/>
          <w:szCs w:val="30"/>
          <w:cs/>
        </w:rPr>
        <w:t xml:space="preserve">บริษัทมีสัญญาเช่าที่ดินกับกลุ่มบุคคลที่เกี่ยวข้องกัน โดยที่คู่สัญญาตกลงที่จะให้เช่าที่ดินเป็นเวลา </w:t>
      </w:r>
      <w:r w:rsidR="00786EC4" w:rsidRPr="00786EC4">
        <w:rPr>
          <w:rFonts w:ascii="Angsana New" w:hAnsi="Angsana New"/>
          <w:sz w:val="30"/>
          <w:szCs w:val="30"/>
        </w:rPr>
        <w:t>2</w:t>
      </w:r>
      <w:r w:rsidR="005D20EE" w:rsidRPr="005D20EE">
        <w:rPr>
          <w:rFonts w:ascii="Angsana New" w:hAnsi="Angsana New"/>
          <w:sz w:val="30"/>
          <w:szCs w:val="30"/>
        </w:rPr>
        <w:t>0</w:t>
      </w:r>
      <w:r w:rsidRPr="00E14CBA">
        <w:rPr>
          <w:rFonts w:ascii="Angsana New" w:hAnsi="Angsana New"/>
          <w:sz w:val="30"/>
          <w:szCs w:val="30"/>
          <w:cs/>
        </w:rPr>
        <w:t xml:space="preserve"> ปี สิ้นสุด</w:t>
      </w:r>
      <w:r w:rsidRPr="00E14CBA">
        <w:rPr>
          <w:rFonts w:ascii="Angsana New" w:hAnsi="Angsana New"/>
          <w:sz w:val="30"/>
          <w:szCs w:val="30"/>
          <w:cs/>
        </w:rPr>
        <w:br/>
        <w:t xml:space="preserve">ปี </w:t>
      </w:r>
      <w:r w:rsidR="00786EC4" w:rsidRPr="00786EC4">
        <w:rPr>
          <w:rFonts w:ascii="Angsana New" w:hAnsi="Angsana New"/>
          <w:sz w:val="30"/>
          <w:szCs w:val="30"/>
        </w:rPr>
        <w:t>2</w:t>
      </w:r>
      <w:r w:rsidR="005D20EE" w:rsidRPr="005D20EE">
        <w:rPr>
          <w:rFonts w:ascii="Angsana New" w:hAnsi="Angsana New"/>
          <w:sz w:val="30"/>
          <w:szCs w:val="30"/>
        </w:rPr>
        <w:t>576</w:t>
      </w:r>
      <w:r w:rsidRPr="00E14CBA">
        <w:rPr>
          <w:rFonts w:ascii="Angsana New" w:hAnsi="Angsana New"/>
          <w:sz w:val="30"/>
          <w:szCs w:val="30"/>
          <w:cs/>
        </w:rPr>
        <w:t xml:space="preserve"> ในการนี้บริษัทจะต้องจ่ายเงินประกันค่าเช่าที่ดินเริ่มแรกเป็นเงินจำนวนหนึ่งและจ่ายค่าเช่าที่ดินรายเดือน </w:t>
      </w:r>
      <w:r w:rsidRPr="00E14CBA">
        <w:rPr>
          <w:rFonts w:ascii="Angsana New" w:hAnsi="Angsana New"/>
          <w:spacing w:val="22"/>
          <w:sz w:val="30"/>
          <w:szCs w:val="30"/>
          <w:cs/>
        </w:rPr>
        <w:t>โดยในแต่ละปี</w:t>
      </w:r>
      <w:r w:rsidRPr="00E14CBA">
        <w:rPr>
          <w:rFonts w:ascii="Angsana New" w:hAnsi="Angsana New"/>
          <w:sz w:val="30"/>
          <w:szCs w:val="30"/>
          <w:cs/>
        </w:rPr>
        <w:t xml:space="preserve">คู่สัญญาจะมีการปรับค่าเช่าในอัตราร้อยละ </w:t>
      </w:r>
      <w:r w:rsidR="005D20EE" w:rsidRPr="005D20EE">
        <w:rPr>
          <w:rFonts w:ascii="Angsana New" w:hAnsi="Angsana New"/>
          <w:sz w:val="30"/>
          <w:szCs w:val="30"/>
        </w:rPr>
        <w:t>3</w:t>
      </w:r>
      <w:r w:rsidRPr="00E14CBA">
        <w:rPr>
          <w:rFonts w:ascii="Angsana New" w:hAnsi="Angsana New"/>
          <w:sz w:val="30"/>
          <w:szCs w:val="30"/>
        </w:rPr>
        <w:t>.</w:t>
      </w:r>
      <w:r w:rsidR="005D20EE" w:rsidRPr="005D20EE">
        <w:rPr>
          <w:rFonts w:ascii="Angsana New" w:hAnsi="Angsana New"/>
          <w:sz w:val="30"/>
          <w:szCs w:val="30"/>
        </w:rPr>
        <w:t>33</w:t>
      </w:r>
      <w:r w:rsidRPr="00E14CBA">
        <w:rPr>
          <w:rFonts w:ascii="Angsana New" w:hAnsi="Angsana New"/>
          <w:sz w:val="30"/>
          <w:szCs w:val="30"/>
          <w:cs/>
        </w:rPr>
        <w:t xml:space="preserve"> จากอัตราค่าเช่าที่ดินสุดท้าย สัญญานี้มีผลบังคับใช้ไปจนกว่าฝ่ายใดฝ่ายหนึ่งจะบอกเลิก โดยการแจ้งล่วงหน้าเป็นลายลักษณ์อักษรแก่อีกฝ่ายหนึ่งทราบไม่น้อยกว่า </w:t>
      </w:r>
      <w:r w:rsidR="005D20EE" w:rsidRPr="005D20EE">
        <w:rPr>
          <w:rFonts w:ascii="Angsana New" w:hAnsi="Angsana New"/>
          <w:sz w:val="30"/>
          <w:szCs w:val="30"/>
        </w:rPr>
        <w:t>90</w:t>
      </w:r>
      <w:r w:rsidRPr="00E14CBA">
        <w:rPr>
          <w:rFonts w:ascii="Angsana New" w:hAnsi="Angsana New"/>
          <w:sz w:val="30"/>
          <w:szCs w:val="30"/>
          <w:cs/>
        </w:rPr>
        <w:t xml:space="preserve"> วัน ก่อนสัญญาสิ้นสุด เมื่อวันที่ </w:t>
      </w:r>
      <w:r w:rsidR="00786EC4" w:rsidRPr="00786EC4">
        <w:rPr>
          <w:rFonts w:ascii="Angsana New" w:hAnsi="Angsana New"/>
          <w:sz w:val="30"/>
          <w:szCs w:val="30"/>
        </w:rPr>
        <w:t>1</w:t>
      </w:r>
      <w:r w:rsidR="005D20EE" w:rsidRPr="005D20EE">
        <w:rPr>
          <w:rFonts w:ascii="Angsana New" w:hAnsi="Angsana New"/>
          <w:sz w:val="30"/>
          <w:szCs w:val="30"/>
        </w:rPr>
        <w:t>9</w:t>
      </w:r>
      <w:r w:rsidRPr="00E14CBA">
        <w:rPr>
          <w:rFonts w:ascii="Angsana New" w:hAnsi="Angsana New"/>
          <w:sz w:val="30"/>
          <w:szCs w:val="30"/>
          <w:cs/>
        </w:rPr>
        <w:t xml:space="preserve"> พฤษภาคม </w:t>
      </w:r>
      <w:r w:rsidR="00786EC4" w:rsidRPr="00786EC4">
        <w:rPr>
          <w:rFonts w:ascii="Angsana New" w:hAnsi="Angsana New"/>
          <w:sz w:val="30"/>
          <w:szCs w:val="30"/>
        </w:rPr>
        <w:t>2</w:t>
      </w:r>
      <w:r w:rsidR="005D20EE" w:rsidRPr="005D20EE">
        <w:rPr>
          <w:rFonts w:ascii="Angsana New" w:hAnsi="Angsana New"/>
          <w:sz w:val="30"/>
          <w:szCs w:val="30"/>
        </w:rPr>
        <w:t>557</w:t>
      </w:r>
      <w:r w:rsidRPr="00E14CBA">
        <w:rPr>
          <w:rFonts w:ascii="Angsana New" w:hAnsi="Angsana New"/>
          <w:sz w:val="30"/>
          <w:szCs w:val="30"/>
        </w:rPr>
        <w:t xml:space="preserve"> </w:t>
      </w:r>
      <w:r w:rsidRPr="00E14CBA">
        <w:rPr>
          <w:rFonts w:ascii="Angsana New" w:hAnsi="Angsana New"/>
          <w:sz w:val="30"/>
          <w:szCs w:val="30"/>
          <w:cs/>
        </w:rPr>
        <w:t xml:space="preserve">บริษัททำบันทึกข้อตกลงแก้ไขเพิ่มเติมการเปลี่ยนแปลงอัตราการปรับค่าเช่าข้างต้นจากอัตราร้อยละ </w:t>
      </w:r>
      <w:r w:rsidR="005D20EE" w:rsidRPr="005D20EE">
        <w:rPr>
          <w:rFonts w:ascii="Angsana New" w:hAnsi="Angsana New"/>
          <w:sz w:val="30"/>
          <w:szCs w:val="30"/>
        </w:rPr>
        <w:t>3</w:t>
      </w:r>
      <w:r w:rsidRPr="00E14CBA">
        <w:rPr>
          <w:rFonts w:ascii="Angsana New" w:hAnsi="Angsana New"/>
          <w:sz w:val="30"/>
          <w:szCs w:val="30"/>
        </w:rPr>
        <w:t>.</w:t>
      </w:r>
      <w:r w:rsidR="005D20EE" w:rsidRPr="005D20EE">
        <w:rPr>
          <w:rFonts w:ascii="Angsana New" w:hAnsi="Angsana New"/>
          <w:sz w:val="30"/>
          <w:szCs w:val="30"/>
        </w:rPr>
        <w:t>33</w:t>
      </w:r>
      <w:r w:rsidRPr="00E14CBA">
        <w:rPr>
          <w:rFonts w:ascii="Angsana New" w:hAnsi="Angsana New"/>
          <w:sz w:val="30"/>
          <w:szCs w:val="30"/>
        </w:rPr>
        <w:t xml:space="preserve"> </w:t>
      </w:r>
      <w:r w:rsidRPr="00E14CBA">
        <w:rPr>
          <w:rFonts w:ascii="Angsana New" w:hAnsi="Angsana New"/>
          <w:sz w:val="30"/>
          <w:szCs w:val="30"/>
          <w:cs/>
        </w:rPr>
        <w:t>ต่อปี เป็นร้อยละ</w:t>
      </w:r>
      <w:r w:rsidR="00F25A80">
        <w:rPr>
          <w:rFonts w:ascii="Angsana New" w:hAnsi="Angsana New"/>
          <w:sz w:val="30"/>
          <w:szCs w:val="30"/>
        </w:rPr>
        <w:t xml:space="preserve"> </w:t>
      </w:r>
      <w:r w:rsidR="00786EC4" w:rsidRPr="00786EC4">
        <w:rPr>
          <w:rFonts w:ascii="Angsana New" w:hAnsi="Angsana New"/>
          <w:sz w:val="30"/>
          <w:szCs w:val="30"/>
        </w:rPr>
        <w:t>2</w:t>
      </w:r>
      <w:r w:rsidR="00F25A80">
        <w:rPr>
          <w:rFonts w:ascii="Angsana New" w:hAnsi="Angsana New"/>
          <w:sz w:val="30"/>
          <w:szCs w:val="30"/>
        </w:rPr>
        <w:t xml:space="preserve"> </w:t>
      </w:r>
      <w:r w:rsidRPr="00E14CBA">
        <w:rPr>
          <w:rFonts w:ascii="Angsana New" w:hAnsi="Angsana New"/>
          <w:sz w:val="30"/>
          <w:szCs w:val="30"/>
          <w:cs/>
        </w:rPr>
        <w:t xml:space="preserve">ต่อปี อย่างไรก็ตาม เมื่อพ้นระยะเวลา </w:t>
      </w:r>
      <w:r w:rsidR="005D20EE" w:rsidRPr="005D20EE">
        <w:rPr>
          <w:rFonts w:ascii="Angsana New" w:hAnsi="Angsana New"/>
          <w:sz w:val="30"/>
          <w:szCs w:val="30"/>
        </w:rPr>
        <w:t>3</w:t>
      </w:r>
      <w:r w:rsidRPr="00E14CBA">
        <w:rPr>
          <w:rFonts w:ascii="Angsana New" w:hAnsi="Angsana New"/>
          <w:sz w:val="30"/>
          <w:szCs w:val="30"/>
        </w:rPr>
        <w:t xml:space="preserve"> </w:t>
      </w:r>
      <w:r w:rsidRPr="00E14CBA">
        <w:rPr>
          <w:rFonts w:ascii="Angsana New" w:hAnsi="Angsana New"/>
          <w:sz w:val="30"/>
          <w:szCs w:val="30"/>
          <w:cs/>
        </w:rPr>
        <w:t>ปี</w:t>
      </w:r>
      <w:r w:rsidRPr="00E14CBA">
        <w:rPr>
          <w:rFonts w:ascii="Angsana New" w:hAnsi="Angsana New"/>
          <w:sz w:val="30"/>
          <w:szCs w:val="30"/>
        </w:rPr>
        <w:t xml:space="preserve"> </w:t>
      </w:r>
      <w:r w:rsidRPr="00E14CBA">
        <w:rPr>
          <w:rFonts w:ascii="Angsana New" w:hAnsi="Angsana New"/>
          <w:sz w:val="30"/>
          <w:szCs w:val="30"/>
          <w:cs/>
        </w:rPr>
        <w:t>นับจากวันที่ในสัญญาหากบริษัทประสงค์จะซื้อทรัพย์สินที่เช่าจากผู้ให้เช่า ผู้ให้เช่าจะขายทรัพย์สินที่เช่าให้แก่บริษัทโดยใช้ราคาเฉลี่ยของราคาประเมินที่ประเมินโดยผู้ประเมินราคาอิสระเป็นราคาในการซื้อขายทรัพย์สินที่เช่า</w:t>
      </w:r>
    </w:p>
    <w:p w14:paraId="28F3A675" w14:textId="46A0DED0" w:rsidR="00A77008" w:rsidRDefault="00A77008" w:rsidP="004D5385">
      <w:pPr>
        <w:tabs>
          <w:tab w:val="clear" w:pos="227"/>
          <w:tab w:val="clear" w:pos="454"/>
          <w:tab w:val="clear" w:pos="680"/>
        </w:tabs>
        <w:spacing w:line="240" w:lineRule="auto"/>
        <w:ind w:left="630"/>
        <w:rPr>
          <w:rFonts w:ascii="Angsana New" w:hAnsi="Angsana New"/>
          <w:sz w:val="30"/>
          <w:szCs w:val="30"/>
        </w:rPr>
      </w:pPr>
    </w:p>
    <w:p w14:paraId="773D98CB" w14:textId="5D7EE4BB" w:rsidR="008F69EC" w:rsidRDefault="008F69EC" w:rsidP="000B50DF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50DF">
        <w:rPr>
          <w:rFonts w:ascii="Angsana New" w:hAnsi="Angsana New" w:hint="cs"/>
          <w:sz w:val="30"/>
          <w:szCs w:val="30"/>
          <w:cs/>
        </w:rPr>
        <w:t>กลุ่ม</w:t>
      </w:r>
      <w:r w:rsidRPr="000B50DF">
        <w:rPr>
          <w:rFonts w:ascii="Angsana New" w:hAnsi="Angsana New"/>
          <w:sz w:val="30"/>
          <w:szCs w:val="30"/>
          <w:cs/>
        </w:rPr>
        <w:t xml:space="preserve">บริษัทมีสัญญาเช่าที่ดินกับบุคคลที่เกี่ยวข้องกัน โดยที่คู่สัญญาตกลงที่จะให้เช่าที่ดินเป็นเวลา </w:t>
      </w:r>
      <w:r w:rsidR="005D20EE" w:rsidRPr="005D20EE">
        <w:rPr>
          <w:rFonts w:ascii="Angsana New" w:hAnsi="Angsana New"/>
          <w:sz w:val="30"/>
          <w:szCs w:val="30"/>
        </w:rPr>
        <w:t>30</w:t>
      </w:r>
      <w:r w:rsidR="00F25A80">
        <w:rPr>
          <w:rFonts w:ascii="Angsana New" w:hAnsi="Angsana New"/>
          <w:sz w:val="30"/>
          <w:szCs w:val="30"/>
        </w:rPr>
        <w:t xml:space="preserve"> </w:t>
      </w:r>
      <w:r w:rsidRPr="000B50DF">
        <w:rPr>
          <w:rFonts w:ascii="Angsana New" w:hAnsi="Angsana New"/>
          <w:sz w:val="30"/>
          <w:szCs w:val="30"/>
          <w:cs/>
        </w:rPr>
        <w:t>ปี สิ้นสุด</w:t>
      </w:r>
      <w:r w:rsidRPr="000B50DF">
        <w:rPr>
          <w:rFonts w:ascii="Angsana New" w:hAnsi="Angsana New"/>
          <w:sz w:val="30"/>
          <w:szCs w:val="30"/>
          <w:cs/>
        </w:rPr>
        <w:br/>
        <w:t xml:space="preserve">ปี </w:t>
      </w:r>
      <w:r w:rsidR="00786EC4" w:rsidRPr="00786EC4">
        <w:rPr>
          <w:rFonts w:ascii="Angsana New" w:hAnsi="Angsana New"/>
          <w:sz w:val="30"/>
          <w:szCs w:val="30"/>
        </w:rPr>
        <w:t>2</w:t>
      </w:r>
      <w:r w:rsidR="005D20EE" w:rsidRPr="005D20EE">
        <w:rPr>
          <w:rFonts w:ascii="Angsana New" w:hAnsi="Angsana New"/>
          <w:sz w:val="30"/>
          <w:szCs w:val="30"/>
        </w:rPr>
        <w:t>589</w:t>
      </w:r>
      <w:r w:rsidR="00F25A80">
        <w:rPr>
          <w:rFonts w:ascii="Angsana New" w:hAnsi="Angsana New"/>
          <w:sz w:val="30"/>
          <w:szCs w:val="30"/>
        </w:rPr>
        <w:t xml:space="preserve"> </w:t>
      </w:r>
      <w:r w:rsidRPr="000B50DF">
        <w:rPr>
          <w:rFonts w:ascii="Angsana New" w:hAnsi="Angsana New"/>
          <w:sz w:val="30"/>
          <w:szCs w:val="30"/>
          <w:cs/>
        </w:rPr>
        <w:t>บริษัทจะต้องจ่ายค่าเช่าที่ดินรายเดือน</w:t>
      </w:r>
      <w:r w:rsidR="000B50DF" w:rsidRPr="000B50DF">
        <w:rPr>
          <w:rFonts w:ascii="Angsana New" w:hAnsi="Angsana New" w:hint="cs"/>
          <w:sz w:val="30"/>
          <w:szCs w:val="30"/>
          <w:cs/>
        </w:rPr>
        <w:t>โดยในทุก</w:t>
      </w:r>
      <w:r w:rsidR="00C82B83">
        <w:rPr>
          <w:rFonts w:ascii="Angsana New" w:hAnsi="Angsana New"/>
          <w:sz w:val="30"/>
          <w:szCs w:val="30"/>
        </w:rPr>
        <w:t xml:space="preserve"> </w:t>
      </w:r>
      <w:r w:rsidR="000B50DF" w:rsidRPr="000B50DF">
        <w:rPr>
          <w:rFonts w:ascii="Angsana New" w:hAnsi="Angsana New" w:hint="cs"/>
          <w:sz w:val="30"/>
          <w:szCs w:val="30"/>
          <w:cs/>
        </w:rPr>
        <w:t xml:space="preserve">ๆ </w:t>
      </w:r>
      <w:r w:rsidR="005D20EE" w:rsidRPr="005D20EE">
        <w:rPr>
          <w:rFonts w:ascii="Angsana New" w:hAnsi="Angsana New"/>
          <w:sz w:val="30"/>
          <w:szCs w:val="30"/>
        </w:rPr>
        <w:t>5</w:t>
      </w:r>
      <w:r w:rsidR="000B50DF" w:rsidRPr="000B50DF">
        <w:rPr>
          <w:rFonts w:ascii="Angsana New" w:hAnsi="Angsana New"/>
          <w:sz w:val="30"/>
          <w:szCs w:val="30"/>
        </w:rPr>
        <w:t xml:space="preserve"> </w:t>
      </w:r>
      <w:r w:rsidR="000B50DF" w:rsidRPr="000B50DF">
        <w:rPr>
          <w:rFonts w:ascii="Angsana New" w:hAnsi="Angsana New" w:hint="cs"/>
          <w:sz w:val="30"/>
          <w:szCs w:val="30"/>
          <w:cs/>
        </w:rPr>
        <w:t xml:space="preserve">ปี </w:t>
      </w:r>
      <w:r w:rsidR="000B50DF" w:rsidRPr="000B50DF">
        <w:rPr>
          <w:rFonts w:ascii="Angsana New" w:hAnsi="Angsana New"/>
          <w:sz w:val="30"/>
          <w:szCs w:val="30"/>
          <w:cs/>
        </w:rPr>
        <w:t xml:space="preserve">คู่สัญญาจะมีการปรับค่าเช่าในอัตราร้อยละ </w:t>
      </w:r>
      <w:r w:rsidR="00786EC4" w:rsidRPr="00786EC4">
        <w:rPr>
          <w:rFonts w:ascii="Angsana New" w:hAnsi="Angsana New"/>
          <w:sz w:val="30"/>
          <w:szCs w:val="30"/>
        </w:rPr>
        <w:t>1</w:t>
      </w:r>
      <w:r w:rsidR="005D20EE" w:rsidRPr="005D20EE">
        <w:rPr>
          <w:rFonts w:ascii="Angsana New" w:hAnsi="Angsana New"/>
          <w:sz w:val="30"/>
          <w:szCs w:val="30"/>
        </w:rPr>
        <w:t>0</w:t>
      </w:r>
      <w:r w:rsidR="00F25A80">
        <w:rPr>
          <w:rFonts w:ascii="Angsana New" w:hAnsi="Angsana New"/>
          <w:sz w:val="30"/>
          <w:szCs w:val="30"/>
        </w:rPr>
        <w:t xml:space="preserve"> </w:t>
      </w:r>
      <w:r w:rsidR="000B50DF" w:rsidRPr="000B50DF">
        <w:rPr>
          <w:rFonts w:ascii="Angsana New" w:hAnsi="Angsana New"/>
          <w:sz w:val="30"/>
          <w:szCs w:val="30"/>
          <w:cs/>
        </w:rPr>
        <w:t>จากอัตราค่าเช่าที่ดินสุดท้าย</w:t>
      </w:r>
      <w:r w:rsidR="000B50DF" w:rsidRPr="000B50DF">
        <w:rPr>
          <w:rFonts w:ascii="Angsana New" w:hAnsi="Angsana New"/>
          <w:sz w:val="30"/>
          <w:szCs w:val="30"/>
        </w:rPr>
        <w:t xml:space="preserve"> </w:t>
      </w:r>
      <w:r w:rsidR="000B50DF" w:rsidRPr="000B50DF">
        <w:rPr>
          <w:rFonts w:ascii="Angsana New" w:hAnsi="Angsana New"/>
          <w:sz w:val="30"/>
          <w:szCs w:val="30"/>
          <w:cs/>
        </w:rPr>
        <w:t xml:space="preserve">สัญญานี้มีผลบังคับใช้ไปจนกว่าฝ่ายใดฝ่ายหนึ่งจะบอกเลิก โดยการแจ้งล่วงหน้าเป็นลายลักษณ์อักษรแก่อีกฝ่ายหนึ่งทราบไม่น้อยกว่า </w:t>
      </w:r>
      <w:r w:rsidR="005D20EE" w:rsidRPr="005D20EE">
        <w:rPr>
          <w:rFonts w:ascii="Angsana New" w:hAnsi="Angsana New"/>
          <w:sz w:val="30"/>
          <w:szCs w:val="30"/>
        </w:rPr>
        <w:t>90</w:t>
      </w:r>
      <w:r w:rsidR="000B50DF" w:rsidRPr="000B50DF">
        <w:rPr>
          <w:rFonts w:ascii="Angsana New" w:hAnsi="Angsana New"/>
          <w:sz w:val="30"/>
          <w:szCs w:val="30"/>
          <w:cs/>
        </w:rPr>
        <w:t xml:space="preserve"> วัน ก่อนสัญญาสิ้นสุด</w:t>
      </w:r>
    </w:p>
    <w:p w14:paraId="0A18266E" w14:textId="77777777" w:rsidR="000B50DF" w:rsidRPr="00E14CBA" w:rsidRDefault="000B50DF" w:rsidP="000B50DF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6459AB1" w14:textId="77777777" w:rsidR="00140858" w:rsidRPr="00E14CBA" w:rsidRDefault="00D2481A" w:rsidP="004C5D6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1"/>
        <w:rPr>
          <w:rFonts w:ascii="Angsana New" w:hAnsi="Angsana New"/>
          <w:b/>
          <w:bCs/>
          <w:i/>
          <w:iCs/>
          <w:sz w:val="30"/>
          <w:szCs w:val="30"/>
        </w:rPr>
      </w:pPr>
      <w:r w:rsidRPr="00E14CBA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สัญญาเช่าที่ดินพร้อมสิ่งปลูกสร้าง</w:t>
      </w:r>
    </w:p>
    <w:p w14:paraId="574C3704" w14:textId="77777777" w:rsidR="00140858" w:rsidRPr="00E14CBA" w:rsidRDefault="00140858" w:rsidP="00D56E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1E76F91" w14:textId="3D858DD1" w:rsidR="00A77008" w:rsidRPr="00E14CBA" w:rsidRDefault="00A77008" w:rsidP="006344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14CBA">
        <w:rPr>
          <w:rFonts w:ascii="Angsana New" w:hAnsi="Angsana New"/>
          <w:sz w:val="30"/>
          <w:szCs w:val="30"/>
          <w:cs/>
        </w:rPr>
        <w:t xml:space="preserve">บริษัทมีสัญญาเช่าที่ดินพร้อมสิ่งปลูกสร้างกับบุคคลที่เกี่ยวข้องกันท่านหนึ่งโดยที่คู่สัญญาตกลงที่จะให้เช่าที่ดินพร้อมสิ่งปลูกสร้างเป็นเวลา </w:t>
      </w:r>
      <w:r w:rsidR="005D20EE" w:rsidRPr="005D20EE">
        <w:rPr>
          <w:rFonts w:ascii="Angsana New" w:hAnsi="Angsana New"/>
          <w:sz w:val="30"/>
          <w:szCs w:val="30"/>
        </w:rPr>
        <w:t>3</w:t>
      </w:r>
      <w:r w:rsidRPr="00E14CBA">
        <w:rPr>
          <w:rFonts w:ascii="Angsana New" w:hAnsi="Angsana New"/>
          <w:sz w:val="30"/>
          <w:szCs w:val="30"/>
          <w:cs/>
        </w:rPr>
        <w:t xml:space="preserve"> ปี สิ้นสุดปี </w:t>
      </w:r>
      <w:r w:rsidR="00786EC4" w:rsidRPr="00786EC4">
        <w:rPr>
          <w:rFonts w:ascii="Angsana New" w:hAnsi="Angsana New"/>
          <w:sz w:val="30"/>
          <w:szCs w:val="30"/>
        </w:rPr>
        <w:t>2</w:t>
      </w:r>
      <w:r w:rsidR="005D20EE" w:rsidRPr="005D20EE">
        <w:rPr>
          <w:rFonts w:ascii="Angsana New" w:hAnsi="Angsana New"/>
          <w:sz w:val="30"/>
          <w:szCs w:val="30"/>
        </w:rPr>
        <w:t>565</w:t>
      </w:r>
      <w:r w:rsidRPr="00E14CBA">
        <w:rPr>
          <w:rFonts w:ascii="Angsana New" w:hAnsi="Angsana New"/>
          <w:sz w:val="30"/>
          <w:szCs w:val="30"/>
          <w:cs/>
        </w:rPr>
        <w:t xml:space="preserve"> ในการนี้ บริษัทจะต้องจ่ายเงินประกันค่าเช่าที่ดินพร้อมสิ่งปลูกสร้างเริ่มแรกเป็นเงินจำนวนหนึ่งและจ่ายค่าเช่าที่ดินพร้อมสิ่งปลูกสร้างรายเดือน โดยในแต่ละปีคู่สัญญาจะมีการปรับ</w:t>
      </w:r>
      <w:r w:rsidRPr="00E14CBA">
        <w:rPr>
          <w:rFonts w:ascii="Angsana New" w:hAnsi="Angsana New"/>
          <w:sz w:val="30"/>
          <w:szCs w:val="30"/>
          <w:cs/>
        </w:rPr>
        <w:br/>
        <w:t xml:space="preserve">ค่าเช่าในอัตราร้อยละ </w:t>
      </w:r>
      <w:r w:rsidR="005D20EE" w:rsidRPr="005D20EE">
        <w:rPr>
          <w:rFonts w:ascii="Angsana New" w:hAnsi="Angsana New"/>
          <w:sz w:val="30"/>
          <w:szCs w:val="30"/>
        </w:rPr>
        <w:t>3</w:t>
      </w:r>
      <w:r w:rsidRPr="00E14CBA">
        <w:rPr>
          <w:rFonts w:ascii="Angsana New" w:hAnsi="Angsana New"/>
          <w:sz w:val="30"/>
          <w:szCs w:val="30"/>
          <w:cs/>
        </w:rPr>
        <w:t xml:space="preserve"> จากอัตราค่าเช่าที่ดินพร้อมสิ่งปลูกสร้างสุดท้าย สัญญานี้มีผลบังคับใช้ไปจนกว่าฝ่ายใด</w:t>
      </w:r>
      <w:r w:rsidRPr="00E14CBA">
        <w:rPr>
          <w:rFonts w:ascii="Angsana New" w:hAnsi="Angsana New"/>
          <w:sz w:val="30"/>
          <w:szCs w:val="30"/>
          <w:cs/>
        </w:rPr>
        <w:br/>
        <w:t xml:space="preserve">ฝ่ายหนึ่งจะบอกเลิกโดยการแจ้งล่วงหน้าเป็นลายลักษณ์อักษรแก่อีกฝ่ายหนึ่งทราบไม่น้อยกว่า </w:t>
      </w:r>
      <w:r w:rsidR="005D20EE" w:rsidRPr="005D20EE">
        <w:rPr>
          <w:rFonts w:ascii="Angsana New" w:hAnsi="Angsana New"/>
          <w:sz w:val="30"/>
          <w:szCs w:val="30"/>
        </w:rPr>
        <w:t>30</w:t>
      </w:r>
      <w:r w:rsidRPr="00E14CBA">
        <w:rPr>
          <w:rFonts w:ascii="Angsana New" w:hAnsi="Angsana New"/>
          <w:sz w:val="30"/>
          <w:szCs w:val="30"/>
          <w:cs/>
        </w:rPr>
        <w:t xml:space="preserve"> วัน ก่อนสัญญาสิ้นสุด</w:t>
      </w:r>
    </w:p>
    <w:p w14:paraId="5F81E128" w14:textId="77777777" w:rsidR="00F25A80" w:rsidRDefault="00F25A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4998CE6" w14:textId="6A9B3660" w:rsidR="00CC77DF" w:rsidRPr="00E14CBA" w:rsidRDefault="00CC77DF" w:rsidP="004C5D6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1"/>
        <w:rPr>
          <w:rFonts w:ascii="Angsana New" w:hAnsi="Angsana New"/>
          <w:b/>
          <w:bCs/>
          <w:i/>
          <w:iCs/>
          <w:sz w:val="30"/>
          <w:szCs w:val="30"/>
        </w:rPr>
      </w:pPr>
      <w:r w:rsidRPr="00E14CBA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</w:t>
      </w:r>
      <w:r w:rsidRPr="00E14CB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ว่าจ้างให้เป็นผู้ผลิต</w:t>
      </w:r>
    </w:p>
    <w:p w14:paraId="71BF4E82" w14:textId="77777777" w:rsidR="00CC77DF" w:rsidRPr="000522E9" w:rsidRDefault="00CC77DF" w:rsidP="00CC77D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24"/>
          <w:szCs w:val="24"/>
          <w:highlight w:val="yellow"/>
        </w:rPr>
      </w:pPr>
    </w:p>
    <w:p w14:paraId="5333D433" w14:textId="7E3A2354" w:rsidR="00CC77DF" w:rsidRPr="001F2A6C" w:rsidRDefault="00CC77DF" w:rsidP="00CC77D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14CBA">
        <w:rPr>
          <w:rFonts w:ascii="Angsana New" w:hAnsi="Angsana New"/>
          <w:sz w:val="30"/>
          <w:szCs w:val="30"/>
          <w:cs/>
        </w:rPr>
        <w:t>บริษัท</w:t>
      </w:r>
      <w:r w:rsidRPr="001F2A6C">
        <w:rPr>
          <w:rFonts w:ascii="Angsana New" w:hAnsi="Angsana New"/>
          <w:sz w:val="30"/>
          <w:szCs w:val="30"/>
          <w:cs/>
        </w:rPr>
        <w:t>มีสัญญาว่าจ้างให้เป็นผู้ผลิตกับบริษัท</w:t>
      </w:r>
      <w:r w:rsidRPr="001F2A6C">
        <w:rPr>
          <w:rFonts w:ascii="Angsana New" w:hAnsi="Angsana New"/>
          <w:sz w:val="30"/>
          <w:szCs w:val="30"/>
        </w:rPr>
        <w:t xml:space="preserve"> </w:t>
      </w:r>
      <w:r w:rsidRPr="001F2A6C">
        <w:rPr>
          <w:rFonts w:ascii="Angsana New" w:hAnsi="Angsana New"/>
          <w:sz w:val="30"/>
          <w:szCs w:val="30"/>
          <w:cs/>
        </w:rPr>
        <w:t>ดาน่อน เซ็ปเป้ เบฟเวอเรจส์ จำกัด ซึ่งเป็นบริษัทร่วมทางอ้อมของบริษัท โดยที่คู่สัญญาตกลงว่าจ้างให้บริษัทเป็นผู้ผลิตเครื่องดื่มเพื่อสุขภาพ โดยบริษัทเป็นผู้จัดหาวัตถุดิบและบรรจุภ</w:t>
      </w:r>
      <w:r w:rsidRPr="001F2A6C">
        <w:rPr>
          <w:rFonts w:ascii="Angsana New" w:hAnsi="Angsana New" w:hint="cs"/>
          <w:sz w:val="30"/>
          <w:szCs w:val="30"/>
          <w:cs/>
        </w:rPr>
        <w:t>ัณฑ์</w:t>
      </w:r>
      <w:r w:rsidRPr="001F2A6C">
        <w:rPr>
          <w:rFonts w:ascii="Angsana New" w:hAnsi="Angsana New"/>
          <w:sz w:val="30"/>
          <w:szCs w:val="30"/>
          <w:cs/>
        </w:rPr>
        <w:t>ที่จะใช้ในการผลิต</w:t>
      </w:r>
      <w:r w:rsidRPr="001F2A6C">
        <w:rPr>
          <w:rFonts w:ascii="Angsana New" w:hAnsi="Angsana New" w:hint="cs"/>
          <w:sz w:val="30"/>
          <w:szCs w:val="30"/>
          <w:cs/>
        </w:rPr>
        <w:t>ซึ่งจะต้องเป็นไปตาม</w:t>
      </w:r>
      <w:r w:rsidRPr="001F2A6C">
        <w:rPr>
          <w:rFonts w:ascii="Angsana New" w:hAnsi="Angsana New"/>
          <w:sz w:val="30"/>
          <w:szCs w:val="30"/>
          <w:cs/>
        </w:rPr>
        <w:t>เงื่อนไข</w:t>
      </w:r>
      <w:r w:rsidRPr="001F2A6C">
        <w:rPr>
          <w:rFonts w:ascii="Angsana New" w:hAnsi="Angsana New" w:hint="cs"/>
          <w:sz w:val="30"/>
          <w:szCs w:val="30"/>
          <w:cs/>
        </w:rPr>
        <w:t>หรือคำแนะนำ</w:t>
      </w:r>
      <w:r w:rsidRPr="001F2A6C">
        <w:rPr>
          <w:rFonts w:ascii="Angsana New" w:hAnsi="Angsana New"/>
          <w:sz w:val="30"/>
          <w:szCs w:val="30"/>
          <w:cs/>
        </w:rPr>
        <w:t>ที่กำหนดโดยคู่สัญญา สัญญาฉบับนี้มีผลบังคับใช้</w:t>
      </w:r>
      <w:r w:rsidRPr="001F2A6C">
        <w:rPr>
          <w:rFonts w:ascii="Angsana New" w:hAnsi="Angsana New" w:hint="cs"/>
          <w:sz w:val="30"/>
          <w:szCs w:val="30"/>
          <w:cs/>
        </w:rPr>
        <w:t>นับตั้งแต่</w:t>
      </w:r>
      <w:r w:rsidRPr="001F2A6C">
        <w:rPr>
          <w:rFonts w:ascii="Angsana New" w:hAnsi="Angsana New"/>
          <w:sz w:val="30"/>
          <w:szCs w:val="30"/>
          <w:cs/>
        </w:rPr>
        <w:t xml:space="preserve">วันที่ </w:t>
      </w:r>
      <w:r w:rsidR="00786EC4" w:rsidRPr="00786EC4">
        <w:rPr>
          <w:rFonts w:ascii="Angsana New" w:hAnsi="Angsana New"/>
          <w:sz w:val="30"/>
          <w:szCs w:val="30"/>
        </w:rPr>
        <w:t>2</w:t>
      </w:r>
      <w:r w:rsidR="005D20EE" w:rsidRPr="005D20EE">
        <w:rPr>
          <w:rFonts w:ascii="Angsana New" w:hAnsi="Angsana New"/>
          <w:sz w:val="30"/>
          <w:szCs w:val="30"/>
        </w:rPr>
        <w:t>7</w:t>
      </w:r>
      <w:r w:rsidRPr="001F2A6C">
        <w:rPr>
          <w:rFonts w:ascii="Angsana New" w:hAnsi="Angsana New" w:hint="cs"/>
          <w:sz w:val="30"/>
          <w:szCs w:val="30"/>
          <w:cs/>
        </w:rPr>
        <w:t xml:space="preserve"> กุมภาพันธ์</w:t>
      </w:r>
      <w:r w:rsidRPr="001F2A6C">
        <w:rPr>
          <w:rFonts w:ascii="Angsana New" w:hAnsi="Angsana New"/>
          <w:sz w:val="30"/>
          <w:szCs w:val="30"/>
          <w:cs/>
        </w:rPr>
        <w:t xml:space="preserve"> </w:t>
      </w:r>
      <w:r w:rsidR="00786EC4" w:rsidRPr="00786EC4">
        <w:rPr>
          <w:rFonts w:ascii="Angsana New" w:hAnsi="Angsana New"/>
          <w:sz w:val="30"/>
          <w:szCs w:val="30"/>
        </w:rPr>
        <w:t>2</w:t>
      </w:r>
      <w:r w:rsidR="005D20EE" w:rsidRPr="005D20EE">
        <w:rPr>
          <w:rFonts w:ascii="Angsana New" w:hAnsi="Angsana New"/>
          <w:sz w:val="30"/>
          <w:szCs w:val="30"/>
        </w:rPr>
        <w:t>56</w:t>
      </w:r>
      <w:r w:rsidR="00786EC4" w:rsidRPr="00786EC4">
        <w:rPr>
          <w:rFonts w:ascii="Angsana New" w:hAnsi="Angsana New"/>
          <w:sz w:val="30"/>
          <w:szCs w:val="30"/>
        </w:rPr>
        <w:t>2</w:t>
      </w:r>
      <w:r w:rsidRPr="001F2A6C">
        <w:rPr>
          <w:rFonts w:ascii="Angsana New" w:hAnsi="Angsana New"/>
          <w:sz w:val="30"/>
          <w:szCs w:val="30"/>
        </w:rPr>
        <w:t xml:space="preserve"> </w:t>
      </w:r>
      <w:r w:rsidRPr="001F2A6C">
        <w:rPr>
          <w:rFonts w:ascii="Angsana New" w:hAnsi="Angsana New"/>
          <w:sz w:val="30"/>
          <w:szCs w:val="30"/>
          <w:cs/>
        </w:rPr>
        <w:t>และจะยังคงมีผลบังคับใช้ต่อไปตลอดระยะเวลาที่กลุ่มบริษัทเป็นผู้ถือหุ้นในบริษัทดาน่อน เซ็ปเป้</w:t>
      </w:r>
      <w:r w:rsidRPr="001F2A6C">
        <w:rPr>
          <w:rFonts w:ascii="Angsana New" w:hAnsi="Angsana New" w:hint="cs"/>
          <w:sz w:val="30"/>
          <w:szCs w:val="30"/>
          <w:cs/>
        </w:rPr>
        <w:t xml:space="preserve"> เบฟเวอเรจส์ จำกัด</w:t>
      </w:r>
      <w:r w:rsidRPr="001F2A6C">
        <w:rPr>
          <w:rFonts w:ascii="Angsana New" w:hAnsi="Angsana New"/>
          <w:sz w:val="30"/>
          <w:szCs w:val="30"/>
        </w:rPr>
        <w:t> </w:t>
      </w:r>
      <w:r w:rsidRPr="001F2A6C">
        <w:rPr>
          <w:rFonts w:ascii="Angsana New" w:hAnsi="Angsana New"/>
          <w:sz w:val="30"/>
          <w:szCs w:val="30"/>
          <w:cs/>
        </w:rPr>
        <w:t>คู่สัญญามีภาระผูกพันที่จะต้องจ่าย</w:t>
      </w:r>
      <w:r w:rsidRPr="001F2A6C">
        <w:rPr>
          <w:rFonts w:ascii="Angsana New" w:hAnsi="Angsana New" w:hint="cs"/>
          <w:sz w:val="30"/>
          <w:szCs w:val="30"/>
          <w:cs/>
        </w:rPr>
        <w:t>ค่าบริการ</w:t>
      </w:r>
      <w:r w:rsidRPr="001F2A6C">
        <w:rPr>
          <w:rFonts w:ascii="Angsana New" w:hAnsi="Angsana New"/>
          <w:sz w:val="30"/>
          <w:szCs w:val="30"/>
          <w:cs/>
        </w:rPr>
        <w:t>ตาม</w:t>
      </w:r>
      <w:r w:rsidRPr="001F2A6C">
        <w:rPr>
          <w:rFonts w:ascii="Angsana New" w:hAnsi="Angsana New" w:hint="cs"/>
          <w:sz w:val="30"/>
          <w:szCs w:val="30"/>
          <w:cs/>
        </w:rPr>
        <w:t>อัตรา</w:t>
      </w:r>
      <w:r w:rsidRPr="001F2A6C">
        <w:rPr>
          <w:rFonts w:ascii="Angsana New" w:hAnsi="Angsana New"/>
          <w:sz w:val="30"/>
          <w:szCs w:val="30"/>
          <w:cs/>
        </w:rPr>
        <w:t>ที่ระบุไว้ในสัญญา</w:t>
      </w:r>
    </w:p>
    <w:p w14:paraId="066095DA" w14:textId="77777777" w:rsidR="00CC77DF" w:rsidRPr="000522E9" w:rsidRDefault="00CC77DF" w:rsidP="00CC77D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317FDA41" w14:textId="77777777" w:rsidR="00CC77DF" w:rsidRPr="001F2A6C" w:rsidRDefault="00CC77DF" w:rsidP="004C5D6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1"/>
        <w:rPr>
          <w:rFonts w:ascii="Angsana New" w:hAnsi="Angsana New"/>
          <w:b/>
          <w:bCs/>
          <w:i/>
          <w:iCs/>
          <w:sz w:val="30"/>
          <w:szCs w:val="30"/>
        </w:rPr>
      </w:pPr>
      <w:r w:rsidRPr="001F2A6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สัญญาจัดจำหน่าย</w:t>
      </w:r>
    </w:p>
    <w:p w14:paraId="7E72F427" w14:textId="77777777" w:rsidR="00F25A80" w:rsidRPr="000522E9" w:rsidRDefault="00F25A80" w:rsidP="00CC77D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FAD4B61" w14:textId="62995002" w:rsidR="00CC77DF" w:rsidRDefault="00CC77DF" w:rsidP="00CC77D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F2A6C">
        <w:rPr>
          <w:rFonts w:ascii="Angsana New" w:hAnsi="Angsana New"/>
          <w:sz w:val="30"/>
          <w:szCs w:val="30"/>
          <w:cs/>
        </w:rPr>
        <w:t>บริษัทมีสัญญาจัดจำหน่ายกับบริษัท ดาน่อน เซ็ปเป้ เบฟเวอเรจส์ จำกัด ซึ่งเป็นบริษัทร่วมทางอ้อมของบริษัท โดยที่คู่สัญญาตกลงที่จะให้บริษัทเป็นผู้จัดจำหน่ายเครื่องดื่มเพื่อสุขภาพ สัญญานี้มีผลบังคับใช้</w:t>
      </w:r>
      <w:r w:rsidRPr="001F2A6C">
        <w:rPr>
          <w:rFonts w:ascii="Angsana New" w:hAnsi="Angsana New" w:hint="cs"/>
          <w:sz w:val="30"/>
          <w:szCs w:val="30"/>
          <w:cs/>
        </w:rPr>
        <w:t>ตั้งแต่</w:t>
      </w:r>
      <w:r w:rsidRPr="001F2A6C">
        <w:rPr>
          <w:rFonts w:ascii="Angsana New" w:hAnsi="Angsana New"/>
          <w:sz w:val="30"/>
          <w:szCs w:val="30"/>
          <w:cs/>
        </w:rPr>
        <w:t xml:space="preserve">วันที่ </w:t>
      </w:r>
      <w:r w:rsidR="00786EC4" w:rsidRPr="00786EC4">
        <w:rPr>
          <w:rFonts w:ascii="Angsana New" w:hAnsi="Angsana New"/>
          <w:sz w:val="30"/>
          <w:szCs w:val="30"/>
        </w:rPr>
        <w:t>2</w:t>
      </w:r>
      <w:r w:rsidR="005D20EE" w:rsidRPr="005D20EE">
        <w:rPr>
          <w:rFonts w:ascii="Angsana New" w:hAnsi="Angsana New"/>
          <w:sz w:val="30"/>
          <w:szCs w:val="30"/>
        </w:rPr>
        <w:t>7</w:t>
      </w:r>
      <w:r w:rsidR="00F25A80">
        <w:rPr>
          <w:rFonts w:ascii="Angsana New" w:hAnsi="Angsana New"/>
          <w:sz w:val="30"/>
          <w:szCs w:val="30"/>
        </w:rPr>
        <w:t xml:space="preserve"> </w:t>
      </w:r>
      <w:r w:rsidRPr="001F2A6C">
        <w:rPr>
          <w:rFonts w:ascii="Angsana New" w:hAnsi="Angsana New" w:hint="cs"/>
          <w:sz w:val="30"/>
          <w:szCs w:val="30"/>
          <w:cs/>
        </w:rPr>
        <w:t>กุมภาพันธ์</w:t>
      </w:r>
      <w:r w:rsidRPr="001F2A6C">
        <w:rPr>
          <w:rFonts w:ascii="Angsana New" w:hAnsi="Angsana New"/>
          <w:sz w:val="30"/>
          <w:szCs w:val="30"/>
          <w:cs/>
        </w:rPr>
        <w:t xml:space="preserve"> </w:t>
      </w:r>
      <w:r w:rsidR="00786EC4" w:rsidRPr="00786EC4">
        <w:rPr>
          <w:rFonts w:ascii="Angsana New" w:hAnsi="Angsana New"/>
          <w:sz w:val="30"/>
          <w:szCs w:val="30"/>
        </w:rPr>
        <w:t>2</w:t>
      </w:r>
      <w:r w:rsidR="005D20EE" w:rsidRPr="005D20EE">
        <w:rPr>
          <w:rFonts w:ascii="Angsana New" w:hAnsi="Angsana New"/>
          <w:sz w:val="30"/>
          <w:szCs w:val="30"/>
        </w:rPr>
        <w:t>56</w:t>
      </w:r>
      <w:r w:rsidR="00786EC4" w:rsidRPr="00786EC4">
        <w:rPr>
          <w:rFonts w:ascii="Angsana New" w:hAnsi="Angsana New"/>
          <w:sz w:val="30"/>
          <w:szCs w:val="30"/>
        </w:rPr>
        <w:t>2</w:t>
      </w:r>
      <w:r w:rsidR="00F25A80">
        <w:rPr>
          <w:rFonts w:ascii="Angsana New" w:hAnsi="Angsana New"/>
          <w:sz w:val="30"/>
          <w:szCs w:val="30"/>
        </w:rPr>
        <w:t xml:space="preserve"> </w:t>
      </w:r>
      <w:r w:rsidRPr="001F2A6C">
        <w:rPr>
          <w:rFonts w:ascii="Angsana New" w:hAnsi="Angsana New"/>
          <w:sz w:val="30"/>
          <w:szCs w:val="30"/>
          <w:cs/>
        </w:rPr>
        <w:t>สัญญาดังกล่าวมีกำหนดระยะเวลา</w:t>
      </w:r>
      <w:r w:rsidR="00F25A80">
        <w:rPr>
          <w:rFonts w:ascii="Angsana New" w:hAnsi="Angsana New"/>
          <w:sz w:val="30"/>
          <w:szCs w:val="30"/>
        </w:rPr>
        <w:t xml:space="preserve"> </w:t>
      </w:r>
      <w:r w:rsidR="005D20EE" w:rsidRPr="005D20EE">
        <w:rPr>
          <w:rFonts w:ascii="Angsana New" w:hAnsi="Angsana New"/>
          <w:sz w:val="30"/>
          <w:szCs w:val="30"/>
        </w:rPr>
        <w:t>5</w:t>
      </w:r>
      <w:r w:rsidR="00F25A80">
        <w:rPr>
          <w:rFonts w:ascii="Angsana New" w:hAnsi="Angsana New"/>
          <w:sz w:val="30"/>
          <w:szCs w:val="30"/>
        </w:rPr>
        <w:t xml:space="preserve"> </w:t>
      </w:r>
      <w:r w:rsidRPr="001F2A6C">
        <w:rPr>
          <w:rFonts w:ascii="Angsana New" w:hAnsi="Angsana New"/>
          <w:sz w:val="30"/>
          <w:szCs w:val="30"/>
          <w:cs/>
        </w:rPr>
        <w:t>ปี และ</w:t>
      </w:r>
      <w:r w:rsidRPr="001F2A6C">
        <w:rPr>
          <w:rFonts w:ascii="Angsana New" w:hAnsi="Angsana New" w:hint="cs"/>
          <w:sz w:val="30"/>
          <w:szCs w:val="30"/>
          <w:cs/>
        </w:rPr>
        <w:t>ให้</w:t>
      </w:r>
      <w:r w:rsidRPr="001F2A6C">
        <w:rPr>
          <w:rFonts w:ascii="Angsana New" w:hAnsi="Angsana New"/>
          <w:sz w:val="30"/>
          <w:szCs w:val="30"/>
          <w:cs/>
        </w:rPr>
        <w:t>ถือว่าสัญญาฉบับนี้มีผลบังคับใช้ต่อไปอีก</w:t>
      </w:r>
      <w:r w:rsidRPr="001F2A6C">
        <w:rPr>
          <w:rFonts w:ascii="Angsana New" w:hAnsi="Angsana New" w:hint="cs"/>
          <w:sz w:val="30"/>
          <w:szCs w:val="30"/>
          <w:cs/>
        </w:rPr>
        <w:t>คราวละ</w:t>
      </w:r>
      <w:r w:rsidRPr="001F2A6C">
        <w:rPr>
          <w:rFonts w:ascii="Angsana New" w:hAnsi="Angsana New"/>
          <w:sz w:val="30"/>
          <w:szCs w:val="30"/>
          <w:cs/>
        </w:rPr>
        <w:t xml:space="preserve"> </w:t>
      </w:r>
      <w:r w:rsidR="00786EC4" w:rsidRPr="00786EC4">
        <w:rPr>
          <w:rFonts w:ascii="Angsana New" w:hAnsi="Angsana New"/>
          <w:sz w:val="30"/>
          <w:szCs w:val="30"/>
        </w:rPr>
        <w:t>2</w:t>
      </w:r>
      <w:r w:rsidR="00F25A80">
        <w:rPr>
          <w:rFonts w:ascii="Angsana New" w:hAnsi="Angsana New"/>
          <w:sz w:val="30"/>
          <w:szCs w:val="30"/>
        </w:rPr>
        <w:t xml:space="preserve"> </w:t>
      </w:r>
      <w:r w:rsidRPr="001F2A6C">
        <w:rPr>
          <w:rFonts w:ascii="Angsana New" w:hAnsi="Angsana New"/>
          <w:sz w:val="30"/>
          <w:szCs w:val="30"/>
          <w:cs/>
        </w:rPr>
        <w:t xml:space="preserve">ปี </w:t>
      </w:r>
      <w:r w:rsidRPr="001F2A6C">
        <w:rPr>
          <w:rFonts w:ascii="Angsana New" w:hAnsi="Angsana New" w:hint="cs"/>
          <w:sz w:val="30"/>
          <w:szCs w:val="30"/>
          <w:cs/>
        </w:rPr>
        <w:t>ทั้งนี้คู่สัญญามีสิทธิบอก</w:t>
      </w:r>
      <w:r w:rsidRPr="001F2A6C">
        <w:rPr>
          <w:rFonts w:ascii="Angsana New" w:hAnsi="Angsana New"/>
          <w:sz w:val="30"/>
          <w:szCs w:val="30"/>
          <w:cs/>
        </w:rPr>
        <w:t>เลิกสัญญา</w:t>
      </w:r>
      <w:r w:rsidRPr="001F2A6C">
        <w:rPr>
          <w:rFonts w:ascii="Angsana New" w:hAnsi="Angsana New" w:hint="cs"/>
          <w:sz w:val="30"/>
          <w:szCs w:val="30"/>
          <w:cs/>
        </w:rPr>
        <w:t>โดยแจ้งเป็นลายลักษณ์อักษร</w:t>
      </w:r>
      <w:r w:rsidRPr="001F2A6C">
        <w:rPr>
          <w:rFonts w:ascii="Angsana New" w:hAnsi="Angsana New"/>
          <w:sz w:val="30"/>
          <w:szCs w:val="30"/>
          <w:cs/>
        </w:rPr>
        <w:t xml:space="preserve">ก่อนสัญญาหมดอายุภายใน </w:t>
      </w:r>
      <w:r w:rsidR="005D20EE" w:rsidRPr="005D20EE">
        <w:rPr>
          <w:rFonts w:ascii="Angsana New" w:hAnsi="Angsana New"/>
          <w:sz w:val="30"/>
          <w:szCs w:val="30"/>
        </w:rPr>
        <w:t>6</w:t>
      </w:r>
      <w:r w:rsidRPr="001F2A6C">
        <w:rPr>
          <w:rFonts w:ascii="Angsana New" w:hAnsi="Angsana New"/>
          <w:sz w:val="30"/>
          <w:szCs w:val="30"/>
          <w:cs/>
        </w:rPr>
        <w:t xml:space="preserve"> เดือน โดยคู่สัญญามีภาระผูกพันที่จะต้องจ่ายค่า</w:t>
      </w:r>
      <w:r w:rsidRPr="001F2A6C">
        <w:rPr>
          <w:rFonts w:ascii="Angsana New" w:hAnsi="Angsana New" w:hint="cs"/>
          <w:sz w:val="30"/>
          <w:szCs w:val="30"/>
          <w:cs/>
        </w:rPr>
        <w:t>บริการ</w:t>
      </w:r>
      <w:r w:rsidRPr="001F2A6C">
        <w:rPr>
          <w:rFonts w:ascii="Angsana New" w:hAnsi="Angsana New"/>
          <w:sz w:val="30"/>
          <w:szCs w:val="30"/>
          <w:cs/>
        </w:rPr>
        <w:t>ตา</w:t>
      </w:r>
      <w:r w:rsidRPr="001F2A6C">
        <w:rPr>
          <w:rFonts w:ascii="Angsana New" w:hAnsi="Angsana New" w:hint="cs"/>
          <w:sz w:val="30"/>
          <w:szCs w:val="30"/>
          <w:cs/>
        </w:rPr>
        <w:t>ม</w:t>
      </w:r>
      <w:r w:rsidRPr="001F2A6C">
        <w:rPr>
          <w:rFonts w:ascii="Angsana New" w:hAnsi="Angsana New"/>
          <w:sz w:val="30"/>
          <w:szCs w:val="30"/>
          <w:cs/>
        </w:rPr>
        <w:t>อัตราที่ระบุไว้ในสัญญา</w:t>
      </w:r>
    </w:p>
    <w:p w14:paraId="2631A1B4" w14:textId="1248EF7B" w:rsidR="00CD5FAF" w:rsidRPr="000522E9" w:rsidRDefault="00CD5FAF" w:rsidP="006344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BA8DA9A" w14:textId="77777777" w:rsidR="000522E9" w:rsidRPr="00E5706B" w:rsidRDefault="000522E9" w:rsidP="00052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E5706B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เช่า</w:t>
      </w:r>
      <w:r w:rsidRPr="00E5706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ที่ทำกับบุคคลหรือกิจการที่เกี่ยวข้องกัน  </w:t>
      </w:r>
    </w:p>
    <w:p w14:paraId="37D6F693" w14:textId="77777777" w:rsidR="000522E9" w:rsidRPr="000522E9" w:rsidRDefault="000522E9" w:rsidP="00052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4CBE3AD2" w14:textId="66213DED" w:rsidR="000522E9" w:rsidRPr="000522E9" w:rsidRDefault="000522E9" w:rsidP="00052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E14CBA">
        <w:rPr>
          <w:rFonts w:ascii="Angsana New" w:hAnsi="Angsana New"/>
          <w:sz w:val="30"/>
          <w:szCs w:val="30"/>
          <w:cs/>
        </w:rPr>
        <w:t>บริษัทมีสัญญาเช่าที่ดิน</w:t>
      </w:r>
      <w:r>
        <w:rPr>
          <w:rFonts w:ascii="Angsana New" w:hAnsi="Angsana New" w:hint="cs"/>
          <w:sz w:val="30"/>
          <w:szCs w:val="30"/>
          <w:cs/>
        </w:rPr>
        <w:t xml:space="preserve"> และ</w:t>
      </w:r>
      <w:r w:rsidRPr="00E14CBA">
        <w:rPr>
          <w:rFonts w:ascii="Angsana New" w:hAnsi="Angsana New"/>
          <w:sz w:val="30"/>
          <w:szCs w:val="30"/>
          <w:cs/>
        </w:rPr>
        <w:t>สัญญาเช่าที่ดินพร้อมสิ่งปลูกสร้างกับ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E14CBA">
        <w:rPr>
          <w:rFonts w:ascii="Angsana New" w:hAnsi="Angsana New"/>
          <w:sz w:val="30"/>
          <w:szCs w:val="30"/>
          <w:cs/>
        </w:rPr>
        <w:t>บุคคลที่เกี่ยวข้องกัน</w:t>
      </w:r>
      <w:r>
        <w:rPr>
          <w:rFonts w:ascii="Angsana New" w:hAnsi="Angsana New" w:hint="cs"/>
          <w:sz w:val="30"/>
          <w:szCs w:val="30"/>
          <w:cs/>
        </w:rPr>
        <w:t>หลายฉบับ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ทั้งนี้</w:t>
      </w:r>
      <w:r w:rsidRPr="001B77E9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="00786EC4" w:rsidRPr="00786EC4">
        <w:rPr>
          <w:rFonts w:ascii="Angsana New" w:hAnsi="Angsana New"/>
          <w:sz w:val="30"/>
          <w:szCs w:val="30"/>
        </w:rPr>
        <w:t>1</w:t>
      </w:r>
      <w:r w:rsidRPr="001B77E9">
        <w:rPr>
          <w:rFonts w:ascii="Angsana New" w:hAnsi="Angsana New"/>
          <w:sz w:val="30"/>
          <w:szCs w:val="30"/>
        </w:rPr>
        <w:t xml:space="preserve"> </w:t>
      </w:r>
      <w:r w:rsidRPr="001B77E9">
        <w:rPr>
          <w:rFonts w:ascii="Angsana New" w:hAnsi="Angsana New"/>
          <w:sz w:val="30"/>
          <w:szCs w:val="30"/>
          <w:cs/>
        </w:rPr>
        <w:t xml:space="preserve">มกราคม </w:t>
      </w:r>
      <w:r w:rsidR="00786EC4" w:rsidRPr="00786EC4">
        <w:rPr>
          <w:rFonts w:ascii="Angsana New" w:hAnsi="Angsana New"/>
          <w:sz w:val="30"/>
          <w:szCs w:val="30"/>
        </w:rPr>
        <w:t>2</w:t>
      </w:r>
      <w:r w:rsidR="005D20EE" w:rsidRPr="005D20EE">
        <w:rPr>
          <w:rFonts w:ascii="Angsana New" w:hAnsi="Angsana New"/>
          <w:sz w:val="30"/>
          <w:szCs w:val="30"/>
        </w:rPr>
        <w:t>563</w:t>
      </w:r>
      <w:r w:rsidRPr="001B77E9">
        <w:rPr>
          <w:rFonts w:ascii="Angsana New" w:hAnsi="Angsana New"/>
          <w:sz w:val="30"/>
          <w:szCs w:val="30"/>
        </w:rPr>
        <w:t xml:space="preserve"> </w:t>
      </w:r>
      <w:r w:rsidRPr="001B77E9">
        <w:rPr>
          <w:rFonts w:ascii="Angsana New" w:hAnsi="Angsana New"/>
          <w:sz w:val="30"/>
          <w:szCs w:val="30"/>
          <w:cs/>
        </w:rPr>
        <w:t xml:space="preserve">กลุ่มบริษัทถือปฏิบัติตาม </w:t>
      </w:r>
      <w:r w:rsidRPr="001B77E9">
        <w:rPr>
          <w:rFonts w:ascii="Angsana New" w:hAnsi="Angsana New"/>
          <w:sz w:val="30"/>
          <w:szCs w:val="30"/>
        </w:rPr>
        <w:t xml:space="preserve">TFRS </w:t>
      </w:r>
      <w:r w:rsidR="00786EC4" w:rsidRPr="00786EC4">
        <w:rPr>
          <w:rFonts w:ascii="Angsana New" w:hAnsi="Angsana New"/>
          <w:sz w:val="30"/>
          <w:szCs w:val="30"/>
        </w:rPr>
        <w:t>1</w:t>
      </w:r>
      <w:r w:rsidR="005D20EE" w:rsidRPr="005D20EE">
        <w:rPr>
          <w:rFonts w:ascii="Angsana New" w:hAnsi="Angsana New"/>
          <w:sz w:val="30"/>
          <w:szCs w:val="30"/>
        </w:rPr>
        <w:t>6</w:t>
      </w:r>
      <w:r w:rsidRPr="001B77E9">
        <w:rPr>
          <w:rFonts w:ascii="Angsana New" w:hAnsi="Angsana New"/>
          <w:sz w:val="30"/>
          <w:szCs w:val="30"/>
        </w:rPr>
        <w:t xml:space="preserve"> </w:t>
      </w:r>
      <w:r w:rsidRPr="001B77E9">
        <w:rPr>
          <w:rFonts w:ascii="Angsana New" w:hAnsi="Angsana New"/>
          <w:sz w:val="30"/>
          <w:szCs w:val="30"/>
          <w:cs/>
        </w:rPr>
        <w:t>เป็นครั้งแรก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ส่งผลให้มี</w:t>
      </w:r>
      <w:r w:rsidRPr="001B77E9">
        <w:rPr>
          <w:rFonts w:ascii="Angsana New" w:hAnsi="Angsana New"/>
          <w:sz w:val="30"/>
          <w:szCs w:val="30"/>
          <w:cs/>
        </w:rPr>
        <w:t>ยอดคงเหลือกับ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E14CBA">
        <w:rPr>
          <w:rFonts w:ascii="Angsana New" w:hAnsi="Angsana New"/>
          <w:sz w:val="30"/>
          <w:szCs w:val="30"/>
          <w:cs/>
        </w:rPr>
        <w:t>บุคคลที่เกี่ยวข้องกัน</w:t>
      </w:r>
      <w:r>
        <w:rPr>
          <w:rFonts w:ascii="Angsana New" w:hAnsi="Angsana New"/>
          <w:sz w:val="30"/>
          <w:szCs w:val="30"/>
        </w:rPr>
        <w:t xml:space="preserve"> </w:t>
      </w:r>
      <w:r w:rsidRPr="001B77E9">
        <w:rPr>
          <w:rFonts w:ascii="Angsana New" w:hAnsi="Angsana New"/>
          <w:sz w:val="30"/>
          <w:szCs w:val="30"/>
          <w:cs/>
        </w:rPr>
        <w:t>ณ วันที่</w:t>
      </w:r>
      <w:r w:rsidRPr="001B77E9">
        <w:rPr>
          <w:rFonts w:ascii="Angsana New" w:hAnsi="Angsana New"/>
          <w:sz w:val="30"/>
          <w:szCs w:val="30"/>
        </w:rPr>
        <w:t xml:space="preserve"> </w:t>
      </w:r>
      <w:r w:rsidR="005D20EE" w:rsidRPr="005D20EE">
        <w:rPr>
          <w:rFonts w:ascii="Angsana New" w:hAnsi="Angsana New" w:hint="cs"/>
          <w:spacing w:val="-2"/>
          <w:sz w:val="30"/>
          <w:szCs w:val="30"/>
        </w:rPr>
        <w:t>3</w:t>
      </w:r>
      <w:r w:rsidR="00786EC4" w:rsidRPr="00786EC4">
        <w:rPr>
          <w:rFonts w:ascii="Angsana New" w:hAnsi="Angsana New" w:hint="cs"/>
          <w:spacing w:val="-2"/>
          <w:sz w:val="30"/>
          <w:szCs w:val="30"/>
        </w:rPr>
        <w:t>1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</w:t>
      </w:r>
      <w:r w:rsidRPr="001B77E9">
        <w:rPr>
          <w:rFonts w:ascii="Angsana New" w:hAnsi="Angsana New"/>
          <w:sz w:val="30"/>
          <w:szCs w:val="30"/>
          <w:cs/>
        </w:rPr>
        <w:t xml:space="preserve"> </w:t>
      </w:r>
      <w:r w:rsidR="00786EC4" w:rsidRPr="00786EC4">
        <w:rPr>
          <w:rFonts w:ascii="Angsana New" w:hAnsi="Angsana New"/>
          <w:sz w:val="30"/>
          <w:szCs w:val="30"/>
        </w:rPr>
        <w:t>2</w:t>
      </w:r>
      <w:r w:rsidR="005D20EE" w:rsidRPr="005D20EE">
        <w:rPr>
          <w:rFonts w:ascii="Angsana New" w:hAnsi="Angsana New"/>
          <w:sz w:val="30"/>
          <w:szCs w:val="30"/>
        </w:rPr>
        <w:t>563</w:t>
      </w:r>
      <w:r w:rsidRPr="001B77E9">
        <w:rPr>
          <w:rFonts w:ascii="Angsana New" w:hAnsi="Angsana New"/>
          <w:sz w:val="30"/>
          <w:szCs w:val="30"/>
        </w:rPr>
        <w:t xml:space="preserve"> </w:t>
      </w:r>
      <w:r w:rsidRPr="001B77E9"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="005D20EE" w:rsidRPr="005D20EE">
        <w:rPr>
          <w:rFonts w:ascii="Angsana New" w:hAnsi="Angsana New" w:hint="cs"/>
          <w:spacing w:val="-2"/>
          <w:sz w:val="30"/>
          <w:szCs w:val="30"/>
        </w:rPr>
        <w:t>3</w:t>
      </w:r>
      <w:r w:rsidR="00786EC4" w:rsidRPr="00786EC4">
        <w:rPr>
          <w:rFonts w:ascii="Angsana New" w:hAnsi="Angsana New" w:hint="cs"/>
          <w:spacing w:val="-2"/>
          <w:sz w:val="30"/>
          <w:szCs w:val="30"/>
        </w:rPr>
        <w:t>1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</w:t>
      </w:r>
      <w:r w:rsidRPr="001B77E9">
        <w:rPr>
          <w:rFonts w:ascii="Angsana New" w:hAnsi="Angsana New"/>
          <w:sz w:val="30"/>
          <w:szCs w:val="30"/>
          <w:cs/>
        </w:rPr>
        <w:t xml:space="preserve"> </w:t>
      </w:r>
      <w:r w:rsidR="00786EC4" w:rsidRPr="00786EC4">
        <w:rPr>
          <w:rFonts w:ascii="Angsana New" w:hAnsi="Angsana New"/>
          <w:sz w:val="30"/>
          <w:szCs w:val="30"/>
        </w:rPr>
        <w:t>2</w:t>
      </w:r>
      <w:r w:rsidR="005D20EE" w:rsidRPr="005D20EE">
        <w:rPr>
          <w:rFonts w:ascii="Angsana New" w:hAnsi="Angsana New"/>
          <w:sz w:val="30"/>
          <w:szCs w:val="30"/>
        </w:rPr>
        <w:t>563</w:t>
      </w:r>
      <w:r w:rsidRPr="001B77E9">
        <w:rPr>
          <w:rFonts w:ascii="Angsana New" w:hAnsi="Angsana New"/>
          <w:sz w:val="30"/>
          <w:szCs w:val="30"/>
        </w:rPr>
        <w:t xml:space="preserve"> </w:t>
      </w:r>
      <w:r w:rsidRPr="001B77E9">
        <w:rPr>
          <w:rFonts w:ascii="Angsana New" w:hAnsi="Angsana New"/>
          <w:sz w:val="30"/>
          <w:szCs w:val="30"/>
          <w:cs/>
        </w:rPr>
        <w:t>ดังนี้</w:t>
      </w:r>
    </w:p>
    <w:p w14:paraId="38E366D4" w14:textId="77777777" w:rsidR="000522E9" w:rsidRPr="000522E9" w:rsidRDefault="000522E9" w:rsidP="000522E9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24"/>
          <w:szCs w:val="24"/>
          <w:highlight w:val="cyan"/>
          <w:lang w:bidi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980"/>
        <w:gridCol w:w="272"/>
        <w:gridCol w:w="1888"/>
      </w:tblGrid>
      <w:tr w:rsidR="000522E9" w:rsidRPr="00AE3BE1" w14:paraId="23374C30" w14:textId="77777777" w:rsidTr="00241D84">
        <w:tc>
          <w:tcPr>
            <w:tcW w:w="5040" w:type="dxa"/>
          </w:tcPr>
          <w:p w14:paraId="06EC9302" w14:textId="671CD212" w:rsidR="000522E9" w:rsidRPr="00AE3BE1" w:rsidRDefault="000522E9" w:rsidP="00241D84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D20EE" w:rsidRPr="005D20E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786EC4" w:rsidRPr="00786EC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86EC4" w:rsidRPr="00786E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  <w:r w:rsidR="005D20EE" w:rsidRPr="005D20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563</w:t>
            </w:r>
          </w:p>
        </w:tc>
        <w:tc>
          <w:tcPr>
            <w:tcW w:w="1980" w:type="dxa"/>
          </w:tcPr>
          <w:p w14:paraId="3CD06BD9" w14:textId="77777777" w:rsidR="000522E9" w:rsidRPr="00423998" w:rsidRDefault="000522E9" w:rsidP="00241D84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22C63F8C" w14:textId="77777777" w:rsidR="000522E9" w:rsidRPr="00AE3BE1" w:rsidRDefault="000522E9" w:rsidP="00241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8" w:type="dxa"/>
          </w:tcPr>
          <w:p w14:paraId="2A809DED" w14:textId="77777777" w:rsidR="000522E9" w:rsidRPr="00423998" w:rsidRDefault="000522E9" w:rsidP="00241D84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22E9" w:rsidRPr="00AE3BE1" w14:paraId="4D11E5E6" w14:textId="77777777" w:rsidTr="00241D84">
        <w:tc>
          <w:tcPr>
            <w:tcW w:w="5040" w:type="dxa"/>
          </w:tcPr>
          <w:p w14:paraId="1B72A508" w14:textId="77777777" w:rsidR="000522E9" w:rsidRPr="00AE3BE1" w:rsidRDefault="000522E9" w:rsidP="00241D84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140" w:type="dxa"/>
            <w:gridSpan w:val="3"/>
          </w:tcPr>
          <w:p w14:paraId="1831E459" w14:textId="77777777" w:rsidR="000522E9" w:rsidRPr="00AE3BE1" w:rsidRDefault="000522E9" w:rsidP="00241D84">
            <w:pPr>
              <w:spacing w:line="240" w:lineRule="auto"/>
              <w:ind w:left="-20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22E9" w:rsidRPr="00AE3BE1" w14:paraId="32A08B8A" w14:textId="77777777" w:rsidTr="00241D84">
        <w:tc>
          <w:tcPr>
            <w:tcW w:w="5040" w:type="dxa"/>
          </w:tcPr>
          <w:p w14:paraId="42AD91E7" w14:textId="77777777" w:rsidR="000522E9" w:rsidRPr="00AE3BE1" w:rsidRDefault="000522E9" w:rsidP="00241D84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980" w:type="dxa"/>
            <w:shd w:val="clear" w:color="auto" w:fill="auto"/>
          </w:tcPr>
          <w:p w14:paraId="17C33398" w14:textId="77777777" w:rsidR="000522E9" w:rsidRPr="00AE3BE1" w:rsidRDefault="000522E9" w:rsidP="00241D8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369F1E8B" w14:textId="77777777" w:rsidR="000522E9" w:rsidRPr="00AE3BE1" w:rsidRDefault="000522E9" w:rsidP="00241D84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8" w:type="dxa"/>
          </w:tcPr>
          <w:p w14:paraId="1163898C" w14:textId="77777777" w:rsidR="000522E9" w:rsidRPr="00AE3BE1" w:rsidRDefault="000522E9" w:rsidP="00241D8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22E9" w:rsidRPr="00AE3BE1" w14:paraId="24144E8E" w14:textId="77777777" w:rsidTr="00241D84">
        <w:tc>
          <w:tcPr>
            <w:tcW w:w="5040" w:type="dxa"/>
          </w:tcPr>
          <w:p w14:paraId="5415F224" w14:textId="77777777" w:rsidR="000522E9" w:rsidRPr="00AE3BE1" w:rsidRDefault="000522E9" w:rsidP="00241D84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980" w:type="dxa"/>
            <w:shd w:val="clear" w:color="auto" w:fill="auto"/>
          </w:tcPr>
          <w:p w14:paraId="68F73414" w14:textId="2EFFB333" w:rsidR="000522E9" w:rsidRPr="00C244EB" w:rsidRDefault="005D20EE" w:rsidP="00241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6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 w:hint="cs"/>
                <w:sz w:val="30"/>
                <w:szCs w:val="30"/>
              </w:rPr>
              <w:t>36</w:t>
            </w:r>
            <w:r w:rsidR="00684466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 w:hint="cs"/>
                <w:sz w:val="30"/>
                <w:szCs w:val="30"/>
              </w:rPr>
              <w:t>557</w:t>
            </w:r>
          </w:p>
        </w:tc>
        <w:tc>
          <w:tcPr>
            <w:tcW w:w="272" w:type="dxa"/>
            <w:shd w:val="clear" w:color="auto" w:fill="auto"/>
          </w:tcPr>
          <w:p w14:paraId="6E95DDC5" w14:textId="77777777" w:rsidR="000522E9" w:rsidRPr="00C244EB" w:rsidRDefault="000522E9" w:rsidP="00241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8" w:type="dxa"/>
            <w:shd w:val="clear" w:color="auto" w:fill="auto"/>
          </w:tcPr>
          <w:p w14:paraId="0669CE19" w14:textId="5C5CC66A" w:rsidR="000522E9" w:rsidRPr="00C244EB" w:rsidRDefault="005D20EE" w:rsidP="00241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30</w:t>
            </w:r>
            <w:r w:rsidR="00684466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380</w:t>
            </w:r>
          </w:p>
        </w:tc>
      </w:tr>
      <w:tr w:rsidR="000522E9" w:rsidRPr="00AE3BE1" w14:paraId="69930DFB" w14:textId="77777777" w:rsidTr="00241D84">
        <w:tc>
          <w:tcPr>
            <w:tcW w:w="5040" w:type="dxa"/>
          </w:tcPr>
          <w:p w14:paraId="3A165D47" w14:textId="77777777" w:rsidR="000522E9" w:rsidRPr="00AE3BE1" w:rsidRDefault="000522E9" w:rsidP="00241D84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980" w:type="dxa"/>
            <w:shd w:val="clear" w:color="auto" w:fill="auto"/>
          </w:tcPr>
          <w:p w14:paraId="07052F68" w14:textId="7723E33E" w:rsidR="000522E9" w:rsidRPr="00C244EB" w:rsidRDefault="005D20EE" w:rsidP="00241D84">
            <w:pPr>
              <w:pStyle w:val="acctfourfigures"/>
              <w:tabs>
                <w:tab w:val="clear" w:pos="765"/>
                <w:tab w:val="decimal" w:pos="169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786EC4" w:rsidRPr="00786EC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684466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  <w:lang w:val="en-US"/>
              </w:rPr>
              <w:t>488</w:t>
            </w:r>
          </w:p>
        </w:tc>
        <w:tc>
          <w:tcPr>
            <w:tcW w:w="272" w:type="dxa"/>
            <w:shd w:val="clear" w:color="auto" w:fill="auto"/>
          </w:tcPr>
          <w:p w14:paraId="6CF86E9D" w14:textId="77777777" w:rsidR="000522E9" w:rsidRPr="00C244EB" w:rsidRDefault="000522E9" w:rsidP="00241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8" w:type="dxa"/>
            <w:shd w:val="clear" w:color="auto" w:fill="auto"/>
          </w:tcPr>
          <w:p w14:paraId="11B861F7" w14:textId="6FBC8133" w:rsidR="000522E9" w:rsidRPr="005B2A35" w:rsidRDefault="005D20EE" w:rsidP="00241D84">
            <w:pPr>
              <w:pStyle w:val="acctfourfigures"/>
              <w:tabs>
                <w:tab w:val="clear" w:pos="765"/>
                <w:tab w:val="decimal" w:pos="160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5D20EE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="00684466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  <w:r w:rsidR="00786EC4" w:rsidRPr="00786EC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</w:tbl>
    <w:p w14:paraId="131805F2" w14:textId="5D9D8192" w:rsidR="000522E9" w:rsidRPr="000522E9" w:rsidRDefault="000522E9" w:rsidP="006344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980"/>
        <w:gridCol w:w="272"/>
        <w:gridCol w:w="1888"/>
      </w:tblGrid>
      <w:tr w:rsidR="000522E9" w:rsidRPr="00AE3BE1" w14:paraId="5E8845CB" w14:textId="77777777" w:rsidTr="00241D84">
        <w:tc>
          <w:tcPr>
            <w:tcW w:w="5040" w:type="dxa"/>
          </w:tcPr>
          <w:p w14:paraId="29408287" w14:textId="79D5CCBA" w:rsidR="000522E9" w:rsidRPr="00CB6D7A" w:rsidRDefault="000522E9" w:rsidP="00241D8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B6D7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CB6D7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5D20EE" w:rsidRPr="005D20E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786EC4" w:rsidRPr="00786EC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86EC4" w:rsidRPr="00786E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  <w:r w:rsidR="005D20EE" w:rsidRPr="005D20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563</w:t>
            </w:r>
          </w:p>
        </w:tc>
        <w:tc>
          <w:tcPr>
            <w:tcW w:w="1980" w:type="dxa"/>
            <w:shd w:val="clear" w:color="auto" w:fill="auto"/>
          </w:tcPr>
          <w:p w14:paraId="2ADC48E4" w14:textId="77777777" w:rsidR="000522E9" w:rsidRPr="00423998" w:rsidRDefault="000522E9" w:rsidP="00241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  <w:shd w:val="clear" w:color="auto" w:fill="auto"/>
          </w:tcPr>
          <w:p w14:paraId="5FE5101E" w14:textId="77777777" w:rsidR="000522E9" w:rsidRPr="00AE3BE1" w:rsidRDefault="000522E9" w:rsidP="00241D84">
            <w:pPr>
              <w:tabs>
                <w:tab w:val="clear" w:pos="680"/>
                <w:tab w:val="decimal" w:pos="7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8" w:type="dxa"/>
            <w:shd w:val="clear" w:color="auto" w:fill="auto"/>
          </w:tcPr>
          <w:p w14:paraId="71A83F10" w14:textId="77777777" w:rsidR="000522E9" w:rsidRPr="00423998" w:rsidRDefault="000522E9" w:rsidP="00241D84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22E9" w:rsidRPr="00AE3BE1" w14:paraId="785C4FF5" w14:textId="77777777" w:rsidTr="00241D84">
        <w:tc>
          <w:tcPr>
            <w:tcW w:w="5040" w:type="dxa"/>
          </w:tcPr>
          <w:p w14:paraId="2CEA55B0" w14:textId="77777777" w:rsidR="000522E9" w:rsidRPr="00AE3BE1" w:rsidRDefault="000522E9" w:rsidP="00241D84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140" w:type="dxa"/>
            <w:gridSpan w:val="3"/>
          </w:tcPr>
          <w:p w14:paraId="34E60BB8" w14:textId="77777777" w:rsidR="000522E9" w:rsidRPr="00AE3BE1" w:rsidRDefault="000522E9" w:rsidP="00241D84">
            <w:pPr>
              <w:spacing w:line="240" w:lineRule="auto"/>
              <w:ind w:left="-20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22E9" w:rsidRPr="00AE3BE1" w14:paraId="262B3660" w14:textId="77777777" w:rsidTr="00241D84">
        <w:tc>
          <w:tcPr>
            <w:tcW w:w="5040" w:type="dxa"/>
          </w:tcPr>
          <w:p w14:paraId="08745A1A" w14:textId="77777777" w:rsidR="000522E9" w:rsidRPr="00AE3BE1" w:rsidRDefault="000522E9" w:rsidP="00241D84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980" w:type="dxa"/>
            <w:shd w:val="clear" w:color="auto" w:fill="auto"/>
          </w:tcPr>
          <w:p w14:paraId="72B140BA" w14:textId="77777777" w:rsidR="000522E9" w:rsidRPr="00AE3BE1" w:rsidRDefault="000522E9" w:rsidP="00241D8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150D22FF" w14:textId="77777777" w:rsidR="000522E9" w:rsidRPr="00AE3BE1" w:rsidRDefault="000522E9" w:rsidP="00241D84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8" w:type="dxa"/>
          </w:tcPr>
          <w:p w14:paraId="34045B31" w14:textId="77777777" w:rsidR="000522E9" w:rsidRPr="00AE3BE1" w:rsidRDefault="000522E9" w:rsidP="00241D8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22E9" w:rsidRPr="00AE3BE1" w14:paraId="4B9D6EA6" w14:textId="77777777" w:rsidTr="00241D84">
        <w:tc>
          <w:tcPr>
            <w:tcW w:w="5040" w:type="dxa"/>
          </w:tcPr>
          <w:p w14:paraId="62D1D6F7" w14:textId="77777777" w:rsidR="000522E9" w:rsidRPr="00AE3BE1" w:rsidRDefault="000522E9" w:rsidP="00241D84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980" w:type="dxa"/>
            <w:shd w:val="clear" w:color="auto" w:fill="auto"/>
          </w:tcPr>
          <w:p w14:paraId="2730B69F" w14:textId="35C9A8BA" w:rsidR="000522E9" w:rsidRPr="00C244EB" w:rsidRDefault="005D20EE" w:rsidP="00241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7</w:t>
            </w:r>
            <w:r w:rsidR="00684466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454</w:t>
            </w:r>
          </w:p>
        </w:tc>
        <w:tc>
          <w:tcPr>
            <w:tcW w:w="272" w:type="dxa"/>
            <w:shd w:val="clear" w:color="auto" w:fill="auto"/>
          </w:tcPr>
          <w:p w14:paraId="12DAB307" w14:textId="77777777" w:rsidR="000522E9" w:rsidRPr="00C244EB" w:rsidRDefault="000522E9" w:rsidP="00241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8" w:type="dxa"/>
            <w:shd w:val="clear" w:color="auto" w:fill="auto"/>
          </w:tcPr>
          <w:p w14:paraId="6B12CF09" w14:textId="79E2BD7E" w:rsidR="000522E9" w:rsidRPr="00C244EB" w:rsidRDefault="005D20EE" w:rsidP="00241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7</w:t>
            </w:r>
            <w:r w:rsidR="00684466">
              <w:rPr>
                <w:rFonts w:ascii="Angsana New" w:hAnsi="Angsana New"/>
                <w:sz w:val="30"/>
                <w:szCs w:val="30"/>
              </w:rPr>
              <w:t>,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21</w:t>
            </w:r>
            <w:r w:rsidRPr="005D20EE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0522E9" w:rsidRPr="00484087" w14:paraId="3C42AFA1" w14:textId="77777777" w:rsidTr="00241D84">
        <w:tc>
          <w:tcPr>
            <w:tcW w:w="5040" w:type="dxa"/>
          </w:tcPr>
          <w:p w14:paraId="71AAC32C" w14:textId="77777777" w:rsidR="000522E9" w:rsidRPr="00484087" w:rsidRDefault="000522E9" w:rsidP="00241D84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4087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980" w:type="dxa"/>
            <w:shd w:val="clear" w:color="auto" w:fill="auto"/>
          </w:tcPr>
          <w:p w14:paraId="3F0E6C44" w14:textId="6F3883C4" w:rsidR="000522E9" w:rsidRPr="00484087" w:rsidRDefault="00786EC4" w:rsidP="00241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684466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39</w:t>
            </w: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2" w:type="dxa"/>
            <w:shd w:val="clear" w:color="auto" w:fill="auto"/>
          </w:tcPr>
          <w:p w14:paraId="275C3B28" w14:textId="77777777" w:rsidR="000522E9" w:rsidRPr="00484087" w:rsidRDefault="000522E9" w:rsidP="00241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8" w:type="dxa"/>
            <w:shd w:val="clear" w:color="auto" w:fill="auto"/>
          </w:tcPr>
          <w:p w14:paraId="185627D4" w14:textId="7589293A" w:rsidR="000522E9" w:rsidRPr="00484087" w:rsidRDefault="00786EC4" w:rsidP="00241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3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684466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079</w:t>
            </w:r>
          </w:p>
        </w:tc>
      </w:tr>
    </w:tbl>
    <w:p w14:paraId="59154B95" w14:textId="77777777" w:rsidR="005B3B34" w:rsidRPr="00913A42" w:rsidRDefault="005B3B34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913A42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เงินสดและรายการเทียบเท่าเงินสด</w:t>
      </w:r>
    </w:p>
    <w:p w14:paraId="21018120" w14:textId="77777777" w:rsidR="005B3B34" w:rsidRPr="00E14CBA" w:rsidRDefault="005B3B34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highlight w:val="green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44"/>
        <w:gridCol w:w="1106"/>
        <w:gridCol w:w="266"/>
        <w:gridCol w:w="1084"/>
        <w:gridCol w:w="270"/>
        <w:gridCol w:w="1080"/>
      </w:tblGrid>
      <w:tr w:rsidR="00770C93" w:rsidRPr="00D533B8" w14:paraId="13B8446F" w14:textId="77777777" w:rsidTr="00CC77DF">
        <w:tc>
          <w:tcPr>
            <w:tcW w:w="4230" w:type="dxa"/>
          </w:tcPr>
          <w:p w14:paraId="51C374FA" w14:textId="77777777" w:rsidR="00770C93" w:rsidRPr="00D533B8" w:rsidRDefault="00770C93" w:rsidP="0060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bookmarkStart w:id="2" w:name="OLE_LINK2"/>
          </w:p>
        </w:tc>
        <w:tc>
          <w:tcPr>
            <w:tcW w:w="2430" w:type="dxa"/>
            <w:gridSpan w:val="3"/>
            <w:shd w:val="clear" w:color="auto" w:fill="auto"/>
          </w:tcPr>
          <w:p w14:paraId="526B782E" w14:textId="77777777" w:rsidR="00770C93" w:rsidRPr="00D533B8" w:rsidRDefault="00770C93" w:rsidP="0060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533B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7FEE62FC" w14:textId="77777777" w:rsidR="00770C93" w:rsidRPr="00D533B8" w:rsidRDefault="00770C93" w:rsidP="0060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4" w:type="dxa"/>
            <w:gridSpan w:val="3"/>
            <w:shd w:val="clear" w:color="auto" w:fill="auto"/>
          </w:tcPr>
          <w:p w14:paraId="77585B6C" w14:textId="77777777" w:rsidR="00770C93" w:rsidRPr="00D533B8" w:rsidRDefault="00345E30" w:rsidP="0060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0379" w:rsidRPr="00D533B8" w14:paraId="6596D76F" w14:textId="77777777" w:rsidTr="00CC77DF">
        <w:tc>
          <w:tcPr>
            <w:tcW w:w="4230" w:type="dxa"/>
          </w:tcPr>
          <w:p w14:paraId="1F261617" w14:textId="77777777" w:rsidR="00B30379" w:rsidRPr="00D533B8" w:rsidRDefault="00B30379" w:rsidP="00B30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32A39F0" w14:textId="3E884D66" w:rsidR="00B30379" w:rsidRPr="00D533B8" w:rsidRDefault="00786EC4" w:rsidP="00B3037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563</w:t>
            </w:r>
          </w:p>
        </w:tc>
        <w:tc>
          <w:tcPr>
            <w:tcW w:w="244" w:type="dxa"/>
          </w:tcPr>
          <w:p w14:paraId="55FD6DE6" w14:textId="77777777" w:rsidR="00B30379" w:rsidRPr="00D533B8" w:rsidRDefault="00B30379" w:rsidP="00B3037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</w:tcPr>
          <w:p w14:paraId="766DF5DB" w14:textId="4DAD193C" w:rsidR="00B30379" w:rsidRPr="00D533B8" w:rsidRDefault="00786EC4" w:rsidP="00B3037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56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6" w:type="dxa"/>
            <w:shd w:val="clear" w:color="auto" w:fill="auto"/>
          </w:tcPr>
          <w:p w14:paraId="737DC293" w14:textId="77777777" w:rsidR="00B30379" w:rsidRPr="00D533B8" w:rsidRDefault="00B30379" w:rsidP="00B30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3A9E7086" w14:textId="1FFFD384" w:rsidR="00B30379" w:rsidRPr="00D533B8" w:rsidRDefault="00786EC4" w:rsidP="00B3037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563</w:t>
            </w:r>
          </w:p>
        </w:tc>
        <w:tc>
          <w:tcPr>
            <w:tcW w:w="270" w:type="dxa"/>
            <w:shd w:val="clear" w:color="auto" w:fill="auto"/>
          </w:tcPr>
          <w:p w14:paraId="6B4F868A" w14:textId="77777777" w:rsidR="00B30379" w:rsidRPr="00D533B8" w:rsidRDefault="00B30379" w:rsidP="00B3037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E94F5F" w14:textId="38C90E58" w:rsidR="00B30379" w:rsidRPr="00D533B8" w:rsidRDefault="00786EC4" w:rsidP="00B3037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56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B676E1" w:rsidRPr="00D533B8" w14:paraId="38A6607B" w14:textId="77777777" w:rsidTr="00CC77DF">
        <w:tc>
          <w:tcPr>
            <w:tcW w:w="4230" w:type="dxa"/>
          </w:tcPr>
          <w:p w14:paraId="66D3BB0D" w14:textId="77777777" w:rsidR="00B676E1" w:rsidRPr="00D533B8" w:rsidRDefault="00B676E1" w:rsidP="00B67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63BBD9FB" w14:textId="77777777" w:rsidR="00B676E1" w:rsidRPr="00D533B8" w:rsidRDefault="00B676E1" w:rsidP="00B67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25A80" w:rsidRPr="00D533B8" w14:paraId="73E86198" w14:textId="77777777" w:rsidTr="00CC77DF">
        <w:tc>
          <w:tcPr>
            <w:tcW w:w="4230" w:type="dxa"/>
          </w:tcPr>
          <w:p w14:paraId="61D0108B" w14:textId="77777777" w:rsidR="00F25A80" w:rsidRPr="00D533B8" w:rsidRDefault="00F25A80" w:rsidP="00F25A8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80" w:type="dxa"/>
          </w:tcPr>
          <w:p w14:paraId="061797BD" w14:textId="4CB4A8E5" w:rsidR="00F25A80" w:rsidRPr="00D533B8" w:rsidRDefault="005D20EE" w:rsidP="00F2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244" w:type="dxa"/>
          </w:tcPr>
          <w:p w14:paraId="5224EF12" w14:textId="77777777" w:rsidR="00F25A80" w:rsidRPr="00D533B8" w:rsidRDefault="00F25A80" w:rsidP="00F2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</w:tcPr>
          <w:p w14:paraId="6DF47554" w14:textId="7A4379AB" w:rsidR="00F25A80" w:rsidRPr="00D533B8" w:rsidRDefault="005D20EE" w:rsidP="00F2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5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6" w:type="dxa"/>
          </w:tcPr>
          <w:p w14:paraId="56461804" w14:textId="77777777" w:rsidR="00F25A80" w:rsidRPr="00D533B8" w:rsidRDefault="00F25A80" w:rsidP="00F2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A143F12" w14:textId="646488FE" w:rsidR="00F25A80" w:rsidRPr="00D533B8" w:rsidRDefault="00D1005C" w:rsidP="00F2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C48BC6" w14:textId="77777777" w:rsidR="00F25A80" w:rsidRPr="00D533B8" w:rsidRDefault="00F25A80" w:rsidP="00F2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331CE5" w14:textId="2DC5AC7C" w:rsidR="00F25A80" w:rsidRPr="00D533B8" w:rsidRDefault="00F25A80" w:rsidP="00F2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25A80" w:rsidRPr="00D533B8" w14:paraId="10B4DF9E" w14:textId="77777777" w:rsidTr="00CC77DF">
        <w:tc>
          <w:tcPr>
            <w:tcW w:w="4230" w:type="dxa"/>
          </w:tcPr>
          <w:p w14:paraId="34F4ED58" w14:textId="77777777" w:rsidR="00F25A80" w:rsidRPr="00D533B8" w:rsidRDefault="00F25A80" w:rsidP="00F25A8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080" w:type="dxa"/>
          </w:tcPr>
          <w:p w14:paraId="33421CD1" w14:textId="496EF8A1" w:rsidR="00F25A80" w:rsidRPr="00D533B8" w:rsidRDefault="005D20EE" w:rsidP="00F2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45</w:t>
            </w:r>
            <w:r w:rsidR="00D1005C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540</w:t>
            </w:r>
          </w:p>
        </w:tc>
        <w:tc>
          <w:tcPr>
            <w:tcW w:w="244" w:type="dxa"/>
          </w:tcPr>
          <w:p w14:paraId="0A583B39" w14:textId="77777777" w:rsidR="00F25A80" w:rsidRPr="00D533B8" w:rsidRDefault="00F25A80" w:rsidP="00F2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</w:tcPr>
          <w:p w14:paraId="75E49D25" w14:textId="6D3A0C58" w:rsidR="00F25A80" w:rsidRPr="00D533B8" w:rsidRDefault="005D20EE" w:rsidP="00F2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78</w:t>
            </w:r>
            <w:r w:rsidR="00F25A80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6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Pr="005D20E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6" w:type="dxa"/>
          </w:tcPr>
          <w:p w14:paraId="5E6D916C" w14:textId="77777777" w:rsidR="00F25A80" w:rsidRPr="00D533B8" w:rsidRDefault="00F25A80" w:rsidP="00F2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C70B52D" w14:textId="0B386466" w:rsidR="00F25A80" w:rsidRPr="00D533B8" w:rsidRDefault="005D20EE" w:rsidP="00F2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45</w:t>
            </w:r>
            <w:r w:rsidR="00D1005C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46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AE34A1F" w14:textId="77777777" w:rsidR="00F25A80" w:rsidRPr="00D533B8" w:rsidRDefault="00F25A80" w:rsidP="00F2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9F921A" w14:textId="7C51D579" w:rsidR="00F25A80" w:rsidRPr="00D533B8" w:rsidRDefault="005D20EE" w:rsidP="00F2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 w:hint="cs"/>
                <w:sz w:val="30"/>
                <w:szCs w:val="30"/>
              </w:rPr>
              <w:t>33</w:t>
            </w:r>
            <w:r w:rsidR="00F25A80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 w:hint="cs"/>
                <w:sz w:val="30"/>
                <w:szCs w:val="30"/>
              </w:rPr>
              <w:t>488</w:t>
            </w:r>
          </w:p>
        </w:tc>
      </w:tr>
      <w:tr w:rsidR="00F25A80" w:rsidRPr="00D533B8" w14:paraId="6F486F66" w14:textId="77777777" w:rsidTr="00CC77DF">
        <w:tc>
          <w:tcPr>
            <w:tcW w:w="4230" w:type="dxa"/>
          </w:tcPr>
          <w:p w14:paraId="05F360BB" w14:textId="77777777" w:rsidR="00F25A80" w:rsidRPr="00D533B8" w:rsidRDefault="00F25A80" w:rsidP="00F25A8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080" w:type="dxa"/>
          </w:tcPr>
          <w:p w14:paraId="64D29F7A" w14:textId="136100BB" w:rsidR="00F25A80" w:rsidRPr="00D533B8" w:rsidRDefault="00786EC4" w:rsidP="00F2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48</w:t>
            </w:r>
            <w:r w:rsidR="00D86482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805</w:t>
            </w:r>
          </w:p>
        </w:tc>
        <w:tc>
          <w:tcPr>
            <w:tcW w:w="244" w:type="dxa"/>
          </w:tcPr>
          <w:p w14:paraId="7F3CF856" w14:textId="77777777" w:rsidR="00F25A80" w:rsidRPr="00D533B8" w:rsidRDefault="00F25A80" w:rsidP="00F2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</w:tcPr>
          <w:p w14:paraId="61100675" w14:textId="7AC8E523" w:rsidR="00F25A80" w:rsidRPr="00D533B8" w:rsidRDefault="00786EC4" w:rsidP="00F2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03</w:t>
            </w:r>
            <w:r w:rsidR="00F25A80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6" w:type="dxa"/>
          </w:tcPr>
          <w:p w14:paraId="3ED4A33A" w14:textId="77777777" w:rsidR="00F25A80" w:rsidRPr="00D533B8" w:rsidRDefault="00F25A80" w:rsidP="00F2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E86B10C" w14:textId="3886CAEB" w:rsidR="00F25A80" w:rsidRPr="00D533B8" w:rsidRDefault="00786EC4" w:rsidP="00F2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06</w:t>
            </w:r>
            <w:r w:rsidR="00D86482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456</w:t>
            </w:r>
          </w:p>
        </w:tc>
        <w:tc>
          <w:tcPr>
            <w:tcW w:w="270" w:type="dxa"/>
          </w:tcPr>
          <w:p w14:paraId="1043166B" w14:textId="77777777" w:rsidR="00F25A80" w:rsidRPr="00D533B8" w:rsidRDefault="00F25A80" w:rsidP="00F2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BFC07D" w14:textId="353EFBDF" w:rsidR="00F25A80" w:rsidRPr="00D533B8" w:rsidRDefault="005D20EE" w:rsidP="00F2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90</w:t>
            </w:r>
            <w:r w:rsidR="00F25A80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899</w:t>
            </w:r>
          </w:p>
        </w:tc>
      </w:tr>
      <w:tr w:rsidR="00F25A80" w:rsidRPr="00D533B8" w14:paraId="7B6F3C04" w14:textId="77777777" w:rsidTr="00CC77DF">
        <w:tc>
          <w:tcPr>
            <w:tcW w:w="4230" w:type="dxa"/>
          </w:tcPr>
          <w:p w14:paraId="48E67CC9" w14:textId="77777777" w:rsidR="00F25A80" w:rsidRPr="00D533B8" w:rsidRDefault="00F25A80" w:rsidP="00F25A80">
            <w:pPr>
              <w:ind w:left="144" w:hanging="1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เงินสดและรายการเทียบเท่าเงินสดใน</w:t>
            </w:r>
          </w:p>
          <w:p w14:paraId="4D4E180A" w14:textId="77777777" w:rsidR="00F25A80" w:rsidRPr="00D533B8" w:rsidRDefault="00F25A80" w:rsidP="00F25A8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งบแสดงฐานะการเงิน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2324C5E" w14:textId="77777777" w:rsidR="00F25A80" w:rsidRDefault="00F25A80" w:rsidP="00F2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7FD1C7C" w14:textId="3988C0AE" w:rsidR="00D1005C" w:rsidRPr="00D533B8" w:rsidRDefault="00786EC4" w:rsidP="00F2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94</w:t>
            </w:r>
            <w:r w:rsidR="00D8648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389</w:t>
            </w:r>
          </w:p>
        </w:tc>
        <w:tc>
          <w:tcPr>
            <w:tcW w:w="244" w:type="dxa"/>
          </w:tcPr>
          <w:p w14:paraId="543AAD9E" w14:textId="77777777" w:rsidR="00F25A80" w:rsidRPr="00D533B8" w:rsidRDefault="00F25A80" w:rsidP="00F2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</w:tcPr>
          <w:p w14:paraId="0CD7D7AA" w14:textId="77777777" w:rsidR="00F25A80" w:rsidRDefault="00F25A80" w:rsidP="00F2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B5228C5" w14:textId="208B4864" w:rsidR="00F25A80" w:rsidRPr="00D533B8" w:rsidRDefault="00786EC4" w:rsidP="00F2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25A8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695</w:t>
            </w:r>
          </w:p>
        </w:tc>
        <w:tc>
          <w:tcPr>
            <w:tcW w:w="266" w:type="dxa"/>
          </w:tcPr>
          <w:p w14:paraId="49F2ECBA" w14:textId="77777777" w:rsidR="00F25A80" w:rsidRPr="00D533B8" w:rsidRDefault="00F25A80" w:rsidP="00F2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1DC17C1B" w14:textId="77777777" w:rsidR="00F25A80" w:rsidRDefault="00F25A80" w:rsidP="00F2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E892381" w14:textId="2A67239F" w:rsidR="00D1005C" w:rsidRPr="00D533B8" w:rsidRDefault="00786EC4" w:rsidP="00F2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8648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E2412CF" w14:textId="77777777" w:rsidR="00F25A80" w:rsidRPr="00D533B8" w:rsidRDefault="00F25A80" w:rsidP="00F2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6CD17A" w14:textId="77777777" w:rsidR="00F25A80" w:rsidRDefault="00F25A80" w:rsidP="00F2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77DAD55" w14:textId="242F01FC" w:rsidR="00F25A80" w:rsidRPr="0015284E" w:rsidRDefault="00786EC4" w:rsidP="0018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F25A8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387</w:t>
            </w:r>
          </w:p>
        </w:tc>
      </w:tr>
      <w:tr w:rsidR="00F25A80" w:rsidRPr="00D533B8" w14:paraId="41F95CCF" w14:textId="77777777" w:rsidTr="00CC77DF">
        <w:tc>
          <w:tcPr>
            <w:tcW w:w="4230" w:type="dxa"/>
          </w:tcPr>
          <w:p w14:paraId="755E50BF" w14:textId="77777777" w:rsidR="00F25A80" w:rsidRPr="00D533B8" w:rsidRDefault="00F25A80" w:rsidP="00F25A80">
            <w:pPr>
              <w:ind w:left="144" w:hanging="1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เงินสดและรายการเทียบเท่าเงินสดใน</w:t>
            </w:r>
          </w:p>
          <w:p w14:paraId="3E4CB3C9" w14:textId="77777777" w:rsidR="00F25A80" w:rsidRPr="00D533B8" w:rsidRDefault="00F25A80" w:rsidP="00F25A8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งบกระแสเงินสด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35EB15C4" w14:textId="77777777" w:rsidR="00F25A80" w:rsidRDefault="00F25A80" w:rsidP="00F2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F99FE5D" w14:textId="1794F803" w:rsidR="00D1005C" w:rsidRPr="00D533B8" w:rsidRDefault="00786EC4" w:rsidP="00F2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94</w:t>
            </w:r>
            <w:r w:rsidR="00D8648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389</w:t>
            </w:r>
          </w:p>
        </w:tc>
        <w:tc>
          <w:tcPr>
            <w:tcW w:w="244" w:type="dxa"/>
          </w:tcPr>
          <w:p w14:paraId="71BFEF2D" w14:textId="77777777" w:rsidR="00F25A80" w:rsidRPr="00D533B8" w:rsidRDefault="00F25A80" w:rsidP="00F2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double" w:sz="4" w:space="0" w:color="auto"/>
            </w:tcBorders>
          </w:tcPr>
          <w:p w14:paraId="48FC87CA" w14:textId="77777777" w:rsidR="00F25A80" w:rsidRDefault="00F25A80" w:rsidP="00F2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470D6EB" w14:textId="6A8AA79C" w:rsidR="00F25A80" w:rsidRPr="00D533B8" w:rsidRDefault="00786EC4" w:rsidP="00F2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25A8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695</w:t>
            </w:r>
          </w:p>
        </w:tc>
        <w:tc>
          <w:tcPr>
            <w:tcW w:w="266" w:type="dxa"/>
          </w:tcPr>
          <w:p w14:paraId="67F1C1DF" w14:textId="77777777" w:rsidR="00F25A80" w:rsidRPr="00D533B8" w:rsidRDefault="00F25A80" w:rsidP="00F2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  <w:bottom w:val="double" w:sz="4" w:space="0" w:color="auto"/>
            </w:tcBorders>
          </w:tcPr>
          <w:p w14:paraId="5BCEB8FE" w14:textId="77777777" w:rsidR="00F25A80" w:rsidRDefault="00F25A80" w:rsidP="00F2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2FF7BBB" w14:textId="7B37BD42" w:rsidR="00D1005C" w:rsidRPr="00D533B8" w:rsidRDefault="00786EC4" w:rsidP="00F2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8648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E3AB390" w14:textId="77777777" w:rsidR="00F25A80" w:rsidRPr="00D533B8" w:rsidRDefault="00F25A80" w:rsidP="00F2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5E772D8C" w14:textId="77777777" w:rsidR="00F25A80" w:rsidRDefault="00F25A80" w:rsidP="00F2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203AC64" w14:textId="4627A968" w:rsidR="00F25A80" w:rsidRPr="00D533B8" w:rsidRDefault="00786EC4" w:rsidP="00F2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F25A8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387</w:t>
            </w:r>
          </w:p>
        </w:tc>
      </w:tr>
    </w:tbl>
    <w:p w14:paraId="357C501D" w14:textId="37F3E98F" w:rsidR="00E14CBA" w:rsidRDefault="00E14C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bookmarkEnd w:id="2"/>
    <w:p w14:paraId="1F4A5500" w14:textId="77777777" w:rsidR="00407FA4" w:rsidRPr="00913A42" w:rsidRDefault="00697819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913A42">
        <w:rPr>
          <w:rFonts w:ascii="Angsana New" w:hAnsi="Angsana New"/>
          <w:sz w:val="30"/>
          <w:szCs w:val="30"/>
          <w:u w:val="none"/>
          <w:cs/>
          <w:lang w:val="th-TH"/>
        </w:rPr>
        <w:t>สินค้าคงเหลือ</w:t>
      </w:r>
    </w:p>
    <w:p w14:paraId="01ABB274" w14:textId="77777777" w:rsidR="0050409E" w:rsidRPr="00FA79A2" w:rsidRDefault="0050409E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highlight w:val="green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117"/>
        <w:gridCol w:w="270"/>
        <w:gridCol w:w="1043"/>
        <w:gridCol w:w="270"/>
        <w:gridCol w:w="1080"/>
        <w:gridCol w:w="270"/>
        <w:gridCol w:w="1082"/>
      </w:tblGrid>
      <w:tr w:rsidR="00D57E31" w:rsidRPr="00FA79A2" w14:paraId="2D6388F6" w14:textId="77777777" w:rsidTr="00186D03">
        <w:trPr>
          <w:tblHeader/>
        </w:trPr>
        <w:tc>
          <w:tcPr>
            <w:tcW w:w="2259" w:type="pct"/>
          </w:tcPr>
          <w:p w14:paraId="32E9AA43" w14:textId="77777777" w:rsidR="0050409E" w:rsidRPr="00FA79A2" w:rsidRDefault="0050409E" w:rsidP="00A00C73">
            <w:pPr>
              <w:spacing w:line="36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8" w:type="pct"/>
            <w:gridSpan w:val="3"/>
          </w:tcPr>
          <w:p w14:paraId="4935A6EE" w14:textId="77777777" w:rsidR="0050409E" w:rsidRPr="00FA79A2" w:rsidRDefault="0050409E" w:rsidP="00A00C73">
            <w:pPr>
              <w:tabs>
                <w:tab w:val="decimal" w:pos="873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79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2A51DA18" w14:textId="77777777" w:rsidR="0050409E" w:rsidRPr="00FA79A2" w:rsidRDefault="0050409E" w:rsidP="00A00C73">
            <w:pPr>
              <w:tabs>
                <w:tab w:val="decimal" w:pos="873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pct"/>
            <w:gridSpan w:val="3"/>
          </w:tcPr>
          <w:p w14:paraId="21289832" w14:textId="77777777" w:rsidR="0050409E" w:rsidRPr="00FA79A2" w:rsidRDefault="0050409E" w:rsidP="00A00C73">
            <w:pPr>
              <w:tabs>
                <w:tab w:val="decimal" w:pos="864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79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5B71" w:rsidRPr="00FA79A2" w14:paraId="451EAE5D" w14:textId="77777777" w:rsidTr="00186D03">
        <w:trPr>
          <w:tblHeader/>
        </w:trPr>
        <w:tc>
          <w:tcPr>
            <w:tcW w:w="2259" w:type="pct"/>
          </w:tcPr>
          <w:p w14:paraId="5E8A1431" w14:textId="77777777" w:rsidR="00B676E1" w:rsidRPr="00FA79A2" w:rsidRDefault="00B676E1" w:rsidP="00B676E1">
            <w:pPr>
              <w:spacing w:line="36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7" w:type="pct"/>
          </w:tcPr>
          <w:p w14:paraId="723578EF" w14:textId="430D85EB" w:rsidR="00B676E1" w:rsidRPr="00FA79A2" w:rsidRDefault="00786EC4" w:rsidP="00B676E1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563</w:t>
            </w:r>
          </w:p>
        </w:tc>
        <w:tc>
          <w:tcPr>
            <w:tcW w:w="144" w:type="pct"/>
          </w:tcPr>
          <w:p w14:paraId="086D6090" w14:textId="77777777" w:rsidR="00B676E1" w:rsidRPr="00FA79A2" w:rsidRDefault="00B676E1" w:rsidP="00B676E1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671E31FA" w14:textId="79FF21DD" w:rsidR="00B676E1" w:rsidRPr="00FA79A2" w:rsidRDefault="00786EC4" w:rsidP="00B676E1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56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14:paraId="0C703078" w14:textId="77777777" w:rsidR="00B676E1" w:rsidRPr="00FA79A2" w:rsidRDefault="00B676E1" w:rsidP="00B67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7002D9B" w14:textId="15E8A8D5" w:rsidR="00B676E1" w:rsidRPr="00FA79A2" w:rsidRDefault="00786EC4" w:rsidP="00B676E1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563</w:t>
            </w:r>
          </w:p>
        </w:tc>
        <w:tc>
          <w:tcPr>
            <w:tcW w:w="144" w:type="pct"/>
          </w:tcPr>
          <w:p w14:paraId="6CE26E1F" w14:textId="77777777" w:rsidR="00B676E1" w:rsidRPr="00FA79A2" w:rsidRDefault="00B676E1" w:rsidP="00B676E1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45A77ACC" w14:textId="6D8D230F" w:rsidR="00B676E1" w:rsidRPr="00FA79A2" w:rsidRDefault="00786EC4" w:rsidP="00B676E1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56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B676E1" w:rsidRPr="00FA79A2" w14:paraId="79749F2B" w14:textId="77777777" w:rsidTr="00186D03">
        <w:trPr>
          <w:tblHeader/>
        </w:trPr>
        <w:tc>
          <w:tcPr>
            <w:tcW w:w="2259" w:type="pct"/>
          </w:tcPr>
          <w:p w14:paraId="4513FFD9" w14:textId="77777777" w:rsidR="00B676E1" w:rsidRPr="00FA79A2" w:rsidRDefault="00B676E1" w:rsidP="00B676E1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1" w:type="pct"/>
            <w:gridSpan w:val="7"/>
          </w:tcPr>
          <w:p w14:paraId="2B4B0E69" w14:textId="77777777" w:rsidR="00B676E1" w:rsidRPr="00FA79A2" w:rsidRDefault="00B676E1" w:rsidP="00B676E1">
            <w:pPr>
              <w:tabs>
                <w:tab w:val="decimal" w:pos="864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79A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7E31" w:rsidRPr="00FA79A2" w14:paraId="1646065A" w14:textId="77777777" w:rsidTr="00186D03">
        <w:tc>
          <w:tcPr>
            <w:tcW w:w="2259" w:type="pct"/>
          </w:tcPr>
          <w:p w14:paraId="0A0B2A56" w14:textId="77777777" w:rsidR="00D57E31" w:rsidRPr="00FA79A2" w:rsidRDefault="00D57E31" w:rsidP="00D57E31">
            <w:pPr>
              <w:spacing w:line="380" w:lineRule="exact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FA79A2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597" w:type="pct"/>
            <w:shd w:val="clear" w:color="auto" w:fill="auto"/>
          </w:tcPr>
          <w:p w14:paraId="6963E681" w14:textId="6CED1752" w:rsidR="00D57E31" w:rsidRPr="00FA79A2" w:rsidRDefault="005D20EE" w:rsidP="0018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94</w:t>
            </w:r>
            <w:r w:rsidR="00D1005C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4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Pr="005D20E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4" w:type="pct"/>
          </w:tcPr>
          <w:p w14:paraId="388EC4B8" w14:textId="77777777" w:rsidR="00D57E31" w:rsidRPr="00FA79A2" w:rsidRDefault="00D57E31" w:rsidP="00D5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581DA939" w14:textId="4E5A49C5" w:rsidR="00D57E31" w:rsidRPr="00FA79A2" w:rsidRDefault="005D20EE" w:rsidP="0018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6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D57E31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744</w:t>
            </w:r>
          </w:p>
        </w:tc>
        <w:tc>
          <w:tcPr>
            <w:tcW w:w="144" w:type="pct"/>
          </w:tcPr>
          <w:p w14:paraId="04F1DC82" w14:textId="77777777" w:rsidR="00D57E31" w:rsidRPr="00FA79A2" w:rsidRDefault="00D57E31" w:rsidP="00D5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DA510D0" w14:textId="229EF522" w:rsidR="00D57E31" w:rsidRPr="00FA79A2" w:rsidRDefault="005D20EE" w:rsidP="0018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58</w:t>
            </w:r>
            <w:r w:rsidR="00D1005C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5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Pr="005D20E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5082CE22" w14:textId="77777777" w:rsidR="00D57E31" w:rsidRPr="00FA79A2" w:rsidRDefault="00D57E31" w:rsidP="00D5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452ACEA2" w14:textId="6ADF32AD" w:rsidR="00D57E31" w:rsidRPr="00FA79A2" w:rsidRDefault="005D20EE" w:rsidP="0018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48</w:t>
            </w:r>
            <w:r w:rsidR="00D57E31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807</w:t>
            </w:r>
          </w:p>
        </w:tc>
      </w:tr>
      <w:tr w:rsidR="00D57E31" w:rsidRPr="00FA79A2" w14:paraId="668DD076" w14:textId="77777777" w:rsidTr="00186D03">
        <w:tc>
          <w:tcPr>
            <w:tcW w:w="2259" w:type="pct"/>
          </w:tcPr>
          <w:p w14:paraId="176E7AF2" w14:textId="77777777" w:rsidR="00D57E31" w:rsidRPr="00FA79A2" w:rsidRDefault="00D57E31" w:rsidP="00D57E31">
            <w:pPr>
              <w:spacing w:line="380" w:lineRule="exact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สินค้าซื้อมาขายไป</w:t>
            </w:r>
          </w:p>
        </w:tc>
        <w:tc>
          <w:tcPr>
            <w:tcW w:w="597" w:type="pct"/>
            <w:shd w:val="clear" w:color="auto" w:fill="auto"/>
          </w:tcPr>
          <w:p w14:paraId="046F5E00" w14:textId="39507BAE" w:rsidR="00D57E31" w:rsidRDefault="00786EC4" w:rsidP="0018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</w:t>
            </w:r>
            <w:r w:rsidR="00D1005C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787</w:t>
            </w:r>
          </w:p>
        </w:tc>
        <w:tc>
          <w:tcPr>
            <w:tcW w:w="144" w:type="pct"/>
          </w:tcPr>
          <w:p w14:paraId="3F75CF70" w14:textId="77777777" w:rsidR="00D57E31" w:rsidRPr="00FA79A2" w:rsidRDefault="00D57E31" w:rsidP="00D5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25A3C053" w14:textId="12FCF2B4" w:rsidR="00D57E31" w:rsidRDefault="005D20EE" w:rsidP="0018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6</w:t>
            </w:r>
            <w:r w:rsidR="00D57E31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9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Pr="005D20E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1615F251" w14:textId="77777777" w:rsidR="00D57E31" w:rsidRPr="00FA79A2" w:rsidRDefault="00D57E31" w:rsidP="00D5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2FDCFCF" w14:textId="711DFC59" w:rsidR="00D57E31" w:rsidRDefault="00786EC4" w:rsidP="0018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</w:t>
            </w:r>
            <w:r w:rsidR="00D1005C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</w:t>
            </w:r>
            <w:r w:rsidRPr="00786EC4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44" w:type="pct"/>
          </w:tcPr>
          <w:p w14:paraId="3E1A35DB" w14:textId="77777777" w:rsidR="00D57E31" w:rsidRPr="00FA79A2" w:rsidRDefault="00D57E31" w:rsidP="00D5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0E90DD7D" w14:textId="1F312A51" w:rsidR="00D57E31" w:rsidRDefault="005D20EE" w:rsidP="0018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6</w:t>
            </w:r>
            <w:r w:rsidR="00D57E31">
              <w:rPr>
                <w:rFonts w:ascii="Angsana New" w:hAnsi="Angsana New"/>
                <w:sz w:val="30"/>
                <w:szCs w:val="30"/>
              </w:rPr>
              <w:t>,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Pr="005D20EE">
              <w:rPr>
                <w:rFonts w:ascii="Angsana New" w:hAnsi="Angsana New"/>
                <w:sz w:val="30"/>
                <w:szCs w:val="30"/>
              </w:rPr>
              <w:t>73</w:t>
            </w:r>
          </w:p>
        </w:tc>
      </w:tr>
      <w:tr w:rsidR="00D57E31" w:rsidRPr="00FA79A2" w14:paraId="3AC299B1" w14:textId="77777777" w:rsidTr="00186D03">
        <w:tc>
          <w:tcPr>
            <w:tcW w:w="2259" w:type="pct"/>
          </w:tcPr>
          <w:p w14:paraId="698326B7" w14:textId="77777777" w:rsidR="00D57E31" w:rsidRPr="00FA79A2" w:rsidRDefault="00D57E31" w:rsidP="00D57E31">
            <w:pPr>
              <w:spacing w:line="380" w:lineRule="exact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FA79A2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597" w:type="pct"/>
            <w:shd w:val="clear" w:color="auto" w:fill="auto"/>
          </w:tcPr>
          <w:p w14:paraId="6771313D" w14:textId="503EFF48" w:rsidR="00D57E31" w:rsidRPr="00FA79A2" w:rsidRDefault="005D20EE" w:rsidP="0018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8</w:t>
            </w:r>
            <w:r w:rsidR="00D1005C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390</w:t>
            </w:r>
          </w:p>
        </w:tc>
        <w:tc>
          <w:tcPr>
            <w:tcW w:w="144" w:type="pct"/>
          </w:tcPr>
          <w:p w14:paraId="7C7AED8A" w14:textId="77777777" w:rsidR="00D57E31" w:rsidRPr="00FA79A2" w:rsidRDefault="00D57E31" w:rsidP="00D57E31">
            <w:pPr>
              <w:pStyle w:val="acctfourfigures"/>
              <w:tabs>
                <w:tab w:val="clear" w:pos="765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6" w:type="pct"/>
          </w:tcPr>
          <w:p w14:paraId="12F7B50E" w14:textId="43DCD8D9" w:rsidR="00D57E31" w:rsidRPr="00FA79A2" w:rsidRDefault="00786EC4" w:rsidP="0018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7</w:t>
            </w:r>
            <w:r w:rsidR="00D57E31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6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43E99F8B" w14:textId="77777777" w:rsidR="00D57E31" w:rsidRPr="00FA79A2" w:rsidRDefault="00D57E31" w:rsidP="00D57E31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749A7FF1" w14:textId="3C077B8A" w:rsidR="00D57E31" w:rsidRPr="00FA79A2" w:rsidRDefault="005D20EE" w:rsidP="0018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5</w:t>
            </w:r>
            <w:r w:rsidR="00D1005C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408</w:t>
            </w:r>
          </w:p>
        </w:tc>
        <w:tc>
          <w:tcPr>
            <w:tcW w:w="144" w:type="pct"/>
          </w:tcPr>
          <w:p w14:paraId="662B48B2" w14:textId="77777777" w:rsidR="00D57E31" w:rsidRPr="00FA79A2" w:rsidRDefault="00D57E31" w:rsidP="00D5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2590B027" w14:textId="70713E4B" w:rsidR="00D57E31" w:rsidRPr="00FA79A2" w:rsidRDefault="00786EC4" w:rsidP="0018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</w:t>
            </w:r>
            <w:r w:rsidR="00D57E31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758</w:t>
            </w:r>
          </w:p>
        </w:tc>
      </w:tr>
      <w:tr w:rsidR="00D57E31" w:rsidRPr="00FA79A2" w14:paraId="3E3690D9" w14:textId="77777777" w:rsidTr="00186D03">
        <w:tc>
          <w:tcPr>
            <w:tcW w:w="2259" w:type="pct"/>
          </w:tcPr>
          <w:p w14:paraId="568EE6C1" w14:textId="77777777" w:rsidR="00D57E31" w:rsidRPr="00FA79A2" w:rsidRDefault="00D57E31" w:rsidP="00D57E31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79A2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97" w:type="pct"/>
            <w:shd w:val="clear" w:color="auto" w:fill="auto"/>
          </w:tcPr>
          <w:p w14:paraId="43375095" w14:textId="10070CB7" w:rsidR="00D57E31" w:rsidRPr="00FA79A2" w:rsidRDefault="005D20EE" w:rsidP="0018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4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D1005C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00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14:paraId="3C1B2F22" w14:textId="77777777" w:rsidR="00D57E31" w:rsidRPr="00FA79A2" w:rsidRDefault="00D57E31" w:rsidP="00D57E31">
            <w:pPr>
              <w:pStyle w:val="acctfourfigures"/>
              <w:tabs>
                <w:tab w:val="clear" w:pos="765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6" w:type="pct"/>
          </w:tcPr>
          <w:p w14:paraId="79EBFE5E" w14:textId="2C6F8468" w:rsidR="00D57E31" w:rsidRPr="00FA79A2" w:rsidRDefault="005D20EE" w:rsidP="0018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36</w:t>
            </w:r>
            <w:r w:rsidR="00D57E31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8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Pr="005D20E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4" w:type="pct"/>
          </w:tcPr>
          <w:p w14:paraId="6D8A663D" w14:textId="77777777" w:rsidR="00D57E31" w:rsidRPr="00FA79A2" w:rsidRDefault="00D57E31" w:rsidP="00D57E31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7181295E" w14:textId="2C8145D2" w:rsidR="00D57E31" w:rsidRPr="00FA79A2" w:rsidRDefault="005D20EE" w:rsidP="0018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4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D1005C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63</w:t>
            </w:r>
            <w:r w:rsidR="007E260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031CFB0E" w14:textId="77777777" w:rsidR="00D57E31" w:rsidRPr="00FA79A2" w:rsidRDefault="00D57E31" w:rsidP="00D5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09D7FDF7" w14:textId="3C647A93" w:rsidR="00D57E31" w:rsidRPr="00FA79A2" w:rsidRDefault="005D20EE" w:rsidP="0018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36</w:t>
            </w:r>
            <w:r w:rsidR="00D57E31">
              <w:rPr>
                <w:rFonts w:ascii="Angsana New" w:hAnsi="Angsana New"/>
                <w:sz w:val="30"/>
                <w:szCs w:val="30"/>
              </w:rPr>
              <w:t>,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Pr="005D20EE">
              <w:rPr>
                <w:rFonts w:ascii="Angsana New" w:hAnsi="Angsana New"/>
                <w:sz w:val="30"/>
                <w:szCs w:val="30"/>
              </w:rPr>
              <w:t>88</w:t>
            </w:r>
          </w:p>
        </w:tc>
      </w:tr>
      <w:tr w:rsidR="00D57E31" w:rsidRPr="00FA79A2" w14:paraId="46245F75" w14:textId="77777777" w:rsidTr="00186D03">
        <w:tc>
          <w:tcPr>
            <w:tcW w:w="2259" w:type="pct"/>
          </w:tcPr>
          <w:p w14:paraId="4E5FB46E" w14:textId="77777777" w:rsidR="00D57E31" w:rsidRPr="00FA79A2" w:rsidRDefault="00D57E31" w:rsidP="00D57E31">
            <w:pPr>
              <w:spacing w:line="380" w:lineRule="exact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FA79A2">
              <w:rPr>
                <w:rFonts w:ascii="Angsana New" w:hAnsi="Angsana New"/>
                <w:sz w:val="30"/>
                <w:szCs w:val="30"/>
                <w:cs/>
              </w:rPr>
              <w:t>ภาชนะบรรจุและวัสดุหีบห่อ</w:t>
            </w:r>
          </w:p>
        </w:tc>
        <w:tc>
          <w:tcPr>
            <w:tcW w:w="597" w:type="pct"/>
            <w:shd w:val="clear" w:color="auto" w:fill="auto"/>
          </w:tcPr>
          <w:p w14:paraId="4899C830" w14:textId="13C0E416" w:rsidR="00D57E31" w:rsidRPr="00FA79A2" w:rsidRDefault="005D20EE" w:rsidP="0018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50</w:t>
            </w:r>
            <w:r w:rsidR="00D1005C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0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Pr="005D20E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4EA1A650" w14:textId="77777777" w:rsidR="00D57E31" w:rsidRPr="00FA79A2" w:rsidRDefault="00D57E31" w:rsidP="00D57E31">
            <w:pPr>
              <w:pStyle w:val="acctfourfigures"/>
              <w:tabs>
                <w:tab w:val="clear" w:pos="765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6" w:type="pct"/>
          </w:tcPr>
          <w:p w14:paraId="2A7632D7" w14:textId="76A57231" w:rsidR="00D57E31" w:rsidRPr="00FA79A2" w:rsidRDefault="005D20EE" w:rsidP="0018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7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D57E31">
              <w:rPr>
                <w:rFonts w:ascii="Angsana New" w:hAnsi="Angsana New"/>
                <w:sz w:val="30"/>
                <w:szCs w:val="30"/>
              </w:rPr>
              <w:t>,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Pr="005D20EE"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144" w:type="pct"/>
          </w:tcPr>
          <w:p w14:paraId="13892B8A" w14:textId="77777777" w:rsidR="00D57E31" w:rsidRPr="00FA79A2" w:rsidRDefault="00D57E31" w:rsidP="00D57E31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105800E9" w14:textId="431DA332" w:rsidR="00D57E31" w:rsidRPr="00FA79A2" w:rsidRDefault="005D20EE" w:rsidP="0018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46</w:t>
            </w:r>
            <w:r w:rsidR="00D1005C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85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1B27B1D4" w14:textId="77777777" w:rsidR="00D57E31" w:rsidRPr="00FA79A2" w:rsidRDefault="00D57E31" w:rsidP="00D5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CDDDAEB" w14:textId="56582EF3" w:rsidR="00D57E31" w:rsidRPr="00FA79A2" w:rsidRDefault="005D20EE" w:rsidP="0018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66</w:t>
            </w:r>
            <w:r w:rsidR="00D57E31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695</w:t>
            </w:r>
          </w:p>
        </w:tc>
      </w:tr>
      <w:tr w:rsidR="00D57E31" w:rsidRPr="00FA79A2" w14:paraId="0C66D596" w14:textId="77777777" w:rsidTr="00186D03">
        <w:tc>
          <w:tcPr>
            <w:tcW w:w="2259" w:type="pct"/>
          </w:tcPr>
          <w:p w14:paraId="7C6EEF88" w14:textId="77777777" w:rsidR="00D57E31" w:rsidRPr="00FA79A2" w:rsidRDefault="00D57E31" w:rsidP="00D57E31">
            <w:pPr>
              <w:spacing w:line="380" w:lineRule="exact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FA79A2">
              <w:rPr>
                <w:rFonts w:ascii="Angsana New" w:hAnsi="Angsana New"/>
                <w:sz w:val="30"/>
                <w:szCs w:val="30"/>
                <w:cs/>
              </w:rPr>
              <w:t>อะไหล่ วัสดุโรงงาน และอื่นๆ</w:t>
            </w:r>
          </w:p>
        </w:tc>
        <w:tc>
          <w:tcPr>
            <w:tcW w:w="597" w:type="pct"/>
            <w:shd w:val="clear" w:color="auto" w:fill="auto"/>
          </w:tcPr>
          <w:p w14:paraId="46E8210D" w14:textId="502182AA" w:rsidR="00D57E31" w:rsidRPr="00FA79A2" w:rsidRDefault="005D20EE" w:rsidP="0018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3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D1005C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57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5248D83F" w14:textId="77777777" w:rsidR="00D57E31" w:rsidRPr="00FA79A2" w:rsidRDefault="00D57E31" w:rsidP="00D57E31">
            <w:pPr>
              <w:pStyle w:val="acctfourfigures"/>
              <w:tabs>
                <w:tab w:val="clear" w:pos="765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6" w:type="pct"/>
          </w:tcPr>
          <w:p w14:paraId="4F9CD1A3" w14:textId="4D351D8E" w:rsidR="00D57E31" w:rsidRPr="00FA79A2" w:rsidRDefault="00786EC4" w:rsidP="0018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6</w:t>
            </w:r>
            <w:r w:rsidR="00D57E31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557</w:t>
            </w:r>
          </w:p>
        </w:tc>
        <w:tc>
          <w:tcPr>
            <w:tcW w:w="144" w:type="pct"/>
          </w:tcPr>
          <w:p w14:paraId="4E233181" w14:textId="77777777" w:rsidR="00D57E31" w:rsidRPr="00FA79A2" w:rsidRDefault="00D57E31" w:rsidP="00D57E31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372F1328" w14:textId="27116B8E" w:rsidR="00D57E31" w:rsidRPr="00FA79A2" w:rsidRDefault="00786EC4" w:rsidP="0018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8</w:t>
            </w:r>
            <w:r w:rsidR="00D1005C">
              <w:rPr>
                <w:rFonts w:ascii="Angsana New" w:hAnsi="Angsana New"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144" w:type="pct"/>
          </w:tcPr>
          <w:p w14:paraId="23FEB196" w14:textId="77777777" w:rsidR="00D57E31" w:rsidRPr="00FA79A2" w:rsidRDefault="00D57E31" w:rsidP="00D5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7CEF88FA" w14:textId="00EE7BAE" w:rsidR="00D57E31" w:rsidRPr="00FA79A2" w:rsidRDefault="00786EC4" w:rsidP="0018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22</w:t>
            </w:r>
            <w:r w:rsidR="00D57E31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543</w:t>
            </w:r>
          </w:p>
        </w:tc>
      </w:tr>
      <w:tr w:rsidR="00D57E31" w:rsidRPr="00FA79A2" w14:paraId="72B50C80" w14:textId="77777777" w:rsidTr="00186D03">
        <w:tc>
          <w:tcPr>
            <w:tcW w:w="2259" w:type="pct"/>
          </w:tcPr>
          <w:p w14:paraId="601C8B38" w14:textId="77777777" w:rsidR="00D57E31" w:rsidRPr="00FA79A2" w:rsidRDefault="00D57E31" w:rsidP="00D57E31">
            <w:pPr>
              <w:spacing w:line="380" w:lineRule="exact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597" w:type="pct"/>
            <w:shd w:val="clear" w:color="auto" w:fill="auto"/>
          </w:tcPr>
          <w:p w14:paraId="4215D83B" w14:textId="58ABDBF3" w:rsidR="00D57E31" w:rsidRPr="00FA79A2" w:rsidRDefault="005D20EE" w:rsidP="0018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990</w:t>
            </w:r>
          </w:p>
        </w:tc>
        <w:tc>
          <w:tcPr>
            <w:tcW w:w="144" w:type="pct"/>
          </w:tcPr>
          <w:p w14:paraId="5B15370F" w14:textId="77777777" w:rsidR="00D57E31" w:rsidRPr="00FA79A2" w:rsidRDefault="00D57E31" w:rsidP="00D57E31">
            <w:pPr>
              <w:pStyle w:val="acctfourfigures"/>
              <w:tabs>
                <w:tab w:val="clear" w:pos="765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6" w:type="pct"/>
          </w:tcPr>
          <w:p w14:paraId="57EE1C4E" w14:textId="61BC8DCF" w:rsidR="00D57E31" w:rsidRPr="00FA79A2" w:rsidRDefault="00D57E31" w:rsidP="0018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458</w:t>
            </w:r>
          </w:p>
        </w:tc>
        <w:tc>
          <w:tcPr>
            <w:tcW w:w="144" w:type="pct"/>
          </w:tcPr>
          <w:p w14:paraId="64C0BEB7" w14:textId="77777777" w:rsidR="00D57E31" w:rsidRPr="00FA79A2" w:rsidRDefault="00D57E31" w:rsidP="00D57E31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51615F47" w14:textId="67AB7E7B" w:rsidR="00D57E31" w:rsidRPr="00FA79A2" w:rsidRDefault="005D20EE" w:rsidP="0018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99</w:t>
            </w:r>
            <w:r w:rsidR="007E2609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4" w:type="pct"/>
          </w:tcPr>
          <w:p w14:paraId="1F90F6BE" w14:textId="77777777" w:rsidR="00D57E31" w:rsidRPr="00FA79A2" w:rsidRDefault="00D57E31" w:rsidP="00D5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1756A999" w14:textId="0C86FD83" w:rsidR="00D57E31" w:rsidRDefault="00786EC4" w:rsidP="0018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D57E31" w:rsidRPr="00FA79A2" w14:paraId="5CD6E2E2" w14:textId="77777777" w:rsidTr="00186D03">
        <w:tc>
          <w:tcPr>
            <w:tcW w:w="2259" w:type="pct"/>
          </w:tcPr>
          <w:p w14:paraId="26AD7400" w14:textId="77777777" w:rsidR="00D57E31" w:rsidRPr="00FA79A2" w:rsidRDefault="00D57E31" w:rsidP="00D57E31">
            <w:pPr>
              <w:spacing w:line="380" w:lineRule="exact"/>
              <w:ind w:right="4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79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</w:tcPr>
          <w:p w14:paraId="6747F43F" w14:textId="213C094F" w:rsidR="00D57E31" w:rsidRPr="00FA79A2" w:rsidRDefault="00786EC4" w:rsidP="0018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  <w:r w:rsidR="00D1005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76</w:t>
            </w:r>
          </w:p>
        </w:tc>
        <w:tc>
          <w:tcPr>
            <w:tcW w:w="144" w:type="pct"/>
          </w:tcPr>
          <w:p w14:paraId="4E720355" w14:textId="77777777" w:rsidR="00D57E31" w:rsidRPr="00FA79A2" w:rsidRDefault="00D57E31" w:rsidP="00D57E31">
            <w:pPr>
              <w:pStyle w:val="acctfourfigures"/>
              <w:tabs>
                <w:tab w:val="clear" w:pos="765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</w:tcPr>
          <w:p w14:paraId="06F6A3AE" w14:textId="5F31558B" w:rsidR="00D57E31" w:rsidRPr="00FA79A2" w:rsidRDefault="00786EC4" w:rsidP="0018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57E3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64</w:t>
            </w:r>
          </w:p>
        </w:tc>
        <w:tc>
          <w:tcPr>
            <w:tcW w:w="144" w:type="pct"/>
          </w:tcPr>
          <w:p w14:paraId="3EF20ED8" w14:textId="77777777" w:rsidR="00D57E31" w:rsidRPr="00FA79A2" w:rsidRDefault="00D57E31" w:rsidP="00D57E31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67305CFE" w14:textId="52C94B78" w:rsidR="00D57E31" w:rsidRPr="00FA79A2" w:rsidRDefault="00786EC4" w:rsidP="0018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1005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95</w:t>
            </w:r>
            <w:r w:rsidR="00A50B0D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456C6506" w14:textId="77777777" w:rsidR="00D57E31" w:rsidRPr="00FA79A2" w:rsidRDefault="00D57E31" w:rsidP="00D5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6A6C6E78" w14:textId="63EFB087" w:rsidR="00D57E31" w:rsidRPr="00FA79A2" w:rsidRDefault="00786EC4" w:rsidP="0018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94</w:t>
            </w:r>
            <w:r w:rsidR="00D57E3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574</w:t>
            </w:r>
          </w:p>
        </w:tc>
      </w:tr>
      <w:tr w:rsidR="00D57E31" w:rsidRPr="00FA79A2" w14:paraId="6ED7E2E1" w14:textId="77777777" w:rsidTr="00186D03">
        <w:tc>
          <w:tcPr>
            <w:tcW w:w="2259" w:type="pct"/>
          </w:tcPr>
          <w:p w14:paraId="3ACAEA85" w14:textId="77777777" w:rsidR="00D57E31" w:rsidRPr="00FA79A2" w:rsidRDefault="00D57E31" w:rsidP="00D57E31">
            <w:pPr>
              <w:tabs>
                <w:tab w:val="left" w:pos="9000"/>
                <w:tab w:val="left" w:pos="9090"/>
              </w:tabs>
              <w:spacing w:line="380" w:lineRule="exact"/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FA79A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FA79A2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597" w:type="pct"/>
            <w:shd w:val="clear" w:color="auto" w:fill="auto"/>
          </w:tcPr>
          <w:p w14:paraId="1593B1CF" w14:textId="1BEA3CAA" w:rsidR="00D57E31" w:rsidRPr="00FA79A2" w:rsidRDefault="00D1005C" w:rsidP="0018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985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5E18FC3C" w14:textId="77777777" w:rsidR="00D57E31" w:rsidRPr="00FA79A2" w:rsidRDefault="00D57E31" w:rsidP="00D57E31">
            <w:pPr>
              <w:pStyle w:val="acctfourfigures"/>
              <w:tabs>
                <w:tab w:val="clear" w:pos="765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6" w:type="pct"/>
          </w:tcPr>
          <w:p w14:paraId="7F915FD0" w14:textId="0B89BDB3" w:rsidR="00D57E31" w:rsidRPr="00FA79A2" w:rsidRDefault="00D57E31" w:rsidP="0018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6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07159C7C" w14:textId="77777777" w:rsidR="00D57E31" w:rsidRPr="00FA79A2" w:rsidRDefault="00D57E31" w:rsidP="00D57E31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63210681" w14:textId="404FFF0A" w:rsidR="00D57E31" w:rsidRPr="00FA79A2" w:rsidRDefault="00D1005C" w:rsidP="0018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985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05036B51" w14:textId="77777777" w:rsidR="00D57E31" w:rsidRPr="00FA79A2" w:rsidRDefault="00D57E31" w:rsidP="00D57E3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6F38BDD7" w14:textId="1BF10F4B" w:rsidR="00D57E31" w:rsidRPr="00FA79A2" w:rsidRDefault="00D57E31" w:rsidP="0018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6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57E31" w:rsidRPr="00FA79A2" w14:paraId="3B85B638" w14:textId="77777777" w:rsidTr="00186D03">
        <w:tc>
          <w:tcPr>
            <w:tcW w:w="2259" w:type="pct"/>
          </w:tcPr>
          <w:p w14:paraId="6B27C2A7" w14:textId="77777777" w:rsidR="00D57E31" w:rsidRPr="00FA79A2" w:rsidRDefault="00D57E31" w:rsidP="00D57E31">
            <w:pPr>
              <w:tabs>
                <w:tab w:val="left" w:pos="9000"/>
                <w:tab w:val="left" w:pos="9090"/>
              </w:tabs>
              <w:spacing w:line="380" w:lineRule="exact"/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FA79A2">
              <w:rPr>
                <w:rFonts w:ascii="Angsana New" w:hAnsi="Angsana New"/>
                <w:sz w:val="30"/>
                <w:szCs w:val="30"/>
                <w:cs/>
              </w:rPr>
              <w:t xml:space="preserve">      ค่าเผื่อสินค้าเสื่อมสภาพ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6F6376AD" w14:textId="2F18AB1B" w:rsidR="00D57E31" w:rsidRPr="00FA79A2" w:rsidRDefault="00D1005C" w:rsidP="0018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55CCCE59" w14:textId="77777777" w:rsidR="00D57E31" w:rsidRPr="00FA79A2" w:rsidRDefault="00D57E31" w:rsidP="00D57E31">
            <w:pPr>
              <w:pStyle w:val="acctfourfigures"/>
              <w:tabs>
                <w:tab w:val="clear" w:pos="765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14:paraId="2D14FDC8" w14:textId="1013C869" w:rsidR="00D57E31" w:rsidRPr="00FA79A2" w:rsidRDefault="00D57E31" w:rsidP="0018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746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1958A625" w14:textId="77777777" w:rsidR="00D57E31" w:rsidRPr="00FA79A2" w:rsidRDefault="00D57E31" w:rsidP="00D57E31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78EA8DAA" w14:textId="1B764B32" w:rsidR="00D57E31" w:rsidRPr="00FA79A2" w:rsidRDefault="00D1005C" w:rsidP="0018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45</w:t>
            </w:r>
            <w:r w:rsidR="00A50B0D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5949A3C0" w14:textId="77777777" w:rsidR="00D57E31" w:rsidRPr="00FA79A2" w:rsidRDefault="00D57E31" w:rsidP="00D57E3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791BD34A" w14:textId="5C9B2249" w:rsidR="00D57E31" w:rsidRPr="00FA79A2" w:rsidRDefault="00D57E31" w:rsidP="0018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976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57E31" w:rsidRPr="00FA79A2" w14:paraId="444E2318" w14:textId="77777777" w:rsidTr="00186D03">
        <w:tc>
          <w:tcPr>
            <w:tcW w:w="2259" w:type="pct"/>
          </w:tcPr>
          <w:p w14:paraId="13AC5165" w14:textId="77777777" w:rsidR="00D57E31" w:rsidRPr="00FA79A2" w:rsidRDefault="00D57E31" w:rsidP="00D57E31">
            <w:pPr>
              <w:tabs>
                <w:tab w:val="left" w:pos="9000"/>
                <w:tab w:val="left" w:pos="9090"/>
              </w:tabs>
              <w:spacing w:line="380" w:lineRule="exact"/>
              <w:ind w:right="-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79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BB5B5E" w14:textId="06488BCC" w:rsidR="00D57E31" w:rsidRPr="00FA79A2" w:rsidRDefault="00786EC4" w:rsidP="0018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221</w:t>
            </w:r>
            <w:r w:rsidR="00D1005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066</w:t>
            </w:r>
          </w:p>
        </w:tc>
        <w:tc>
          <w:tcPr>
            <w:tcW w:w="144" w:type="pct"/>
          </w:tcPr>
          <w:p w14:paraId="32AD1086" w14:textId="77777777" w:rsidR="00D57E31" w:rsidRPr="00FA79A2" w:rsidRDefault="00D57E31" w:rsidP="00D57E31">
            <w:pPr>
              <w:pStyle w:val="acctfourfigures"/>
              <w:tabs>
                <w:tab w:val="clear" w:pos="765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</w:tcPr>
          <w:p w14:paraId="345FA352" w14:textId="1B1ABBA0" w:rsidR="00D57E31" w:rsidRPr="00FA79A2" w:rsidRDefault="00786EC4" w:rsidP="0018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D57E3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897</w:t>
            </w:r>
          </w:p>
        </w:tc>
        <w:tc>
          <w:tcPr>
            <w:tcW w:w="144" w:type="pct"/>
          </w:tcPr>
          <w:p w14:paraId="540954EF" w14:textId="77777777" w:rsidR="00D57E31" w:rsidRPr="00FA79A2" w:rsidRDefault="00D57E31" w:rsidP="00D57E31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050C2DFE" w14:textId="18B8FFA6" w:rsidR="00D57E31" w:rsidRPr="00FA79A2" w:rsidRDefault="00786EC4" w:rsidP="0018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  <w:r w:rsidR="00D1005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4" w:type="pct"/>
          </w:tcPr>
          <w:p w14:paraId="3F4D2298" w14:textId="77777777" w:rsidR="00D57E31" w:rsidRPr="00FA79A2" w:rsidRDefault="00D57E31" w:rsidP="00D5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0D34F956" w14:textId="73898218" w:rsidR="00D57E31" w:rsidRPr="00FA79A2" w:rsidRDefault="00786EC4" w:rsidP="0018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88</w:t>
            </w:r>
            <w:r w:rsidR="00D57E3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977</w:t>
            </w:r>
          </w:p>
        </w:tc>
      </w:tr>
      <w:tr w:rsidR="00D57E31" w:rsidRPr="00FA79A2" w14:paraId="5FEB6929" w14:textId="77777777" w:rsidTr="00186D03">
        <w:tc>
          <w:tcPr>
            <w:tcW w:w="2259" w:type="pct"/>
          </w:tcPr>
          <w:p w14:paraId="04A53B2B" w14:textId="77777777" w:rsidR="00D57E31" w:rsidRPr="00FA79A2" w:rsidRDefault="00D57E31" w:rsidP="00D57E31">
            <w:pPr>
              <w:tabs>
                <w:tab w:val="clear" w:pos="3515"/>
              </w:tabs>
              <w:spacing w:line="240" w:lineRule="auto"/>
              <w:ind w:right="-16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7" w:type="pct"/>
          </w:tcPr>
          <w:p w14:paraId="51DBA63B" w14:textId="77777777" w:rsidR="00D57E31" w:rsidRPr="00FA79A2" w:rsidRDefault="00D57E31" w:rsidP="00D5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884"/>
              </w:tabs>
              <w:spacing w:line="240" w:lineRule="auto"/>
              <w:ind w:right="-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284F574" w14:textId="77777777" w:rsidR="00D57E31" w:rsidRPr="00FA79A2" w:rsidRDefault="00D57E31" w:rsidP="00D5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71C9630A" w14:textId="77777777" w:rsidR="00D57E31" w:rsidRPr="00FA79A2" w:rsidRDefault="00D57E31" w:rsidP="00D5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5E9793B" w14:textId="77777777" w:rsidR="00D57E31" w:rsidRPr="00FA79A2" w:rsidRDefault="00D57E31" w:rsidP="00D5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8DCBD59" w14:textId="77777777" w:rsidR="00D57E31" w:rsidRPr="00FA79A2" w:rsidRDefault="00D57E31" w:rsidP="00D5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758F545" w14:textId="77777777" w:rsidR="00D57E31" w:rsidRPr="00FA79A2" w:rsidRDefault="00D57E31" w:rsidP="00D5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3AC62E4F" w14:textId="77777777" w:rsidR="00D57E31" w:rsidRPr="00FA79A2" w:rsidRDefault="00D57E31" w:rsidP="00D5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22E9" w:rsidRPr="00FA79A2" w14:paraId="1A3B40A2" w14:textId="77777777" w:rsidTr="00186D03">
        <w:tc>
          <w:tcPr>
            <w:tcW w:w="2259" w:type="pct"/>
          </w:tcPr>
          <w:p w14:paraId="4BD044C5" w14:textId="77777777" w:rsidR="000522E9" w:rsidRPr="00FA79A2" w:rsidRDefault="000522E9" w:rsidP="00D57E31">
            <w:pPr>
              <w:tabs>
                <w:tab w:val="clear" w:pos="3515"/>
              </w:tabs>
              <w:spacing w:line="380" w:lineRule="exact"/>
              <w:ind w:left="252" w:right="-169" w:hanging="252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0FEB198E" w14:textId="77777777" w:rsidR="000522E9" w:rsidRPr="00FA79A2" w:rsidRDefault="000522E9" w:rsidP="00D5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884"/>
              </w:tabs>
              <w:spacing w:line="380" w:lineRule="exact"/>
              <w:ind w:right="-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94003D9" w14:textId="77777777" w:rsidR="000522E9" w:rsidRPr="00FA79A2" w:rsidRDefault="000522E9" w:rsidP="00D5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80" w:lineRule="exact"/>
              <w:ind w:right="-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37E07C91" w14:textId="77777777" w:rsidR="000522E9" w:rsidRPr="00FA79A2" w:rsidRDefault="000522E9" w:rsidP="00D5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ind w:right="-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A178D42" w14:textId="77777777" w:rsidR="000522E9" w:rsidRPr="00FA79A2" w:rsidRDefault="000522E9" w:rsidP="00D5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ind w:right="-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3492FADD" w14:textId="77777777" w:rsidR="000522E9" w:rsidRPr="00FA79A2" w:rsidRDefault="000522E9" w:rsidP="00D5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ind w:right="-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5AEBA9E" w14:textId="77777777" w:rsidR="000522E9" w:rsidRPr="00FA79A2" w:rsidRDefault="000522E9" w:rsidP="00D5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ind w:right="-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1B39FA12" w14:textId="77777777" w:rsidR="000522E9" w:rsidRPr="00FA79A2" w:rsidRDefault="000522E9" w:rsidP="00D5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ind w:right="-2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22E9" w:rsidRPr="00FA79A2" w14:paraId="58055555" w14:textId="77777777" w:rsidTr="00186D03">
        <w:tc>
          <w:tcPr>
            <w:tcW w:w="2259" w:type="pct"/>
          </w:tcPr>
          <w:p w14:paraId="2C1B8CC5" w14:textId="77777777" w:rsidR="000522E9" w:rsidRPr="00FA79A2" w:rsidRDefault="000522E9" w:rsidP="00D57E31">
            <w:pPr>
              <w:tabs>
                <w:tab w:val="clear" w:pos="3515"/>
              </w:tabs>
              <w:spacing w:line="380" w:lineRule="exact"/>
              <w:ind w:left="252" w:right="-169" w:hanging="252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37F41E2F" w14:textId="77777777" w:rsidR="000522E9" w:rsidRPr="00FA79A2" w:rsidRDefault="000522E9" w:rsidP="00D5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884"/>
              </w:tabs>
              <w:spacing w:line="380" w:lineRule="exact"/>
              <w:ind w:right="-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B36C8E4" w14:textId="77777777" w:rsidR="000522E9" w:rsidRPr="00FA79A2" w:rsidRDefault="000522E9" w:rsidP="00D5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80" w:lineRule="exact"/>
              <w:ind w:right="-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6FC5A82B" w14:textId="77777777" w:rsidR="000522E9" w:rsidRPr="00FA79A2" w:rsidRDefault="000522E9" w:rsidP="00D5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ind w:right="-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CD1758E" w14:textId="77777777" w:rsidR="000522E9" w:rsidRPr="00FA79A2" w:rsidRDefault="000522E9" w:rsidP="00D5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ind w:right="-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A978CD8" w14:textId="77777777" w:rsidR="000522E9" w:rsidRPr="00FA79A2" w:rsidRDefault="000522E9" w:rsidP="00D5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ind w:right="-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3032685" w14:textId="77777777" w:rsidR="000522E9" w:rsidRPr="00FA79A2" w:rsidRDefault="000522E9" w:rsidP="00D5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ind w:right="-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2AE96CF2" w14:textId="77777777" w:rsidR="000522E9" w:rsidRPr="00FA79A2" w:rsidRDefault="000522E9" w:rsidP="00D5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ind w:right="-2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22E9" w:rsidRPr="00FA79A2" w14:paraId="0CAC40D6" w14:textId="77777777" w:rsidTr="00186D03">
        <w:tc>
          <w:tcPr>
            <w:tcW w:w="2259" w:type="pct"/>
          </w:tcPr>
          <w:p w14:paraId="1E7877EA" w14:textId="77777777" w:rsidR="000522E9" w:rsidRPr="00FA79A2" w:rsidRDefault="000522E9" w:rsidP="00D57E31">
            <w:pPr>
              <w:tabs>
                <w:tab w:val="clear" w:pos="3515"/>
              </w:tabs>
              <w:spacing w:line="380" w:lineRule="exact"/>
              <w:ind w:left="252" w:right="-169" w:hanging="252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0E9D12E5" w14:textId="77777777" w:rsidR="000522E9" w:rsidRPr="00FA79A2" w:rsidRDefault="000522E9" w:rsidP="00D5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884"/>
              </w:tabs>
              <w:spacing w:line="380" w:lineRule="exact"/>
              <w:ind w:right="-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AEA8839" w14:textId="77777777" w:rsidR="000522E9" w:rsidRPr="00FA79A2" w:rsidRDefault="000522E9" w:rsidP="00D5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80" w:lineRule="exact"/>
              <w:ind w:right="-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5278D2EA" w14:textId="77777777" w:rsidR="000522E9" w:rsidRPr="00FA79A2" w:rsidRDefault="000522E9" w:rsidP="00D5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ind w:right="-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0403D8B" w14:textId="77777777" w:rsidR="000522E9" w:rsidRPr="00FA79A2" w:rsidRDefault="000522E9" w:rsidP="00D5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ind w:right="-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3B85AB81" w14:textId="77777777" w:rsidR="000522E9" w:rsidRPr="00FA79A2" w:rsidRDefault="000522E9" w:rsidP="00D5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ind w:right="-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2113B93" w14:textId="77777777" w:rsidR="000522E9" w:rsidRPr="00FA79A2" w:rsidRDefault="000522E9" w:rsidP="00D5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ind w:right="-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3A2731BF" w14:textId="77777777" w:rsidR="000522E9" w:rsidRPr="00FA79A2" w:rsidRDefault="000522E9" w:rsidP="00D5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ind w:right="-2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7E31" w:rsidRPr="00FA79A2" w14:paraId="396C4AD9" w14:textId="77777777" w:rsidTr="00186D03">
        <w:tc>
          <w:tcPr>
            <w:tcW w:w="2259" w:type="pct"/>
          </w:tcPr>
          <w:p w14:paraId="652E2947" w14:textId="77777777" w:rsidR="00D57E31" w:rsidRPr="00FA79A2" w:rsidRDefault="00D57E31" w:rsidP="00D57E31">
            <w:pPr>
              <w:tabs>
                <w:tab w:val="clear" w:pos="3515"/>
              </w:tabs>
              <w:spacing w:line="380" w:lineRule="exact"/>
              <w:ind w:left="252" w:right="-169" w:hanging="252"/>
              <w:rPr>
                <w:rFonts w:ascii="Angsana New" w:hAnsi="Angsana New"/>
                <w:b/>
                <w:sz w:val="30"/>
                <w:szCs w:val="30"/>
              </w:rPr>
            </w:pPr>
            <w:r w:rsidRPr="00FA79A2">
              <w:rPr>
                <w:rFonts w:ascii="Angsana New" w:hAnsi="Angsana New"/>
                <w:b/>
                <w:sz w:val="30"/>
                <w:szCs w:val="30"/>
                <w:cs/>
              </w:rPr>
              <w:lastRenderedPageBreak/>
              <w:t>ต้นทุนของสินค้าคงเหลือที่บันทึก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597" w:type="pct"/>
          </w:tcPr>
          <w:p w14:paraId="36F26B66" w14:textId="77777777" w:rsidR="00D57E31" w:rsidRPr="00FA79A2" w:rsidRDefault="00D57E31" w:rsidP="00D5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884"/>
              </w:tabs>
              <w:spacing w:line="380" w:lineRule="exact"/>
              <w:ind w:right="-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D0F0365" w14:textId="77777777" w:rsidR="00D57E31" w:rsidRPr="00FA79A2" w:rsidRDefault="00D57E31" w:rsidP="00D5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80" w:lineRule="exact"/>
              <w:ind w:right="-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1401FD48" w14:textId="77777777" w:rsidR="00D57E31" w:rsidRPr="00FA79A2" w:rsidRDefault="00D57E31" w:rsidP="00D5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ind w:right="-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B5E607D" w14:textId="77777777" w:rsidR="00D57E31" w:rsidRPr="00FA79A2" w:rsidRDefault="00D57E31" w:rsidP="00D5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ind w:right="-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EA87120" w14:textId="77777777" w:rsidR="00D57E31" w:rsidRPr="00FA79A2" w:rsidRDefault="00D57E31" w:rsidP="00D5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ind w:right="-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F08D108" w14:textId="77777777" w:rsidR="00D57E31" w:rsidRPr="00FA79A2" w:rsidRDefault="00D57E31" w:rsidP="00D5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ind w:right="-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10481C24" w14:textId="77777777" w:rsidR="00D57E31" w:rsidRPr="00FA79A2" w:rsidRDefault="00D57E31" w:rsidP="00D5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ind w:right="-2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7E31" w:rsidRPr="00FA79A2" w14:paraId="2DAF9FD7" w14:textId="77777777" w:rsidTr="00186D03">
        <w:tc>
          <w:tcPr>
            <w:tcW w:w="2259" w:type="pct"/>
          </w:tcPr>
          <w:p w14:paraId="0A804266" w14:textId="77777777" w:rsidR="00D57E31" w:rsidRPr="00FA79A2" w:rsidRDefault="00D57E31" w:rsidP="00D5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A79A2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ในบัญชีต้นทุนขาย</w:t>
            </w:r>
          </w:p>
        </w:tc>
        <w:tc>
          <w:tcPr>
            <w:tcW w:w="597" w:type="pct"/>
          </w:tcPr>
          <w:p w14:paraId="757FF52E" w14:textId="77777777" w:rsidR="00D57E31" w:rsidRPr="00FA79A2" w:rsidRDefault="00D57E31" w:rsidP="00D5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884"/>
              </w:tabs>
              <w:spacing w:line="380" w:lineRule="exact"/>
              <w:ind w:right="-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8EDD368" w14:textId="77777777" w:rsidR="00D57E31" w:rsidRPr="00FA79A2" w:rsidRDefault="00D57E31" w:rsidP="00D57E31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66D4139F" w14:textId="77777777" w:rsidR="00D57E31" w:rsidRPr="00FA79A2" w:rsidRDefault="00D57E31" w:rsidP="00D5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ind w:right="-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101A89B" w14:textId="77777777" w:rsidR="00D57E31" w:rsidRPr="00FA79A2" w:rsidRDefault="00D57E31" w:rsidP="00D57E31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7AE2716" w14:textId="77777777" w:rsidR="00D57E31" w:rsidRPr="00FA79A2" w:rsidRDefault="00D57E31" w:rsidP="00D5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ind w:right="-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F1E5CAC" w14:textId="77777777" w:rsidR="00D57E31" w:rsidRPr="00FA79A2" w:rsidRDefault="00D57E31" w:rsidP="00D5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ind w:right="-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6AD5F89D" w14:textId="77777777" w:rsidR="00D57E31" w:rsidRPr="00FA79A2" w:rsidRDefault="00D57E31" w:rsidP="00D5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ind w:right="-2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7E31" w:rsidRPr="00FA79A2" w14:paraId="55059710" w14:textId="77777777" w:rsidTr="00186D03">
        <w:tc>
          <w:tcPr>
            <w:tcW w:w="2259" w:type="pct"/>
          </w:tcPr>
          <w:p w14:paraId="4593B7DF" w14:textId="77777777" w:rsidR="00D57E31" w:rsidRPr="00FA79A2" w:rsidRDefault="00D57E31" w:rsidP="004C5D6C">
            <w:pPr>
              <w:numPr>
                <w:ilvl w:val="0"/>
                <w:numId w:val="19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9" w:hanging="189"/>
              <w:rPr>
                <w:rFonts w:ascii="Angsana New" w:hAnsi="Angsana New"/>
                <w:sz w:val="30"/>
                <w:szCs w:val="30"/>
              </w:rPr>
            </w:pPr>
            <w:r w:rsidRPr="00FA79A2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597" w:type="pct"/>
            <w:shd w:val="clear" w:color="auto" w:fill="auto"/>
          </w:tcPr>
          <w:p w14:paraId="4F01CBC4" w14:textId="4D5C8357" w:rsidR="00D57E31" w:rsidRPr="00FA79A2" w:rsidRDefault="00786EC4" w:rsidP="0018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D1005C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056</w:t>
            </w:r>
            <w:r w:rsidR="00D1005C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385</w:t>
            </w:r>
          </w:p>
        </w:tc>
        <w:tc>
          <w:tcPr>
            <w:tcW w:w="144" w:type="pct"/>
          </w:tcPr>
          <w:p w14:paraId="12F2EB4F" w14:textId="77777777" w:rsidR="00D57E31" w:rsidRPr="00FA79A2" w:rsidRDefault="00D57E31" w:rsidP="00D57E31">
            <w:pPr>
              <w:pStyle w:val="acctfourfigures"/>
              <w:tabs>
                <w:tab w:val="clear" w:pos="765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6" w:type="pct"/>
          </w:tcPr>
          <w:p w14:paraId="0C39E5A8" w14:textId="68220B24" w:rsidR="00D57E31" w:rsidRPr="00FA79A2" w:rsidRDefault="00786EC4" w:rsidP="0018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D57E31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08</w:t>
            </w: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D57E31">
              <w:rPr>
                <w:rFonts w:ascii="Angsana New" w:hAnsi="Angsana New"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03</w:t>
            </w:r>
          </w:p>
        </w:tc>
        <w:tc>
          <w:tcPr>
            <w:tcW w:w="144" w:type="pct"/>
          </w:tcPr>
          <w:p w14:paraId="242C1B1A" w14:textId="77777777" w:rsidR="00D57E31" w:rsidRPr="00FA79A2" w:rsidRDefault="00D57E31" w:rsidP="00D57E31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shd w:val="clear" w:color="auto" w:fill="auto"/>
          </w:tcPr>
          <w:p w14:paraId="4B186958" w14:textId="214DF2C2" w:rsidR="00D57E31" w:rsidRPr="00FA79A2" w:rsidRDefault="00786EC4" w:rsidP="0018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D1005C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843</w:t>
            </w:r>
            <w:r w:rsidR="00D1005C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936</w:t>
            </w:r>
          </w:p>
        </w:tc>
        <w:tc>
          <w:tcPr>
            <w:tcW w:w="144" w:type="pct"/>
          </w:tcPr>
          <w:p w14:paraId="028E37F4" w14:textId="77777777" w:rsidR="00D57E31" w:rsidRPr="00FA79A2" w:rsidRDefault="00D57E31" w:rsidP="00D5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25053D18" w14:textId="733A3ABA" w:rsidR="00D57E31" w:rsidRPr="00FA79A2" w:rsidRDefault="00786EC4" w:rsidP="0018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D57E31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885</w:t>
            </w:r>
            <w:r w:rsidR="00D57E31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753</w:t>
            </w:r>
          </w:p>
        </w:tc>
      </w:tr>
      <w:tr w:rsidR="00D57E31" w:rsidRPr="00FA79A2" w14:paraId="0780D8EA" w14:textId="77777777" w:rsidTr="00186D03">
        <w:tc>
          <w:tcPr>
            <w:tcW w:w="2259" w:type="pct"/>
          </w:tcPr>
          <w:p w14:paraId="52812D62" w14:textId="77777777" w:rsidR="00D57E31" w:rsidRPr="00A1251F" w:rsidRDefault="00D57E31" w:rsidP="004C5D6C">
            <w:pPr>
              <w:numPr>
                <w:ilvl w:val="0"/>
                <w:numId w:val="19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9" w:right="-1100" w:hanging="189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FA79A2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597" w:type="pct"/>
            <w:shd w:val="clear" w:color="auto" w:fill="auto"/>
          </w:tcPr>
          <w:p w14:paraId="40B6EA02" w14:textId="17DAA6EA" w:rsidR="00D57E31" w:rsidRPr="00FA79A2" w:rsidRDefault="00786EC4" w:rsidP="0018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D1005C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364</w:t>
            </w:r>
          </w:p>
        </w:tc>
        <w:tc>
          <w:tcPr>
            <w:tcW w:w="144" w:type="pct"/>
          </w:tcPr>
          <w:p w14:paraId="443C2DA9" w14:textId="77777777" w:rsidR="00D57E31" w:rsidRPr="00FA79A2" w:rsidRDefault="00D57E31" w:rsidP="00D57E31">
            <w:pPr>
              <w:pStyle w:val="acctfourfigures"/>
              <w:tabs>
                <w:tab w:val="clear" w:pos="765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6" w:type="pct"/>
          </w:tcPr>
          <w:p w14:paraId="53B08B8D" w14:textId="44485A74" w:rsidR="00D57E31" w:rsidRPr="00FA79A2" w:rsidRDefault="00786EC4" w:rsidP="0018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144" w:type="pct"/>
          </w:tcPr>
          <w:p w14:paraId="36E6944A" w14:textId="77777777" w:rsidR="00D57E31" w:rsidRPr="00FA79A2" w:rsidRDefault="00D57E31" w:rsidP="00D57E31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shd w:val="clear" w:color="auto" w:fill="auto"/>
          </w:tcPr>
          <w:p w14:paraId="46D39C38" w14:textId="1843FD40" w:rsidR="00D57E31" w:rsidRPr="00FA79A2" w:rsidRDefault="00786EC4" w:rsidP="0018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D1005C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364</w:t>
            </w:r>
          </w:p>
        </w:tc>
        <w:tc>
          <w:tcPr>
            <w:tcW w:w="144" w:type="pct"/>
          </w:tcPr>
          <w:p w14:paraId="3F1CF92B" w14:textId="77777777" w:rsidR="00D57E31" w:rsidRPr="00FA79A2" w:rsidRDefault="00D57E31" w:rsidP="00D5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58FC4E1" w14:textId="20C5D59F" w:rsidR="00D57E31" w:rsidRPr="00FA79A2" w:rsidRDefault="00786EC4" w:rsidP="0018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58</w:t>
            </w:r>
          </w:p>
        </w:tc>
      </w:tr>
      <w:tr w:rsidR="00D57E31" w:rsidRPr="00FA79A2" w14:paraId="0C4380C1" w14:textId="77777777" w:rsidTr="00186D03">
        <w:tc>
          <w:tcPr>
            <w:tcW w:w="2259" w:type="pct"/>
          </w:tcPr>
          <w:p w14:paraId="750E2F12" w14:textId="5BB75909" w:rsidR="00D57E31" w:rsidRPr="00FA79A2" w:rsidRDefault="00D57E31" w:rsidP="004C5D6C">
            <w:pPr>
              <w:numPr>
                <w:ilvl w:val="0"/>
                <w:numId w:val="19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9" w:hanging="189"/>
              <w:rPr>
                <w:rFonts w:ascii="Angsana New" w:hAnsi="Angsana New"/>
                <w:sz w:val="30"/>
                <w:szCs w:val="30"/>
                <w:cs/>
              </w:rPr>
            </w:pPr>
            <w:r w:rsidRPr="00FA79A2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</w:t>
            </w:r>
          </w:p>
        </w:tc>
        <w:tc>
          <w:tcPr>
            <w:tcW w:w="597" w:type="pct"/>
            <w:shd w:val="clear" w:color="auto" w:fill="auto"/>
          </w:tcPr>
          <w:p w14:paraId="3C30A9DE" w14:textId="6FD74E83" w:rsidR="00D57E31" w:rsidRPr="00FA79A2" w:rsidRDefault="005D20EE" w:rsidP="0018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9</w:t>
            </w:r>
            <w:r w:rsidR="00D1005C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483</w:t>
            </w:r>
          </w:p>
        </w:tc>
        <w:tc>
          <w:tcPr>
            <w:tcW w:w="144" w:type="pct"/>
          </w:tcPr>
          <w:p w14:paraId="31F18BE1" w14:textId="77777777" w:rsidR="00D57E31" w:rsidRPr="00FA79A2" w:rsidRDefault="00D57E31" w:rsidP="00D5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1A90159A" w14:textId="4283742F" w:rsidR="00D57E31" w:rsidRPr="00FA79A2" w:rsidRDefault="00786EC4" w:rsidP="0018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D57E31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386</w:t>
            </w:r>
          </w:p>
        </w:tc>
        <w:tc>
          <w:tcPr>
            <w:tcW w:w="144" w:type="pct"/>
          </w:tcPr>
          <w:p w14:paraId="249966C6" w14:textId="77777777" w:rsidR="00D57E31" w:rsidRPr="00FA79A2" w:rsidRDefault="00D57E31" w:rsidP="00D57E31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shd w:val="clear" w:color="auto" w:fill="auto"/>
          </w:tcPr>
          <w:p w14:paraId="2C088BC1" w14:textId="432F4845" w:rsidR="00D57E31" w:rsidRPr="00FA79A2" w:rsidRDefault="005D20EE" w:rsidP="0018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9</w:t>
            </w:r>
            <w:r w:rsidR="00D1005C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483</w:t>
            </w:r>
          </w:p>
        </w:tc>
        <w:tc>
          <w:tcPr>
            <w:tcW w:w="144" w:type="pct"/>
          </w:tcPr>
          <w:p w14:paraId="5EE62C13" w14:textId="77777777" w:rsidR="00D57E31" w:rsidRPr="00FA79A2" w:rsidRDefault="00D57E31" w:rsidP="00D5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3F35C140" w14:textId="31B22F45" w:rsidR="00D57E31" w:rsidRPr="00FA79A2" w:rsidRDefault="00786EC4" w:rsidP="0018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D57E31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386</w:t>
            </w:r>
          </w:p>
        </w:tc>
      </w:tr>
      <w:tr w:rsidR="00D57E31" w:rsidRPr="00FA79A2" w14:paraId="23E13149" w14:textId="77777777" w:rsidTr="00186D03">
        <w:tc>
          <w:tcPr>
            <w:tcW w:w="2259" w:type="pct"/>
          </w:tcPr>
          <w:p w14:paraId="14AF310D" w14:textId="77777777" w:rsidR="00D57E31" w:rsidRPr="00FA79A2" w:rsidRDefault="00D57E31" w:rsidP="00D57E31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79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F97766" w14:textId="4541F3F7" w:rsidR="00D57E31" w:rsidRPr="00186D03" w:rsidRDefault="00786EC4" w:rsidP="0018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1005C" w:rsidRPr="00186D0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067</w:t>
            </w:r>
            <w:r w:rsidR="00D1005C" w:rsidRPr="00186D0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14:paraId="406635F5" w14:textId="77777777" w:rsidR="00D57E31" w:rsidRPr="00186D03" w:rsidRDefault="00D57E31" w:rsidP="00D57E31">
            <w:pPr>
              <w:pStyle w:val="acctfourfigures"/>
              <w:tabs>
                <w:tab w:val="clear" w:pos="765"/>
                <w:tab w:val="decimal" w:pos="791"/>
              </w:tabs>
              <w:spacing w:line="3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</w:tcPr>
          <w:p w14:paraId="2C30D0CC" w14:textId="43B52A42" w:rsidR="00D57E31" w:rsidRPr="00186D03" w:rsidRDefault="00786EC4" w:rsidP="0018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57E31" w:rsidRPr="00186D0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083</w:t>
            </w:r>
            <w:r w:rsidR="00D57E31" w:rsidRPr="00186D0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847</w:t>
            </w:r>
          </w:p>
        </w:tc>
        <w:tc>
          <w:tcPr>
            <w:tcW w:w="144" w:type="pct"/>
          </w:tcPr>
          <w:p w14:paraId="67C6DEF3" w14:textId="77777777" w:rsidR="00D57E31" w:rsidRPr="00186D03" w:rsidRDefault="00D57E31" w:rsidP="00D57E31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63FCFF" w14:textId="1441686C" w:rsidR="00D57E31" w:rsidRPr="00186D03" w:rsidRDefault="00786EC4" w:rsidP="0018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1005C" w:rsidRPr="00186D0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854</w:t>
            </w:r>
            <w:r w:rsidR="00D1005C" w:rsidRPr="00186D0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783</w:t>
            </w:r>
          </w:p>
        </w:tc>
        <w:tc>
          <w:tcPr>
            <w:tcW w:w="144" w:type="pct"/>
          </w:tcPr>
          <w:p w14:paraId="3DEDB1FB" w14:textId="77777777" w:rsidR="00D57E31" w:rsidRPr="00186D03" w:rsidRDefault="00D57E31" w:rsidP="00D5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62D1C0E0" w14:textId="4598DBB8" w:rsidR="00D57E31" w:rsidRPr="00186D03" w:rsidRDefault="00786EC4" w:rsidP="0018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57E31" w:rsidRPr="00186D0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888</w:t>
            </w:r>
            <w:r w:rsidR="00D57E31" w:rsidRPr="00186D0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397</w:t>
            </w:r>
          </w:p>
        </w:tc>
      </w:tr>
    </w:tbl>
    <w:p w14:paraId="112C842E" w14:textId="77777777" w:rsidR="00E31491" w:rsidRPr="00FA79A2" w:rsidRDefault="00E31491" w:rsidP="00E314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3D79733" w14:textId="77777777" w:rsidR="00882A27" w:rsidRPr="00FA79A2" w:rsidRDefault="00882A27" w:rsidP="00882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0D06C1A" w14:textId="77777777" w:rsidR="00E36A01" w:rsidRDefault="00E36A01" w:rsidP="007058E6">
      <w:pPr>
        <w:pStyle w:val="block"/>
        <w:spacing w:after="0" w:line="240" w:lineRule="atLeast"/>
        <w:ind w:left="0" w:right="-45"/>
        <w:jc w:val="thaiDistribute"/>
        <w:rPr>
          <w:rFonts w:ascii="Angsana New" w:hAnsi="Angsana New"/>
          <w:spacing w:val="-2"/>
          <w:sz w:val="30"/>
          <w:szCs w:val="30"/>
          <w:lang w:val="en-US" w:bidi="th-TH"/>
        </w:rPr>
      </w:pPr>
    </w:p>
    <w:p w14:paraId="46CFDC90" w14:textId="77777777" w:rsidR="007058E6" w:rsidRDefault="007058E6" w:rsidP="007058E6">
      <w:pPr>
        <w:pStyle w:val="block"/>
        <w:spacing w:after="0" w:line="240" w:lineRule="atLeast"/>
        <w:ind w:left="0" w:right="-45"/>
        <w:jc w:val="thaiDistribute"/>
        <w:rPr>
          <w:rFonts w:ascii="Angsana New" w:hAnsi="Angsana New"/>
          <w:spacing w:val="-2"/>
          <w:sz w:val="30"/>
          <w:szCs w:val="30"/>
          <w:lang w:val="en-US" w:bidi="th-TH"/>
        </w:rPr>
      </w:pPr>
    </w:p>
    <w:p w14:paraId="2F4D6637" w14:textId="77777777" w:rsidR="007058E6" w:rsidRDefault="007058E6" w:rsidP="007058E6">
      <w:pPr>
        <w:pStyle w:val="block"/>
        <w:spacing w:after="0" w:line="240" w:lineRule="atLeast"/>
        <w:ind w:left="0" w:right="-45"/>
        <w:jc w:val="thaiDistribute"/>
        <w:rPr>
          <w:rFonts w:ascii="Angsana New" w:hAnsi="Angsana New"/>
          <w:spacing w:val="-2"/>
          <w:sz w:val="30"/>
          <w:szCs w:val="30"/>
          <w:lang w:val="en-US" w:bidi="th-TH"/>
        </w:rPr>
      </w:pPr>
    </w:p>
    <w:p w14:paraId="47572705" w14:textId="77777777" w:rsidR="00E31491" w:rsidRPr="001A05ED" w:rsidRDefault="00E36A01" w:rsidP="00E36A01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  <w:lang w:val="en-US"/>
        </w:rPr>
        <w:sectPr w:rsidR="00E31491" w:rsidRPr="001A05ED" w:rsidSect="003A5C27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20"/>
          <w:cols w:space="708"/>
          <w:docGrid w:linePitch="360"/>
        </w:sectPr>
      </w:pPr>
      <w:r w:rsidRPr="001A05ED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</w:p>
    <w:p w14:paraId="7580B8E4" w14:textId="77777777" w:rsidR="00A1251F" w:rsidRPr="00913A42" w:rsidRDefault="00A1251F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913A42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เงินลงทุนในบริษัทร่วม</w:t>
      </w:r>
    </w:p>
    <w:p w14:paraId="6641E701" w14:textId="77777777" w:rsidR="00A4604F" w:rsidRDefault="00A4604F" w:rsidP="00882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tbl>
      <w:tblPr>
        <w:tblW w:w="1446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1888"/>
        <w:gridCol w:w="1528"/>
        <w:gridCol w:w="827"/>
        <w:gridCol w:w="179"/>
        <w:gridCol w:w="811"/>
        <w:gridCol w:w="182"/>
        <w:gridCol w:w="1065"/>
        <w:gridCol w:w="180"/>
        <w:gridCol w:w="1035"/>
        <w:gridCol w:w="185"/>
        <w:gridCol w:w="990"/>
        <w:gridCol w:w="180"/>
        <w:gridCol w:w="1028"/>
        <w:gridCol w:w="7"/>
        <w:gridCol w:w="173"/>
        <w:gridCol w:w="7"/>
        <w:gridCol w:w="948"/>
        <w:gridCol w:w="180"/>
        <w:gridCol w:w="995"/>
        <w:gridCol w:w="180"/>
        <w:gridCol w:w="874"/>
        <w:gridCol w:w="180"/>
        <w:gridCol w:w="846"/>
      </w:tblGrid>
      <w:tr w:rsidR="004F548B" w:rsidRPr="009E555A" w14:paraId="3A7803FA" w14:textId="77777777" w:rsidTr="004F548B">
        <w:trPr>
          <w:cantSplit/>
          <w:tblHeader/>
        </w:trPr>
        <w:tc>
          <w:tcPr>
            <w:tcW w:w="1888" w:type="dxa"/>
          </w:tcPr>
          <w:p w14:paraId="09480C06" w14:textId="77777777" w:rsidR="004F548B" w:rsidRPr="009E555A" w:rsidRDefault="004F548B" w:rsidP="00A1251F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28" w:type="dxa"/>
            <w:shd w:val="clear" w:color="auto" w:fill="auto"/>
          </w:tcPr>
          <w:p w14:paraId="2C0202EB" w14:textId="77777777" w:rsidR="004F548B" w:rsidRDefault="004F548B" w:rsidP="00A1251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7" w:type="dxa"/>
            <w:gridSpan w:val="3"/>
          </w:tcPr>
          <w:p w14:paraId="24C2AC6E" w14:textId="77777777" w:rsidR="004F548B" w:rsidRPr="009E555A" w:rsidRDefault="004F548B" w:rsidP="00A1251F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2" w:type="dxa"/>
          </w:tcPr>
          <w:p w14:paraId="5B5DBBC5" w14:textId="77777777" w:rsidR="004F548B" w:rsidRPr="009E555A" w:rsidRDefault="004F548B" w:rsidP="00A1251F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053" w:type="dxa"/>
            <w:gridSpan w:val="17"/>
          </w:tcPr>
          <w:p w14:paraId="35F95D2B" w14:textId="77777777" w:rsidR="004F548B" w:rsidRPr="009E555A" w:rsidRDefault="004F548B" w:rsidP="00A1251F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 w:rsidRPr="009E555A">
              <w:rPr>
                <w:rFonts w:ascii="Angsana New" w:hAnsi="Angsana New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</w:tr>
      <w:tr w:rsidR="004F548B" w:rsidRPr="009E555A" w14:paraId="658C2B8D" w14:textId="77777777" w:rsidTr="004F548B">
        <w:trPr>
          <w:cantSplit/>
          <w:tblHeader/>
        </w:trPr>
        <w:tc>
          <w:tcPr>
            <w:tcW w:w="1888" w:type="dxa"/>
          </w:tcPr>
          <w:p w14:paraId="293D60FE" w14:textId="77777777" w:rsidR="004F548B" w:rsidRPr="009E555A" w:rsidRDefault="004F548B" w:rsidP="00A1251F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28" w:type="dxa"/>
            <w:shd w:val="clear" w:color="auto" w:fill="auto"/>
          </w:tcPr>
          <w:p w14:paraId="32BEBB94" w14:textId="77777777" w:rsidR="004F548B" w:rsidRDefault="004F548B" w:rsidP="00A1251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A2EE54C" w14:textId="77777777" w:rsidR="004F548B" w:rsidRPr="008C3D60" w:rsidRDefault="004F548B" w:rsidP="00A1251F">
            <w:pPr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817" w:type="dxa"/>
            <w:gridSpan w:val="3"/>
          </w:tcPr>
          <w:p w14:paraId="53E00ED4" w14:textId="77777777" w:rsidR="004F548B" w:rsidRPr="009E555A" w:rsidRDefault="004F548B" w:rsidP="00A1251F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สัดส่วนความ</w:t>
            </w:r>
            <w: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br/>
            </w:r>
            <w:r w:rsidRPr="009E555A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เป็นเจ้าของ</w:t>
            </w:r>
          </w:p>
        </w:tc>
        <w:tc>
          <w:tcPr>
            <w:tcW w:w="182" w:type="dxa"/>
          </w:tcPr>
          <w:p w14:paraId="55A5C5CA" w14:textId="77777777" w:rsidR="004F548B" w:rsidRPr="009E555A" w:rsidRDefault="004F548B" w:rsidP="00A1251F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280" w:type="dxa"/>
            <w:gridSpan w:val="3"/>
          </w:tcPr>
          <w:p w14:paraId="53A1AA00" w14:textId="77777777" w:rsidR="004F548B" w:rsidRDefault="004F548B" w:rsidP="00A1251F">
            <w:pPr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7C03B71C" w14:textId="77777777" w:rsidR="004F548B" w:rsidRPr="009E555A" w:rsidRDefault="004F548B" w:rsidP="00A1251F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ทุนชำระแล้ว</w:t>
            </w:r>
          </w:p>
        </w:tc>
        <w:tc>
          <w:tcPr>
            <w:tcW w:w="185" w:type="dxa"/>
          </w:tcPr>
          <w:p w14:paraId="3594A9B4" w14:textId="77777777" w:rsidR="004F548B" w:rsidRPr="009E555A" w:rsidRDefault="004F548B" w:rsidP="00A1251F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198" w:type="dxa"/>
            <w:gridSpan w:val="3"/>
          </w:tcPr>
          <w:p w14:paraId="233F3409" w14:textId="77777777" w:rsidR="004F548B" w:rsidRDefault="004F548B" w:rsidP="00A1251F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  <w:p w14:paraId="4ABC0859" w14:textId="77777777" w:rsidR="004F548B" w:rsidRPr="009E555A" w:rsidRDefault="004F548B" w:rsidP="00A1251F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ราคาทุน</w:t>
            </w:r>
          </w:p>
        </w:tc>
        <w:tc>
          <w:tcPr>
            <w:tcW w:w="180" w:type="dxa"/>
            <w:gridSpan w:val="2"/>
          </w:tcPr>
          <w:p w14:paraId="2A991853" w14:textId="77777777" w:rsidR="004F548B" w:rsidRPr="009E555A" w:rsidRDefault="004F548B" w:rsidP="00A1251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130" w:type="dxa"/>
            <w:gridSpan w:val="4"/>
          </w:tcPr>
          <w:p w14:paraId="4E46E166" w14:textId="77777777" w:rsidR="004F548B" w:rsidRDefault="004F548B" w:rsidP="00A1251F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  <w:p w14:paraId="1041D735" w14:textId="77777777" w:rsidR="004F548B" w:rsidRPr="009E555A" w:rsidRDefault="004F548B" w:rsidP="00A1251F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มูลค่าตามวิธีส่วนได้เสีย</w:t>
            </w:r>
          </w:p>
        </w:tc>
        <w:tc>
          <w:tcPr>
            <w:tcW w:w="180" w:type="dxa"/>
          </w:tcPr>
          <w:p w14:paraId="48E9B4DD" w14:textId="77777777" w:rsidR="004F548B" w:rsidRPr="009E555A" w:rsidRDefault="004F548B" w:rsidP="00A1251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900" w:type="dxa"/>
            <w:gridSpan w:val="3"/>
          </w:tcPr>
          <w:p w14:paraId="48CC6D5C" w14:textId="23DF8C02" w:rsidR="004F548B" w:rsidRPr="009E555A" w:rsidRDefault="004F548B" w:rsidP="00A1251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cs/>
                <w:lang w:eastAsia="en-GB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เงินปันผลรับ</w:t>
            </w:r>
            <w:r w:rsidR="00186D03">
              <w:rPr>
                <w:rFonts w:ascii="Angsana New" w:hAnsi="Angsana New"/>
                <w:sz w:val="30"/>
                <w:szCs w:val="30"/>
                <w:lang w:eastAsia="en-GB" w:bidi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 w:bidi="th-TH"/>
              </w:rPr>
              <w:t>สำหรับปี</w:t>
            </w:r>
          </w:p>
        </w:tc>
      </w:tr>
      <w:tr w:rsidR="004F548B" w:rsidRPr="009E555A" w14:paraId="52D8E7AF" w14:textId="77777777" w:rsidTr="004F548B">
        <w:trPr>
          <w:cantSplit/>
          <w:tblHeader/>
        </w:trPr>
        <w:tc>
          <w:tcPr>
            <w:tcW w:w="1888" w:type="dxa"/>
          </w:tcPr>
          <w:p w14:paraId="4D6FA4DA" w14:textId="77777777" w:rsidR="004F548B" w:rsidRPr="009E555A" w:rsidRDefault="004F548B" w:rsidP="004F548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28" w:type="dxa"/>
            <w:shd w:val="clear" w:color="auto" w:fill="auto"/>
          </w:tcPr>
          <w:p w14:paraId="4F1416DC" w14:textId="77777777" w:rsidR="004F548B" w:rsidRPr="009E555A" w:rsidRDefault="004F548B" w:rsidP="004F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27" w:type="dxa"/>
            <w:hideMark/>
          </w:tcPr>
          <w:p w14:paraId="1FD4DB1D" w14:textId="4DAD4A54" w:rsidR="004F548B" w:rsidRPr="009E555A" w:rsidRDefault="00786EC4" w:rsidP="004F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563</w:t>
            </w:r>
          </w:p>
        </w:tc>
        <w:tc>
          <w:tcPr>
            <w:tcW w:w="179" w:type="dxa"/>
          </w:tcPr>
          <w:p w14:paraId="43E6AAE5" w14:textId="77777777" w:rsidR="004F548B" w:rsidRPr="009E555A" w:rsidRDefault="004F548B" w:rsidP="004F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1" w:type="dxa"/>
            <w:hideMark/>
          </w:tcPr>
          <w:p w14:paraId="0336F859" w14:textId="5A8FB6EA" w:rsidR="004F548B" w:rsidRPr="009E555A" w:rsidRDefault="00786EC4" w:rsidP="004F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</w:t>
            </w:r>
            <w:r w:rsidR="005D20EE" w:rsidRPr="005D20EE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2" w:type="dxa"/>
            <w:vAlign w:val="center"/>
            <w:hideMark/>
          </w:tcPr>
          <w:p w14:paraId="6EE22A0C" w14:textId="77777777" w:rsidR="004F548B" w:rsidRPr="009E555A" w:rsidRDefault="004F548B" w:rsidP="004F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65" w:type="dxa"/>
            <w:hideMark/>
          </w:tcPr>
          <w:p w14:paraId="757405A5" w14:textId="16F55977" w:rsidR="004F548B" w:rsidRPr="009E555A" w:rsidRDefault="00786EC4" w:rsidP="004F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563</w:t>
            </w:r>
          </w:p>
        </w:tc>
        <w:tc>
          <w:tcPr>
            <w:tcW w:w="180" w:type="dxa"/>
          </w:tcPr>
          <w:p w14:paraId="7F098273" w14:textId="77777777" w:rsidR="004F548B" w:rsidRPr="009E555A" w:rsidRDefault="004F548B" w:rsidP="004F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hideMark/>
          </w:tcPr>
          <w:p w14:paraId="2ADE6B31" w14:textId="0C9F27C0" w:rsidR="004F548B" w:rsidRPr="009E555A" w:rsidRDefault="00786EC4" w:rsidP="004F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</w:t>
            </w:r>
            <w:r w:rsidR="005D20EE" w:rsidRPr="005D20EE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5" w:type="dxa"/>
          </w:tcPr>
          <w:p w14:paraId="31C3028E" w14:textId="77777777" w:rsidR="004F548B" w:rsidRPr="009E555A" w:rsidRDefault="004F548B" w:rsidP="004F548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hideMark/>
          </w:tcPr>
          <w:p w14:paraId="2145CD91" w14:textId="232AB341" w:rsidR="004F548B" w:rsidRPr="009E555A" w:rsidRDefault="00786EC4" w:rsidP="004F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563</w:t>
            </w:r>
          </w:p>
        </w:tc>
        <w:tc>
          <w:tcPr>
            <w:tcW w:w="180" w:type="dxa"/>
          </w:tcPr>
          <w:p w14:paraId="0DEBEE33" w14:textId="77777777" w:rsidR="004F548B" w:rsidRPr="009E555A" w:rsidRDefault="004F548B" w:rsidP="004F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gridSpan w:val="2"/>
            <w:hideMark/>
          </w:tcPr>
          <w:p w14:paraId="2F1DC8AF" w14:textId="772C3634" w:rsidR="004F548B" w:rsidRPr="009E555A" w:rsidRDefault="00786EC4" w:rsidP="004F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</w:t>
            </w:r>
            <w:r w:rsidR="005D20EE" w:rsidRPr="005D20EE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  <w:gridSpan w:val="2"/>
          </w:tcPr>
          <w:p w14:paraId="24A8B738" w14:textId="77777777" w:rsidR="004F548B" w:rsidRPr="009E555A" w:rsidRDefault="004F548B" w:rsidP="004F548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48" w:type="dxa"/>
            <w:hideMark/>
          </w:tcPr>
          <w:p w14:paraId="7789AA6B" w14:textId="0837A554" w:rsidR="004F548B" w:rsidRPr="009E555A" w:rsidRDefault="00786EC4" w:rsidP="004F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563</w:t>
            </w:r>
          </w:p>
        </w:tc>
        <w:tc>
          <w:tcPr>
            <w:tcW w:w="180" w:type="dxa"/>
          </w:tcPr>
          <w:p w14:paraId="775BCB38" w14:textId="77777777" w:rsidR="004F548B" w:rsidRPr="009E555A" w:rsidRDefault="004F548B" w:rsidP="004F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hideMark/>
          </w:tcPr>
          <w:p w14:paraId="17902965" w14:textId="56F67CBD" w:rsidR="004F548B" w:rsidRPr="009E555A" w:rsidRDefault="00786EC4" w:rsidP="004F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</w:t>
            </w:r>
            <w:r w:rsidR="005D20EE" w:rsidRPr="005D20EE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1090B986" w14:textId="77777777" w:rsidR="004F548B" w:rsidRPr="009E555A" w:rsidRDefault="004F548B" w:rsidP="004F548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874" w:type="dxa"/>
            <w:hideMark/>
          </w:tcPr>
          <w:p w14:paraId="1B29F524" w14:textId="5C5F84C6" w:rsidR="004F548B" w:rsidRPr="009E555A" w:rsidRDefault="00786EC4" w:rsidP="004F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563</w:t>
            </w:r>
          </w:p>
        </w:tc>
        <w:tc>
          <w:tcPr>
            <w:tcW w:w="180" w:type="dxa"/>
          </w:tcPr>
          <w:p w14:paraId="33AE270B" w14:textId="77777777" w:rsidR="004F548B" w:rsidRPr="009E555A" w:rsidRDefault="004F548B" w:rsidP="004F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  <w:hideMark/>
          </w:tcPr>
          <w:p w14:paraId="3B1C96FB" w14:textId="50155484" w:rsidR="004F548B" w:rsidRPr="009E555A" w:rsidRDefault="00786EC4" w:rsidP="004F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</w:t>
            </w:r>
            <w:r w:rsidR="005D20EE" w:rsidRPr="005D20EE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4F548B" w:rsidRPr="009E555A" w14:paraId="6172E495" w14:textId="77777777" w:rsidTr="004F548B">
        <w:trPr>
          <w:cantSplit/>
          <w:trHeight w:val="270"/>
        </w:trPr>
        <w:tc>
          <w:tcPr>
            <w:tcW w:w="1888" w:type="dxa"/>
          </w:tcPr>
          <w:p w14:paraId="663D0FDF" w14:textId="77777777" w:rsidR="004F548B" w:rsidRPr="009E555A" w:rsidRDefault="004F548B" w:rsidP="004F548B">
            <w:pPr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528" w:type="dxa"/>
            <w:shd w:val="clear" w:color="auto" w:fill="auto"/>
          </w:tcPr>
          <w:p w14:paraId="4F96BC0C" w14:textId="77777777" w:rsidR="004F548B" w:rsidRPr="009E555A" w:rsidRDefault="004F548B" w:rsidP="004F548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17" w:type="dxa"/>
            <w:gridSpan w:val="3"/>
            <w:hideMark/>
          </w:tcPr>
          <w:p w14:paraId="25F402EB" w14:textId="77777777" w:rsidR="004F548B" w:rsidRPr="009E555A" w:rsidRDefault="004F548B" w:rsidP="004F548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  <w:t>(ร้อยละ)</w:t>
            </w:r>
          </w:p>
        </w:tc>
        <w:tc>
          <w:tcPr>
            <w:tcW w:w="182" w:type="dxa"/>
          </w:tcPr>
          <w:p w14:paraId="1D20AE37" w14:textId="77777777" w:rsidR="004F548B" w:rsidRPr="009E555A" w:rsidRDefault="004F548B" w:rsidP="004F548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053" w:type="dxa"/>
            <w:gridSpan w:val="17"/>
            <w:hideMark/>
          </w:tcPr>
          <w:p w14:paraId="09C83A57" w14:textId="77777777" w:rsidR="004F548B" w:rsidRPr="009E555A" w:rsidRDefault="004F548B" w:rsidP="004F54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4F548B" w:rsidRPr="009E555A" w14:paraId="143A0702" w14:textId="77777777" w:rsidTr="004F548B">
        <w:trPr>
          <w:cantSplit/>
          <w:trHeight w:val="270"/>
        </w:trPr>
        <w:tc>
          <w:tcPr>
            <w:tcW w:w="1888" w:type="dxa"/>
            <w:hideMark/>
          </w:tcPr>
          <w:p w14:paraId="0FB82530" w14:textId="77777777" w:rsidR="004F548B" w:rsidRPr="009E555A" w:rsidRDefault="004F548B" w:rsidP="004F548B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บริษัทร่วม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ทางอ้อม</w:t>
            </w:r>
          </w:p>
        </w:tc>
        <w:tc>
          <w:tcPr>
            <w:tcW w:w="1528" w:type="dxa"/>
            <w:shd w:val="clear" w:color="auto" w:fill="auto"/>
          </w:tcPr>
          <w:p w14:paraId="26775BFC" w14:textId="77777777" w:rsidR="004F548B" w:rsidRPr="009E555A" w:rsidRDefault="004F548B" w:rsidP="004F548B">
            <w:pPr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827" w:type="dxa"/>
          </w:tcPr>
          <w:p w14:paraId="33D244BF" w14:textId="77777777" w:rsidR="004F548B" w:rsidRPr="009E555A" w:rsidRDefault="004F548B" w:rsidP="004F548B">
            <w:pPr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79" w:type="dxa"/>
          </w:tcPr>
          <w:p w14:paraId="24A41999" w14:textId="77777777" w:rsidR="004F548B" w:rsidRPr="009E555A" w:rsidRDefault="004F548B" w:rsidP="004F548B">
            <w:pPr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811" w:type="dxa"/>
          </w:tcPr>
          <w:p w14:paraId="4676BDA0" w14:textId="77777777" w:rsidR="004F548B" w:rsidRPr="009E555A" w:rsidRDefault="004F548B" w:rsidP="004F548B">
            <w:pPr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82" w:type="dxa"/>
          </w:tcPr>
          <w:p w14:paraId="5455820F" w14:textId="77777777" w:rsidR="004F548B" w:rsidRPr="009E555A" w:rsidRDefault="004F548B" w:rsidP="004F548B">
            <w:pPr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065" w:type="dxa"/>
          </w:tcPr>
          <w:p w14:paraId="6F6B589B" w14:textId="77777777" w:rsidR="004F548B" w:rsidRPr="009E555A" w:rsidRDefault="004F548B" w:rsidP="004F548B">
            <w:pPr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80" w:type="dxa"/>
          </w:tcPr>
          <w:p w14:paraId="04332660" w14:textId="77777777" w:rsidR="004F548B" w:rsidRPr="009E555A" w:rsidRDefault="004F548B" w:rsidP="004F548B">
            <w:pPr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035" w:type="dxa"/>
          </w:tcPr>
          <w:p w14:paraId="3953F24A" w14:textId="77777777" w:rsidR="004F548B" w:rsidRPr="009E555A" w:rsidRDefault="004F548B" w:rsidP="004F548B">
            <w:pPr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85" w:type="dxa"/>
          </w:tcPr>
          <w:p w14:paraId="6482CA50" w14:textId="77777777" w:rsidR="004F548B" w:rsidRPr="009E555A" w:rsidRDefault="004F548B" w:rsidP="004F548B">
            <w:pPr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08983934" w14:textId="77777777" w:rsidR="004F548B" w:rsidRPr="009E555A" w:rsidRDefault="004F548B" w:rsidP="004F54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52D74712" w14:textId="77777777" w:rsidR="004F548B" w:rsidRPr="009E555A" w:rsidRDefault="004F548B" w:rsidP="004F54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35" w:type="dxa"/>
            <w:gridSpan w:val="2"/>
          </w:tcPr>
          <w:p w14:paraId="27CE6CCF" w14:textId="77777777" w:rsidR="004F548B" w:rsidRPr="009E555A" w:rsidRDefault="004F548B" w:rsidP="004F54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gridSpan w:val="2"/>
          </w:tcPr>
          <w:p w14:paraId="353110ED" w14:textId="77777777" w:rsidR="004F548B" w:rsidRPr="009E555A" w:rsidRDefault="004F548B" w:rsidP="004F54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48" w:type="dxa"/>
          </w:tcPr>
          <w:p w14:paraId="366311C4" w14:textId="77777777" w:rsidR="004F548B" w:rsidRPr="009E555A" w:rsidRDefault="004F548B" w:rsidP="004F54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11AD527D" w14:textId="77777777" w:rsidR="004F548B" w:rsidRPr="009E555A" w:rsidRDefault="004F548B" w:rsidP="004F54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5" w:type="dxa"/>
          </w:tcPr>
          <w:p w14:paraId="4142476C" w14:textId="77777777" w:rsidR="004F548B" w:rsidRPr="009E555A" w:rsidRDefault="004F548B" w:rsidP="004F54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26BAD50D" w14:textId="77777777" w:rsidR="004F548B" w:rsidRPr="009E555A" w:rsidRDefault="004F548B" w:rsidP="004F54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74" w:type="dxa"/>
          </w:tcPr>
          <w:p w14:paraId="688C0CE4" w14:textId="77777777" w:rsidR="004F548B" w:rsidRPr="009E555A" w:rsidRDefault="004F548B" w:rsidP="004F54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5FD7775E" w14:textId="77777777" w:rsidR="004F548B" w:rsidRPr="009E555A" w:rsidRDefault="004F548B" w:rsidP="004F54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46" w:type="dxa"/>
          </w:tcPr>
          <w:p w14:paraId="680B4A9B" w14:textId="77777777" w:rsidR="004F548B" w:rsidRPr="009E555A" w:rsidRDefault="004F548B" w:rsidP="004F54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4F548B" w:rsidRPr="009E555A" w14:paraId="63A7E922" w14:textId="77777777" w:rsidTr="004F548B">
        <w:trPr>
          <w:cantSplit/>
          <w:trHeight w:val="270"/>
        </w:trPr>
        <w:tc>
          <w:tcPr>
            <w:tcW w:w="1888" w:type="dxa"/>
          </w:tcPr>
          <w:p w14:paraId="4B18DC29" w14:textId="77777777" w:rsidR="004F548B" w:rsidRPr="009E555A" w:rsidRDefault="004F548B" w:rsidP="004F548B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ิษัท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ดาน่อน เซ็ปเป้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เบฟเวอเรจส์</w:t>
            </w:r>
            <w:r w:rsidRPr="00D75CE8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28" w:type="dxa"/>
            <w:shd w:val="clear" w:color="auto" w:fill="auto"/>
          </w:tcPr>
          <w:p w14:paraId="13C2E498" w14:textId="77777777" w:rsidR="004F548B" w:rsidRDefault="004F548B" w:rsidP="004F548B">
            <w:pPr>
              <w:pStyle w:val="acctfourfigures"/>
              <w:tabs>
                <w:tab w:val="clear" w:pos="765"/>
              </w:tabs>
              <w:spacing w:line="240" w:lineRule="atLeast"/>
              <w:ind w:left="236" w:right="-79" w:hanging="180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จำหน่ายเครื่องดื่มสุขภาพ</w:t>
            </w:r>
          </w:p>
        </w:tc>
        <w:tc>
          <w:tcPr>
            <w:tcW w:w="827" w:type="dxa"/>
            <w:shd w:val="clear" w:color="auto" w:fill="auto"/>
          </w:tcPr>
          <w:p w14:paraId="72AA2467" w14:textId="77777777" w:rsidR="004F548B" w:rsidRDefault="004F548B" w:rsidP="004F54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3AE100A5" w14:textId="2A00EA2E" w:rsidR="00B047F5" w:rsidRPr="003945A5" w:rsidRDefault="00786EC4" w:rsidP="004F54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5</w:t>
            </w:r>
          </w:p>
        </w:tc>
        <w:tc>
          <w:tcPr>
            <w:tcW w:w="179" w:type="dxa"/>
            <w:shd w:val="clear" w:color="auto" w:fill="auto"/>
          </w:tcPr>
          <w:p w14:paraId="64E299EC" w14:textId="77777777" w:rsidR="004F548B" w:rsidRPr="009E555A" w:rsidRDefault="004F548B" w:rsidP="004F548B">
            <w:pPr>
              <w:pStyle w:val="acctfourfigures"/>
              <w:tabs>
                <w:tab w:val="clear" w:pos="765"/>
                <w:tab w:val="left" w:pos="562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715E23EB" w14:textId="77777777" w:rsidR="004F548B" w:rsidRDefault="004F548B" w:rsidP="004F54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4F9B27F0" w14:textId="1D0FE8FF" w:rsidR="004F548B" w:rsidRPr="003945A5" w:rsidRDefault="00786EC4" w:rsidP="004F54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5</w:t>
            </w:r>
          </w:p>
        </w:tc>
        <w:tc>
          <w:tcPr>
            <w:tcW w:w="182" w:type="dxa"/>
            <w:shd w:val="clear" w:color="auto" w:fill="auto"/>
          </w:tcPr>
          <w:p w14:paraId="0E580F23" w14:textId="77777777" w:rsidR="004F548B" w:rsidRPr="009E555A" w:rsidRDefault="004F548B" w:rsidP="004F548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065" w:type="dxa"/>
            <w:shd w:val="clear" w:color="auto" w:fill="auto"/>
          </w:tcPr>
          <w:p w14:paraId="4C3394CB" w14:textId="77777777" w:rsidR="004F548B" w:rsidRDefault="004F548B" w:rsidP="004F548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56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1257137E" w14:textId="31E43A11" w:rsidR="00B047F5" w:rsidRPr="009E555A" w:rsidRDefault="00786EC4" w:rsidP="00B047F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56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00</w:t>
            </w:r>
            <w:r w:rsidR="00B047F5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31938372" w14:textId="77777777" w:rsidR="004F548B" w:rsidRPr="009E555A" w:rsidRDefault="004F548B" w:rsidP="004F548B">
            <w:pPr>
              <w:pStyle w:val="acctfourfigures"/>
              <w:spacing w:line="240" w:lineRule="atLeast"/>
              <w:ind w:left="-79" w:right="-79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35" w:type="dxa"/>
            <w:shd w:val="clear" w:color="auto" w:fill="auto"/>
          </w:tcPr>
          <w:p w14:paraId="477AFB17" w14:textId="77777777" w:rsidR="004F548B" w:rsidRDefault="004F548B" w:rsidP="004F548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738410A0" w14:textId="2D9E7ADC" w:rsidR="004F548B" w:rsidRPr="009E555A" w:rsidRDefault="00786EC4" w:rsidP="004F548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56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00</w:t>
            </w:r>
            <w:r w:rsidR="004F548B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000</w:t>
            </w:r>
          </w:p>
        </w:tc>
        <w:tc>
          <w:tcPr>
            <w:tcW w:w="185" w:type="dxa"/>
            <w:shd w:val="clear" w:color="auto" w:fill="auto"/>
          </w:tcPr>
          <w:p w14:paraId="2C7EBC52" w14:textId="77777777" w:rsidR="004F548B" w:rsidRPr="009E555A" w:rsidRDefault="004F548B" w:rsidP="004F548B">
            <w:pPr>
              <w:tabs>
                <w:tab w:val="clear" w:pos="454"/>
                <w:tab w:val="decimal" w:pos="281"/>
                <w:tab w:val="decimal" w:pos="461"/>
              </w:tabs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shd w:val="clear" w:color="auto" w:fill="auto"/>
          </w:tcPr>
          <w:p w14:paraId="09E70940" w14:textId="77777777" w:rsidR="004F548B" w:rsidRDefault="004F548B" w:rsidP="00B047F5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101"/>
              <w:jc w:val="both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6F736B70" w14:textId="417850C9" w:rsidR="00B047F5" w:rsidRPr="009E555A" w:rsidRDefault="005D20EE" w:rsidP="00B047F5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101"/>
              <w:jc w:val="both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5D20EE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50</w:t>
            </w:r>
            <w:r w:rsidR="00B047F5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39ED9FA6" w14:textId="77777777" w:rsidR="004F548B" w:rsidRPr="009E555A" w:rsidRDefault="004F548B" w:rsidP="004F548B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35" w:type="dxa"/>
            <w:gridSpan w:val="2"/>
            <w:shd w:val="clear" w:color="auto" w:fill="auto"/>
          </w:tcPr>
          <w:p w14:paraId="2FFE6C04" w14:textId="77777777" w:rsidR="004F548B" w:rsidRDefault="004F548B" w:rsidP="004F548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181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1B3E12CA" w14:textId="770C7C2E" w:rsidR="004F548B" w:rsidRPr="009E555A" w:rsidRDefault="004F548B" w:rsidP="004F548B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101"/>
              <w:jc w:val="both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 xml:space="preserve">   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50</w:t>
            </w: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000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76396A4" w14:textId="77777777" w:rsidR="004F548B" w:rsidRPr="009E555A" w:rsidRDefault="004F548B" w:rsidP="004F548B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48" w:type="dxa"/>
            <w:shd w:val="clear" w:color="auto" w:fill="auto"/>
          </w:tcPr>
          <w:p w14:paraId="7C3F3E1B" w14:textId="77777777" w:rsidR="004F548B" w:rsidRDefault="004F548B" w:rsidP="004F548B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30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7153EABE" w14:textId="5BA864B8" w:rsidR="00B047F5" w:rsidRPr="009E555A" w:rsidRDefault="00786EC4" w:rsidP="004F548B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30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4</w:t>
            </w:r>
            <w:r w:rsidR="00B047F5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</w:t>
            </w:r>
            <w:r w:rsidRPr="00786EC4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89</w:t>
            </w:r>
          </w:p>
        </w:tc>
        <w:tc>
          <w:tcPr>
            <w:tcW w:w="180" w:type="dxa"/>
            <w:shd w:val="clear" w:color="auto" w:fill="auto"/>
          </w:tcPr>
          <w:p w14:paraId="3B615F6E" w14:textId="77777777" w:rsidR="004F548B" w:rsidRPr="009E555A" w:rsidRDefault="004F548B" w:rsidP="004F548B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5" w:type="dxa"/>
          </w:tcPr>
          <w:p w14:paraId="3202C85C" w14:textId="77777777" w:rsidR="004F548B" w:rsidRDefault="004F548B" w:rsidP="004F548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18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33080225" w14:textId="61DF7D98" w:rsidR="004F548B" w:rsidRPr="009E555A" w:rsidRDefault="004F548B" w:rsidP="004F548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101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 xml:space="preserve">   </w:t>
            </w:r>
            <w:r w:rsidR="00786EC4" w:rsidRPr="00786EC4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744</w:t>
            </w:r>
          </w:p>
        </w:tc>
        <w:tc>
          <w:tcPr>
            <w:tcW w:w="180" w:type="dxa"/>
            <w:shd w:val="clear" w:color="auto" w:fill="auto"/>
          </w:tcPr>
          <w:p w14:paraId="55471ED4" w14:textId="77777777" w:rsidR="004F548B" w:rsidRPr="009E555A" w:rsidRDefault="004F548B" w:rsidP="004F548B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74" w:type="dxa"/>
            <w:shd w:val="clear" w:color="auto" w:fill="auto"/>
          </w:tcPr>
          <w:p w14:paraId="796BA51A" w14:textId="77777777" w:rsidR="004F548B" w:rsidRDefault="004F548B" w:rsidP="004F548B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75D5C90F" w14:textId="31A9CCD5" w:rsidR="00B047F5" w:rsidRPr="009E555A" w:rsidRDefault="00B047F5" w:rsidP="00B047F5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58F36CB" w14:textId="77777777" w:rsidR="004F548B" w:rsidRPr="009E555A" w:rsidRDefault="004F548B" w:rsidP="004F548B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46" w:type="dxa"/>
            <w:shd w:val="clear" w:color="auto" w:fill="auto"/>
          </w:tcPr>
          <w:p w14:paraId="0235C46B" w14:textId="77777777" w:rsidR="004F548B" w:rsidRDefault="004F548B" w:rsidP="004F548B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63BCF8F6" w14:textId="77777777" w:rsidR="004F548B" w:rsidRPr="009E555A" w:rsidRDefault="004F548B" w:rsidP="004F548B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-</w:t>
            </w:r>
          </w:p>
        </w:tc>
      </w:tr>
      <w:tr w:rsidR="004F548B" w:rsidRPr="009E555A" w14:paraId="31CE95A0" w14:textId="77777777" w:rsidTr="004F548B">
        <w:trPr>
          <w:cantSplit/>
        </w:trPr>
        <w:tc>
          <w:tcPr>
            <w:tcW w:w="1888" w:type="dxa"/>
          </w:tcPr>
          <w:p w14:paraId="3BA7A02F" w14:textId="77777777" w:rsidR="004F548B" w:rsidRPr="009E555A" w:rsidRDefault="004F548B" w:rsidP="004F548B">
            <w:pPr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528" w:type="dxa"/>
            <w:shd w:val="clear" w:color="auto" w:fill="auto"/>
          </w:tcPr>
          <w:p w14:paraId="28B8F4F5" w14:textId="77777777" w:rsidR="004F548B" w:rsidRPr="009E555A" w:rsidRDefault="004F548B" w:rsidP="004F548B">
            <w:pPr>
              <w:tabs>
                <w:tab w:val="clear" w:pos="454"/>
                <w:tab w:val="left" w:pos="551"/>
              </w:tabs>
              <w:ind w:righ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27" w:type="dxa"/>
            <w:shd w:val="clear" w:color="auto" w:fill="auto"/>
          </w:tcPr>
          <w:p w14:paraId="63BA0FE3" w14:textId="77777777" w:rsidR="004F548B" w:rsidRPr="009E555A" w:rsidRDefault="004F548B" w:rsidP="004F548B">
            <w:pPr>
              <w:tabs>
                <w:tab w:val="clear" w:pos="454"/>
                <w:tab w:val="left" w:pos="551"/>
              </w:tabs>
              <w:ind w:righ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79" w:type="dxa"/>
            <w:shd w:val="clear" w:color="auto" w:fill="auto"/>
          </w:tcPr>
          <w:p w14:paraId="740068FA" w14:textId="77777777" w:rsidR="004F548B" w:rsidRPr="009E555A" w:rsidRDefault="004F548B" w:rsidP="004F548B">
            <w:pPr>
              <w:tabs>
                <w:tab w:val="clear" w:pos="454"/>
                <w:tab w:val="clear" w:pos="907"/>
                <w:tab w:val="decimal" w:pos="821"/>
              </w:tabs>
              <w:ind w:righ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11" w:type="dxa"/>
            <w:shd w:val="clear" w:color="auto" w:fill="auto"/>
          </w:tcPr>
          <w:p w14:paraId="4EC84624" w14:textId="77777777" w:rsidR="004F548B" w:rsidRPr="009E555A" w:rsidRDefault="004F548B" w:rsidP="004F548B">
            <w:pPr>
              <w:tabs>
                <w:tab w:val="clear" w:pos="454"/>
                <w:tab w:val="left" w:pos="551"/>
              </w:tabs>
              <w:ind w:righ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2" w:type="dxa"/>
            <w:shd w:val="clear" w:color="auto" w:fill="auto"/>
          </w:tcPr>
          <w:p w14:paraId="7437AEB6" w14:textId="77777777" w:rsidR="004F548B" w:rsidRPr="009E555A" w:rsidRDefault="004F548B" w:rsidP="004F548B">
            <w:pPr>
              <w:tabs>
                <w:tab w:val="clear" w:pos="454"/>
                <w:tab w:val="clear" w:pos="907"/>
                <w:tab w:val="decimal" w:pos="461"/>
                <w:tab w:val="decimal" w:pos="821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65" w:type="dxa"/>
            <w:shd w:val="clear" w:color="auto" w:fill="auto"/>
          </w:tcPr>
          <w:p w14:paraId="173681F1" w14:textId="77777777" w:rsidR="004F548B" w:rsidRPr="009E555A" w:rsidRDefault="004F548B" w:rsidP="004F548B">
            <w:pPr>
              <w:tabs>
                <w:tab w:val="clear" w:pos="454"/>
                <w:tab w:val="decimal" w:pos="461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0" w:type="dxa"/>
            <w:shd w:val="clear" w:color="auto" w:fill="auto"/>
          </w:tcPr>
          <w:p w14:paraId="2123BDEA" w14:textId="77777777" w:rsidR="004F548B" w:rsidRPr="009E555A" w:rsidRDefault="004F548B" w:rsidP="004F548B">
            <w:pPr>
              <w:tabs>
                <w:tab w:val="clear" w:pos="454"/>
                <w:tab w:val="decimal" w:pos="461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35" w:type="dxa"/>
            <w:shd w:val="clear" w:color="auto" w:fill="auto"/>
          </w:tcPr>
          <w:p w14:paraId="733978CC" w14:textId="77777777" w:rsidR="004F548B" w:rsidRPr="009E555A" w:rsidRDefault="004F548B" w:rsidP="004F548B">
            <w:pPr>
              <w:tabs>
                <w:tab w:val="clear" w:pos="454"/>
                <w:tab w:val="decimal" w:pos="461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5" w:type="dxa"/>
            <w:shd w:val="clear" w:color="auto" w:fill="auto"/>
          </w:tcPr>
          <w:p w14:paraId="7EDC0C30" w14:textId="77777777" w:rsidR="004F548B" w:rsidRPr="009E555A" w:rsidRDefault="004F548B" w:rsidP="004F548B">
            <w:pPr>
              <w:tabs>
                <w:tab w:val="clear" w:pos="454"/>
                <w:tab w:val="decimal" w:pos="281"/>
                <w:tab w:val="decimal" w:pos="461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ACC84CC" w14:textId="2D6641FA" w:rsidR="004F548B" w:rsidRPr="00D533B8" w:rsidRDefault="005D20EE" w:rsidP="00B047F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50</w:t>
            </w:r>
            <w:r w:rsidR="00B047F5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730F6D95" w14:textId="77777777" w:rsidR="004F548B" w:rsidRPr="009E555A" w:rsidRDefault="004F548B" w:rsidP="004F548B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EBE76A" w14:textId="36A89771" w:rsidR="004F548B" w:rsidRPr="00D533B8" w:rsidRDefault="005D20EE" w:rsidP="004F548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50</w:t>
            </w:r>
            <w:r w:rsidR="004F548B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000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21991C5" w14:textId="77777777" w:rsidR="004F548B" w:rsidRPr="009E555A" w:rsidRDefault="004F548B" w:rsidP="004F548B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F9F83F" w14:textId="5C0D4E98" w:rsidR="004F548B" w:rsidRPr="00D533B8" w:rsidRDefault="00786EC4" w:rsidP="004F548B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4</w:t>
            </w:r>
            <w:r w:rsidR="00B047F5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89</w:t>
            </w:r>
          </w:p>
        </w:tc>
        <w:tc>
          <w:tcPr>
            <w:tcW w:w="180" w:type="dxa"/>
            <w:shd w:val="clear" w:color="auto" w:fill="auto"/>
          </w:tcPr>
          <w:p w14:paraId="35B5863E" w14:textId="77777777" w:rsidR="004F548B" w:rsidRPr="009E555A" w:rsidRDefault="004F548B" w:rsidP="004F548B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EBCDF2" w14:textId="0D3F1CFE" w:rsidR="004F548B" w:rsidRPr="0017707F" w:rsidRDefault="00786EC4" w:rsidP="004F548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9</w:t>
            </w:r>
            <w:r w:rsidR="004F548B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744</w:t>
            </w:r>
          </w:p>
        </w:tc>
        <w:tc>
          <w:tcPr>
            <w:tcW w:w="180" w:type="dxa"/>
            <w:shd w:val="clear" w:color="auto" w:fill="auto"/>
          </w:tcPr>
          <w:p w14:paraId="64487316" w14:textId="77777777" w:rsidR="004F548B" w:rsidRPr="009E555A" w:rsidRDefault="004F548B" w:rsidP="004F548B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73F958" w14:textId="3135B492" w:rsidR="004F548B" w:rsidRPr="00FD7CF7" w:rsidRDefault="00B047F5" w:rsidP="00B047F5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E318374" w14:textId="77777777" w:rsidR="004F548B" w:rsidRPr="009E555A" w:rsidRDefault="004F548B" w:rsidP="004F548B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8CD4DB" w14:textId="77777777" w:rsidR="004F548B" w:rsidRPr="00FD7CF7" w:rsidRDefault="004F548B" w:rsidP="004F548B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FD7CF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GB" w:bidi="th-TH"/>
              </w:rPr>
              <w:t>-</w:t>
            </w:r>
          </w:p>
        </w:tc>
      </w:tr>
    </w:tbl>
    <w:p w14:paraId="5D4EDA37" w14:textId="77777777" w:rsidR="0006404F" w:rsidRPr="007E7F71" w:rsidRDefault="0006404F" w:rsidP="00064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22"/>
          <w:szCs w:val="22"/>
        </w:rPr>
      </w:pPr>
    </w:p>
    <w:p w14:paraId="35164793" w14:textId="618616FD" w:rsidR="0006404F" w:rsidRDefault="0006404F" w:rsidP="00064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8061A">
        <w:rPr>
          <w:rFonts w:ascii="Angsana New" w:hAnsi="Angsana New"/>
          <w:sz w:val="30"/>
          <w:szCs w:val="30"/>
          <w:cs/>
        </w:rPr>
        <w:t>บริษัทร่วม</w:t>
      </w:r>
      <w:r>
        <w:rPr>
          <w:rFonts w:ascii="Angsana New" w:hAnsi="Angsana New" w:hint="cs"/>
          <w:sz w:val="30"/>
          <w:szCs w:val="30"/>
          <w:cs/>
        </w:rPr>
        <w:t>ทางอ้อม</w:t>
      </w:r>
      <w:r w:rsidRPr="0068061A">
        <w:rPr>
          <w:rFonts w:ascii="Angsana New" w:hAnsi="Angsana New"/>
          <w:sz w:val="30"/>
          <w:szCs w:val="30"/>
          <w:cs/>
        </w:rPr>
        <w:t>ดำเนินธุรกิจในประเทศไทย</w:t>
      </w:r>
    </w:p>
    <w:p w14:paraId="32C492D8" w14:textId="77777777" w:rsidR="00A4604F" w:rsidRPr="00D533B8" w:rsidRDefault="00A4604F" w:rsidP="00882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3A42240A" w14:textId="77777777" w:rsidR="009F20DE" w:rsidRDefault="00A4604F" w:rsidP="009F20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166D569F" w14:textId="77777777" w:rsidR="00665F7E" w:rsidRDefault="00665F7E" w:rsidP="009F20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BA0D412" w14:textId="77777777" w:rsidR="009F20DE" w:rsidRPr="00D533B8" w:rsidRDefault="009F20DE" w:rsidP="00531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highlight w:val="cyan"/>
          <w:cs/>
        </w:rPr>
        <w:sectPr w:rsidR="009F20DE" w:rsidRPr="00D533B8" w:rsidSect="000F79BD">
          <w:headerReference w:type="default" r:id="rId10"/>
          <w:footerReference w:type="default" r:id="rId11"/>
          <w:pgSz w:w="16834" w:h="11909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63F4AD39" w14:textId="77777777" w:rsidR="0006404F" w:rsidRPr="00D77A7B" w:rsidRDefault="0006404F" w:rsidP="00913A42">
      <w:pPr>
        <w:pStyle w:val="block"/>
        <w:spacing w:after="0" w:line="240" w:lineRule="atLeast"/>
        <w:ind w:left="518" w:right="-45"/>
        <w:jc w:val="thaiDistribute"/>
        <w:outlineLvl w:val="1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D75CE8">
        <w:rPr>
          <w:rFonts w:ascii="Angsana New" w:hAnsi="Angsana New"/>
          <w:i/>
          <w:iCs/>
          <w:sz w:val="30"/>
          <w:szCs w:val="30"/>
          <w:cs/>
          <w:lang w:val="en-US" w:bidi="th-TH"/>
        </w:rPr>
        <w:lastRenderedPageBreak/>
        <w:t>การซื้อเงินลงทุน</w:t>
      </w:r>
    </w:p>
    <w:p w14:paraId="3CA6591F" w14:textId="77777777" w:rsidR="0006404F" w:rsidRPr="00A266AD" w:rsidRDefault="0006404F" w:rsidP="0006404F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54B5C5F0" w14:textId="027BDDCC" w:rsidR="0006404F" w:rsidRDefault="0006404F" w:rsidP="0006404F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 w:bidi="th-TH"/>
        </w:rPr>
        <w:t>ในเดือน</w:t>
      </w:r>
      <w:r w:rsidRPr="004E2F81">
        <w:rPr>
          <w:rFonts w:ascii="Angsana New" w:hAnsi="Angsana New"/>
          <w:sz w:val="30"/>
          <w:szCs w:val="30"/>
          <w:cs/>
          <w:lang w:val="en-US" w:bidi="th-TH"/>
        </w:rPr>
        <w:t xml:space="preserve">กุมภาพันธ์ </w:t>
      </w:r>
      <w:r w:rsidR="00786EC4" w:rsidRPr="00786EC4">
        <w:rPr>
          <w:rFonts w:ascii="Angsana New" w:hAnsi="Angsana New"/>
          <w:sz w:val="30"/>
          <w:szCs w:val="30"/>
          <w:lang w:val="en-US" w:bidi="th-TH"/>
        </w:rPr>
        <w:t>2</w:t>
      </w:r>
      <w:r w:rsidR="005D20EE" w:rsidRPr="005D20EE">
        <w:rPr>
          <w:rFonts w:ascii="Angsana New" w:hAnsi="Angsana New"/>
          <w:sz w:val="30"/>
          <w:szCs w:val="30"/>
          <w:lang w:val="en-US" w:bidi="th-TH"/>
        </w:rPr>
        <w:t>56</w:t>
      </w:r>
      <w:r w:rsidR="00786EC4" w:rsidRPr="00786EC4">
        <w:rPr>
          <w:rFonts w:ascii="Angsana New" w:hAnsi="Angsana New" w:hint="cs"/>
          <w:sz w:val="30"/>
          <w:szCs w:val="30"/>
          <w:lang w:val="en-US" w:bidi="th-TH"/>
        </w:rPr>
        <w:t>2</w:t>
      </w:r>
      <w:r w:rsidRPr="004E2F81">
        <w:rPr>
          <w:rFonts w:ascii="Angsana New" w:hAnsi="Angsana New" w:hint="cs"/>
          <w:sz w:val="30"/>
          <w:szCs w:val="30"/>
          <w:cs/>
          <w:lang w:val="en-US" w:bidi="th-TH"/>
        </w:rPr>
        <w:t xml:space="preserve">  </w:t>
      </w:r>
      <w:r w:rsidRPr="004E2F81">
        <w:rPr>
          <w:rFonts w:ascii="Angsana New" w:hAnsi="Angsana New" w:hint="cs"/>
          <w:sz w:val="30"/>
          <w:szCs w:val="30"/>
          <w:cs/>
        </w:rPr>
        <w:t>บริษัท เซ็ปเป้ โฮลดิ้ง (ประเทศไทย) จำกัด</w:t>
      </w:r>
      <w:r w:rsidRPr="004E2F81">
        <w:rPr>
          <w:rFonts w:ascii="Angsana New" w:hAnsi="Angsana New" w:hint="cs"/>
          <w:sz w:val="30"/>
          <w:szCs w:val="30"/>
          <w:cs/>
          <w:lang w:bidi="th-TH"/>
        </w:rPr>
        <w:t xml:space="preserve"> ซึ่งเป็น</w:t>
      </w:r>
      <w:r w:rsidRPr="004E2F81">
        <w:rPr>
          <w:rFonts w:ascii="Angsana New" w:hAnsi="Angsana New" w:hint="cs"/>
          <w:sz w:val="30"/>
          <w:szCs w:val="30"/>
          <w:cs/>
          <w:lang w:val="en-US" w:bidi="th-TH"/>
        </w:rPr>
        <w:t>บริษัทย่อยของบริษัท</w:t>
      </w:r>
      <w:r w:rsidRPr="004E2F81">
        <w:rPr>
          <w:rFonts w:ascii="Angsana New" w:hAnsi="Angsana New"/>
          <w:sz w:val="30"/>
          <w:szCs w:val="30"/>
          <w:cs/>
          <w:lang w:val="en-US" w:bidi="th-TH"/>
        </w:rPr>
        <w:t>ได้ลงทุนใน</w:t>
      </w:r>
      <w:r w:rsidRPr="004E2F81">
        <w:rPr>
          <w:rFonts w:ascii="Angsana New" w:hAnsi="Angsana New" w:hint="cs"/>
          <w:sz w:val="30"/>
          <w:szCs w:val="30"/>
          <w:cs/>
        </w:rPr>
        <w:t>บริษัท ดาน่อน เซ็ปเป้ เบฟเวอเรจส์</w:t>
      </w:r>
      <w:r w:rsidRPr="004E2F81">
        <w:rPr>
          <w:rFonts w:ascii="Angsana New" w:hAnsi="Angsana New"/>
          <w:sz w:val="30"/>
          <w:szCs w:val="30"/>
          <w:cs/>
          <w:lang w:val="en-US" w:bidi="th-TH"/>
        </w:rPr>
        <w:t xml:space="preserve"> จำกัด</w:t>
      </w:r>
      <w:r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4E2F81">
        <w:rPr>
          <w:rFonts w:ascii="Angsana New" w:hAnsi="Angsana New"/>
          <w:sz w:val="30"/>
          <w:szCs w:val="30"/>
          <w:cs/>
          <w:lang w:val="en-US" w:bidi="th-TH"/>
        </w:rPr>
        <w:t xml:space="preserve">ซึ่งเป็นบริษัทที่จัดตั้งขึ้นในประเทศไทย ร้อยละ </w:t>
      </w:r>
      <w:r w:rsidR="00786EC4" w:rsidRPr="00786EC4">
        <w:rPr>
          <w:rFonts w:ascii="Angsana New" w:hAnsi="Angsana New"/>
          <w:sz w:val="30"/>
          <w:szCs w:val="30"/>
          <w:lang w:val="en-US" w:bidi="th-TH"/>
        </w:rPr>
        <w:t>1</w:t>
      </w:r>
      <w:r w:rsidR="005D20EE" w:rsidRPr="005D20EE">
        <w:rPr>
          <w:rFonts w:ascii="Angsana New" w:hAnsi="Angsana New"/>
          <w:sz w:val="30"/>
          <w:szCs w:val="30"/>
          <w:lang w:val="en-US" w:bidi="th-TH"/>
        </w:rPr>
        <w:t>00</w:t>
      </w:r>
      <w:r w:rsidRPr="004E2F81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4E2F81">
        <w:rPr>
          <w:rFonts w:ascii="Angsana New" w:hAnsi="Angsana New"/>
          <w:sz w:val="30"/>
          <w:szCs w:val="30"/>
          <w:cs/>
          <w:lang w:val="en-US" w:bidi="th-TH"/>
        </w:rPr>
        <w:t>ของทุนที่ออกและชำระแล้ว  เป็นจำนวนเงิน</w:t>
      </w:r>
      <w:r w:rsidRPr="004E2F81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786EC4" w:rsidRPr="00786EC4">
        <w:rPr>
          <w:rFonts w:ascii="Angsana New" w:hAnsi="Angsana New"/>
          <w:sz w:val="30"/>
          <w:szCs w:val="30"/>
          <w:lang w:val="en-US" w:bidi="th-TH"/>
        </w:rPr>
        <w:t>1</w:t>
      </w:r>
      <w:r w:rsidRPr="004E2F81">
        <w:rPr>
          <w:rFonts w:ascii="Angsana New" w:hAnsi="Angsana New"/>
          <w:sz w:val="30"/>
          <w:szCs w:val="30"/>
          <w:cs/>
          <w:lang w:val="en-US" w:bidi="th-TH"/>
        </w:rPr>
        <w:t xml:space="preserve"> ล้านบาท </w:t>
      </w:r>
      <w:r w:rsidRPr="004E2F81">
        <w:rPr>
          <w:rFonts w:ascii="Angsana New" w:hAnsi="Angsana New" w:hint="cs"/>
          <w:sz w:val="30"/>
          <w:szCs w:val="30"/>
          <w:cs/>
          <w:lang w:val="en-US" w:bidi="th-TH"/>
        </w:rPr>
        <w:t xml:space="preserve">ต่อมาเมื่อวันที่ </w:t>
      </w:r>
      <w:r w:rsidR="00786EC4" w:rsidRPr="00786EC4">
        <w:rPr>
          <w:rFonts w:ascii="Angsana New" w:hAnsi="Angsana New" w:hint="cs"/>
          <w:sz w:val="30"/>
          <w:szCs w:val="30"/>
          <w:lang w:val="en-US" w:bidi="th-TH"/>
        </w:rPr>
        <w:t>2</w:t>
      </w:r>
      <w:r w:rsidR="005D20EE" w:rsidRPr="005D20EE">
        <w:rPr>
          <w:rFonts w:ascii="Angsana New" w:hAnsi="Angsana New" w:hint="cs"/>
          <w:sz w:val="30"/>
          <w:szCs w:val="30"/>
          <w:lang w:val="en-US" w:bidi="th-TH"/>
        </w:rPr>
        <w:t>8</w:t>
      </w:r>
      <w:r w:rsidRPr="004E2F81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4E2F81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786EC4" w:rsidRPr="00786EC4">
        <w:rPr>
          <w:rFonts w:ascii="Angsana New" w:hAnsi="Angsana New" w:hint="cs"/>
          <w:sz w:val="30"/>
          <w:szCs w:val="30"/>
          <w:lang w:val="en-US" w:bidi="th-TH"/>
        </w:rPr>
        <w:t>2</w:t>
      </w:r>
      <w:r w:rsidR="005D20EE" w:rsidRPr="005D20EE">
        <w:rPr>
          <w:rFonts w:ascii="Angsana New" w:hAnsi="Angsana New" w:hint="cs"/>
          <w:sz w:val="30"/>
          <w:szCs w:val="30"/>
          <w:lang w:val="en-US" w:bidi="th-TH"/>
        </w:rPr>
        <w:t>56</w:t>
      </w:r>
      <w:r w:rsidR="00786EC4" w:rsidRPr="00786EC4">
        <w:rPr>
          <w:rFonts w:ascii="Angsana New" w:hAnsi="Angsana New" w:hint="cs"/>
          <w:sz w:val="30"/>
          <w:szCs w:val="30"/>
          <w:lang w:val="en-US" w:bidi="th-TH"/>
        </w:rPr>
        <w:t>2</w:t>
      </w:r>
      <w:r w:rsidRPr="004E2F81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4E2F81">
        <w:rPr>
          <w:rFonts w:ascii="Angsana New" w:hAnsi="Angsana New" w:hint="cs"/>
          <w:sz w:val="30"/>
          <w:szCs w:val="30"/>
          <w:cs/>
        </w:rPr>
        <w:t>บริษัท ดาน่อน เซ็ปเป้ เบฟเวอเรจส์ จำกัด</w:t>
      </w:r>
      <w:r>
        <w:rPr>
          <w:rFonts w:ascii="Angsana New" w:hAnsi="Angsana New"/>
          <w:sz w:val="30"/>
          <w:szCs w:val="30"/>
        </w:rPr>
        <w:t xml:space="preserve"> </w:t>
      </w:r>
      <w:r w:rsidRPr="004E2F81">
        <w:rPr>
          <w:rFonts w:ascii="Angsana New" w:hAnsi="Angsana New"/>
          <w:sz w:val="30"/>
          <w:szCs w:val="30"/>
          <w:cs/>
        </w:rPr>
        <w:t xml:space="preserve">ได้เพิ่มทุนจดทะเบียนของบริษัทจากจำนวนเงิน </w:t>
      </w:r>
      <w:r w:rsidR="00786EC4" w:rsidRPr="00786EC4">
        <w:rPr>
          <w:rFonts w:ascii="Angsana New" w:hAnsi="Angsana New"/>
          <w:sz w:val="30"/>
          <w:szCs w:val="30"/>
          <w:lang w:val="en-US"/>
        </w:rPr>
        <w:t>1</w:t>
      </w:r>
      <w:r w:rsidRPr="004E2F81">
        <w:rPr>
          <w:rFonts w:ascii="Angsana New" w:hAnsi="Angsana New"/>
          <w:sz w:val="30"/>
          <w:szCs w:val="30"/>
          <w:cs/>
        </w:rPr>
        <w:t xml:space="preserve"> ล้านบาท เป็น </w:t>
      </w:r>
      <w:r w:rsidR="00786EC4" w:rsidRPr="00786EC4">
        <w:rPr>
          <w:rFonts w:ascii="Angsana New" w:hAnsi="Angsana New"/>
          <w:sz w:val="30"/>
          <w:szCs w:val="30"/>
          <w:lang w:val="en-US"/>
        </w:rPr>
        <w:t>1</w:t>
      </w:r>
      <w:r w:rsidR="005D20EE" w:rsidRPr="005D20EE">
        <w:rPr>
          <w:rFonts w:ascii="Angsana New" w:hAnsi="Angsana New"/>
          <w:sz w:val="30"/>
          <w:szCs w:val="30"/>
          <w:lang w:val="en-US"/>
        </w:rPr>
        <w:t>00</w:t>
      </w:r>
      <w:r w:rsidRPr="004E2F81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4E2F81">
        <w:rPr>
          <w:rFonts w:ascii="Angsana New" w:hAnsi="Angsana New" w:hint="cs"/>
          <w:sz w:val="30"/>
          <w:szCs w:val="30"/>
          <w:cs/>
        </w:rPr>
        <w:t>โ</w:t>
      </w:r>
      <w:r w:rsidRPr="004E2F81">
        <w:rPr>
          <w:rFonts w:ascii="Angsana New" w:hAnsi="Angsana New"/>
          <w:sz w:val="30"/>
          <w:szCs w:val="30"/>
          <w:cs/>
        </w:rPr>
        <w:t>ดย</w:t>
      </w:r>
      <w:r w:rsidRPr="004E2F81">
        <w:rPr>
          <w:rFonts w:ascii="Angsana New" w:hAnsi="Angsana New"/>
          <w:spacing w:val="-2"/>
          <w:sz w:val="30"/>
          <w:szCs w:val="30"/>
          <w:cs/>
        </w:rPr>
        <w:t xml:space="preserve">ออกหุ้นสามัญเพิ่มทุนเป็นจำนวนเงิน </w:t>
      </w:r>
      <w:r w:rsidR="005D20EE" w:rsidRPr="005D20EE">
        <w:rPr>
          <w:rFonts w:ascii="Angsana New" w:hAnsi="Angsana New"/>
          <w:spacing w:val="-2"/>
          <w:sz w:val="30"/>
          <w:szCs w:val="30"/>
          <w:lang w:val="en-US"/>
        </w:rPr>
        <w:t>99</w:t>
      </w:r>
      <w:r w:rsidRPr="004E2F81">
        <w:rPr>
          <w:rFonts w:ascii="Angsana New" w:hAnsi="Angsana New"/>
          <w:spacing w:val="-2"/>
          <w:sz w:val="30"/>
          <w:szCs w:val="30"/>
          <w:cs/>
        </w:rPr>
        <w:t xml:space="preserve"> ล้านบาท (จำนวน </w:t>
      </w:r>
      <w:r w:rsidR="005D20EE" w:rsidRPr="005D20EE">
        <w:rPr>
          <w:rFonts w:ascii="Angsana New" w:hAnsi="Angsana New"/>
          <w:spacing w:val="-2"/>
          <w:sz w:val="30"/>
          <w:szCs w:val="30"/>
          <w:lang w:val="en-US"/>
        </w:rPr>
        <w:t>990</w:t>
      </w:r>
      <w:r w:rsidRPr="004E2F81">
        <w:rPr>
          <w:rFonts w:ascii="Angsana New" w:hAnsi="Angsana New"/>
          <w:spacing w:val="-2"/>
          <w:sz w:val="30"/>
          <w:szCs w:val="30"/>
        </w:rPr>
        <w:t>,</w:t>
      </w:r>
      <w:r w:rsidR="005D20EE" w:rsidRPr="005D20EE">
        <w:rPr>
          <w:rFonts w:ascii="Angsana New" w:hAnsi="Angsana New"/>
          <w:spacing w:val="-2"/>
          <w:sz w:val="30"/>
          <w:szCs w:val="30"/>
          <w:lang w:val="en-US"/>
        </w:rPr>
        <w:t>000</w:t>
      </w:r>
      <w:r w:rsidRPr="004E2F81">
        <w:rPr>
          <w:rFonts w:ascii="Angsana New" w:hAnsi="Angsana New"/>
          <w:spacing w:val="-2"/>
          <w:sz w:val="30"/>
          <w:szCs w:val="30"/>
          <w:cs/>
        </w:rPr>
        <w:t xml:space="preserve"> หุ้น มูลค่าหุ้นละ </w:t>
      </w:r>
      <w:r w:rsidR="00786EC4" w:rsidRPr="00786EC4">
        <w:rPr>
          <w:rFonts w:ascii="Angsana New" w:hAnsi="Angsana New"/>
          <w:spacing w:val="-2"/>
          <w:sz w:val="30"/>
          <w:szCs w:val="30"/>
          <w:lang w:val="en-US"/>
        </w:rPr>
        <w:t>1</w:t>
      </w:r>
      <w:r w:rsidR="005D20EE" w:rsidRPr="005D20EE">
        <w:rPr>
          <w:rFonts w:ascii="Angsana New" w:hAnsi="Angsana New"/>
          <w:spacing w:val="-2"/>
          <w:sz w:val="30"/>
          <w:szCs w:val="30"/>
          <w:lang w:val="en-US"/>
        </w:rPr>
        <w:t>00</w:t>
      </w:r>
      <w:r w:rsidRPr="004E2F81">
        <w:rPr>
          <w:rFonts w:ascii="Angsana New" w:hAnsi="Angsana New"/>
          <w:spacing w:val="-2"/>
          <w:sz w:val="30"/>
          <w:szCs w:val="30"/>
          <w:cs/>
        </w:rPr>
        <w:t xml:space="preserve"> บาท)</w:t>
      </w:r>
      <w:r w:rsidRPr="004E2F81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บริษัทย่อย</w:t>
      </w:r>
      <w:r w:rsidRPr="004E2F81">
        <w:rPr>
          <w:rFonts w:ascii="Angsana New" w:hAnsi="Angsana New"/>
          <w:sz w:val="30"/>
          <w:szCs w:val="30"/>
          <w:cs/>
        </w:rPr>
        <w:t xml:space="preserve">ได้ชำระเงินค่าหุ้นอีกเป็นจำนวนทั้งสิ้น </w:t>
      </w:r>
      <w:r>
        <w:rPr>
          <w:rFonts w:ascii="Angsana New" w:hAnsi="Angsana New"/>
          <w:sz w:val="30"/>
          <w:szCs w:val="30"/>
          <w:cs/>
        </w:rPr>
        <w:br/>
      </w:r>
      <w:r w:rsidR="00786EC4" w:rsidRPr="00786EC4">
        <w:rPr>
          <w:rFonts w:ascii="Angsana New" w:hAnsi="Angsana New" w:hint="cs"/>
          <w:sz w:val="30"/>
          <w:szCs w:val="30"/>
          <w:lang w:val="en-US" w:bidi="th-TH"/>
        </w:rPr>
        <w:t>2</w:t>
      </w:r>
      <w:r w:rsidR="005D20EE" w:rsidRPr="005D20EE">
        <w:rPr>
          <w:rFonts w:ascii="Angsana New" w:hAnsi="Angsana New" w:hint="cs"/>
          <w:sz w:val="30"/>
          <w:szCs w:val="30"/>
          <w:lang w:val="en-US" w:bidi="th-TH"/>
        </w:rPr>
        <w:t>4</w:t>
      </w:r>
      <w:r w:rsidRPr="004E2F81">
        <w:rPr>
          <w:rFonts w:ascii="Angsana New" w:hAnsi="Angsana New"/>
          <w:sz w:val="30"/>
          <w:szCs w:val="30"/>
        </w:rPr>
        <w:t xml:space="preserve"> </w:t>
      </w:r>
      <w:r w:rsidRPr="004E2F81">
        <w:rPr>
          <w:rFonts w:ascii="Angsana New" w:hAnsi="Angsana New"/>
          <w:sz w:val="30"/>
          <w:szCs w:val="30"/>
          <w:cs/>
        </w:rPr>
        <w:t>ล้านบาท</w:t>
      </w:r>
      <w:r w:rsidRPr="004E2F81">
        <w:rPr>
          <w:rFonts w:ascii="Angsana New" w:hAnsi="Angsana New"/>
          <w:sz w:val="30"/>
          <w:szCs w:val="30"/>
        </w:rPr>
        <w:t xml:space="preserve"> </w:t>
      </w:r>
      <w:r w:rsidRPr="004E2F81">
        <w:rPr>
          <w:rFonts w:ascii="Angsana New" w:hAnsi="Angsana New" w:hint="cs"/>
          <w:sz w:val="30"/>
          <w:szCs w:val="30"/>
          <w:cs/>
          <w:lang w:bidi="th-TH"/>
        </w:rPr>
        <w:t xml:space="preserve">รวมเป็นจำนวนทั้งสิ้น </w:t>
      </w:r>
      <w:r w:rsidR="00786EC4" w:rsidRPr="00786EC4">
        <w:rPr>
          <w:rFonts w:ascii="Angsana New" w:hAnsi="Angsana New"/>
          <w:sz w:val="30"/>
          <w:szCs w:val="30"/>
          <w:lang w:val="en-US" w:bidi="th-TH"/>
        </w:rPr>
        <w:t>2</w:t>
      </w:r>
      <w:r w:rsidR="005D20EE" w:rsidRPr="005D20EE">
        <w:rPr>
          <w:rFonts w:ascii="Angsana New" w:hAnsi="Angsana New"/>
          <w:sz w:val="30"/>
          <w:szCs w:val="30"/>
          <w:lang w:val="en-US" w:bidi="th-TH"/>
        </w:rPr>
        <w:t>5</w:t>
      </w:r>
      <w:r w:rsidRPr="004E2F81">
        <w:rPr>
          <w:rFonts w:ascii="Angsana New" w:hAnsi="Angsana New" w:hint="cs"/>
          <w:sz w:val="30"/>
          <w:szCs w:val="30"/>
          <w:cs/>
          <w:lang w:bidi="th-TH"/>
        </w:rPr>
        <w:t xml:space="preserve"> ล้านบาท คิดเป็นสัดส่วนร้อยละ </w:t>
      </w:r>
      <w:r w:rsidR="00786EC4" w:rsidRPr="00786EC4">
        <w:rPr>
          <w:rFonts w:ascii="Angsana New" w:hAnsi="Angsana New" w:hint="cs"/>
          <w:sz w:val="30"/>
          <w:szCs w:val="30"/>
          <w:lang w:val="en-US" w:bidi="th-TH"/>
        </w:rPr>
        <w:t>2</w:t>
      </w:r>
      <w:r w:rsidR="005D20EE" w:rsidRPr="005D20EE">
        <w:rPr>
          <w:rFonts w:ascii="Angsana New" w:hAnsi="Angsana New" w:hint="cs"/>
          <w:sz w:val="30"/>
          <w:szCs w:val="30"/>
          <w:lang w:val="en-US" w:bidi="th-TH"/>
        </w:rPr>
        <w:t>5</w:t>
      </w:r>
      <w:r w:rsidRPr="004E2F81">
        <w:rPr>
          <w:rFonts w:ascii="Angsana New" w:hAnsi="Angsana New" w:hint="cs"/>
          <w:sz w:val="30"/>
          <w:szCs w:val="30"/>
          <w:cs/>
          <w:lang w:bidi="th-TH"/>
        </w:rPr>
        <w:t xml:space="preserve"> ของทุนที่ออกและชำระแล้ว ทั้ง</w:t>
      </w:r>
      <w:r w:rsidRPr="004E2F81">
        <w:rPr>
          <w:rFonts w:ascii="Angsana New" w:hAnsi="Angsana New"/>
          <w:sz w:val="30"/>
          <w:szCs w:val="30"/>
          <w:cs/>
        </w:rPr>
        <w:t>นี้บริษัท ดาน่อน เซ็ปเป้</w:t>
      </w:r>
      <w:r w:rsidRPr="004E2F81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4E2F81">
        <w:rPr>
          <w:rFonts w:ascii="Angsana New" w:hAnsi="Angsana New"/>
          <w:sz w:val="30"/>
          <w:szCs w:val="30"/>
          <w:cs/>
        </w:rPr>
        <w:t xml:space="preserve">เบฟเวอเรจส์ จำกัด ได้จดทะเบียนการเปลี่ยนแปลงทุนดังกล่าวต่อกระทรวงพาณิชย์เมื่อวันที่ </w:t>
      </w:r>
      <w:r>
        <w:rPr>
          <w:rFonts w:ascii="Angsana New" w:hAnsi="Angsana New"/>
          <w:sz w:val="30"/>
          <w:szCs w:val="30"/>
          <w:cs/>
        </w:rPr>
        <w:br/>
      </w:r>
      <w:r w:rsidR="00786EC4" w:rsidRPr="00786EC4">
        <w:rPr>
          <w:rFonts w:ascii="Angsana New" w:hAnsi="Angsana New"/>
          <w:sz w:val="30"/>
          <w:szCs w:val="30"/>
          <w:lang w:val="en-US"/>
        </w:rPr>
        <w:t>2</w:t>
      </w:r>
      <w:r w:rsidR="005D20EE" w:rsidRPr="005D20EE">
        <w:rPr>
          <w:rFonts w:ascii="Angsana New" w:hAnsi="Angsana New"/>
          <w:sz w:val="30"/>
          <w:szCs w:val="30"/>
          <w:lang w:val="en-US"/>
        </w:rPr>
        <w:t>8</w:t>
      </w:r>
      <w:r w:rsidRPr="004E2F81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786EC4" w:rsidRPr="00786EC4">
        <w:rPr>
          <w:rFonts w:ascii="Angsana New" w:hAnsi="Angsana New"/>
          <w:sz w:val="30"/>
          <w:szCs w:val="30"/>
          <w:lang w:val="en-US"/>
        </w:rPr>
        <w:t>2</w:t>
      </w:r>
      <w:r w:rsidR="005D20EE" w:rsidRPr="005D20EE">
        <w:rPr>
          <w:rFonts w:ascii="Angsana New" w:hAnsi="Angsana New"/>
          <w:sz w:val="30"/>
          <w:szCs w:val="30"/>
          <w:lang w:val="en-US"/>
        </w:rPr>
        <w:t>56</w:t>
      </w:r>
      <w:r w:rsidR="00786EC4" w:rsidRPr="00786EC4">
        <w:rPr>
          <w:rFonts w:ascii="Angsana New" w:hAnsi="Angsana New"/>
          <w:sz w:val="30"/>
          <w:szCs w:val="30"/>
          <w:lang w:val="en-US"/>
        </w:rPr>
        <w:t>2</w:t>
      </w:r>
      <w:r w:rsidRPr="004E2F81">
        <w:rPr>
          <w:rFonts w:ascii="Angsana New" w:hAnsi="Angsana New"/>
          <w:sz w:val="30"/>
          <w:szCs w:val="30"/>
        </w:rPr>
        <w:t xml:space="preserve"> </w:t>
      </w:r>
    </w:p>
    <w:p w14:paraId="5C77738F" w14:textId="77777777" w:rsidR="0006404F" w:rsidRDefault="0006404F" w:rsidP="0006404F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D9919F3" w14:textId="7DAF3609" w:rsidR="0006404F" w:rsidRDefault="0006404F" w:rsidP="0006404F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  <w:r>
        <w:rPr>
          <w:rFonts w:ascii="Angsana New" w:hAnsi="Angsana New" w:hint="cs"/>
          <w:color w:val="000000"/>
          <w:sz w:val="30"/>
          <w:szCs w:val="30"/>
          <w:cs/>
          <w:lang w:bidi="th-TH"/>
        </w:rPr>
        <w:t xml:space="preserve">ในเดือนกรกฎาคม </w:t>
      </w:r>
      <w:r w:rsidR="00786EC4" w:rsidRPr="00786EC4">
        <w:rPr>
          <w:rFonts w:ascii="Angsana New" w:hAnsi="Angsana New"/>
          <w:color w:val="000000"/>
          <w:sz w:val="30"/>
          <w:szCs w:val="30"/>
          <w:lang w:val="en-US" w:bidi="th-TH"/>
        </w:rPr>
        <w:t>2</w:t>
      </w:r>
      <w:r w:rsidR="005D20EE" w:rsidRPr="005D20EE">
        <w:rPr>
          <w:rFonts w:ascii="Angsana New" w:hAnsi="Angsana New"/>
          <w:color w:val="000000"/>
          <w:sz w:val="30"/>
          <w:szCs w:val="30"/>
          <w:lang w:val="en-US" w:bidi="th-TH"/>
        </w:rPr>
        <w:t>56</w:t>
      </w:r>
      <w:r w:rsidR="00786EC4" w:rsidRPr="00786EC4">
        <w:rPr>
          <w:rFonts w:ascii="Angsana New" w:hAnsi="Angsana New"/>
          <w:color w:val="000000"/>
          <w:sz w:val="30"/>
          <w:szCs w:val="30"/>
          <w:lang w:val="en-US" w:bidi="th-TH"/>
        </w:rPr>
        <w:t>2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บริษัท ดาน่อน เซ็ปเป้ เบฟเวอเรจส์ จำกัด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ได้เพิ่มทุนจดทะเบียนของบริษัทจากจำนวนเงิน </w:t>
      </w:r>
      <w:r w:rsidR="00786EC4" w:rsidRPr="00786EC4">
        <w:rPr>
          <w:rFonts w:ascii="Angsana New" w:hAnsi="Angsana New"/>
          <w:color w:val="000000"/>
          <w:sz w:val="30"/>
          <w:szCs w:val="30"/>
          <w:lang w:val="en-US" w:bidi="th-TH"/>
        </w:rPr>
        <w:t>1</w:t>
      </w:r>
      <w:r w:rsidR="005D20EE" w:rsidRPr="005D20EE">
        <w:rPr>
          <w:rFonts w:ascii="Angsana New" w:hAnsi="Angsana New"/>
          <w:color w:val="000000"/>
          <w:sz w:val="30"/>
          <w:szCs w:val="30"/>
          <w:lang w:val="en-US" w:bidi="th-TH"/>
        </w:rPr>
        <w:t>00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ล้านบาท เป็น </w:t>
      </w:r>
      <w:r w:rsidR="00786EC4" w:rsidRPr="00786EC4">
        <w:rPr>
          <w:rFonts w:ascii="Angsana New" w:hAnsi="Angsana New"/>
          <w:color w:val="000000"/>
          <w:sz w:val="30"/>
          <w:szCs w:val="30"/>
          <w:lang w:val="en-US" w:bidi="th-TH"/>
        </w:rPr>
        <w:t>2</w:t>
      </w:r>
      <w:r w:rsidR="005D20EE" w:rsidRPr="005D20EE">
        <w:rPr>
          <w:rFonts w:ascii="Angsana New" w:hAnsi="Angsana New"/>
          <w:color w:val="000000"/>
          <w:sz w:val="30"/>
          <w:szCs w:val="30"/>
          <w:lang w:val="en-US" w:bidi="th-TH"/>
        </w:rPr>
        <w:t>00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ล้านบาท โดยออกหุ้นสามัญเพิ่มทุนเป็นจำนวนเงิน </w:t>
      </w:r>
      <w:r w:rsidR="00786EC4" w:rsidRPr="00786EC4">
        <w:rPr>
          <w:rFonts w:ascii="Angsana New" w:hAnsi="Angsana New"/>
          <w:color w:val="000000"/>
          <w:sz w:val="30"/>
          <w:szCs w:val="30"/>
          <w:lang w:val="en-US" w:bidi="th-TH"/>
        </w:rPr>
        <w:t>1</w:t>
      </w:r>
      <w:r w:rsidR="005D20EE" w:rsidRPr="005D20EE">
        <w:rPr>
          <w:rFonts w:ascii="Angsana New" w:hAnsi="Angsana New"/>
          <w:color w:val="000000"/>
          <w:sz w:val="30"/>
          <w:szCs w:val="30"/>
          <w:lang w:val="en-US" w:bidi="th-TH"/>
        </w:rPr>
        <w:t>00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 ล้านบาท (จำนวน </w:t>
      </w:r>
      <w:r w:rsidR="00786EC4" w:rsidRPr="00786EC4">
        <w:rPr>
          <w:rFonts w:ascii="Angsana New" w:hAnsi="Angsana New"/>
          <w:color w:val="000000"/>
          <w:sz w:val="30"/>
          <w:szCs w:val="30"/>
          <w:lang w:val="en-US" w:bidi="th-TH"/>
        </w:rPr>
        <w:t>1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>,</w:t>
      </w:r>
      <w:r w:rsidR="005D20EE" w:rsidRPr="005D20EE">
        <w:rPr>
          <w:rFonts w:ascii="Angsana New" w:hAnsi="Angsana New"/>
          <w:color w:val="000000"/>
          <w:sz w:val="30"/>
          <w:szCs w:val="30"/>
          <w:lang w:val="en-US" w:bidi="th-TH"/>
        </w:rPr>
        <w:t>000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>,</w:t>
      </w:r>
      <w:r w:rsidR="005D20EE" w:rsidRPr="005D20EE">
        <w:rPr>
          <w:rFonts w:ascii="Angsana New" w:hAnsi="Angsana New"/>
          <w:color w:val="000000"/>
          <w:sz w:val="30"/>
          <w:szCs w:val="30"/>
          <w:lang w:val="en-US" w:bidi="th-TH"/>
        </w:rPr>
        <w:t>000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หุ้น มูลค่าหุ้นละ </w:t>
      </w:r>
      <w:r w:rsidR="00786EC4" w:rsidRPr="00786EC4">
        <w:rPr>
          <w:rFonts w:ascii="Angsana New" w:hAnsi="Angsana New"/>
          <w:color w:val="000000"/>
          <w:sz w:val="30"/>
          <w:szCs w:val="30"/>
          <w:lang w:val="en-US" w:bidi="th-TH"/>
        </w:rPr>
        <w:t>1</w:t>
      </w:r>
      <w:r w:rsidR="005D20EE" w:rsidRPr="005D20EE">
        <w:rPr>
          <w:rFonts w:ascii="Angsana New" w:hAnsi="Angsana New"/>
          <w:color w:val="000000"/>
          <w:sz w:val="30"/>
          <w:szCs w:val="30"/>
          <w:lang w:val="en-US" w:bidi="th-TH"/>
        </w:rPr>
        <w:t>00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บาท) บริษัทย่อยได้ชำระเงินค่าหุ้นเป็นจำนวนเงิน </w:t>
      </w:r>
      <w:r w:rsidR="00786EC4" w:rsidRPr="00786EC4">
        <w:rPr>
          <w:rFonts w:ascii="Angsana New" w:hAnsi="Angsana New"/>
          <w:color w:val="000000"/>
          <w:sz w:val="30"/>
          <w:szCs w:val="30"/>
          <w:lang w:val="en-US" w:bidi="th-TH"/>
        </w:rPr>
        <w:t>2</w:t>
      </w:r>
      <w:r w:rsidR="005D20EE" w:rsidRPr="005D20EE">
        <w:rPr>
          <w:rFonts w:ascii="Angsana New" w:hAnsi="Angsana New"/>
          <w:color w:val="000000"/>
          <w:sz w:val="30"/>
          <w:szCs w:val="30"/>
          <w:lang w:val="en-US" w:bidi="th-TH"/>
        </w:rPr>
        <w:t>5</w:t>
      </w:r>
      <w:r w:rsidR="00F2703D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ล้านบาท โดยสัดส่วนการลงทุนของกลุ่มบริษัทไม่เปลี่ยนแปลง ทั้งนี้บริษัท ดาน่อน เซ็ปเป้ เบฟเวอเรจส์ จำกัด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ได้จดทะเบียนการเปลี่ยนแปลงทุนดังกล่าวต่อกระทรวงพาณิชย์เมื่อวันที่ </w:t>
      </w:r>
      <w:r w:rsidR="005D20EE" w:rsidRPr="005D20EE">
        <w:rPr>
          <w:rFonts w:ascii="Angsana New" w:hAnsi="Angsana New"/>
          <w:color w:val="000000"/>
          <w:sz w:val="30"/>
          <w:szCs w:val="30"/>
          <w:lang w:val="en-US" w:bidi="th-TH"/>
        </w:rPr>
        <w:t>3</w:t>
      </w:r>
      <w:r w:rsidR="00786EC4" w:rsidRPr="00786EC4">
        <w:rPr>
          <w:rFonts w:ascii="Angsana New" w:hAnsi="Angsana New"/>
          <w:color w:val="000000"/>
          <w:sz w:val="30"/>
          <w:szCs w:val="30"/>
          <w:lang w:val="en-US" w:bidi="th-TH"/>
        </w:rPr>
        <w:t>1</w:t>
      </w:r>
      <w:r w:rsidRPr="00F56320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F56320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กรกฏาคม </w:t>
      </w:r>
      <w:r w:rsidR="00786EC4" w:rsidRPr="00786EC4">
        <w:rPr>
          <w:rFonts w:ascii="Angsana New" w:hAnsi="Angsana New"/>
          <w:color w:val="000000"/>
          <w:sz w:val="30"/>
          <w:szCs w:val="30"/>
          <w:lang w:val="en-US" w:bidi="th-TH"/>
        </w:rPr>
        <w:t>2</w:t>
      </w:r>
      <w:r w:rsidR="005D20EE" w:rsidRPr="005D20EE">
        <w:rPr>
          <w:rFonts w:ascii="Angsana New" w:hAnsi="Angsana New"/>
          <w:color w:val="000000"/>
          <w:sz w:val="30"/>
          <w:szCs w:val="30"/>
          <w:lang w:val="en-US" w:bidi="th-TH"/>
        </w:rPr>
        <w:t>56</w:t>
      </w:r>
      <w:r w:rsidR="00786EC4" w:rsidRPr="00786EC4">
        <w:rPr>
          <w:rFonts w:ascii="Angsana New" w:hAnsi="Angsana New"/>
          <w:color w:val="000000"/>
          <w:sz w:val="30"/>
          <w:szCs w:val="30"/>
          <w:lang w:val="en-US" w:bidi="th-TH"/>
        </w:rPr>
        <w:t>2</w:t>
      </w:r>
    </w:p>
    <w:p w14:paraId="78C0C70B" w14:textId="16A0E54A" w:rsidR="00EE7417" w:rsidRDefault="00EE7417" w:rsidP="0006404F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</w:p>
    <w:p w14:paraId="6295D04D" w14:textId="50DAC5DA" w:rsidR="00EE7417" w:rsidRPr="005916F9" w:rsidRDefault="00EE7417" w:rsidP="00EE7417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color w:val="000000"/>
          <w:sz w:val="30"/>
          <w:szCs w:val="30"/>
          <w:cs/>
          <w:lang w:val="en-US" w:bidi="th-TH"/>
        </w:rPr>
      </w:pPr>
      <w:r w:rsidRPr="005916F9">
        <w:rPr>
          <w:rFonts w:ascii="Angsana New" w:hAnsi="Angsana New"/>
          <w:color w:val="000000"/>
          <w:sz w:val="30"/>
          <w:szCs w:val="30"/>
          <w:cs/>
          <w:lang w:bidi="th-TH"/>
        </w:rPr>
        <w:t xml:space="preserve">นอกจากนี้ กลุ่มบริษัทมีสิทธิเข้าซื้อหุ้นในบริษัท ดาน่อน เซ็ปเป้ เบฟเวอเรจส์ จำกัด เพิ่มเติมอีกในจำนวนรวมไม่เกินร้อยละ </w:t>
      </w:r>
      <w:r w:rsidR="00786EC4" w:rsidRPr="00786EC4">
        <w:rPr>
          <w:rFonts w:ascii="Angsana New" w:hAnsi="Angsana New"/>
          <w:color w:val="000000"/>
          <w:sz w:val="30"/>
          <w:szCs w:val="30"/>
          <w:lang w:val="en-US" w:bidi="th-TH"/>
        </w:rPr>
        <w:t>2</w:t>
      </w:r>
      <w:r w:rsidR="005D20EE" w:rsidRPr="005D20EE">
        <w:rPr>
          <w:rFonts w:ascii="Angsana New" w:hAnsi="Angsana New"/>
          <w:color w:val="000000"/>
          <w:sz w:val="30"/>
          <w:szCs w:val="30"/>
          <w:lang w:val="en-US" w:bidi="th-TH"/>
        </w:rPr>
        <w:t>4</w:t>
      </w:r>
      <w:r w:rsidRPr="005916F9">
        <w:rPr>
          <w:rFonts w:ascii="Angsana New" w:hAnsi="Angsana New"/>
          <w:color w:val="000000"/>
          <w:sz w:val="30"/>
          <w:szCs w:val="30"/>
        </w:rPr>
        <w:t xml:space="preserve"> </w:t>
      </w:r>
      <w:r w:rsidRPr="005916F9">
        <w:rPr>
          <w:rFonts w:ascii="Angsana New" w:hAnsi="Angsana New"/>
          <w:color w:val="000000"/>
          <w:sz w:val="30"/>
          <w:szCs w:val="30"/>
          <w:cs/>
          <w:lang w:bidi="th-TH"/>
        </w:rPr>
        <w:t xml:space="preserve">ภายใน </w:t>
      </w:r>
      <w:r w:rsidR="005D20EE" w:rsidRPr="005D20EE">
        <w:rPr>
          <w:rFonts w:ascii="Angsana New" w:hAnsi="Angsana New"/>
          <w:color w:val="000000"/>
          <w:sz w:val="30"/>
          <w:szCs w:val="30"/>
          <w:lang w:val="en-US"/>
        </w:rPr>
        <w:t>3</w:t>
      </w:r>
      <w:r w:rsidRPr="005916F9">
        <w:rPr>
          <w:rFonts w:ascii="Angsana New" w:hAnsi="Angsana New"/>
          <w:color w:val="000000"/>
          <w:sz w:val="30"/>
          <w:szCs w:val="30"/>
        </w:rPr>
        <w:t xml:space="preserve"> </w:t>
      </w:r>
      <w:r w:rsidRPr="005916F9">
        <w:rPr>
          <w:rFonts w:ascii="Angsana New" w:hAnsi="Angsana New"/>
          <w:color w:val="000000"/>
          <w:sz w:val="30"/>
          <w:szCs w:val="30"/>
          <w:cs/>
          <w:lang w:bidi="th-TH"/>
        </w:rPr>
        <w:t>ปี นับจากวันที่</w:t>
      </w:r>
      <w:r>
        <w:rPr>
          <w:rFonts w:ascii="Angsana New" w:hAnsi="Angsana New" w:hint="cs"/>
          <w:color w:val="000000"/>
          <w:sz w:val="30"/>
          <w:szCs w:val="30"/>
          <w:cs/>
          <w:lang w:bidi="th-TH"/>
        </w:rPr>
        <w:t>ชำระค่าหุ้นเต็มจำนวนครั้งแรกในปี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="00786EC4" w:rsidRPr="00786EC4">
        <w:rPr>
          <w:rFonts w:ascii="Angsana New" w:hAnsi="Angsana New"/>
          <w:color w:val="000000"/>
          <w:sz w:val="30"/>
          <w:szCs w:val="30"/>
          <w:lang w:val="en-US" w:bidi="th-TH"/>
        </w:rPr>
        <w:t>2</w:t>
      </w:r>
      <w:r w:rsidR="005D20EE" w:rsidRPr="005D20EE">
        <w:rPr>
          <w:rFonts w:ascii="Angsana New" w:hAnsi="Angsana New"/>
          <w:color w:val="000000"/>
          <w:sz w:val="30"/>
          <w:szCs w:val="30"/>
          <w:lang w:val="en-US" w:bidi="th-TH"/>
        </w:rPr>
        <w:t>56</w:t>
      </w:r>
      <w:r w:rsidR="00786EC4" w:rsidRPr="00786EC4">
        <w:rPr>
          <w:rFonts w:ascii="Angsana New" w:hAnsi="Angsana New"/>
          <w:color w:val="000000"/>
          <w:sz w:val="30"/>
          <w:szCs w:val="30"/>
          <w:lang w:val="en-US" w:bidi="th-TH"/>
        </w:rPr>
        <w:t>2</w:t>
      </w:r>
      <w:r w:rsidR="006F78CE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="006F78CE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ด้วยราคาประเมิณ</w:t>
      </w:r>
      <w:r w:rsidR="001E37E5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 </w:t>
      </w:r>
      <w:r w:rsidR="001E37E5" w:rsidRPr="00186D03">
        <w:rPr>
          <w:rFonts w:ascii="Angsana New" w:hAnsi="Angsana New" w:hint="cs"/>
          <w:sz w:val="30"/>
          <w:szCs w:val="30"/>
          <w:cs/>
          <w:lang w:val="en-US" w:bidi="th-TH"/>
        </w:rPr>
        <w:t>ณ ขณะนั้น</w:t>
      </w:r>
    </w:p>
    <w:p w14:paraId="4AD87223" w14:textId="2DEDE1C6" w:rsidR="00837031" w:rsidRDefault="008370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0C9DED43" w14:textId="1CAD9922" w:rsidR="0006404F" w:rsidRPr="00EC59A2" w:rsidRDefault="0006404F" w:rsidP="00913A42">
      <w:pPr>
        <w:pStyle w:val="block"/>
        <w:spacing w:after="0" w:line="240" w:lineRule="atLeast"/>
        <w:ind w:left="540" w:right="-45"/>
        <w:jc w:val="thaiDistribute"/>
        <w:outlineLvl w:val="1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EC59A2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การจัดประเภทไปเป็นบริษัทย่อย</w:t>
      </w:r>
    </w:p>
    <w:p w14:paraId="21A3E3A1" w14:textId="77777777" w:rsidR="0006404F" w:rsidRPr="00186D03" w:rsidRDefault="0006404F" w:rsidP="0006404F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pacing w:val="6"/>
          <w:sz w:val="30"/>
          <w:szCs w:val="30"/>
          <w:lang w:val="en-US" w:bidi="th-TH"/>
        </w:rPr>
      </w:pPr>
    </w:p>
    <w:p w14:paraId="27606B7C" w14:textId="40CD6B8C" w:rsidR="0006404F" w:rsidRPr="00186D03" w:rsidRDefault="0006404F" w:rsidP="0006404F">
      <w:pPr>
        <w:pStyle w:val="block"/>
        <w:spacing w:after="0" w:line="240" w:lineRule="atLeast"/>
        <w:ind w:left="540" w:right="-2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186D03">
        <w:rPr>
          <w:rFonts w:ascii="Angsana New" w:hAnsi="Angsana New" w:hint="cs"/>
          <w:sz w:val="30"/>
          <w:szCs w:val="30"/>
          <w:cs/>
          <w:lang w:val="en-US" w:bidi="th-TH"/>
        </w:rPr>
        <w:t xml:space="preserve">ในเดือนกุมภาพันธ์ </w:t>
      </w:r>
      <w:r w:rsidR="00786EC4" w:rsidRPr="00786EC4">
        <w:rPr>
          <w:rFonts w:ascii="Angsana New" w:hAnsi="Angsana New" w:hint="cs"/>
          <w:sz w:val="30"/>
          <w:szCs w:val="30"/>
          <w:lang w:val="en-US" w:bidi="th-TH"/>
        </w:rPr>
        <w:t>2</w:t>
      </w:r>
      <w:r w:rsidR="005D20EE" w:rsidRPr="005D20EE">
        <w:rPr>
          <w:rFonts w:ascii="Angsana New" w:hAnsi="Angsana New" w:hint="cs"/>
          <w:sz w:val="30"/>
          <w:szCs w:val="30"/>
          <w:lang w:val="en-US" w:bidi="th-TH"/>
        </w:rPr>
        <w:t>56</w:t>
      </w:r>
      <w:r w:rsidR="00786EC4" w:rsidRPr="00786EC4">
        <w:rPr>
          <w:rFonts w:ascii="Angsana New" w:hAnsi="Angsana New" w:hint="cs"/>
          <w:sz w:val="30"/>
          <w:szCs w:val="30"/>
          <w:lang w:val="en-US" w:bidi="th-TH"/>
        </w:rPr>
        <w:t>2</w:t>
      </w:r>
      <w:r w:rsidRPr="00186D03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EE4310" w:rsidRPr="00186D03">
        <w:rPr>
          <w:rFonts w:ascii="Angsana New" w:hAnsi="Angsana New" w:hint="cs"/>
          <w:sz w:val="30"/>
          <w:szCs w:val="30"/>
          <w:cs/>
          <w:lang w:val="en-US" w:bidi="th-TH"/>
        </w:rPr>
        <w:t>กลุ่ม</w:t>
      </w:r>
      <w:r w:rsidRPr="00186D03">
        <w:rPr>
          <w:rFonts w:ascii="Angsana New" w:hAnsi="Angsana New" w:hint="cs"/>
          <w:sz w:val="30"/>
          <w:szCs w:val="30"/>
          <w:cs/>
          <w:lang w:val="en-US" w:bidi="th-TH"/>
        </w:rPr>
        <w:t>บริษัทได้ลงทุนในหุ้นของ</w:t>
      </w:r>
      <w:r w:rsidRPr="00186D03">
        <w:rPr>
          <w:rFonts w:ascii="Angsana New" w:hAnsi="Angsana New"/>
          <w:sz w:val="30"/>
          <w:szCs w:val="30"/>
          <w:cs/>
        </w:rPr>
        <w:t>บริษัท ออล โคโค กรุ๊ป จำกัด</w:t>
      </w:r>
      <w:r w:rsidRPr="00186D03">
        <w:rPr>
          <w:rFonts w:ascii="Angsana New" w:hAnsi="Angsana New"/>
          <w:sz w:val="30"/>
          <w:szCs w:val="30"/>
        </w:rPr>
        <w:t xml:space="preserve"> </w:t>
      </w:r>
      <w:r w:rsidRPr="00186D03">
        <w:rPr>
          <w:rFonts w:ascii="Angsana New" w:hAnsi="Angsana New" w:hint="cs"/>
          <w:sz w:val="30"/>
          <w:szCs w:val="30"/>
          <w:cs/>
          <w:lang w:val="en-US" w:bidi="th-TH"/>
        </w:rPr>
        <w:t>เพิ่มอีกร้อยละ</w:t>
      </w:r>
      <w:r w:rsidRPr="00186D03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786EC4" w:rsidRPr="00786EC4">
        <w:rPr>
          <w:rFonts w:ascii="Angsana New" w:hAnsi="Angsana New" w:hint="cs"/>
          <w:sz w:val="30"/>
          <w:szCs w:val="30"/>
          <w:lang w:val="en-US" w:bidi="th-TH"/>
        </w:rPr>
        <w:t>11</w:t>
      </w:r>
      <w:r w:rsidRPr="00186D03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186D03">
        <w:rPr>
          <w:rFonts w:ascii="Angsana New" w:hAnsi="Angsana New" w:hint="cs"/>
          <w:sz w:val="30"/>
          <w:szCs w:val="30"/>
          <w:cs/>
          <w:lang w:val="en-US" w:bidi="th-TH"/>
        </w:rPr>
        <w:t>ของทุนที่ออกและชำระแล้ว</w:t>
      </w:r>
      <w:r w:rsidRPr="00186D03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186D03">
        <w:rPr>
          <w:rFonts w:ascii="Angsana New" w:hAnsi="Angsana New" w:hint="cs"/>
          <w:sz w:val="30"/>
          <w:szCs w:val="30"/>
          <w:cs/>
          <w:lang w:val="en-US" w:bidi="th-TH"/>
        </w:rPr>
        <w:t>ทำให้กลุ่มบริษัทมีส่วนได้เสียใน</w:t>
      </w:r>
      <w:r w:rsidRPr="00186D03">
        <w:rPr>
          <w:rFonts w:ascii="Angsana New" w:hAnsi="Angsana New"/>
          <w:sz w:val="30"/>
          <w:szCs w:val="30"/>
          <w:cs/>
        </w:rPr>
        <w:t>บริษัท ออล โคโค กรุ๊ป จำกัด</w:t>
      </w:r>
      <w:r w:rsidRPr="00186D03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186D03">
        <w:rPr>
          <w:rFonts w:ascii="Angsana New" w:hAnsi="Angsana New" w:hint="cs"/>
          <w:sz w:val="30"/>
          <w:szCs w:val="30"/>
          <w:cs/>
          <w:lang w:val="en-US" w:bidi="th-TH"/>
        </w:rPr>
        <w:t>เพิ่มขึ้นเป็นร้อยละ</w:t>
      </w:r>
      <w:r w:rsidRPr="00186D03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5D20EE" w:rsidRPr="005D20EE">
        <w:rPr>
          <w:rFonts w:ascii="Angsana New" w:hAnsi="Angsana New" w:hint="cs"/>
          <w:sz w:val="30"/>
          <w:szCs w:val="30"/>
          <w:lang w:val="en-US" w:bidi="th-TH"/>
        </w:rPr>
        <w:t>5</w:t>
      </w:r>
      <w:r w:rsidR="00786EC4" w:rsidRPr="00786EC4">
        <w:rPr>
          <w:rFonts w:ascii="Angsana New" w:hAnsi="Angsana New" w:hint="cs"/>
          <w:sz w:val="30"/>
          <w:szCs w:val="30"/>
          <w:lang w:val="en-US" w:bidi="th-TH"/>
        </w:rPr>
        <w:t>1</w:t>
      </w:r>
      <w:r w:rsidRPr="00186D03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186D03">
        <w:rPr>
          <w:rFonts w:ascii="Angsana New" w:hAnsi="Angsana New" w:hint="cs"/>
          <w:sz w:val="30"/>
          <w:szCs w:val="30"/>
          <w:cs/>
          <w:lang w:val="en-US" w:bidi="th-TH"/>
        </w:rPr>
        <w:t>ดังนั้น</w:t>
      </w:r>
      <w:r w:rsidRPr="00186D03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186D03">
        <w:rPr>
          <w:rFonts w:ascii="Angsana New" w:hAnsi="Angsana New"/>
          <w:sz w:val="30"/>
          <w:szCs w:val="30"/>
          <w:cs/>
          <w:lang w:val="en-US" w:bidi="th-TH"/>
        </w:rPr>
        <w:br/>
      </w:r>
      <w:r w:rsidRPr="00186D03">
        <w:rPr>
          <w:rFonts w:ascii="Angsana New" w:hAnsi="Angsana New"/>
          <w:sz w:val="30"/>
          <w:szCs w:val="30"/>
          <w:cs/>
        </w:rPr>
        <w:t>บริษัท ออล โคโค กรุ๊ป จำกัด</w:t>
      </w:r>
      <w:r w:rsidRPr="00186D03">
        <w:rPr>
          <w:rFonts w:ascii="Angsana New" w:hAnsi="Angsana New"/>
          <w:sz w:val="30"/>
          <w:szCs w:val="30"/>
        </w:rPr>
        <w:t xml:space="preserve"> </w:t>
      </w:r>
      <w:r w:rsidRPr="00186D03">
        <w:rPr>
          <w:rFonts w:ascii="Angsana New" w:hAnsi="Angsana New" w:hint="cs"/>
          <w:sz w:val="30"/>
          <w:szCs w:val="30"/>
          <w:cs/>
          <w:lang w:val="en-US" w:bidi="th-TH"/>
        </w:rPr>
        <w:t xml:space="preserve">จึงเปลี่ยนสถานะจากบริษัทร่วมเป็นบริษัทย่อยของกลุ่มบริษัท รายละเอียดการซื้อหุ้นได้แสดงอยู่ในหมายเหตุ ข้อ </w:t>
      </w:r>
      <w:r w:rsidR="005D20EE" w:rsidRPr="005D20EE">
        <w:rPr>
          <w:rFonts w:ascii="Angsana New" w:hAnsi="Angsana New"/>
          <w:sz w:val="30"/>
          <w:szCs w:val="30"/>
          <w:lang w:val="en-US" w:bidi="th-TH"/>
        </w:rPr>
        <w:t>6</w:t>
      </w:r>
    </w:p>
    <w:p w14:paraId="1A5EBBBE" w14:textId="6C9F78D0" w:rsidR="00EE7417" w:rsidRPr="00186D03" w:rsidRDefault="00EE7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0C70485C" w14:textId="27711FA4" w:rsidR="00EE4310" w:rsidRPr="00186D03" w:rsidRDefault="00EE4310" w:rsidP="0006404F">
      <w:pPr>
        <w:pStyle w:val="block"/>
        <w:spacing w:after="0" w:line="240" w:lineRule="atLeast"/>
        <w:ind w:left="540" w:right="-27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186D03">
        <w:rPr>
          <w:rFonts w:ascii="Angsana New" w:hAnsi="Angsana New" w:hint="cs"/>
          <w:sz w:val="30"/>
          <w:szCs w:val="30"/>
          <w:cs/>
          <w:lang w:val="en-US" w:bidi="th-TH"/>
        </w:rPr>
        <w:t xml:space="preserve">นอกจากนี้ กลุ่มบริษัทมีสิทธิเข้าซื้อหุ้นในบริษัท ออล โคโค กรุ๊ป จำกัด เพิ่มเติมอีกในจำนวนรวมไม่เกินร้อยละ </w:t>
      </w:r>
      <w:r w:rsidR="005D20EE" w:rsidRPr="005D20EE">
        <w:rPr>
          <w:rFonts w:ascii="Angsana New" w:hAnsi="Angsana New"/>
          <w:sz w:val="30"/>
          <w:szCs w:val="30"/>
          <w:lang w:val="en-US" w:bidi="th-TH"/>
        </w:rPr>
        <w:t>9</w:t>
      </w:r>
      <w:r w:rsidRPr="00186D03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186D03">
        <w:rPr>
          <w:rFonts w:ascii="Angsana New" w:hAnsi="Angsana New" w:hint="cs"/>
          <w:sz w:val="30"/>
          <w:szCs w:val="30"/>
          <w:cs/>
          <w:lang w:val="en-US" w:bidi="th-TH"/>
        </w:rPr>
        <w:t xml:space="preserve">ภายใน </w:t>
      </w:r>
      <w:r w:rsidR="005D20EE" w:rsidRPr="005D20EE">
        <w:rPr>
          <w:rFonts w:ascii="Angsana New" w:hAnsi="Angsana New"/>
          <w:sz w:val="30"/>
          <w:szCs w:val="30"/>
          <w:lang w:val="en-US" w:bidi="th-TH"/>
        </w:rPr>
        <w:t>4</w:t>
      </w:r>
      <w:r w:rsidRPr="00186D03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186D03">
        <w:rPr>
          <w:rFonts w:ascii="Angsana New" w:hAnsi="Angsana New" w:hint="cs"/>
          <w:sz w:val="30"/>
          <w:szCs w:val="30"/>
          <w:cs/>
          <w:lang w:val="en-US" w:bidi="th-TH"/>
        </w:rPr>
        <w:t>ปี นับจา</w:t>
      </w:r>
      <w:r w:rsidR="00D86C4D" w:rsidRPr="00186D03">
        <w:rPr>
          <w:rFonts w:ascii="Angsana New" w:hAnsi="Angsana New" w:hint="cs"/>
          <w:sz w:val="30"/>
          <w:szCs w:val="30"/>
          <w:cs/>
          <w:lang w:val="en-US" w:bidi="th-TH"/>
        </w:rPr>
        <w:t>ก</w:t>
      </w:r>
      <w:r w:rsidRPr="00186D03">
        <w:rPr>
          <w:rFonts w:ascii="Angsana New" w:hAnsi="Angsana New" w:hint="cs"/>
          <w:sz w:val="30"/>
          <w:szCs w:val="30"/>
          <w:cs/>
          <w:lang w:val="en-US" w:bidi="th-TH"/>
        </w:rPr>
        <w:t>กันที่สัญญาซื้อเงินลงทุนครั้งแรกมีผลบังคับใช้ในราคาประเมิน ณ ขณะนั้น</w:t>
      </w:r>
    </w:p>
    <w:p w14:paraId="4A94A26D" w14:textId="77777777" w:rsidR="00EE4310" w:rsidRPr="00186D03" w:rsidRDefault="00EE4310" w:rsidP="0006404F">
      <w:pPr>
        <w:pStyle w:val="block"/>
        <w:spacing w:after="0" w:line="240" w:lineRule="atLeast"/>
        <w:ind w:left="540" w:right="-27"/>
        <w:jc w:val="thaiDistribute"/>
        <w:rPr>
          <w:rFonts w:ascii="Angsana New" w:hAnsi="Angsana New"/>
          <w:spacing w:val="10"/>
          <w:sz w:val="30"/>
          <w:szCs w:val="30"/>
          <w:lang w:val="en-US" w:bidi="th-TH"/>
        </w:rPr>
      </w:pPr>
    </w:p>
    <w:p w14:paraId="4328017F" w14:textId="02AF49E4" w:rsidR="0006404F" w:rsidRPr="002A10FE" w:rsidRDefault="0006404F" w:rsidP="0006404F">
      <w:pPr>
        <w:pStyle w:val="block"/>
        <w:spacing w:after="0" w:line="240" w:lineRule="atLeast"/>
        <w:ind w:left="540" w:right="-27"/>
        <w:jc w:val="thaiDistribute"/>
        <w:rPr>
          <w:rFonts w:ascii="Angsana New" w:hAnsi="Angsana New"/>
          <w:spacing w:val="6"/>
          <w:sz w:val="30"/>
          <w:szCs w:val="30"/>
          <w:lang w:val="en-US" w:bidi="th-TH"/>
        </w:rPr>
      </w:pPr>
      <w:r w:rsidRPr="002A10FE">
        <w:rPr>
          <w:rFonts w:ascii="Angsana New" w:hAnsi="Angsana New"/>
          <w:spacing w:val="6"/>
          <w:sz w:val="30"/>
          <w:szCs w:val="30"/>
          <w:cs/>
          <w:lang w:val="en-US" w:bidi="th-TH"/>
        </w:rPr>
        <w:t>ในการ</w:t>
      </w:r>
      <w:r w:rsidRPr="002A10FE">
        <w:rPr>
          <w:rFonts w:ascii="Angsana New" w:hAnsi="Angsana New" w:hint="cs"/>
          <w:spacing w:val="6"/>
          <w:sz w:val="30"/>
          <w:szCs w:val="30"/>
          <w:cs/>
          <w:lang w:val="en-US" w:bidi="th-TH"/>
        </w:rPr>
        <w:t>จัดประเภทครั้ง</w:t>
      </w:r>
      <w:r w:rsidRPr="002A10FE">
        <w:rPr>
          <w:rFonts w:ascii="Angsana New" w:hAnsi="Angsana New"/>
          <w:spacing w:val="6"/>
          <w:sz w:val="30"/>
          <w:szCs w:val="30"/>
          <w:cs/>
          <w:lang w:val="en-US" w:bidi="th-TH"/>
        </w:rPr>
        <w:t>นี้ บริษัทรับรู้กำไรจากการ</w:t>
      </w:r>
      <w:r w:rsidRPr="002A10FE">
        <w:rPr>
          <w:rFonts w:ascii="Angsana New" w:hAnsi="Angsana New" w:hint="cs"/>
          <w:spacing w:val="6"/>
          <w:sz w:val="30"/>
          <w:szCs w:val="30"/>
          <w:cs/>
          <w:lang w:val="en-US" w:bidi="th-TH"/>
        </w:rPr>
        <w:t>วัด</w:t>
      </w:r>
      <w:r w:rsidRPr="002A10FE">
        <w:rPr>
          <w:rFonts w:ascii="Angsana New" w:hAnsi="Angsana New"/>
          <w:spacing w:val="6"/>
          <w:sz w:val="30"/>
          <w:szCs w:val="30"/>
          <w:cs/>
          <w:lang w:val="en-US" w:bidi="th-TH"/>
        </w:rPr>
        <w:t>มูลค่าเงินลงทุนในบริษัท ออล</w:t>
      </w:r>
      <w:r w:rsidRPr="002A10FE">
        <w:rPr>
          <w:rFonts w:ascii="Angsana New" w:hAnsi="Angsana New" w:hint="cs"/>
          <w:spacing w:val="6"/>
          <w:sz w:val="30"/>
          <w:szCs w:val="30"/>
          <w:cs/>
          <w:lang w:val="en-US" w:bidi="th-TH"/>
        </w:rPr>
        <w:t xml:space="preserve"> </w:t>
      </w:r>
      <w:r w:rsidRPr="002A10FE">
        <w:rPr>
          <w:rFonts w:ascii="Angsana New" w:hAnsi="Angsana New"/>
          <w:spacing w:val="6"/>
          <w:sz w:val="30"/>
          <w:szCs w:val="30"/>
          <w:cs/>
          <w:lang w:val="en-US" w:bidi="th-TH"/>
        </w:rPr>
        <w:t>โคโค</w:t>
      </w:r>
      <w:r w:rsidRPr="002A10FE">
        <w:rPr>
          <w:rFonts w:ascii="Angsana New" w:hAnsi="Angsana New" w:hint="cs"/>
          <w:spacing w:val="6"/>
          <w:sz w:val="30"/>
          <w:szCs w:val="30"/>
          <w:cs/>
          <w:lang w:val="en-US" w:bidi="th-TH"/>
        </w:rPr>
        <w:t xml:space="preserve"> </w:t>
      </w:r>
      <w:r w:rsidRPr="002A10FE">
        <w:rPr>
          <w:rFonts w:ascii="Angsana New" w:hAnsi="Angsana New"/>
          <w:spacing w:val="6"/>
          <w:sz w:val="30"/>
          <w:szCs w:val="30"/>
          <w:cs/>
          <w:lang w:val="en-US" w:bidi="th-TH"/>
        </w:rPr>
        <w:t>กรุ๊ป จำกัด</w:t>
      </w:r>
      <w:r w:rsidRPr="002A10FE">
        <w:rPr>
          <w:rFonts w:ascii="Angsana New" w:hAnsi="Angsana New" w:hint="cs"/>
          <w:spacing w:val="6"/>
          <w:sz w:val="30"/>
          <w:szCs w:val="30"/>
          <w:cs/>
          <w:lang w:val="en-US" w:bidi="th-TH"/>
        </w:rPr>
        <w:t xml:space="preserve"> ที่ถืออยู่</w:t>
      </w:r>
      <w:r w:rsidRPr="0006404F">
        <w:rPr>
          <w:rFonts w:ascii="Angsana New" w:hAnsi="Angsana New" w:hint="cs"/>
          <w:sz w:val="30"/>
          <w:szCs w:val="30"/>
          <w:cs/>
          <w:lang w:val="en-US" w:bidi="th-TH"/>
        </w:rPr>
        <w:t>ก่อนการรวมธุรกิจเป็น</w:t>
      </w:r>
      <w:r w:rsidRPr="0006404F">
        <w:rPr>
          <w:rFonts w:ascii="Angsana New" w:hAnsi="Angsana New"/>
          <w:sz w:val="30"/>
          <w:szCs w:val="30"/>
          <w:cs/>
          <w:lang w:val="en-US" w:bidi="th-TH"/>
        </w:rPr>
        <w:t xml:space="preserve">จำนวน </w:t>
      </w:r>
      <w:r w:rsidR="00786EC4" w:rsidRPr="00786EC4">
        <w:rPr>
          <w:rFonts w:ascii="Angsana New" w:hAnsi="Angsana New"/>
          <w:sz w:val="30"/>
          <w:szCs w:val="30"/>
          <w:lang w:val="en-US" w:bidi="th-TH"/>
        </w:rPr>
        <w:t>1</w:t>
      </w:r>
      <w:r w:rsidR="005D20EE" w:rsidRPr="005D20EE">
        <w:rPr>
          <w:rFonts w:ascii="Angsana New" w:hAnsi="Angsana New"/>
          <w:sz w:val="30"/>
          <w:szCs w:val="30"/>
          <w:lang w:val="en-US" w:bidi="th-TH"/>
        </w:rPr>
        <w:t>0</w:t>
      </w:r>
      <w:r w:rsidR="00F2703D">
        <w:rPr>
          <w:rFonts w:ascii="Angsana New" w:hAnsi="Angsana New"/>
          <w:sz w:val="30"/>
          <w:szCs w:val="30"/>
          <w:lang w:val="en-US" w:bidi="th-TH"/>
        </w:rPr>
        <w:t>.</w:t>
      </w:r>
      <w:r w:rsidR="005D20EE" w:rsidRPr="005D20EE">
        <w:rPr>
          <w:rFonts w:ascii="Angsana New" w:hAnsi="Angsana New"/>
          <w:sz w:val="30"/>
          <w:szCs w:val="30"/>
          <w:lang w:val="en-US" w:bidi="th-TH"/>
        </w:rPr>
        <w:t>08</w:t>
      </w:r>
      <w:r w:rsidRPr="0006404F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06404F">
        <w:rPr>
          <w:rFonts w:ascii="Angsana New" w:hAnsi="Angsana New"/>
          <w:sz w:val="30"/>
          <w:szCs w:val="30"/>
          <w:cs/>
          <w:lang w:val="en-US" w:bidi="th-TH"/>
        </w:rPr>
        <w:t>ล้านบาท</w:t>
      </w:r>
      <w:r w:rsidRPr="0006404F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06404F">
        <w:rPr>
          <w:rFonts w:ascii="Angsana New" w:hAnsi="Angsana New"/>
          <w:sz w:val="30"/>
          <w:szCs w:val="30"/>
          <w:cs/>
          <w:lang w:val="en-US" w:bidi="th-TH"/>
        </w:rPr>
        <w:t>ในงบกำไรขาดทุนเบ็ดเสร็จ</w:t>
      </w:r>
      <w:r w:rsidRPr="0006404F">
        <w:rPr>
          <w:rFonts w:ascii="Angsana New" w:hAnsi="Angsana New" w:hint="cs"/>
          <w:sz w:val="30"/>
          <w:szCs w:val="30"/>
          <w:cs/>
          <w:lang w:val="en-US" w:bidi="th-TH"/>
        </w:rPr>
        <w:t>สำหรับปี</w:t>
      </w:r>
      <w:r w:rsidRPr="0006404F">
        <w:rPr>
          <w:rFonts w:ascii="Angsana New" w:hAnsi="Angsana New"/>
          <w:sz w:val="30"/>
          <w:szCs w:val="30"/>
          <w:cs/>
          <w:lang w:val="en-US" w:bidi="th-TH"/>
        </w:rPr>
        <w:t xml:space="preserve">สิ้นสุดวันที่ </w:t>
      </w:r>
      <w:r w:rsidR="005D20EE" w:rsidRPr="005D20EE">
        <w:rPr>
          <w:rFonts w:ascii="Angsana New" w:hAnsi="Angsana New"/>
          <w:sz w:val="30"/>
          <w:szCs w:val="30"/>
          <w:lang w:val="en-US" w:bidi="th-TH"/>
        </w:rPr>
        <w:t>3</w:t>
      </w:r>
      <w:r w:rsidR="00786EC4" w:rsidRPr="00786EC4">
        <w:rPr>
          <w:rFonts w:ascii="Angsana New" w:hAnsi="Angsana New"/>
          <w:sz w:val="30"/>
          <w:szCs w:val="30"/>
          <w:lang w:val="en-US" w:bidi="th-TH"/>
        </w:rPr>
        <w:t>1</w:t>
      </w:r>
      <w:r w:rsidRPr="0006404F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06404F">
        <w:rPr>
          <w:rFonts w:ascii="Angsana New" w:hAnsi="Angsana New" w:hint="cs"/>
          <w:sz w:val="30"/>
          <w:szCs w:val="30"/>
          <w:cs/>
          <w:lang w:val="en-US" w:bidi="th-TH"/>
        </w:rPr>
        <w:t>ธันวาคม</w:t>
      </w:r>
      <w:r w:rsidR="00F2703D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786EC4" w:rsidRPr="00786EC4">
        <w:rPr>
          <w:rFonts w:ascii="Angsana New" w:hAnsi="Angsana New"/>
          <w:sz w:val="30"/>
          <w:szCs w:val="30"/>
          <w:lang w:val="en-US" w:bidi="th-TH"/>
        </w:rPr>
        <w:t>2</w:t>
      </w:r>
      <w:r w:rsidR="005D20EE" w:rsidRPr="005D20EE">
        <w:rPr>
          <w:rFonts w:ascii="Angsana New" w:hAnsi="Angsana New"/>
          <w:sz w:val="30"/>
          <w:szCs w:val="30"/>
          <w:lang w:val="en-US" w:bidi="th-TH"/>
        </w:rPr>
        <w:t>56</w:t>
      </w:r>
      <w:r w:rsidR="00786EC4" w:rsidRPr="00786EC4">
        <w:rPr>
          <w:rFonts w:ascii="Angsana New" w:hAnsi="Angsana New"/>
          <w:sz w:val="30"/>
          <w:szCs w:val="30"/>
          <w:lang w:val="en-US" w:bidi="th-TH"/>
        </w:rPr>
        <w:t>2</w:t>
      </w:r>
    </w:p>
    <w:p w14:paraId="170BB55F" w14:textId="77777777" w:rsidR="00A4604F" w:rsidRPr="00913A42" w:rsidRDefault="00A4604F" w:rsidP="00913A42">
      <w:pPr>
        <w:pStyle w:val="block"/>
        <w:spacing w:after="0" w:line="240" w:lineRule="atLeast"/>
        <w:ind w:left="540" w:right="-45"/>
        <w:jc w:val="thaiDistribute"/>
        <w:outlineLvl w:val="1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913A42">
        <w:rPr>
          <w:rFonts w:ascii="Angsana New" w:hAnsi="Angsana New"/>
          <w:i/>
          <w:iCs/>
          <w:sz w:val="30"/>
          <w:szCs w:val="30"/>
          <w:cs/>
          <w:lang w:val="en-US"/>
        </w:rPr>
        <w:lastRenderedPageBreak/>
        <w:t>บริษัทร่วม</w:t>
      </w:r>
    </w:p>
    <w:p w14:paraId="3739C5E5" w14:textId="77777777" w:rsidR="00A4604F" w:rsidRPr="0023298F" w:rsidRDefault="00A4604F" w:rsidP="00A46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3E69A780" w14:textId="77777777" w:rsidR="00A4604F" w:rsidRPr="0006404F" w:rsidRDefault="00A4604F" w:rsidP="00A46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6404F">
        <w:rPr>
          <w:rFonts w:ascii="Angsana New" w:hAnsi="Angsana New"/>
          <w:sz w:val="30"/>
          <w:szCs w:val="30"/>
          <w:cs/>
        </w:rPr>
        <w:t xml:space="preserve">ตารางต่อไปนี้สรุปข้อมูลทางการเงินของบริษัทร่วมที่รวมอยู่ในงบการเงินของบริษัทร่วม </w:t>
      </w:r>
      <w:r w:rsidR="00FD3EFC" w:rsidRPr="0006404F">
        <w:rPr>
          <w:rFonts w:ascii="Angsana New" w:hAnsi="Angsana New"/>
          <w:sz w:val="30"/>
          <w:szCs w:val="30"/>
          <w:cs/>
        </w:rPr>
        <w:t>ปรับปรุงด้วย</w:t>
      </w:r>
      <w:r w:rsidR="00B20BC4" w:rsidRPr="0006404F">
        <w:rPr>
          <w:rFonts w:ascii="Angsana New" w:hAnsi="Angsana New" w:hint="cs"/>
          <w:spacing w:val="-2"/>
          <w:sz w:val="30"/>
          <w:szCs w:val="30"/>
          <w:cs/>
        </w:rPr>
        <w:t>การปรับมูลค่ายุติธรรม ณ วันที่ซื้อ และ</w:t>
      </w:r>
      <w:r w:rsidRPr="0006404F">
        <w:rPr>
          <w:rFonts w:ascii="Angsana New" w:hAnsi="Angsana New"/>
          <w:sz w:val="30"/>
          <w:szCs w:val="30"/>
          <w:cs/>
        </w:rPr>
        <w:t>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</w:t>
      </w:r>
      <w:r w:rsidRPr="0006404F">
        <w:rPr>
          <w:rFonts w:ascii="Angsana New" w:hAnsi="Angsana New"/>
          <w:spacing w:val="-2"/>
          <w:sz w:val="30"/>
          <w:szCs w:val="30"/>
          <w:cs/>
        </w:rPr>
        <w:t>บัญชีของส่วนได้เสียของกลุ่ม</w:t>
      </w:r>
      <w:r w:rsidR="000D38D5" w:rsidRPr="0006404F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06404F">
        <w:rPr>
          <w:rFonts w:ascii="Angsana New" w:hAnsi="Angsana New"/>
          <w:spacing w:val="-2"/>
          <w:sz w:val="30"/>
          <w:szCs w:val="30"/>
          <w:cs/>
        </w:rPr>
        <w:t>ในกิจการเหล่านี้</w:t>
      </w:r>
    </w:p>
    <w:p w14:paraId="764BB403" w14:textId="77777777" w:rsidR="00A4604F" w:rsidRPr="0023298F" w:rsidRDefault="00A4604F" w:rsidP="00882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13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06"/>
        <w:gridCol w:w="1620"/>
        <w:gridCol w:w="238"/>
        <w:gridCol w:w="1121"/>
        <w:gridCol w:w="250"/>
        <w:gridCol w:w="1100"/>
      </w:tblGrid>
      <w:tr w:rsidR="00241D84" w:rsidRPr="00D533B8" w14:paraId="04314AA7" w14:textId="77777777" w:rsidTr="00397775">
        <w:trPr>
          <w:tblHeader/>
        </w:trPr>
        <w:tc>
          <w:tcPr>
            <w:tcW w:w="4806" w:type="dxa"/>
            <w:shd w:val="clear" w:color="auto" w:fill="auto"/>
          </w:tcPr>
          <w:p w14:paraId="5145C11D" w14:textId="77777777" w:rsidR="00241D84" w:rsidRPr="00D533B8" w:rsidRDefault="00241D84" w:rsidP="00397775">
            <w:pPr>
              <w:pStyle w:val="block"/>
              <w:spacing w:after="0" w:line="240" w:lineRule="auto"/>
              <w:ind w:left="70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620" w:type="dxa"/>
          </w:tcPr>
          <w:p w14:paraId="01F09935" w14:textId="511A8198" w:rsidR="00241D84" w:rsidRPr="00D533B8" w:rsidRDefault="00241D84" w:rsidP="00D86C4D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eastAsia="Calibri" w:hAnsi="Angsana New"/>
                <w:sz w:val="30"/>
                <w:szCs w:val="30"/>
                <w:cs/>
                <w:lang w:eastAsia="en-GB" w:bidi="th-TH"/>
              </w:rPr>
            </w:pPr>
            <w:r w:rsidRPr="00D533B8">
              <w:rPr>
                <w:rFonts w:ascii="Angsana New" w:eastAsia="Calibri" w:hAnsi="Angsana New"/>
                <w:sz w:val="30"/>
                <w:szCs w:val="30"/>
                <w:cs/>
                <w:lang w:eastAsia="en-GB" w:bidi="th-TH"/>
              </w:rPr>
              <w:t xml:space="preserve">กลุ่มบริษัท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  <w:lang w:eastAsia="en-GB" w:bidi="th-TH"/>
              </w:rPr>
              <w:t xml:space="preserve">ออล </w:t>
            </w:r>
            <w:r w:rsidR="00837031">
              <w:rPr>
                <w:rFonts w:ascii="Angsana New" w:eastAsia="Calibri" w:hAnsi="Angsana New"/>
                <w:sz w:val="30"/>
                <w:szCs w:val="30"/>
                <w:cs/>
                <w:lang w:eastAsia="en-GB" w:bidi="th-TH"/>
              </w:rPr>
              <w:br/>
            </w:r>
            <w:r>
              <w:rPr>
                <w:rFonts w:ascii="Angsana New" w:eastAsia="Calibri" w:hAnsi="Angsana New" w:hint="cs"/>
                <w:sz w:val="30"/>
                <w:szCs w:val="30"/>
                <w:cs/>
                <w:lang w:eastAsia="en-GB" w:bidi="th-TH"/>
              </w:rPr>
              <w:t>โคโค กรุ๊ป</w:t>
            </w:r>
            <w:r w:rsidRPr="00D533B8">
              <w:rPr>
                <w:rFonts w:ascii="Angsana New" w:eastAsia="Calibri" w:hAnsi="Angsana New"/>
                <w:sz w:val="30"/>
                <w:szCs w:val="30"/>
                <w:cs/>
                <w:lang w:eastAsia="en-GB" w:bidi="th-TH"/>
              </w:rPr>
              <w:t xml:space="preserve"> จำกัด</w:t>
            </w:r>
          </w:p>
        </w:tc>
        <w:tc>
          <w:tcPr>
            <w:tcW w:w="238" w:type="dxa"/>
          </w:tcPr>
          <w:p w14:paraId="4C2A65FF" w14:textId="77777777" w:rsidR="00241D84" w:rsidRPr="00D533B8" w:rsidRDefault="00241D84" w:rsidP="00436DC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471" w:type="dxa"/>
            <w:gridSpan w:val="3"/>
            <w:shd w:val="clear" w:color="auto" w:fill="auto"/>
            <w:hideMark/>
          </w:tcPr>
          <w:p w14:paraId="1197B617" w14:textId="77777777" w:rsidR="00241D84" w:rsidRPr="00D533B8" w:rsidRDefault="00241D84" w:rsidP="00436DC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ิษัท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ดาน่อน เซ็ปเป้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เบฟเวอเรจส์</w:t>
            </w:r>
            <w:r w:rsidRPr="00D75CE8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</w:tr>
      <w:tr w:rsidR="00241D84" w:rsidRPr="00D533B8" w14:paraId="3F82B538" w14:textId="77777777" w:rsidTr="00397775">
        <w:trPr>
          <w:tblHeader/>
        </w:trPr>
        <w:tc>
          <w:tcPr>
            <w:tcW w:w="4806" w:type="dxa"/>
            <w:shd w:val="clear" w:color="auto" w:fill="auto"/>
          </w:tcPr>
          <w:p w14:paraId="7209A848" w14:textId="77777777" w:rsidR="00241D84" w:rsidRPr="00D533B8" w:rsidRDefault="00241D84" w:rsidP="009E7FCC">
            <w:pPr>
              <w:pStyle w:val="block"/>
              <w:spacing w:after="0" w:line="240" w:lineRule="auto"/>
              <w:ind w:left="0" w:right="-110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620" w:type="dxa"/>
          </w:tcPr>
          <w:p w14:paraId="7E47BFF1" w14:textId="77777777" w:rsidR="00241D84" w:rsidRDefault="00241D84" w:rsidP="002E1F27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en-US" w:eastAsia="en-GB" w:bidi="th-TH"/>
              </w:rPr>
              <w:t>ตั้งแต่วันที่</w:t>
            </w:r>
          </w:p>
          <w:p w14:paraId="69BC59C0" w14:textId="55C1656E" w:rsidR="00241D84" w:rsidRDefault="00786EC4" w:rsidP="002E1F27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</w:pPr>
            <w:r w:rsidRPr="00786EC4">
              <w:rPr>
                <w:rFonts w:ascii="Angsana New" w:eastAsia="Calibri" w:hAnsi="Angsana New" w:hint="cs"/>
                <w:sz w:val="30"/>
                <w:szCs w:val="30"/>
                <w:lang w:val="en-US" w:eastAsia="en-GB" w:bidi="th-TH"/>
              </w:rPr>
              <w:t>1</w:t>
            </w:r>
            <w:r w:rsidR="00241D84">
              <w:rPr>
                <w:rFonts w:ascii="Angsana New" w:eastAsia="Calibri" w:hAnsi="Angsana New" w:hint="cs"/>
                <w:sz w:val="30"/>
                <w:szCs w:val="30"/>
                <w:cs/>
                <w:lang w:val="en-US" w:eastAsia="en-GB" w:bidi="th-TH"/>
              </w:rPr>
              <w:t xml:space="preserve"> มกราคม </w:t>
            </w:r>
            <w:r w:rsidRPr="00786EC4">
              <w:rPr>
                <w:rFonts w:ascii="Angsana New" w:eastAsia="Calibri" w:hAnsi="Angsana New" w:hint="cs"/>
                <w:sz w:val="30"/>
                <w:szCs w:val="30"/>
                <w:lang w:val="en-US" w:eastAsia="en-GB" w:bidi="th-TH"/>
              </w:rPr>
              <w:t>2</w:t>
            </w:r>
            <w:r w:rsidR="005D20EE" w:rsidRPr="005D20EE">
              <w:rPr>
                <w:rFonts w:ascii="Angsana New" w:eastAsia="Calibri" w:hAnsi="Angsana New" w:hint="cs"/>
                <w:sz w:val="30"/>
                <w:szCs w:val="30"/>
                <w:lang w:val="en-US" w:eastAsia="en-GB" w:bidi="th-TH"/>
              </w:rPr>
              <w:t>56</w:t>
            </w:r>
            <w:r w:rsidRPr="00786EC4">
              <w:rPr>
                <w:rFonts w:ascii="Angsana New" w:eastAsia="Calibri" w:hAnsi="Angsana New" w:hint="cs"/>
                <w:sz w:val="30"/>
                <w:szCs w:val="30"/>
                <w:lang w:val="en-US" w:eastAsia="en-GB" w:bidi="th-TH"/>
              </w:rPr>
              <w:t>2</w:t>
            </w:r>
          </w:p>
          <w:p w14:paraId="01EF2223" w14:textId="77777777" w:rsidR="00241D84" w:rsidRDefault="00241D84" w:rsidP="002E1F27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en-US" w:eastAsia="en-GB" w:bidi="th-TH"/>
              </w:rPr>
              <w:t>ถึงวันที่</w:t>
            </w:r>
          </w:p>
          <w:p w14:paraId="4DFAA256" w14:textId="4AAC0C2C" w:rsidR="00241D84" w:rsidRDefault="005D20EE" w:rsidP="002E1F27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US" w:eastAsia="en-GB" w:bidi="th-TH"/>
              </w:rPr>
            </w:pPr>
            <w:r w:rsidRPr="005D20EE">
              <w:rPr>
                <w:rFonts w:ascii="Angsana New" w:eastAsia="Calibri" w:hAnsi="Angsana New" w:hint="cs"/>
                <w:sz w:val="30"/>
                <w:szCs w:val="30"/>
                <w:lang w:val="en-US" w:eastAsia="en-GB" w:bidi="th-TH"/>
              </w:rPr>
              <w:t>3</w:t>
            </w:r>
            <w:r w:rsidR="00786EC4" w:rsidRPr="00786EC4">
              <w:rPr>
                <w:rFonts w:ascii="Angsana New" w:eastAsia="Calibri" w:hAnsi="Angsana New" w:hint="cs"/>
                <w:sz w:val="30"/>
                <w:szCs w:val="30"/>
                <w:lang w:val="en-US" w:eastAsia="en-GB" w:bidi="th-TH"/>
              </w:rPr>
              <w:t>1</w:t>
            </w:r>
            <w:r w:rsidR="00241D84">
              <w:rPr>
                <w:rFonts w:ascii="Angsana New" w:eastAsia="Calibri" w:hAnsi="Angsana New" w:hint="cs"/>
                <w:sz w:val="30"/>
                <w:szCs w:val="30"/>
                <w:cs/>
                <w:lang w:val="en-US" w:eastAsia="en-GB" w:bidi="th-TH"/>
              </w:rPr>
              <w:t xml:space="preserve"> มกราคม </w:t>
            </w:r>
            <w:r w:rsidR="00786EC4" w:rsidRPr="00786EC4">
              <w:rPr>
                <w:rFonts w:ascii="Angsana New" w:eastAsia="Calibri" w:hAnsi="Angsana New" w:hint="cs"/>
                <w:sz w:val="30"/>
                <w:szCs w:val="30"/>
                <w:lang w:val="en-US" w:eastAsia="en-GB" w:bidi="th-TH"/>
              </w:rPr>
              <w:t>2</w:t>
            </w:r>
            <w:r w:rsidRPr="005D20EE">
              <w:rPr>
                <w:rFonts w:ascii="Angsana New" w:eastAsia="Calibri" w:hAnsi="Angsana New" w:hint="cs"/>
                <w:sz w:val="30"/>
                <w:szCs w:val="30"/>
                <w:lang w:val="en-US" w:eastAsia="en-GB" w:bidi="th-TH"/>
              </w:rPr>
              <w:t>56</w:t>
            </w:r>
            <w:r w:rsidR="00786EC4" w:rsidRPr="00786EC4">
              <w:rPr>
                <w:rFonts w:ascii="Angsana New" w:eastAsia="Calibri" w:hAnsi="Angsana New" w:hint="cs"/>
                <w:sz w:val="30"/>
                <w:szCs w:val="30"/>
                <w:lang w:val="en-US" w:eastAsia="en-GB" w:bidi="th-TH"/>
              </w:rPr>
              <w:t>2</w:t>
            </w:r>
          </w:p>
        </w:tc>
        <w:tc>
          <w:tcPr>
            <w:tcW w:w="238" w:type="dxa"/>
          </w:tcPr>
          <w:p w14:paraId="58EAD5A0" w14:textId="77777777" w:rsidR="00241D84" w:rsidRPr="0006404F" w:rsidRDefault="00241D84" w:rsidP="009E7FCC">
            <w:pPr>
              <w:pStyle w:val="acctfourfigures"/>
              <w:tabs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21" w:type="dxa"/>
            <w:shd w:val="clear" w:color="auto" w:fill="auto"/>
            <w:hideMark/>
          </w:tcPr>
          <w:p w14:paraId="7248A30A" w14:textId="77777777" w:rsidR="0023298F" w:rsidRDefault="0023298F" w:rsidP="009E7FCC">
            <w:pPr>
              <w:pStyle w:val="acctfourfigures"/>
              <w:tabs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  <w:p w14:paraId="0B37891F" w14:textId="77777777" w:rsidR="0023298F" w:rsidRDefault="0023298F" w:rsidP="009E7FCC">
            <w:pPr>
              <w:pStyle w:val="acctfourfigures"/>
              <w:tabs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  <w:p w14:paraId="0914CF89" w14:textId="77777777" w:rsidR="0023298F" w:rsidRDefault="0023298F" w:rsidP="009E7FCC">
            <w:pPr>
              <w:pStyle w:val="acctfourfigures"/>
              <w:tabs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  <w:p w14:paraId="44124FDD" w14:textId="70A5CA49" w:rsidR="00241D84" w:rsidRPr="00D533B8" w:rsidRDefault="00786EC4" w:rsidP="009E7FCC">
            <w:pPr>
              <w:pStyle w:val="acctfourfigures"/>
              <w:tabs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  <w:r w:rsidRPr="00786EC4"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  <w:t>2</w:t>
            </w:r>
            <w:r w:rsidR="005D20EE" w:rsidRPr="005D20EE"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  <w:t>563</w:t>
            </w:r>
          </w:p>
        </w:tc>
        <w:tc>
          <w:tcPr>
            <w:tcW w:w="250" w:type="dxa"/>
          </w:tcPr>
          <w:p w14:paraId="0D8EAAFA" w14:textId="77777777" w:rsidR="00241D84" w:rsidRPr="00D533B8" w:rsidRDefault="00241D84" w:rsidP="009E7FCC">
            <w:pPr>
              <w:pStyle w:val="acctfourfigures"/>
              <w:tabs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00" w:type="dxa"/>
          </w:tcPr>
          <w:p w14:paraId="530604B7" w14:textId="77777777" w:rsidR="0023298F" w:rsidRDefault="0023298F" w:rsidP="009E7FCC">
            <w:pPr>
              <w:pStyle w:val="acctfourfigures"/>
              <w:tabs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  <w:p w14:paraId="104A27C6" w14:textId="77777777" w:rsidR="0023298F" w:rsidRDefault="0023298F" w:rsidP="009E7FCC">
            <w:pPr>
              <w:pStyle w:val="acctfourfigures"/>
              <w:tabs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  <w:p w14:paraId="671FB81F" w14:textId="77777777" w:rsidR="0023298F" w:rsidRDefault="0023298F" w:rsidP="009E7FCC">
            <w:pPr>
              <w:pStyle w:val="acctfourfigures"/>
              <w:tabs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  <w:p w14:paraId="3541FC8E" w14:textId="0A394977" w:rsidR="00241D84" w:rsidRPr="00436DCE" w:rsidRDefault="00786EC4" w:rsidP="009E7FCC">
            <w:pPr>
              <w:pStyle w:val="acctfourfigures"/>
              <w:tabs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</w:pPr>
            <w:r w:rsidRPr="00786EC4"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  <w:t>2</w:t>
            </w:r>
            <w:r w:rsidR="005D20EE" w:rsidRPr="005D20EE"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  <w:t>56</w:t>
            </w:r>
            <w:r w:rsidRPr="00786EC4"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  <w:t>2</w:t>
            </w:r>
          </w:p>
        </w:tc>
      </w:tr>
      <w:tr w:rsidR="00241D84" w:rsidRPr="00D533B8" w14:paraId="212462B7" w14:textId="77777777" w:rsidTr="00397775">
        <w:trPr>
          <w:tblHeader/>
        </w:trPr>
        <w:tc>
          <w:tcPr>
            <w:tcW w:w="4806" w:type="dxa"/>
            <w:shd w:val="clear" w:color="auto" w:fill="auto"/>
          </w:tcPr>
          <w:p w14:paraId="5266B4C4" w14:textId="77777777" w:rsidR="00241D84" w:rsidRPr="00D533B8" w:rsidRDefault="00241D84" w:rsidP="009E7FCC">
            <w:pPr>
              <w:pStyle w:val="block"/>
              <w:spacing w:after="0" w:line="240" w:lineRule="auto"/>
              <w:ind w:left="0" w:right="-110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4329" w:type="dxa"/>
            <w:gridSpan w:val="5"/>
          </w:tcPr>
          <w:p w14:paraId="5AB3071A" w14:textId="74EE8102" w:rsidR="00241D84" w:rsidRDefault="00241D84" w:rsidP="009E7FCC">
            <w:pPr>
              <w:pStyle w:val="acctfourfigures"/>
              <w:tabs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  <w:r w:rsidRPr="00D533B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41D84" w:rsidRPr="00D533B8" w14:paraId="327D9901" w14:textId="77777777" w:rsidTr="00397775">
        <w:tc>
          <w:tcPr>
            <w:tcW w:w="4806" w:type="dxa"/>
            <w:shd w:val="clear" w:color="auto" w:fill="auto"/>
            <w:hideMark/>
          </w:tcPr>
          <w:p w14:paraId="5B423E0F" w14:textId="77777777" w:rsidR="00241D84" w:rsidRPr="00D533B8" w:rsidRDefault="00241D84" w:rsidP="00241D84">
            <w:pPr>
              <w:spacing w:line="240" w:lineRule="auto"/>
              <w:ind w:right="-11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D533B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รายได้</w:t>
            </w:r>
          </w:p>
        </w:tc>
        <w:tc>
          <w:tcPr>
            <w:tcW w:w="1620" w:type="dxa"/>
          </w:tcPr>
          <w:p w14:paraId="2BFF0F5C" w14:textId="467E883C" w:rsidR="00241D84" w:rsidRPr="00D533B8" w:rsidRDefault="005D20EE" w:rsidP="00241D84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  <w:r w:rsidRPr="005D20E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3</w:t>
            </w:r>
            <w:r w:rsidR="00786EC4" w:rsidRPr="00786EC4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1</w:t>
            </w:r>
            <w:r w:rsidR="00241D84"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,</w:t>
            </w:r>
            <w:r w:rsidRPr="005D20E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7</w:t>
            </w:r>
            <w:r w:rsidR="00786EC4" w:rsidRPr="00786EC4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1</w:t>
            </w:r>
            <w:r w:rsidRPr="005D20E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5</w:t>
            </w:r>
          </w:p>
        </w:tc>
        <w:tc>
          <w:tcPr>
            <w:tcW w:w="238" w:type="dxa"/>
          </w:tcPr>
          <w:p w14:paraId="053028F5" w14:textId="77777777" w:rsidR="00241D84" w:rsidRPr="00D533B8" w:rsidRDefault="00241D84" w:rsidP="00241D84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239FE356" w14:textId="6CAF4C77" w:rsidR="00241D84" w:rsidRPr="00D533B8" w:rsidRDefault="00786EC4" w:rsidP="00241D84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  <w:r w:rsidRPr="00786EC4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2</w:t>
            </w:r>
            <w:r w:rsidR="005D20EE" w:rsidRPr="005D20E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30</w:t>
            </w:r>
            <w:r w:rsidR="00B047F5"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,</w:t>
            </w:r>
            <w:r w:rsidR="005D20EE" w:rsidRPr="005D20E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887</w:t>
            </w:r>
          </w:p>
        </w:tc>
        <w:tc>
          <w:tcPr>
            <w:tcW w:w="250" w:type="dxa"/>
          </w:tcPr>
          <w:p w14:paraId="47E1287F" w14:textId="77777777" w:rsidR="00241D84" w:rsidRPr="00D533B8" w:rsidRDefault="00241D84" w:rsidP="00241D84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00" w:type="dxa"/>
          </w:tcPr>
          <w:p w14:paraId="23DB634F" w14:textId="46FD1E48" w:rsidR="00241D84" w:rsidRPr="009E7FCC" w:rsidRDefault="00786EC4" w:rsidP="00241D8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15"/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</w:pPr>
            <w:r w:rsidRPr="00786EC4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1</w:t>
            </w:r>
            <w:r w:rsidR="005D20EE" w:rsidRPr="005D20E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86</w:t>
            </w:r>
            <w:r w:rsidR="00241D84"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,</w:t>
            </w:r>
            <w:r w:rsidR="005D20EE" w:rsidRPr="005D20E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600</w:t>
            </w:r>
          </w:p>
        </w:tc>
      </w:tr>
      <w:tr w:rsidR="00241D84" w:rsidRPr="00D533B8" w14:paraId="47196897" w14:textId="77777777" w:rsidTr="00397775">
        <w:tc>
          <w:tcPr>
            <w:tcW w:w="4806" w:type="dxa"/>
            <w:shd w:val="clear" w:color="auto" w:fill="auto"/>
            <w:hideMark/>
          </w:tcPr>
          <w:p w14:paraId="176383E6" w14:textId="77777777" w:rsidR="00241D84" w:rsidRPr="00D533B8" w:rsidRDefault="00241D84" w:rsidP="00241D84">
            <w:pPr>
              <w:spacing w:line="240" w:lineRule="auto"/>
              <w:ind w:right="-11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en-GB" w:eastAsia="en-GB"/>
              </w:rPr>
              <w:t>กำไร (</w:t>
            </w:r>
            <w:r w:rsidRPr="00D533B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ขาดทุน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  <w:lang w:val="en-GB" w:eastAsia="en-GB"/>
              </w:rPr>
              <w:t xml:space="preserve">) </w:t>
            </w:r>
            <w:r w:rsidRPr="00D533B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จากการดำเนินงานอย่างต่อเนื่อง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12F46D0" w14:textId="6FDCA970" w:rsidR="00241D84" w:rsidRPr="00D533B8" w:rsidRDefault="005D20EE" w:rsidP="00241D84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cs/>
                <w:lang w:eastAsia="en-GB" w:bidi="th-TH"/>
              </w:rPr>
            </w:pPr>
            <w:r w:rsidRPr="005D20E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4</w:t>
            </w:r>
            <w:r w:rsidR="00241D84"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,</w:t>
            </w:r>
            <w:r w:rsidRPr="005D20E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774</w:t>
            </w:r>
          </w:p>
        </w:tc>
        <w:tc>
          <w:tcPr>
            <w:tcW w:w="238" w:type="dxa"/>
          </w:tcPr>
          <w:p w14:paraId="6F06B3E9" w14:textId="77777777" w:rsidR="00241D84" w:rsidRPr="00D533B8" w:rsidRDefault="00241D84" w:rsidP="00241D84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6F30E6C1" w14:textId="024C2982" w:rsidR="00241D84" w:rsidRPr="00D533B8" w:rsidRDefault="00B047F5" w:rsidP="00241D84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15"/>
              <w:rPr>
                <w:rFonts w:ascii="Angsana New" w:eastAsia="Calibri" w:hAnsi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(</w:t>
            </w:r>
            <w:r w:rsidR="005D20EE" w:rsidRPr="005D20E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58</w:t>
            </w: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,</w:t>
            </w:r>
            <w:r w:rsidR="005D20EE" w:rsidRPr="005D20E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78</w:t>
            </w:r>
            <w:r w:rsidR="00786EC4" w:rsidRPr="00786EC4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2</w:t>
            </w: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250" w:type="dxa"/>
          </w:tcPr>
          <w:p w14:paraId="421176B8" w14:textId="77777777" w:rsidR="00241D84" w:rsidRPr="00D533B8" w:rsidRDefault="00241D84" w:rsidP="00241D84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11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00" w:type="dxa"/>
          </w:tcPr>
          <w:p w14:paraId="33044D62" w14:textId="2044C551" w:rsidR="00241D84" w:rsidRPr="00D533B8" w:rsidRDefault="00241D84" w:rsidP="0023298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15"/>
              <w:rPr>
                <w:rFonts w:ascii="Angsana New" w:eastAsia="Calibri" w:hAnsi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(</w:t>
            </w:r>
            <w:r w:rsidR="005D20EE" w:rsidRPr="005D20E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78</w:t>
            </w: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,</w:t>
            </w:r>
            <w:r w:rsidR="005D20EE" w:rsidRPr="005D20E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974</w:t>
            </w: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)</w:t>
            </w:r>
          </w:p>
        </w:tc>
      </w:tr>
      <w:tr w:rsidR="00241D84" w:rsidRPr="00D533B8" w14:paraId="506A8DD6" w14:textId="77777777" w:rsidTr="00397775">
        <w:tc>
          <w:tcPr>
            <w:tcW w:w="4806" w:type="dxa"/>
            <w:shd w:val="clear" w:color="auto" w:fill="auto"/>
            <w:hideMark/>
          </w:tcPr>
          <w:p w14:paraId="34CE4757" w14:textId="15A3B7EF" w:rsidR="00241D84" w:rsidRPr="00D533B8" w:rsidRDefault="00241D84" w:rsidP="00241D84">
            <w:pPr>
              <w:spacing w:line="240" w:lineRule="auto"/>
              <w:ind w:right="-11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D533B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กำไรขาดทุนเบ็ดเสร็จรวม</w:t>
            </w:r>
            <w:r w:rsidRPr="00D533B8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 xml:space="preserve"> (</w:t>
            </w:r>
            <w:r w:rsidRPr="00D533B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 xml:space="preserve">ร้อยละ </w:t>
            </w:r>
            <w:r w:rsidR="00786EC4" w:rsidRPr="00786EC4">
              <w:rPr>
                <w:rFonts w:ascii="Angsana New" w:eastAsia="Calibri" w:hAnsi="Angsana New"/>
                <w:sz w:val="30"/>
                <w:szCs w:val="30"/>
                <w:lang w:eastAsia="en-GB"/>
              </w:rPr>
              <w:t>1</w:t>
            </w:r>
            <w:r w:rsidR="005D20EE" w:rsidRPr="005D20EE">
              <w:rPr>
                <w:rFonts w:ascii="Angsana New" w:eastAsia="Calibri" w:hAnsi="Angsana New"/>
                <w:sz w:val="30"/>
                <w:szCs w:val="30"/>
                <w:lang w:eastAsia="en-GB"/>
              </w:rPr>
              <w:t>00</w:t>
            </w:r>
            <w:r w:rsidRPr="00D533B8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53BDEC9" w14:textId="78E6080B" w:rsidR="00241D84" w:rsidRPr="00D533B8" w:rsidRDefault="005D20EE" w:rsidP="00241D84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  <w:r w:rsidRPr="005D20E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4</w:t>
            </w:r>
            <w:r w:rsidR="00241D84"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,</w:t>
            </w:r>
            <w:r w:rsidRPr="005D20E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774</w:t>
            </w:r>
          </w:p>
        </w:tc>
        <w:tc>
          <w:tcPr>
            <w:tcW w:w="238" w:type="dxa"/>
          </w:tcPr>
          <w:p w14:paraId="33C288E6" w14:textId="77777777" w:rsidR="00241D84" w:rsidRPr="00D533B8" w:rsidRDefault="00241D84" w:rsidP="00241D84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0A9FFE" w14:textId="605F7756" w:rsidR="00241D84" w:rsidRPr="00D533B8" w:rsidRDefault="00B047F5" w:rsidP="00241D84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15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(</w:t>
            </w:r>
            <w:r w:rsidR="005D20EE" w:rsidRPr="005D20E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58</w:t>
            </w: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,</w:t>
            </w:r>
            <w:r w:rsidR="005D20EE" w:rsidRPr="005D20E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78</w:t>
            </w:r>
            <w:r w:rsidR="00786EC4" w:rsidRPr="00786EC4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2</w:t>
            </w: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37A8B535" w14:textId="77777777" w:rsidR="00241D84" w:rsidRPr="00D533B8" w:rsidRDefault="00241D84" w:rsidP="00241D84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11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3C753D" w14:textId="3AB36BB8" w:rsidR="00241D84" w:rsidRPr="00D533B8" w:rsidRDefault="00241D84" w:rsidP="00241D8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15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(</w:t>
            </w:r>
            <w:r w:rsidR="005D20EE" w:rsidRPr="005D20E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78</w:t>
            </w: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,</w:t>
            </w:r>
            <w:r w:rsidR="005D20EE" w:rsidRPr="005D20E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974</w:t>
            </w: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)</w:t>
            </w:r>
          </w:p>
        </w:tc>
      </w:tr>
      <w:tr w:rsidR="00241D84" w:rsidRPr="00D533B8" w14:paraId="1E867DCF" w14:textId="77777777" w:rsidTr="00397775">
        <w:tc>
          <w:tcPr>
            <w:tcW w:w="4806" w:type="dxa"/>
            <w:shd w:val="clear" w:color="auto" w:fill="auto"/>
          </w:tcPr>
          <w:p w14:paraId="22D01B11" w14:textId="77777777" w:rsidR="00241D84" w:rsidRPr="00D533B8" w:rsidRDefault="00241D84" w:rsidP="00241D84">
            <w:pPr>
              <w:spacing w:line="240" w:lineRule="auto"/>
              <w:ind w:right="-11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D533B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กำไรขาดทุนเบ็ดเสร็จรวม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  <w:lang w:val="en-GB" w:eastAsia="en-GB"/>
              </w:rPr>
              <w:t>ตามส่วนได้เสียของกลุ่มบริษัท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4939F63" w14:textId="17B8F353" w:rsidR="00241D84" w:rsidRPr="00D533B8" w:rsidRDefault="00786EC4" w:rsidP="00241D84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  <w:r w:rsidRPr="00786EC4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1</w:t>
            </w:r>
            <w:r w:rsidR="00241D84"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,</w:t>
            </w:r>
            <w:r w:rsidR="005D20EE" w:rsidRPr="005D20E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909</w:t>
            </w:r>
          </w:p>
        </w:tc>
        <w:tc>
          <w:tcPr>
            <w:tcW w:w="238" w:type="dxa"/>
          </w:tcPr>
          <w:p w14:paraId="564F477B" w14:textId="77777777" w:rsidR="00241D84" w:rsidRPr="00D533B8" w:rsidRDefault="00241D84" w:rsidP="00241D84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A760DD4" w14:textId="36508A62" w:rsidR="00241D84" w:rsidRPr="00D533B8" w:rsidRDefault="00B047F5" w:rsidP="00241D84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15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(</w:t>
            </w:r>
            <w:r w:rsidR="00786EC4" w:rsidRPr="00786EC4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1</w:t>
            </w:r>
            <w:r w:rsidR="005D20EE" w:rsidRPr="005D20E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4</w:t>
            </w: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,</w:t>
            </w:r>
            <w:r w:rsidR="005D20EE" w:rsidRPr="005D20E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695</w:t>
            </w: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5DFD572E" w14:textId="77777777" w:rsidR="00241D84" w:rsidRPr="00D533B8" w:rsidRDefault="00241D84" w:rsidP="00241D84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11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right w:val="nil"/>
            </w:tcBorders>
          </w:tcPr>
          <w:p w14:paraId="5B065F65" w14:textId="1B426359" w:rsidR="00241D84" w:rsidRPr="00D533B8" w:rsidRDefault="00241D84" w:rsidP="00241D8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15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(</w:t>
            </w:r>
            <w:r w:rsidR="00786EC4" w:rsidRPr="00786EC4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1</w:t>
            </w:r>
            <w:r w:rsidR="005D20EE" w:rsidRPr="005D20E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9</w:t>
            </w: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,</w:t>
            </w:r>
            <w:r w:rsidR="005D20EE" w:rsidRPr="005D20E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744</w:t>
            </w: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)</w:t>
            </w:r>
          </w:p>
        </w:tc>
      </w:tr>
      <w:tr w:rsidR="00241D84" w:rsidRPr="00D533B8" w14:paraId="0F20F503" w14:textId="77777777" w:rsidTr="00397775">
        <w:tc>
          <w:tcPr>
            <w:tcW w:w="4806" w:type="dxa"/>
            <w:shd w:val="clear" w:color="auto" w:fill="auto"/>
          </w:tcPr>
          <w:p w14:paraId="2895390E" w14:textId="77777777" w:rsidR="00241D84" w:rsidRPr="00D533B8" w:rsidRDefault="00241D84" w:rsidP="00241D84">
            <w:pPr>
              <w:spacing w:line="240" w:lineRule="auto"/>
              <w:ind w:left="150" w:right="-110" w:hanging="15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การตัดกำไรระหว่างกันที่ยังไม่ได้รับรู้จากการ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ขายแบบ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upstream / 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>downstream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A260280" w14:textId="77777777" w:rsidR="00241D84" w:rsidRDefault="00241D84" w:rsidP="00241D84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</w:p>
          <w:p w14:paraId="0708E8CB" w14:textId="3F3AA3EB" w:rsidR="00241D84" w:rsidRDefault="00241D84" w:rsidP="00241D8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38" w:type="dxa"/>
          </w:tcPr>
          <w:p w14:paraId="2D376289" w14:textId="77777777" w:rsidR="00241D84" w:rsidRPr="00D533B8" w:rsidRDefault="00241D84" w:rsidP="00241D84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2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CFAB5E" w14:textId="77777777" w:rsidR="00241D84" w:rsidRDefault="00241D84" w:rsidP="00241D84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15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</w:p>
          <w:p w14:paraId="6A07FDCB" w14:textId="27195408" w:rsidR="00B047F5" w:rsidRPr="00D533B8" w:rsidRDefault="00B047F5" w:rsidP="00241D84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15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(</w:t>
            </w:r>
            <w:r w:rsidR="005D20EE" w:rsidRPr="005D20E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860</w:t>
            </w: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4FA04669" w14:textId="77777777" w:rsidR="00241D84" w:rsidRPr="00D533B8" w:rsidRDefault="00241D84" w:rsidP="00241D84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11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00" w:type="dxa"/>
            <w:tcBorders>
              <w:left w:val="nil"/>
              <w:bottom w:val="single" w:sz="4" w:space="0" w:color="auto"/>
              <w:right w:val="nil"/>
            </w:tcBorders>
          </w:tcPr>
          <w:p w14:paraId="33382450" w14:textId="77777777" w:rsidR="00241D84" w:rsidRDefault="00241D84" w:rsidP="00241D8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15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</w:p>
          <w:p w14:paraId="485F67E1" w14:textId="1731D0F8" w:rsidR="00241D84" w:rsidRDefault="00241D84" w:rsidP="00241D8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15"/>
              <w:rPr>
                <w:rFonts w:ascii="Angsana New" w:eastAsia="Calibri" w:hAnsi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(</w:t>
            </w:r>
            <w:r w:rsidR="005D20EE" w:rsidRPr="005D20E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5</w:t>
            </w:r>
            <w:r w:rsidR="00786EC4" w:rsidRPr="00786EC4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12</w:t>
            </w: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)</w:t>
            </w:r>
          </w:p>
        </w:tc>
      </w:tr>
      <w:tr w:rsidR="00241D84" w:rsidRPr="00D533B8" w14:paraId="3ED5DCED" w14:textId="77777777" w:rsidTr="00397775">
        <w:tc>
          <w:tcPr>
            <w:tcW w:w="4806" w:type="dxa"/>
            <w:shd w:val="clear" w:color="auto" w:fill="auto"/>
            <w:hideMark/>
          </w:tcPr>
          <w:p w14:paraId="7E64387F" w14:textId="77777777" w:rsidR="00241D84" w:rsidRPr="00D533B8" w:rsidRDefault="00241D84" w:rsidP="00241D84">
            <w:pPr>
              <w:spacing w:line="240" w:lineRule="auto"/>
              <w:ind w:left="144" w:right="-110" w:hanging="144"/>
              <w:rPr>
                <w:rFonts w:ascii="Angsana New" w:eastAsia="Calibri" w:hAnsi="Angsana New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GB" w:eastAsia="en-GB"/>
              </w:rPr>
              <w:t>กำไรขาดทุนเบ็ดเสร็จรวมส่วน</w:t>
            </w: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GB" w:eastAsia="en-GB"/>
              </w:rPr>
              <w:t>ที่เป็น</w:t>
            </w:r>
            <w:r w:rsidRPr="000E2CC6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GB" w:eastAsia="en-GB"/>
              </w:rPr>
              <w:t>ของกลุ่มบริษัท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3323547" w14:textId="164368F3" w:rsidR="00241D84" w:rsidRPr="006B1360" w:rsidRDefault="00786EC4" w:rsidP="00241D84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="Angsana New" w:eastAsia="Calibri" w:hAnsi="Angsana New"/>
                <w:b/>
                <w:bCs/>
                <w:sz w:val="30"/>
                <w:szCs w:val="30"/>
                <w:lang w:eastAsia="en-GB" w:bidi="th-TH"/>
              </w:rPr>
            </w:pPr>
            <w:r w:rsidRPr="00786EC4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 w:bidi="th-TH"/>
              </w:rPr>
              <w:t>1</w:t>
            </w:r>
            <w:r w:rsidR="00241D84">
              <w:rPr>
                <w:rFonts w:ascii="Angsana New" w:eastAsia="Calibri" w:hAnsi="Angsana New"/>
                <w:b/>
                <w:bCs/>
                <w:sz w:val="30"/>
                <w:szCs w:val="30"/>
                <w:lang w:eastAsia="en-GB" w:bidi="th-TH"/>
              </w:rPr>
              <w:t>,</w:t>
            </w:r>
            <w:r w:rsidR="005D20EE" w:rsidRPr="005D20EE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 w:bidi="th-TH"/>
              </w:rPr>
              <w:t>909</w:t>
            </w:r>
          </w:p>
        </w:tc>
        <w:tc>
          <w:tcPr>
            <w:tcW w:w="238" w:type="dxa"/>
          </w:tcPr>
          <w:p w14:paraId="48A21478" w14:textId="77777777" w:rsidR="00241D84" w:rsidRPr="006B1360" w:rsidRDefault="00241D84" w:rsidP="00241D84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="Angsana New" w:eastAsia="Calibri" w:hAnsi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0CF8231A" w14:textId="661EC86E" w:rsidR="00241D84" w:rsidRPr="006E5A1F" w:rsidRDefault="00B047F5" w:rsidP="00241D84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15"/>
              <w:rPr>
                <w:rFonts w:ascii="Angsana New" w:eastAsia="Calibri" w:hAnsi="Angsana New"/>
                <w:b/>
                <w:bCs/>
                <w:sz w:val="30"/>
                <w:szCs w:val="30"/>
                <w:lang w:eastAsia="en-GB" w:bidi="th-TH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  <w:lang w:eastAsia="en-GB" w:bidi="th-TH"/>
              </w:rPr>
              <w:t>(</w:t>
            </w:r>
            <w:r w:rsidR="00786EC4" w:rsidRPr="00786EC4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 w:bidi="th-TH"/>
              </w:rPr>
              <w:t>1</w:t>
            </w:r>
            <w:r w:rsidR="005D20EE" w:rsidRPr="005D20EE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 w:bidi="th-TH"/>
              </w:rPr>
              <w:t>5</w:t>
            </w:r>
            <w:r>
              <w:rPr>
                <w:rFonts w:ascii="Angsana New" w:eastAsia="Calibri" w:hAnsi="Angsana New"/>
                <w:b/>
                <w:bCs/>
                <w:sz w:val="30"/>
                <w:szCs w:val="30"/>
                <w:lang w:eastAsia="en-GB" w:bidi="th-TH"/>
              </w:rPr>
              <w:t>,</w:t>
            </w:r>
            <w:r w:rsidR="005D20EE" w:rsidRPr="005D20EE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 w:bidi="th-TH"/>
              </w:rPr>
              <w:t>555</w:t>
            </w:r>
            <w:r>
              <w:rPr>
                <w:rFonts w:ascii="Angsana New" w:eastAsia="Calibri" w:hAnsi="Angsana New"/>
                <w:b/>
                <w:bCs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250" w:type="dxa"/>
          </w:tcPr>
          <w:p w14:paraId="26675851" w14:textId="77777777" w:rsidR="00241D84" w:rsidRPr="00D533B8" w:rsidRDefault="00241D84" w:rsidP="00241D84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11"/>
              <w:rPr>
                <w:rFonts w:ascii="Angsana New" w:eastAsia="Calibri" w:hAnsi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00" w:type="dxa"/>
          </w:tcPr>
          <w:p w14:paraId="65B3D3EB" w14:textId="20202AF7" w:rsidR="00241D84" w:rsidRPr="006B1360" w:rsidRDefault="00241D84" w:rsidP="00241D8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15"/>
              <w:rPr>
                <w:rFonts w:ascii="Angsana New" w:eastAsia="Calibri" w:hAnsi="Angsana New"/>
                <w:b/>
                <w:bCs/>
                <w:sz w:val="30"/>
                <w:szCs w:val="30"/>
                <w:lang w:eastAsia="en-GB" w:bidi="th-TH"/>
              </w:rPr>
            </w:pPr>
            <w:r w:rsidRPr="006E5A1F">
              <w:rPr>
                <w:rFonts w:ascii="Angsana New" w:eastAsia="Calibri" w:hAnsi="Angsana New"/>
                <w:b/>
                <w:bCs/>
                <w:sz w:val="30"/>
                <w:szCs w:val="30"/>
                <w:lang w:eastAsia="en-GB" w:bidi="th-TH"/>
              </w:rPr>
              <w:t>(</w:t>
            </w:r>
            <w:r w:rsidR="00786EC4" w:rsidRPr="00786EC4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 w:bidi="th-TH"/>
              </w:rPr>
              <w:t>2</w:t>
            </w:r>
            <w:r w:rsidR="005D20EE" w:rsidRPr="005D20EE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 w:bidi="th-TH"/>
              </w:rPr>
              <w:t>0</w:t>
            </w:r>
            <w:r>
              <w:rPr>
                <w:rFonts w:ascii="Angsana New" w:eastAsia="Calibri" w:hAnsi="Angsana New"/>
                <w:b/>
                <w:bCs/>
                <w:sz w:val="30"/>
                <w:szCs w:val="30"/>
                <w:lang w:eastAsia="en-GB" w:bidi="th-TH"/>
              </w:rPr>
              <w:t>,</w:t>
            </w:r>
            <w:r w:rsidR="00786EC4" w:rsidRPr="00786EC4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 w:bidi="th-TH"/>
              </w:rPr>
              <w:t>2</w:t>
            </w:r>
            <w:r w:rsidR="005D20EE" w:rsidRPr="005D20EE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 w:bidi="th-TH"/>
              </w:rPr>
              <w:t>56</w:t>
            </w:r>
            <w:r w:rsidRPr="006E5A1F">
              <w:rPr>
                <w:rFonts w:ascii="Angsana New" w:eastAsia="Calibri" w:hAnsi="Angsana New"/>
                <w:b/>
                <w:bCs/>
                <w:sz w:val="30"/>
                <w:szCs w:val="30"/>
                <w:lang w:eastAsia="en-GB" w:bidi="th-TH"/>
              </w:rPr>
              <w:t>)</w:t>
            </w:r>
          </w:p>
        </w:tc>
      </w:tr>
      <w:tr w:rsidR="00241D84" w:rsidRPr="0023298F" w14:paraId="6BA721E2" w14:textId="77777777" w:rsidTr="00397775">
        <w:tc>
          <w:tcPr>
            <w:tcW w:w="4806" w:type="dxa"/>
            <w:shd w:val="clear" w:color="auto" w:fill="auto"/>
          </w:tcPr>
          <w:p w14:paraId="2D8941EC" w14:textId="77777777" w:rsidR="00241D84" w:rsidRPr="0023298F" w:rsidRDefault="00241D84" w:rsidP="00241D84">
            <w:pPr>
              <w:spacing w:line="240" w:lineRule="auto"/>
              <w:ind w:right="-110"/>
              <w:rPr>
                <w:rFonts w:ascii="Angsana New" w:eastAsia="Calibri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7C363D8" w14:textId="77777777" w:rsidR="00241D84" w:rsidRPr="0023298F" w:rsidRDefault="00241D84" w:rsidP="00241D84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="Angsana New" w:eastAsia="Calibri" w:hAnsi="Angsana New"/>
                <w:sz w:val="28"/>
                <w:szCs w:val="28"/>
                <w:lang w:eastAsia="en-GB" w:bidi="th-TH"/>
              </w:rPr>
            </w:pPr>
          </w:p>
        </w:tc>
        <w:tc>
          <w:tcPr>
            <w:tcW w:w="238" w:type="dxa"/>
          </w:tcPr>
          <w:p w14:paraId="7AEF3726" w14:textId="77777777" w:rsidR="00241D84" w:rsidRPr="0023298F" w:rsidRDefault="00241D84" w:rsidP="00241D84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="Angsana New" w:eastAsia="Calibri" w:hAnsi="Angsana New"/>
                <w:sz w:val="28"/>
                <w:szCs w:val="28"/>
                <w:lang w:eastAsia="en-GB" w:bidi="th-TH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23B134" w14:textId="77777777" w:rsidR="00241D84" w:rsidRPr="0023298F" w:rsidRDefault="00241D84" w:rsidP="00241D84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="Angsana New" w:eastAsia="Calibri" w:hAnsi="Angsana New"/>
                <w:sz w:val="28"/>
                <w:szCs w:val="28"/>
                <w:lang w:eastAsia="en-GB" w:bidi="th-TH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</w:tcPr>
          <w:p w14:paraId="6251F03B" w14:textId="77777777" w:rsidR="00241D84" w:rsidRPr="0023298F" w:rsidRDefault="00241D84" w:rsidP="00241D84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11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79E730" w14:textId="77777777" w:rsidR="00241D84" w:rsidRPr="0023298F" w:rsidRDefault="00241D84" w:rsidP="00241D8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15"/>
              <w:rPr>
                <w:rFonts w:ascii="Angsana New" w:eastAsia="Calibri" w:hAnsi="Angsana New"/>
                <w:sz w:val="28"/>
                <w:szCs w:val="28"/>
                <w:lang w:eastAsia="en-GB" w:bidi="th-TH"/>
              </w:rPr>
            </w:pPr>
          </w:p>
        </w:tc>
      </w:tr>
      <w:tr w:rsidR="00241D84" w:rsidRPr="00D533B8" w14:paraId="634B2CC0" w14:textId="77777777" w:rsidTr="00397775">
        <w:tc>
          <w:tcPr>
            <w:tcW w:w="4806" w:type="dxa"/>
            <w:shd w:val="clear" w:color="auto" w:fill="auto"/>
            <w:hideMark/>
          </w:tcPr>
          <w:p w14:paraId="05CBC847" w14:textId="77777777" w:rsidR="00241D84" w:rsidRPr="00D533B8" w:rsidRDefault="00241D84" w:rsidP="00241D84">
            <w:pPr>
              <w:spacing w:line="240" w:lineRule="auto"/>
              <w:ind w:right="-11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D533B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1620" w:type="dxa"/>
          </w:tcPr>
          <w:p w14:paraId="73D79814" w14:textId="2AAE6E93" w:rsidR="00241D84" w:rsidRPr="00D533B8" w:rsidRDefault="00241D84" w:rsidP="00241D8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38" w:type="dxa"/>
          </w:tcPr>
          <w:p w14:paraId="31755BDB" w14:textId="77777777" w:rsidR="00241D84" w:rsidRPr="00D533B8" w:rsidRDefault="00241D84" w:rsidP="00241D84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7E51B958" w14:textId="2CE7488A" w:rsidR="00241D84" w:rsidRPr="00D533B8" w:rsidRDefault="00786EC4" w:rsidP="00241D84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  <w:r w:rsidRPr="00786EC4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1</w:t>
            </w:r>
            <w:r w:rsidR="005D20EE" w:rsidRPr="005D20E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70</w:t>
            </w:r>
            <w:r w:rsidR="00DE414B"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,</w:t>
            </w:r>
            <w:r w:rsidR="005D20EE" w:rsidRPr="005D20E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6</w:t>
            </w:r>
            <w:r w:rsidRPr="00786EC4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1</w:t>
            </w:r>
            <w:r w:rsidR="005D20EE" w:rsidRPr="005D20E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7</w:t>
            </w:r>
          </w:p>
        </w:tc>
        <w:tc>
          <w:tcPr>
            <w:tcW w:w="250" w:type="dxa"/>
          </w:tcPr>
          <w:p w14:paraId="20406E8A" w14:textId="77777777" w:rsidR="00241D84" w:rsidRPr="00D533B8" w:rsidRDefault="00241D84" w:rsidP="00241D84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00" w:type="dxa"/>
            <w:shd w:val="clear" w:color="auto" w:fill="auto"/>
          </w:tcPr>
          <w:p w14:paraId="62DD6A7D" w14:textId="457C32D4" w:rsidR="00241D84" w:rsidRPr="00D533B8" w:rsidRDefault="00786EC4" w:rsidP="00241D8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15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  <w:r w:rsidRPr="00786EC4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1</w:t>
            </w:r>
            <w:r w:rsidR="005D20EE" w:rsidRPr="005D20E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69</w:t>
            </w:r>
            <w:r w:rsidR="00241D84"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,</w:t>
            </w:r>
            <w:r w:rsidR="005D20EE" w:rsidRPr="005D20E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675</w:t>
            </w:r>
          </w:p>
        </w:tc>
      </w:tr>
      <w:tr w:rsidR="00241D84" w:rsidRPr="00D533B8" w14:paraId="6B272E46" w14:textId="77777777" w:rsidTr="00397775">
        <w:tc>
          <w:tcPr>
            <w:tcW w:w="4806" w:type="dxa"/>
            <w:shd w:val="clear" w:color="auto" w:fill="auto"/>
            <w:hideMark/>
          </w:tcPr>
          <w:p w14:paraId="5600BECE" w14:textId="77777777" w:rsidR="00241D84" w:rsidRPr="00D533B8" w:rsidRDefault="00241D84" w:rsidP="00241D84">
            <w:pPr>
              <w:spacing w:line="240" w:lineRule="auto"/>
              <w:ind w:right="-11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D533B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1620" w:type="dxa"/>
          </w:tcPr>
          <w:p w14:paraId="56555334" w14:textId="00D4CCFB" w:rsidR="00241D84" w:rsidRPr="00D533B8" w:rsidRDefault="00241D84" w:rsidP="00241D8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38" w:type="dxa"/>
          </w:tcPr>
          <w:p w14:paraId="271B5D47" w14:textId="77777777" w:rsidR="00241D84" w:rsidRPr="00D533B8" w:rsidRDefault="00241D84" w:rsidP="00241D84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5FD623B7" w14:textId="2597C9C4" w:rsidR="00241D84" w:rsidRPr="00D533B8" w:rsidRDefault="00786EC4" w:rsidP="00241D84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  <w:r w:rsidRPr="00786EC4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1</w:t>
            </w:r>
            <w:r w:rsidR="005D20EE" w:rsidRPr="005D20E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50</w:t>
            </w:r>
          </w:p>
        </w:tc>
        <w:tc>
          <w:tcPr>
            <w:tcW w:w="250" w:type="dxa"/>
          </w:tcPr>
          <w:p w14:paraId="352502CA" w14:textId="77777777" w:rsidR="00241D84" w:rsidRPr="00D533B8" w:rsidRDefault="00241D84" w:rsidP="00241D84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00" w:type="dxa"/>
            <w:shd w:val="clear" w:color="auto" w:fill="auto"/>
          </w:tcPr>
          <w:p w14:paraId="67E8DB05" w14:textId="27C2C58B" w:rsidR="00241D84" w:rsidRPr="00D533B8" w:rsidRDefault="00786EC4" w:rsidP="00241D8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15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  <w:r w:rsidRPr="00786EC4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1</w:t>
            </w:r>
            <w:r w:rsidR="005D20EE" w:rsidRPr="005D20E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9</w:t>
            </w:r>
            <w:r w:rsidRPr="00786EC4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2</w:t>
            </w:r>
          </w:p>
        </w:tc>
      </w:tr>
      <w:tr w:rsidR="00241D84" w:rsidRPr="00D533B8" w14:paraId="320D834A" w14:textId="77777777" w:rsidTr="00397775">
        <w:tc>
          <w:tcPr>
            <w:tcW w:w="4806" w:type="dxa"/>
            <w:shd w:val="clear" w:color="auto" w:fill="auto"/>
            <w:hideMark/>
          </w:tcPr>
          <w:p w14:paraId="59271D01" w14:textId="77777777" w:rsidR="00241D84" w:rsidRPr="00D533B8" w:rsidRDefault="00241D84" w:rsidP="00241D84">
            <w:pPr>
              <w:spacing w:line="240" w:lineRule="auto"/>
              <w:ind w:right="-11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D533B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1620" w:type="dxa"/>
          </w:tcPr>
          <w:p w14:paraId="376229CE" w14:textId="7EC868E9" w:rsidR="00241D84" w:rsidRPr="00D533B8" w:rsidRDefault="00241D84" w:rsidP="00241D8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38" w:type="dxa"/>
          </w:tcPr>
          <w:p w14:paraId="55E9E2B8" w14:textId="77777777" w:rsidR="00241D84" w:rsidRPr="00D533B8" w:rsidRDefault="00241D84" w:rsidP="00241D84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11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08ABA39C" w14:textId="46C0B0F0" w:rsidR="00241D84" w:rsidRPr="00D533B8" w:rsidRDefault="00DE414B" w:rsidP="00241D84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11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(</w:t>
            </w:r>
            <w:r w:rsidR="00786EC4" w:rsidRPr="00786EC4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1</w:t>
            </w:r>
            <w:r w:rsidR="005D20EE" w:rsidRPr="005D20E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08</w:t>
            </w: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,</w:t>
            </w:r>
            <w:r w:rsidR="005D20EE" w:rsidRPr="005D20E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5</w:t>
            </w:r>
            <w:r w:rsidR="00786EC4" w:rsidRPr="00786EC4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2</w:t>
            </w:r>
            <w:r w:rsidR="005D20EE" w:rsidRPr="005D20E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3</w:t>
            </w: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250" w:type="dxa"/>
          </w:tcPr>
          <w:p w14:paraId="3BB04754" w14:textId="77777777" w:rsidR="00241D84" w:rsidRPr="00D533B8" w:rsidRDefault="00241D84" w:rsidP="00241D84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11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00" w:type="dxa"/>
            <w:shd w:val="clear" w:color="auto" w:fill="auto"/>
          </w:tcPr>
          <w:p w14:paraId="74AD2912" w14:textId="6132F8C8" w:rsidR="00241D84" w:rsidRPr="00D533B8" w:rsidRDefault="00241D84" w:rsidP="00241D8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15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(</w:t>
            </w:r>
            <w:r w:rsidR="005D20EE" w:rsidRPr="005D20E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48</w:t>
            </w: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,</w:t>
            </w:r>
            <w:r w:rsidR="005D20EE" w:rsidRPr="005D20E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84</w:t>
            </w:r>
            <w:r w:rsidR="00786EC4" w:rsidRPr="00786EC4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2</w:t>
            </w: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)</w:t>
            </w:r>
          </w:p>
        </w:tc>
      </w:tr>
      <w:tr w:rsidR="00241D84" w:rsidRPr="00D533B8" w14:paraId="1357FC5C" w14:textId="77777777" w:rsidTr="00397775">
        <w:tc>
          <w:tcPr>
            <w:tcW w:w="4806" w:type="dxa"/>
            <w:shd w:val="clear" w:color="auto" w:fill="auto"/>
            <w:hideMark/>
          </w:tcPr>
          <w:p w14:paraId="2B1A5032" w14:textId="5E6E8821" w:rsidR="00241D84" w:rsidRPr="00D533B8" w:rsidRDefault="00241D84" w:rsidP="00241D84">
            <w:pPr>
              <w:spacing w:line="240" w:lineRule="auto"/>
              <w:ind w:right="-11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D533B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 xml:space="preserve">สินทรัพย์สุทธิ (ร้อยละ </w:t>
            </w:r>
            <w:r w:rsidR="00786EC4" w:rsidRPr="00786EC4">
              <w:rPr>
                <w:rFonts w:ascii="Angsana New" w:eastAsia="Calibri" w:hAnsi="Angsana New"/>
                <w:sz w:val="30"/>
                <w:szCs w:val="30"/>
                <w:lang w:eastAsia="en-GB"/>
              </w:rPr>
              <w:t>1</w:t>
            </w:r>
            <w:r w:rsidR="005D20EE" w:rsidRPr="005D20EE">
              <w:rPr>
                <w:rFonts w:ascii="Angsana New" w:eastAsia="Calibri" w:hAnsi="Angsana New"/>
                <w:sz w:val="30"/>
                <w:szCs w:val="30"/>
                <w:lang w:eastAsia="en-GB"/>
              </w:rPr>
              <w:t>00</w:t>
            </w:r>
            <w:r w:rsidRPr="00D533B8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ADCC503" w14:textId="2EC0FF93" w:rsidR="00241D84" w:rsidRPr="00D533B8" w:rsidRDefault="00241D84" w:rsidP="00241D8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38" w:type="dxa"/>
          </w:tcPr>
          <w:p w14:paraId="4771AE71" w14:textId="77777777" w:rsidR="00241D84" w:rsidRPr="00D533B8" w:rsidRDefault="00241D84" w:rsidP="00241D84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3DEF87" w14:textId="3B2B52F0" w:rsidR="00241D84" w:rsidRPr="00D533B8" w:rsidRDefault="005D20EE" w:rsidP="00241D84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  <w:r w:rsidRPr="005D20E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6</w:t>
            </w:r>
            <w:r w:rsidR="00786EC4" w:rsidRPr="00786EC4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2</w:t>
            </w:r>
            <w:r w:rsidR="00DE414B"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,</w:t>
            </w:r>
            <w:r w:rsidR="00786EC4" w:rsidRPr="00786EC4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2</w:t>
            </w:r>
            <w:r w:rsidRPr="005D20E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44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361AFD03" w14:textId="77777777" w:rsidR="00241D84" w:rsidRPr="00D533B8" w:rsidRDefault="00241D84" w:rsidP="00241D84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693661" w14:textId="4B6F0F3B" w:rsidR="00241D84" w:rsidRPr="00D533B8" w:rsidRDefault="00786EC4" w:rsidP="00241D8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15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  <w:r w:rsidRPr="00786EC4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121</w:t>
            </w:r>
            <w:r w:rsidR="00241D84"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,</w:t>
            </w:r>
            <w:r w:rsidR="005D20EE" w:rsidRPr="005D20E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0</w:t>
            </w:r>
            <w:r w:rsidRPr="00786EC4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2</w:t>
            </w:r>
            <w:r w:rsidR="005D20EE" w:rsidRPr="005D20E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5</w:t>
            </w:r>
          </w:p>
        </w:tc>
      </w:tr>
      <w:tr w:rsidR="00241D84" w:rsidRPr="00D533B8" w14:paraId="5C7F697D" w14:textId="77777777" w:rsidTr="00397775">
        <w:tc>
          <w:tcPr>
            <w:tcW w:w="4806" w:type="dxa"/>
            <w:shd w:val="clear" w:color="auto" w:fill="auto"/>
            <w:hideMark/>
          </w:tcPr>
          <w:p w14:paraId="31791616" w14:textId="77777777" w:rsidR="00241D84" w:rsidRPr="00D533B8" w:rsidRDefault="00241D84" w:rsidP="00241D84">
            <w:pPr>
              <w:spacing w:line="240" w:lineRule="auto"/>
              <w:ind w:right="-11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D533B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สินทรัพย์สุทธิส่วนที่เป็นของกลุ่มบริษัท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A454C10" w14:textId="1645C587" w:rsidR="00241D84" w:rsidRPr="00D533B8" w:rsidRDefault="00DE414B" w:rsidP="00241D8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38" w:type="dxa"/>
          </w:tcPr>
          <w:p w14:paraId="650D2D6A" w14:textId="77777777" w:rsidR="00241D84" w:rsidRPr="00D533B8" w:rsidRDefault="00241D84" w:rsidP="00241D84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5941978" w14:textId="5A967F1E" w:rsidR="00241D84" w:rsidRPr="00D533B8" w:rsidRDefault="00786EC4" w:rsidP="00241D84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  <w:r w:rsidRPr="00786EC4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1</w:t>
            </w:r>
            <w:r w:rsidR="005D20EE" w:rsidRPr="005D20E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5</w:t>
            </w:r>
            <w:r w:rsidR="00DE414B"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,</w:t>
            </w:r>
            <w:r w:rsidR="005D20EE" w:rsidRPr="005D20E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56</w:t>
            </w:r>
            <w:r w:rsidRPr="00786EC4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1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5DA1E1E4" w14:textId="77777777" w:rsidR="00241D84" w:rsidRPr="00D533B8" w:rsidRDefault="00241D84" w:rsidP="00241D84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663C4BE" w14:textId="12876E7C" w:rsidR="00241D84" w:rsidRPr="00D533B8" w:rsidRDefault="005D20EE" w:rsidP="00241D8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15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  <w:r w:rsidRPr="005D20E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30</w:t>
            </w:r>
            <w:r w:rsidR="00241D84"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,</w:t>
            </w:r>
            <w:r w:rsidR="00786EC4" w:rsidRPr="00786EC4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2</w:t>
            </w:r>
            <w:r w:rsidRPr="005D20E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56</w:t>
            </w:r>
          </w:p>
        </w:tc>
      </w:tr>
      <w:tr w:rsidR="00241D84" w:rsidRPr="00D533B8" w14:paraId="7559FE13" w14:textId="77777777" w:rsidTr="00397775">
        <w:tc>
          <w:tcPr>
            <w:tcW w:w="4806" w:type="dxa"/>
            <w:shd w:val="clear" w:color="auto" w:fill="auto"/>
          </w:tcPr>
          <w:p w14:paraId="1EFED0A8" w14:textId="77777777" w:rsidR="00241D84" w:rsidRPr="00D533B8" w:rsidRDefault="00241D84" w:rsidP="00241D84">
            <w:pPr>
              <w:spacing w:line="240" w:lineRule="auto"/>
              <w:ind w:right="-11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การตัดกำไรระหว่างกันที่ยังไม่ได้รับรู้จากการขายแบบ 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>downstream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/ upstream</w:t>
            </w:r>
          </w:p>
        </w:tc>
        <w:tc>
          <w:tcPr>
            <w:tcW w:w="1620" w:type="dxa"/>
          </w:tcPr>
          <w:p w14:paraId="54DA5505" w14:textId="77777777" w:rsidR="00241D84" w:rsidRDefault="00241D84" w:rsidP="00241D8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</w:p>
          <w:p w14:paraId="62E16C91" w14:textId="56FC897D" w:rsidR="00DE414B" w:rsidRDefault="00DE414B" w:rsidP="00241D8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38" w:type="dxa"/>
          </w:tcPr>
          <w:p w14:paraId="2E83A6AE" w14:textId="77777777" w:rsidR="00241D84" w:rsidRPr="00D533B8" w:rsidRDefault="00241D84" w:rsidP="00241D84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21" w:type="dxa"/>
            <w:tcBorders>
              <w:left w:val="nil"/>
              <w:right w:val="nil"/>
            </w:tcBorders>
            <w:shd w:val="clear" w:color="auto" w:fill="auto"/>
          </w:tcPr>
          <w:p w14:paraId="5403E76C" w14:textId="77777777" w:rsidR="00241D84" w:rsidRDefault="00241D84" w:rsidP="00241D84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11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</w:p>
          <w:p w14:paraId="4E244C39" w14:textId="44267D79" w:rsidR="00DE414B" w:rsidRPr="00D533B8" w:rsidRDefault="00DE414B" w:rsidP="00241D84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11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(</w:t>
            </w:r>
            <w:r w:rsidR="00786EC4" w:rsidRPr="00786EC4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1</w:t>
            </w:r>
            <w:r w:rsidR="0023298F"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,</w:t>
            </w:r>
            <w:r w:rsidR="005D20EE" w:rsidRPr="005D20E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37</w:t>
            </w:r>
            <w:r w:rsidR="00786EC4" w:rsidRPr="00786EC4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2</w:t>
            </w: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618D1812" w14:textId="77777777" w:rsidR="00241D84" w:rsidRPr="00D533B8" w:rsidRDefault="00241D84" w:rsidP="00241D84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72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00" w:type="dxa"/>
            <w:tcBorders>
              <w:left w:val="nil"/>
              <w:right w:val="nil"/>
            </w:tcBorders>
            <w:shd w:val="clear" w:color="auto" w:fill="auto"/>
          </w:tcPr>
          <w:p w14:paraId="7F8B9F3B" w14:textId="77777777" w:rsidR="00241D84" w:rsidRDefault="00241D84" w:rsidP="00241D8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15"/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</w:pPr>
          </w:p>
          <w:p w14:paraId="6DC33876" w14:textId="598A31F0" w:rsidR="00241D84" w:rsidRDefault="00241D84" w:rsidP="00241D8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15"/>
              <w:rPr>
                <w:rFonts w:ascii="Angsana New" w:eastAsia="Calibri" w:hAnsi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(</w:t>
            </w:r>
            <w:r w:rsidR="005D20EE" w:rsidRPr="005D20EE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5</w:t>
            </w:r>
            <w:r w:rsidR="00786EC4" w:rsidRPr="00786EC4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12</w:t>
            </w:r>
            <w:r>
              <w:rPr>
                <w:rFonts w:ascii="Angsana New" w:eastAsia="Calibri" w:hAnsi="Angsana New"/>
                <w:sz w:val="30"/>
                <w:szCs w:val="30"/>
                <w:lang w:eastAsia="en-GB" w:bidi="th-TH"/>
              </w:rPr>
              <w:t>)</w:t>
            </w:r>
          </w:p>
        </w:tc>
      </w:tr>
      <w:tr w:rsidR="00241D84" w:rsidRPr="006D14B5" w14:paraId="005C0CAB" w14:textId="77777777" w:rsidTr="00397775">
        <w:tc>
          <w:tcPr>
            <w:tcW w:w="4806" w:type="dxa"/>
            <w:shd w:val="clear" w:color="auto" w:fill="auto"/>
            <w:hideMark/>
          </w:tcPr>
          <w:p w14:paraId="03EAF89B" w14:textId="77777777" w:rsidR="00241D84" w:rsidRPr="00D533B8" w:rsidRDefault="00241D84" w:rsidP="00241D84">
            <w:pPr>
              <w:spacing w:line="240" w:lineRule="auto"/>
              <w:ind w:right="-110"/>
              <w:rPr>
                <w:rFonts w:ascii="Angsana New" w:eastAsia="Calibri" w:hAnsi="Angsana New"/>
                <w:b/>
                <w:bCs/>
                <w:sz w:val="30"/>
                <w:szCs w:val="30"/>
                <w:lang w:val="en-GB" w:eastAsia="en-GB"/>
              </w:rPr>
            </w:pPr>
            <w:r w:rsidRPr="00D533B8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GB" w:eastAsia="en-GB"/>
              </w:rPr>
              <w:t>มูลค่าตามบัญชีของเงินลงทุนในบริษัทร่วม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8089E22" w14:textId="31337719" w:rsidR="00241D84" w:rsidRPr="003E3F93" w:rsidRDefault="00DE414B" w:rsidP="00241D8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72"/>
              <w:rPr>
                <w:rFonts w:ascii="Angsana New" w:eastAsia="Calibri" w:hAnsi="Angsana New"/>
                <w:b/>
                <w:bCs/>
                <w:sz w:val="30"/>
                <w:szCs w:val="30"/>
                <w:lang w:eastAsia="en-GB" w:bidi="th-TH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38" w:type="dxa"/>
          </w:tcPr>
          <w:p w14:paraId="1F72890B" w14:textId="77777777" w:rsidR="00241D84" w:rsidRPr="003E3F93" w:rsidRDefault="00241D84" w:rsidP="00241D84">
            <w:pPr>
              <w:pStyle w:val="acctfourfigures"/>
              <w:tabs>
                <w:tab w:val="clear" w:pos="765"/>
                <w:tab w:val="decimal" w:pos="1414"/>
              </w:tabs>
              <w:spacing w:line="240" w:lineRule="atLeast"/>
              <w:ind w:right="72"/>
              <w:rPr>
                <w:rFonts w:ascii="Angsana New" w:eastAsia="Calibri" w:hAnsi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003C4C" w14:textId="704908CC" w:rsidR="00241D84" w:rsidRPr="003E3F93" w:rsidRDefault="00786EC4" w:rsidP="00241D84">
            <w:pPr>
              <w:pStyle w:val="acctfourfigures"/>
              <w:tabs>
                <w:tab w:val="clear" w:pos="765"/>
                <w:tab w:val="decimal" w:pos="1414"/>
              </w:tabs>
              <w:spacing w:line="240" w:lineRule="atLeast"/>
              <w:ind w:right="72"/>
              <w:rPr>
                <w:rFonts w:ascii="Angsana New" w:eastAsia="Calibri" w:hAnsi="Angsana New"/>
                <w:b/>
                <w:bCs/>
                <w:sz w:val="30"/>
                <w:szCs w:val="30"/>
                <w:lang w:eastAsia="en-GB" w:bidi="th-TH"/>
              </w:rPr>
            </w:pPr>
            <w:r w:rsidRPr="00786EC4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 w:bidi="th-TH"/>
              </w:rPr>
              <w:t>1</w:t>
            </w:r>
            <w:r w:rsidR="005D20EE" w:rsidRPr="005D20EE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 w:bidi="th-TH"/>
              </w:rPr>
              <w:t>4</w:t>
            </w:r>
            <w:r w:rsidR="00DE414B">
              <w:rPr>
                <w:rFonts w:ascii="Angsana New" w:eastAsia="Calibri" w:hAnsi="Angsana New"/>
                <w:b/>
                <w:bCs/>
                <w:sz w:val="30"/>
                <w:szCs w:val="30"/>
                <w:lang w:eastAsia="en-GB" w:bidi="th-TH"/>
              </w:rPr>
              <w:t>,</w:t>
            </w:r>
            <w:r w:rsidRPr="00786EC4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 w:bidi="th-TH"/>
              </w:rPr>
              <w:t>1</w:t>
            </w:r>
            <w:r w:rsidR="005D20EE" w:rsidRPr="005D20EE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 w:bidi="th-TH"/>
              </w:rPr>
              <w:t>89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0C15E629" w14:textId="77777777" w:rsidR="00241D84" w:rsidRPr="00D533B8" w:rsidRDefault="00241D84" w:rsidP="00241D84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72"/>
              <w:rPr>
                <w:rFonts w:ascii="Angsana New" w:eastAsia="Calibri" w:hAnsi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2B6F5D" w14:textId="7B823BB5" w:rsidR="00241D84" w:rsidRPr="003E3F93" w:rsidRDefault="00786EC4" w:rsidP="00241D8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15"/>
              <w:rPr>
                <w:rFonts w:ascii="Angsana New" w:eastAsia="Calibri" w:hAnsi="Angsana New"/>
                <w:b/>
                <w:bCs/>
                <w:sz w:val="30"/>
                <w:szCs w:val="30"/>
                <w:lang w:eastAsia="en-GB" w:bidi="th-TH"/>
              </w:rPr>
            </w:pPr>
            <w:r w:rsidRPr="00786EC4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 w:bidi="th-TH"/>
              </w:rPr>
              <w:t>2</w:t>
            </w:r>
            <w:r w:rsidR="005D20EE" w:rsidRPr="005D20EE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 w:bidi="th-TH"/>
              </w:rPr>
              <w:t>9</w:t>
            </w:r>
            <w:r w:rsidR="00241D84">
              <w:rPr>
                <w:rFonts w:ascii="Angsana New" w:eastAsia="Calibri" w:hAnsi="Angsana New"/>
                <w:b/>
                <w:bCs/>
                <w:sz w:val="30"/>
                <w:szCs w:val="30"/>
                <w:lang w:eastAsia="en-GB" w:bidi="th-TH"/>
              </w:rPr>
              <w:t>,</w:t>
            </w:r>
            <w:r w:rsidR="005D20EE" w:rsidRPr="005D20EE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 w:bidi="th-TH"/>
              </w:rPr>
              <w:t>744</w:t>
            </w:r>
          </w:p>
        </w:tc>
      </w:tr>
    </w:tbl>
    <w:p w14:paraId="27B81DED" w14:textId="3975B7AA" w:rsidR="002F7622" w:rsidRPr="002616F0" w:rsidRDefault="002F7622" w:rsidP="002E1F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cs/>
        </w:rPr>
        <w:sectPr w:rsidR="002F7622" w:rsidRPr="002616F0" w:rsidSect="003A5C27">
          <w:headerReference w:type="default" r:id="rId12"/>
          <w:pgSz w:w="11909" w:h="16834" w:code="9"/>
          <w:pgMar w:top="691" w:right="1152" w:bottom="576" w:left="1152" w:header="720" w:footer="720" w:gutter="0"/>
          <w:cols w:space="708"/>
          <w:docGrid w:linePitch="360"/>
        </w:sectPr>
      </w:pPr>
    </w:p>
    <w:p w14:paraId="5D60C2E5" w14:textId="77777777" w:rsidR="006D6C67" w:rsidRPr="00913A42" w:rsidRDefault="006D6C67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913A42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เงินลงทุนในบริษัทย่อย</w:t>
      </w:r>
    </w:p>
    <w:p w14:paraId="6421B510" w14:textId="77777777" w:rsidR="00335B84" w:rsidRPr="00DA1FB2" w:rsidRDefault="00335B84" w:rsidP="00C938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18"/>
        <w:rPr>
          <w:rFonts w:ascii="Angsana New" w:hAnsi="Angsana New"/>
          <w:sz w:val="20"/>
          <w:szCs w:val="20"/>
          <w:cs/>
        </w:rPr>
      </w:pPr>
    </w:p>
    <w:tbl>
      <w:tblPr>
        <w:tblW w:w="15084" w:type="dxa"/>
        <w:tblInd w:w="-117" w:type="dxa"/>
        <w:tblLayout w:type="fixed"/>
        <w:tblLook w:val="01E0" w:firstRow="1" w:lastRow="1" w:firstColumn="1" w:lastColumn="1" w:noHBand="0" w:noVBand="0"/>
      </w:tblPr>
      <w:tblGrid>
        <w:gridCol w:w="3177"/>
        <w:gridCol w:w="630"/>
        <w:gridCol w:w="615"/>
        <w:gridCol w:w="736"/>
        <w:gridCol w:w="270"/>
        <w:gridCol w:w="720"/>
        <w:gridCol w:w="270"/>
        <w:gridCol w:w="900"/>
        <w:gridCol w:w="237"/>
        <w:gridCol w:w="991"/>
        <w:gridCol w:w="270"/>
        <w:gridCol w:w="900"/>
        <w:gridCol w:w="236"/>
        <w:gridCol w:w="899"/>
        <w:gridCol w:w="238"/>
        <w:gridCol w:w="934"/>
        <w:gridCol w:w="236"/>
        <w:gridCol w:w="888"/>
        <w:gridCol w:w="236"/>
        <w:gridCol w:w="710"/>
        <w:gridCol w:w="236"/>
        <w:gridCol w:w="755"/>
      </w:tblGrid>
      <w:tr w:rsidR="00BD5D76" w:rsidRPr="00D533B8" w14:paraId="3B26C039" w14:textId="77777777" w:rsidTr="00910255">
        <w:tc>
          <w:tcPr>
            <w:tcW w:w="3177" w:type="dxa"/>
          </w:tcPr>
          <w:p w14:paraId="7C2C19E6" w14:textId="77777777" w:rsidR="00BD5D76" w:rsidRPr="00D533B8" w:rsidRDefault="00BD5D7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907" w:type="dxa"/>
            <w:gridSpan w:val="21"/>
          </w:tcPr>
          <w:p w14:paraId="42EA8CC2" w14:textId="77777777" w:rsidR="00BD5D76" w:rsidRPr="00D533B8" w:rsidRDefault="00BD5D7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6C67" w:rsidRPr="00D533B8" w14:paraId="16E89D3C" w14:textId="77777777" w:rsidTr="00910255">
        <w:tc>
          <w:tcPr>
            <w:tcW w:w="3177" w:type="dxa"/>
          </w:tcPr>
          <w:p w14:paraId="58A92B10" w14:textId="120A8990" w:rsidR="006D6C67" w:rsidRPr="000F79BD" w:rsidRDefault="000F79BD" w:rsidP="000F7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80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ab/>
            </w:r>
          </w:p>
        </w:tc>
        <w:tc>
          <w:tcPr>
            <w:tcW w:w="1245" w:type="dxa"/>
            <w:gridSpan w:val="2"/>
          </w:tcPr>
          <w:p w14:paraId="6CE5F547" w14:textId="77777777" w:rsidR="006D6C67" w:rsidRPr="00D533B8" w:rsidRDefault="006D6C6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  <w:cs/>
              </w:rPr>
              <w:t>สัดส่วนความ</w:t>
            </w:r>
          </w:p>
        </w:tc>
        <w:tc>
          <w:tcPr>
            <w:tcW w:w="736" w:type="dxa"/>
          </w:tcPr>
          <w:p w14:paraId="4CFF9748" w14:textId="77777777" w:rsidR="006D6C67" w:rsidRPr="00D533B8" w:rsidRDefault="006D6C6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5B93FB" w14:textId="77777777" w:rsidR="006D6C67" w:rsidRPr="00D533B8" w:rsidRDefault="006D6C6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4848AA19" w14:textId="77777777" w:rsidR="006D6C67" w:rsidRPr="00D533B8" w:rsidRDefault="006D6C6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B2577A" w14:textId="77777777" w:rsidR="006D6C67" w:rsidRPr="00D533B8" w:rsidRDefault="006D6C6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2D2A75B" w14:textId="77777777" w:rsidR="006D6C67" w:rsidRPr="00D533B8" w:rsidRDefault="006D6C6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066B2534" w14:textId="77777777" w:rsidR="006D6C67" w:rsidRPr="00D533B8" w:rsidRDefault="006D6C6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14:paraId="577EF8E2" w14:textId="77777777" w:rsidR="006D6C67" w:rsidRPr="00D533B8" w:rsidRDefault="006D6C6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1ECA65" w14:textId="77777777" w:rsidR="006D6C67" w:rsidRPr="00D533B8" w:rsidRDefault="006D6C6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1476BCB" w14:textId="77777777" w:rsidR="006D6C67" w:rsidRPr="00D533B8" w:rsidRDefault="006D6C6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FF2231" w14:textId="77777777" w:rsidR="006D6C67" w:rsidRPr="00D533B8" w:rsidRDefault="006D6C6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55CF644D" w14:textId="77777777" w:rsidR="006D6C67" w:rsidRPr="00D533B8" w:rsidRDefault="006D6C6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1047C826" w14:textId="77777777" w:rsidR="006D6C67" w:rsidRPr="00D533B8" w:rsidRDefault="006D6C6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2CD61C0B" w14:textId="77777777" w:rsidR="006D6C67" w:rsidRPr="00D533B8" w:rsidRDefault="006D6C6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FE9B5A" w14:textId="77777777" w:rsidR="006D6C67" w:rsidRPr="00D533B8" w:rsidRDefault="006D6C6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</w:tcPr>
          <w:p w14:paraId="3E9A9EDE" w14:textId="77777777" w:rsidR="006D6C67" w:rsidRPr="00D533B8" w:rsidRDefault="006D6C6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CD75F3" w14:textId="77777777" w:rsidR="006D6C67" w:rsidRPr="00D533B8" w:rsidRDefault="006D6C6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3"/>
          </w:tcPr>
          <w:p w14:paraId="0132DA2D" w14:textId="77777777" w:rsidR="006D6C67" w:rsidRPr="00D533B8" w:rsidRDefault="006D6C67" w:rsidP="006D6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</w:tr>
      <w:tr w:rsidR="00BD5D76" w:rsidRPr="00D533B8" w:rsidDel="00685444" w14:paraId="4A228DBC" w14:textId="77777777" w:rsidTr="00910255">
        <w:tc>
          <w:tcPr>
            <w:tcW w:w="3177" w:type="dxa"/>
          </w:tcPr>
          <w:p w14:paraId="74E4B2B4" w14:textId="77777777" w:rsidR="00BD5D76" w:rsidRPr="00D533B8" w:rsidRDefault="00BD5D7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45" w:type="dxa"/>
            <w:gridSpan w:val="2"/>
          </w:tcPr>
          <w:p w14:paraId="04A899AB" w14:textId="77777777" w:rsidR="00BD5D76" w:rsidRPr="00D533B8" w:rsidRDefault="00BD5D7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1726" w:type="dxa"/>
            <w:gridSpan w:val="3"/>
          </w:tcPr>
          <w:p w14:paraId="531BF123" w14:textId="77777777" w:rsidR="00BD5D76" w:rsidRPr="00D533B8" w:rsidDel="00685444" w:rsidRDefault="00BD5D7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71FEB882" w14:textId="77777777" w:rsidR="00BD5D76" w:rsidRPr="00D533B8" w:rsidRDefault="00BD5D7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8" w:type="dxa"/>
            <w:gridSpan w:val="3"/>
          </w:tcPr>
          <w:p w14:paraId="53F9498A" w14:textId="77777777" w:rsidR="00BD5D76" w:rsidRPr="00D533B8" w:rsidDel="00685444" w:rsidRDefault="00BD5D7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" w:type="dxa"/>
          </w:tcPr>
          <w:p w14:paraId="1D8705C8" w14:textId="77777777" w:rsidR="00BD5D76" w:rsidRPr="00D533B8" w:rsidRDefault="00BD5D7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5" w:type="dxa"/>
            <w:gridSpan w:val="3"/>
          </w:tcPr>
          <w:p w14:paraId="5FF58A8B" w14:textId="77777777" w:rsidR="00BD5D76" w:rsidRPr="00D533B8" w:rsidDel="00685444" w:rsidRDefault="00BD5D7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238" w:type="dxa"/>
          </w:tcPr>
          <w:p w14:paraId="69D0DBDF" w14:textId="77777777" w:rsidR="00BD5D76" w:rsidRPr="00D533B8" w:rsidRDefault="00BD5D7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8" w:type="dxa"/>
            <w:gridSpan w:val="3"/>
          </w:tcPr>
          <w:p w14:paraId="0C8FF100" w14:textId="2FD9094A" w:rsidR="00BD5D76" w:rsidRPr="00D533B8" w:rsidDel="00685444" w:rsidRDefault="00BD5D7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  <w:cs/>
              </w:rPr>
              <w:t xml:space="preserve">ราคาทุน </w:t>
            </w:r>
            <w:r w:rsidR="0083703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D533B8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236" w:type="dxa"/>
          </w:tcPr>
          <w:p w14:paraId="091D5190" w14:textId="77777777" w:rsidR="00BD5D76" w:rsidRPr="00D533B8" w:rsidRDefault="00BD5D7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3"/>
          </w:tcPr>
          <w:p w14:paraId="44CEBC82" w14:textId="77777777" w:rsidR="00BD5D76" w:rsidRPr="00D533B8" w:rsidDel="00685444" w:rsidRDefault="006D6C67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สำหรับปี</w:t>
            </w:r>
          </w:p>
        </w:tc>
      </w:tr>
      <w:tr w:rsidR="00B53044" w:rsidRPr="00D533B8" w14:paraId="702A1973" w14:textId="77777777" w:rsidTr="00910255">
        <w:tc>
          <w:tcPr>
            <w:tcW w:w="3177" w:type="dxa"/>
          </w:tcPr>
          <w:p w14:paraId="2AA43C37" w14:textId="77777777" w:rsidR="00B53044" w:rsidRPr="00D533B8" w:rsidRDefault="00B53044" w:rsidP="00B5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0" w:type="dxa"/>
          </w:tcPr>
          <w:p w14:paraId="79A6D86D" w14:textId="24361B4B" w:rsidR="00B53044" w:rsidRPr="00D533B8" w:rsidRDefault="00786EC4" w:rsidP="002F7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6EC4">
              <w:rPr>
                <w:rFonts w:ascii="Angsana New" w:hAnsi="Angsana New"/>
                <w:sz w:val="28"/>
                <w:szCs w:val="28"/>
              </w:rPr>
              <w:t>2</w:t>
            </w:r>
            <w:r w:rsidR="005D20EE" w:rsidRPr="005D20EE">
              <w:rPr>
                <w:rFonts w:ascii="Angsana New" w:hAnsi="Angsana New"/>
                <w:sz w:val="28"/>
                <w:szCs w:val="28"/>
              </w:rPr>
              <w:t>563</w:t>
            </w:r>
          </w:p>
        </w:tc>
        <w:tc>
          <w:tcPr>
            <w:tcW w:w="615" w:type="dxa"/>
          </w:tcPr>
          <w:p w14:paraId="10C9D49F" w14:textId="068026E6" w:rsidR="00B53044" w:rsidRPr="00D533B8" w:rsidRDefault="00786EC4" w:rsidP="002F7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6EC4">
              <w:rPr>
                <w:rFonts w:ascii="Angsana New" w:hAnsi="Angsana New"/>
                <w:sz w:val="28"/>
                <w:szCs w:val="28"/>
              </w:rPr>
              <w:t>2</w:t>
            </w:r>
            <w:r w:rsidR="005D20EE" w:rsidRPr="005D20EE">
              <w:rPr>
                <w:rFonts w:ascii="Angsana New" w:hAnsi="Angsana New"/>
                <w:sz w:val="28"/>
                <w:szCs w:val="28"/>
              </w:rPr>
              <w:t>56</w:t>
            </w:r>
            <w:r w:rsidRPr="00786EC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736" w:type="dxa"/>
          </w:tcPr>
          <w:p w14:paraId="29EE9787" w14:textId="0D526D2B" w:rsidR="00B53044" w:rsidRPr="00D533B8" w:rsidRDefault="00786EC4" w:rsidP="002F7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6EC4">
              <w:rPr>
                <w:rFonts w:ascii="Angsana New" w:hAnsi="Angsana New"/>
                <w:sz w:val="28"/>
                <w:szCs w:val="28"/>
              </w:rPr>
              <w:t>2</w:t>
            </w:r>
            <w:r w:rsidR="005D20EE" w:rsidRPr="005D20EE">
              <w:rPr>
                <w:rFonts w:ascii="Angsana New" w:hAnsi="Angsana New"/>
                <w:sz w:val="28"/>
                <w:szCs w:val="28"/>
              </w:rPr>
              <w:t>563</w:t>
            </w:r>
          </w:p>
        </w:tc>
        <w:tc>
          <w:tcPr>
            <w:tcW w:w="270" w:type="dxa"/>
          </w:tcPr>
          <w:p w14:paraId="4137DF9F" w14:textId="77777777" w:rsidR="00B53044" w:rsidRPr="00D533B8" w:rsidRDefault="00B53044" w:rsidP="00B5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178ABED7" w14:textId="69DC2BF6" w:rsidR="00B53044" w:rsidRPr="00D533B8" w:rsidRDefault="00786EC4" w:rsidP="002F7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6EC4">
              <w:rPr>
                <w:rFonts w:ascii="Angsana New" w:hAnsi="Angsana New"/>
                <w:sz w:val="28"/>
                <w:szCs w:val="28"/>
              </w:rPr>
              <w:t>2</w:t>
            </w:r>
            <w:r w:rsidR="005D20EE" w:rsidRPr="005D20EE">
              <w:rPr>
                <w:rFonts w:ascii="Angsana New" w:hAnsi="Angsana New"/>
                <w:sz w:val="28"/>
                <w:szCs w:val="28"/>
              </w:rPr>
              <w:t>56</w:t>
            </w:r>
            <w:r w:rsidRPr="00786EC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40C7FD0C" w14:textId="77777777" w:rsidR="00B53044" w:rsidRPr="00D533B8" w:rsidRDefault="00B53044" w:rsidP="00B5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3437F03" w14:textId="1F6618D6" w:rsidR="00B53044" w:rsidRPr="00D533B8" w:rsidRDefault="00786EC4" w:rsidP="002F7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6EC4">
              <w:rPr>
                <w:rFonts w:ascii="Angsana New" w:hAnsi="Angsana New"/>
                <w:sz w:val="28"/>
                <w:szCs w:val="28"/>
              </w:rPr>
              <w:t>2</w:t>
            </w:r>
            <w:r w:rsidR="005D20EE" w:rsidRPr="005D20EE">
              <w:rPr>
                <w:rFonts w:ascii="Angsana New" w:hAnsi="Angsana New"/>
                <w:sz w:val="28"/>
                <w:szCs w:val="28"/>
              </w:rPr>
              <w:t>563</w:t>
            </w:r>
          </w:p>
        </w:tc>
        <w:tc>
          <w:tcPr>
            <w:tcW w:w="237" w:type="dxa"/>
          </w:tcPr>
          <w:p w14:paraId="5F6C8522" w14:textId="77777777" w:rsidR="00B53044" w:rsidRPr="00D533B8" w:rsidRDefault="00B53044" w:rsidP="00B5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14:paraId="613C4A88" w14:textId="126B717F" w:rsidR="00B53044" w:rsidRPr="00D533B8" w:rsidRDefault="00786EC4" w:rsidP="002F7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6EC4">
              <w:rPr>
                <w:rFonts w:ascii="Angsana New" w:hAnsi="Angsana New"/>
                <w:sz w:val="28"/>
                <w:szCs w:val="28"/>
              </w:rPr>
              <w:t>2</w:t>
            </w:r>
            <w:r w:rsidR="005D20EE" w:rsidRPr="005D20EE">
              <w:rPr>
                <w:rFonts w:ascii="Angsana New" w:hAnsi="Angsana New"/>
                <w:sz w:val="28"/>
                <w:szCs w:val="28"/>
              </w:rPr>
              <w:t>56</w:t>
            </w:r>
            <w:r w:rsidRPr="00786EC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610433CC" w14:textId="77777777" w:rsidR="00B53044" w:rsidRPr="00D533B8" w:rsidRDefault="00B53044" w:rsidP="00B5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94404A1" w14:textId="4438B511" w:rsidR="00A96A89" w:rsidRPr="00D533B8" w:rsidRDefault="00786EC4" w:rsidP="00A96A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6EC4">
              <w:rPr>
                <w:rFonts w:ascii="Angsana New" w:hAnsi="Angsana New"/>
                <w:sz w:val="28"/>
                <w:szCs w:val="28"/>
              </w:rPr>
              <w:t>2</w:t>
            </w:r>
            <w:r w:rsidR="005D20EE" w:rsidRPr="005D20EE">
              <w:rPr>
                <w:rFonts w:ascii="Angsana New" w:hAnsi="Angsana New"/>
                <w:sz w:val="28"/>
                <w:szCs w:val="28"/>
              </w:rPr>
              <w:t>563</w:t>
            </w:r>
          </w:p>
        </w:tc>
        <w:tc>
          <w:tcPr>
            <w:tcW w:w="236" w:type="dxa"/>
          </w:tcPr>
          <w:p w14:paraId="4172876E" w14:textId="77777777" w:rsidR="00B53044" w:rsidRPr="00D533B8" w:rsidRDefault="00B53044" w:rsidP="00B5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61C25303" w14:textId="33C800EB" w:rsidR="00B53044" w:rsidRPr="00D533B8" w:rsidRDefault="00786EC4" w:rsidP="002F7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6EC4">
              <w:rPr>
                <w:rFonts w:ascii="Angsana New" w:hAnsi="Angsana New"/>
                <w:sz w:val="28"/>
                <w:szCs w:val="28"/>
              </w:rPr>
              <w:t>2</w:t>
            </w:r>
            <w:r w:rsidR="005D20EE" w:rsidRPr="005D20EE">
              <w:rPr>
                <w:rFonts w:ascii="Angsana New" w:hAnsi="Angsana New"/>
                <w:sz w:val="28"/>
                <w:szCs w:val="28"/>
              </w:rPr>
              <w:t>56</w:t>
            </w:r>
            <w:r w:rsidRPr="00786EC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8" w:type="dxa"/>
          </w:tcPr>
          <w:p w14:paraId="76F781F0" w14:textId="77777777" w:rsidR="00B53044" w:rsidRPr="00D533B8" w:rsidRDefault="00B53044" w:rsidP="00B5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1040CAF4" w14:textId="6A7B7FEE" w:rsidR="00B53044" w:rsidRPr="00D533B8" w:rsidRDefault="00786EC4" w:rsidP="002F7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6EC4">
              <w:rPr>
                <w:rFonts w:ascii="Angsana New" w:hAnsi="Angsana New"/>
                <w:sz w:val="28"/>
                <w:szCs w:val="28"/>
              </w:rPr>
              <w:t>2</w:t>
            </w:r>
            <w:r w:rsidR="005D20EE" w:rsidRPr="005D20EE">
              <w:rPr>
                <w:rFonts w:ascii="Angsana New" w:hAnsi="Angsana New"/>
                <w:sz w:val="28"/>
                <w:szCs w:val="28"/>
              </w:rPr>
              <w:t>563</w:t>
            </w:r>
          </w:p>
        </w:tc>
        <w:tc>
          <w:tcPr>
            <w:tcW w:w="236" w:type="dxa"/>
          </w:tcPr>
          <w:p w14:paraId="20B6A25F" w14:textId="77777777" w:rsidR="00B53044" w:rsidRPr="00D533B8" w:rsidRDefault="00B53044" w:rsidP="00B5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</w:tcPr>
          <w:p w14:paraId="197FE50A" w14:textId="3B5CE05D" w:rsidR="00B53044" w:rsidRPr="00D533B8" w:rsidRDefault="00786EC4" w:rsidP="002F7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6EC4">
              <w:rPr>
                <w:rFonts w:ascii="Angsana New" w:hAnsi="Angsana New"/>
                <w:sz w:val="28"/>
                <w:szCs w:val="28"/>
              </w:rPr>
              <w:t>2</w:t>
            </w:r>
            <w:r w:rsidR="005D20EE" w:rsidRPr="005D20EE">
              <w:rPr>
                <w:rFonts w:ascii="Angsana New" w:hAnsi="Angsana New"/>
                <w:sz w:val="28"/>
                <w:szCs w:val="28"/>
              </w:rPr>
              <w:t>56</w:t>
            </w:r>
            <w:r w:rsidRPr="00786EC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5A8271E5" w14:textId="77777777" w:rsidR="00B53044" w:rsidRPr="00D533B8" w:rsidRDefault="00B53044" w:rsidP="00B5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0" w:type="dxa"/>
          </w:tcPr>
          <w:p w14:paraId="5958400C" w14:textId="3C1B6420" w:rsidR="00B53044" w:rsidRPr="00D533B8" w:rsidRDefault="00786EC4" w:rsidP="002F7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6EC4">
              <w:rPr>
                <w:rFonts w:ascii="Angsana New" w:hAnsi="Angsana New"/>
                <w:sz w:val="28"/>
                <w:szCs w:val="28"/>
              </w:rPr>
              <w:t>2</w:t>
            </w:r>
            <w:r w:rsidR="005D20EE" w:rsidRPr="005D20EE">
              <w:rPr>
                <w:rFonts w:ascii="Angsana New" w:hAnsi="Angsana New"/>
                <w:sz w:val="28"/>
                <w:szCs w:val="28"/>
              </w:rPr>
              <w:t>563</w:t>
            </w:r>
          </w:p>
        </w:tc>
        <w:tc>
          <w:tcPr>
            <w:tcW w:w="236" w:type="dxa"/>
          </w:tcPr>
          <w:p w14:paraId="299DEEBE" w14:textId="77777777" w:rsidR="00B53044" w:rsidRPr="00D533B8" w:rsidRDefault="00B53044" w:rsidP="00B5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dxa"/>
          </w:tcPr>
          <w:p w14:paraId="2ADCB575" w14:textId="1241BF99" w:rsidR="00B53044" w:rsidRPr="00D533B8" w:rsidRDefault="00786EC4" w:rsidP="002F7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6EC4">
              <w:rPr>
                <w:rFonts w:ascii="Angsana New" w:hAnsi="Angsana New"/>
                <w:sz w:val="28"/>
                <w:szCs w:val="28"/>
              </w:rPr>
              <w:t>2</w:t>
            </w:r>
            <w:r w:rsidR="005D20EE" w:rsidRPr="005D20EE">
              <w:rPr>
                <w:rFonts w:ascii="Angsana New" w:hAnsi="Angsana New"/>
                <w:sz w:val="28"/>
                <w:szCs w:val="28"/>
              </w:rPr>
              <w:t>56</w:t>
            </w:r>
            <w:r w:rsidRPr="00786EC4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B53044" w:rsidRPr="00D533B8" w14:paraId="30BF43AC" w14:textId="77777777" w:rsidTr="00910255">
        <w:tc>
          <w:tcPr>
            <w:tcW w:w="3177" w:type="dxa"/>
          </w:tcPr>
          <w:p w14:paraId="1A1F49B7" w14:textId="2F14B021" w:rsidR="00B53044" w:rsidRPr="00D533B8" w:rsidRDefault="00A96A89" w:rsidP="00B5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245" w:type="dxa"/>
            <w:gridSpan w:val="2"/>
          </w:tcPr>
          <w:p w14:paraId="3D5BAB8D" w14:textId="77777777" w:rsidR="00B53044" w:rsidRPr="00D533B8" w:rsidRDefault="00B53044" w:rsidP="00B5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736" w:type="dxa"/>
          </w:tcPr>
          <w:p w14:paraId="00D1114D" w14:textId="77777777" w:rsidR="00B53044" w:rsidRPr="00D533B8" w:rsidRDefault="00B53044" w:rsidP="00B5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91589D" w14:textId="77777777" w:rsidR="00B53044" w:rsidRPr="00D533B8" w:rsidRDefault="00B53044" w:rsidP="00B5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36016E3B" w14:textId="77777777" w:rsidR="00B53044" w:rsidRPr="00D533B8" w:rsidRDefault="00B53044" w:rsidP="00B5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36" w:type="dxa"/>
            <w:gridSpan w:val="16"/>
          </w:tcPr>
          <w:p w14:paraId="6FEEA1BA" w14:textId="77777777" w:rsidR="00B53044" w:rsidRPr="00D533B8" w:rsidRDefault="00B53044" w:rsidP="00B5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53044" w:rsidRPr="00D533B8" w14:paraId="002A5EDC" w14:textId="77777777" w:rsidTr="00910255">
        <w:trPr>
          <w:trHeight w:val="335"/>
        </w:trPr>
        <w:tc>
          <w:tcPr>
            <w:tcW w:w="3177" w:type="dxa"/>
          </w:tcPr>
          <w:p w14:paraId="3493F4ED" w14:textId="77777777" w:rsidR="00B53044" w:rsidRPr="00D533B8" w:rsidRDefault="00B53044" w:rsidP="00B5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630" w:type="dxa"/>
          </w:tcPr>
          <w:p w14:paraId="2B2800F7" w14:textId="77777777" w:rsidR="00B53044" w:rsidRPr="00D533B8" w:rsidRDefault="00B53044" w:rsidP="00B5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615" w:type="dxa"/>
          </w:tcPr>
          <w:p w14:paraId="38B9C78B" w14:textId="77777777" w:rsidR="00B53044" w:rsidRPr="00D533B8" w:rsidRDefault="00B53044" w:rsidP="00B5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736" w:type="dxa"/>
          </w:tcPr>
          <w:p w14:paraId="4A28E1BB" w14:textId="77777777" w:rsidR="00B53044" w:rsidRPr="00D533B8" w:rsidRDefault="00B53044" w:rsidP="00B5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70" w:type="dxa"/>
          </w:tcPr>
          <w:p w14:paraId="1D68B2A7" w14:textId="77777777" w:rsidR="00B53044" w:rsidRPr="00D533B8" w:rsidRDefault="00B53044" w:rsidP="00B5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720" w:type="dxa"/>
          </w:tcPr>
          <w:p w14:paraId="549A83D6" w14:textId="77777777" w:rsidR="00B53044" w:rsidRPr="00D533B8" w:rsidRDefault="00B53044" w:rsidP="00B5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70" w:type="dxa"/>
          </w:tcPr>
          <w:p w14:paraId="46C09A69" w14:textId="77777777" w:rsidR="00B53044" w:rsidRPr="00D533B8" w:rsidRDefault="00B53044" w:rsidP="00B5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900" w:type="dxa"/>
          </w:tcPr>
          <w:p w14:paraId="65F076AC" w14:textId="77777777" w:rsidR="00B53044" w:rsidRPr="00D533B8" w:rsidRDefault="00B53044" w:rsidP="00B5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37" w:type="dxa"/>
          </w:tcPr>
          <w:p w14:paraId="55059E18" w14:textId="77777777" w:rsidR="00B53044" w:rsidRPr="00D533B8" w:rsidRDefault="00B53044" w:rsidP="00B5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991" w:type="dxa"/>
          </w:tcPr>
          <w:p w14:paraId="538ED0FD" w14:textId="77777777" w:rsidR="00B53044" w:rsidRPr="00D533B8" w:rsidRDefault="00B53044" w:rsidP="00B5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70" w:type="dxa"/>
          </w:tcPr>
          <w:p w14:paraId="28F464AF" w14:textId="77777777" w:rsidR="00B53044" w:rsidRPr="00D533B8" w:rsidRDefault="00B53044" w:rsidP="00B5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900" w:type="dxa"/>
          </w:tcPr>
          <w:p w14:paraId="42C76132" w14:textId="77777777" w:rsidR="00B53044" w:rsidRPr="00D533B8" w:rsidRDefault="00B53044" w:rsidP="00B5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36" w:type="dxa"/>
          </w:tcPr>
          <w:p w14:paraId="75E889E9" w14:textId="77777777" w:rsidR="00B53044" w:rsidRPr="00D533B8" w:rsidRDefault="00B53044" w:rsidP="00B5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899" w:type="dxa"/>
          </w:tcPr>
          <w:p w14:paraId="74FFAC2C" w14:textId="77777777" w:rsidR="00B53044" w:rsidRPr="00D533B8" w:rsidRDefault="00B53044" w:rsidP="00B5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38" w:type="dxa"/>
          </w:tcPr>
          <w:p w14:paraId="0F7D0FFE" w14:textId="77777777" w:rsidR="00B53044" w:rsidRPr="00D533B8" w:rsidRDefault="00B53044" w:rsidP="00B5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934" w:type="dxa"/>
          </w:tcPr>
          <w:p w14:paraId="4BDB4E6D" w14:textId="77777777" w:rsidR="00B53044" w:rsidRPr="00D533B8" w:rsidRDefault="00B53044" w:rsidP="00B5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36" w:type="dxa"/>
          </w:tcPr>
          <w:p w14:paraId="375C8C8E" w14:textId="77777777" w:rsidR="00B53044" w:rsidRPr="00D533B8" w:rsidRDefault="00B53044" w:rsidP="00B5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888" w:type="dxa"/>
          </w:tcPr>
          <w:p w14:paraId="7488FF12" w14:textId="77777777" w:rsidR="00B53044" w:rsidRPr="00D533B8" w:rsidRDefault="00B53044" w:rsidP="00B5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36" w:type="dxa"/>
          </w:tcPr>
          <w:p w14:paraId="46AE4D6D" w14:textId="77777777" w:rsidR="00B53044" w:rsidRPr="00D533B8" w:rsidRDefault="00B53044" w:rsidP="00B5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710" w:type="dxa"/>
          </w:tcPr>
          <w:p w14:paraId="27DD1A0D" w14:textId="77777777" w:rsidR="00B53044" w:rsidRPr="00D533B8" w:rsidRDefault="00B53044" w:rsidP="00B5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36" w:type="dxa"/>
          </w:tcPr>
          <w:p w14:paraId="683D3B30" w14:textId="77777777" w:rsidR="00B53044" w:rsidRPr="00D533B8" w:rsidRDefault="00B53044" w:rsidP="00B5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755" w:type="dxa"/>
          </w:tcPr>
          <w:p w14:paraId="101491CF" w14:textId="77777777" w:rsidR="00B53044" w:rsidRPr="00D533B8" w:rsidRDefault="00B53044" w:rsidP="00B5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</w:tr>
      <w:tr w:rsidR="00DE414B" w:rsidRPr="00D533B8" w14:paraId="6CFC85B2" w14:textId="77777777" w:rsidTr="00910255">
        <w:tc>
          <w:tcPr>
            <w:tcW w:w="3177" w:type="dxa"/>
          </w:tcPr>
          <w:p w14:paraId="7485DB49" w14:textId="77777777" w:rsidR="00DE414B" w:rsidRPr="00D533B8" w:rsidRDefault="00DE414B" w:rsidP="00DE414B">
            <w:pPr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D533B8">
              <w:rPr>
                <w:rFonts w:ascii="Angsana New" w:hAnsi="Angsana New"/>
                <w:sz w:val="28"/>
                <w:szCs w:val="28"/>
              </w:rPr>
              <w:t>Sappe</w:t>
            </w:r>
            <w:proofErr w:type="spellEnd"/>
            <w:r w:rsidRPr="00D533B8">
              <w:rPr>
                <w:rFonts w:ascii="Angsana New" w:hAnsi="Angsana New"/>
                <w:sz w:val="28"/>
                <w:szCs w:val="28"/>
              </w:rPr>
              <w:t xml:space="preserve"> Europe </w:t>
            </w:r>
            <w:proofErr w:type="spellStart"/>
            <w:r w:rsidRPr="00D533B8">
              <w:rPr>
                <w:rFonts w:ascii="Angsana New" w:hAnsi="Angsana New"/>
                <w:sz w:val="28"/>
                <w:szCs w:val="28"/>
              </w:rPr>
              <w:t>s.r.o.</w:t>
            </w:r>
            <w:proofErr w:type="spellEnd"/>
          </w:p>
        </w:tc>
        <w:tc>
          <w:tcPr>
            <w:tcW w:w="630" w:type="dxa"/>
          </w:tcPr>
          <w:p w14:paraId="4E3A76A8" w14:textId="3748CEDE" w:rsidR="00DE414B" w:rsidRPr="00D533B8" w:rsidRDefault="005D20EE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98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20EE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615" w:type="dxa"/>
          </w:tcPr>
          <w:p w14:paraId="33E6EBEA" w14:textId="2AB45231" w:rsidR="00DE414B" w:rsidRPr="00D533B8" w:rsidRDefault="005D20EE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98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20EE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726" w:type="dxa"/>
            <w:gridSpan w:val="3"/>
          </w:tcPr>
          <w:p w14:paraId="3CF54487" w14:textId="0E625F08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</w:rPr>
              <w:t xml:space="preserve">EUR </w:t>
            </w:r>
            <w:r w:rsidR="005D20EE" w:rsidRPr="005D20EE">
              <w:rPr>
                <w:rFonts w:ascii="Angsana New" w:hAnsi="Angsana New"/>
                <w:sz w:val="28"/>
                <w:szCs w:val="28"/>
              </w:rPr>
              <w:t>6</w:t>
            </w:r>
            <w:r w:rsidRPr="00D533B8">
              <w:rPr>
                <w:rFonts w:ascii="Angsana New" w:hAnsi="Angsana New"/>
                <w:sz w:val="28"/>
                <w:szCs w:val="28"/>
              </w:rPr>
              <w:t>,</w:t>
            </w:r>
            <w:r w:rsidR="005D20EE" w:rsidRPr="005D20EE">
              <w:rPr>
                <w:rFonts w:ascii="Angsana New" w:hAnsi="Angsana New"/>
                <w:sz w:val="28"/>
                <w:szCs w:val="28"/>
              </w:rPr>
              <w:t>639</w:t>
            </w:r>
          </w:p>
        </w:tc>
        <w:tc>
          <w:tcPr>
            <w:tcW w:w="270" w:type="dxa"/>
          </w:tcPr>
          <w:p w14:paraId="2852C4B0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A505F05" w14:textId="2E7861A8" w:rsidR="00DE414B" w:rsidRPr="00D533B8" w:rsidRDefault="00786EC4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6EC4">
              <w:rPr>
                <w:rFonts w:ascii="Angsana New" w:hAnsi="Angsana New"/>
                <w:sz w:val="28"/>
                <w:szCs w:val="28"/>
              </w:rPr>
              <w:t>1</w:t>
            </w:r>
            <w:r w:rsidR="005D20EE" w:rsidRPr="005D20EE">
              <w:rPr>
                <w:rFonts w:ascii="Angsana New" w:hAnsi="Angsana New"/>
                <w:sz w:val="28"/>
                <w:szCs w:val="28"/>
              </w:rPr>
              <w:t>6</w:t>
            </w:r>
            <w:r w:rsidRPr="00786EC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7" w:type="dxa"/>
          </w:tcPr>
          <w:p w14:paraId="4859F671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14:paraId="3E502CA9" w14:textId="538B8728" w:rsidR="00DE414B" w:rsidRPr="00D533B8" w:rsidRDefault="00786EC4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6EC4">
              <w:rPr>
                <w:rFonts w:ascii="Angsana New" w:hAnsi="Angsana New"/>
                <w:sz w:val="28"/>
                <w:szCs w:val="28"/>
              </w:rPr>
              <w:t>1</w:t>
            </w:r>
            <w:r w:rsidR="005D20EE" w:rsidRPr="005D20EE">
              <w:rPr>
                <w:rFonts w:ascii="Angsana New" w:hAnsi="Angsana New"/>
                <w:sz w:val="28"/>
                <w:szCs w:val="28"/>
              </w:rPr>
              <w:t>6</w:t>
            </w:r>
            <w:r w:rsidRPr="00786EC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24CE208B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2C34379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8003DAA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6C4A9240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3D985E2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4AF1E07B" w14:textId="0FC01642" w:rsidR="00DE414B" w:rsidRPr="008D3451" w:rsidRDefault="00786EC4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786EC4">
              <w:rPr>
                <w:rFonts w:ascii="Angsana New" w:hAnsi="Angsana New"/>
                <w:sz w:val="28"/>
                <w:szCs w:val="28"/>
              </w:rPr>
              <w:t>1</w:t>
            </w:r>
            <w:r w:rsidR="005D20EE" w:rsidRPr="005D20EE">
              <w:rPr>
                <w:rFonts w:ascii="Angsana New" w:hAnsi="Angsana New"/>
                <w:sz w:val="28"/>
                <w:szCs w:val="28"/>
              </w:rPr>
              <w:t>6</w:t>
            </w:r>
            <w:r w:rsidRPr="00786EC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3C3D9D0F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</w:tcPr>
          <w:p w14:paraId="22BF2224" w14:textId="65C389B0" w:rsidR="00DE414B" w:rsidRPr="00D533B8" w:rsidRDefault="00786EC4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86EC4">
              <w:rPr>
                <w:rFonts w:ascii="Angsana New" w:hAnsi="Angsana New"/>
                <w:sz w:val="28"/>
                <w:szCs w:val="28"/>
              </w:rPr>
              <w:t>1</w:t>
            </w:r>
            <w:r w:rsidR="005D20EE" w:rsidRPr="005D20EE">
              <w:rPr>
                <w:rFonts w:ascii="Angsana New" w:hAnsi="Angsana New"/>
                <w:sz w:val="28"/>
                <w:szCs w:val="28"/>
              </w:rPr>
              <w:t>6</w:t>
            </w:r>
            <w:r w:rsidRPr="00786EC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198D82D1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0" w:type="dxa"/>
          </w:tcPr>
          <w:p w14:paraId="64E04731" w14:textId="17D26D2F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B1816A5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dxa"/>
          </w:tcPr>
          <w:p w14:paraId="36296460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3298F" w:rsidRPr="00D533B8" w14:paraId="08FA61B8" w14:textId="77777777" w:rsidTr="00886BD9">
        <w:tc>
          <w:tcPr>
            <w:tcW w:w="3177" w:type="dxa"/>
          </w:tcPr>
          <w:p w14:paraId="181379B5" w14:textId="5C818E35" w:rsidR="0023298F" w:rsidRPr="00D533B8" w:rsidRDefault="0023298F" w:rsidP="00DE414B">
            <w:pPr>
              <w:ind w:right="-29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533B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บริษัท เซ็ปเป้ โฮลดิ้ง </w:t>
            </w:r>
            <w:r w:rsidRPr="00D533B8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D533B8">
              <w:rPr>
                <w:rFonts w:ascii="Angsana New" w:hAnsi="Angsana New"/>
                <w:spacing w:val="-4"/>
                <w:sz w:val="28"/>
                <w:szCs w:val="28"/>
                <w:cs/>
              </w:rPr>
              <w:t>ประเทศไทย) จำกัด</w:t>
            </w:r>
          </w:p>
        </w:tc>
        <w:tc>
          <w:tcPr>
            <w:tcW w:w="630" w:type="dxa"/>
          </w:tcPr>
          <w:p w14:paraId="730AD3BF" w14:textId="0F39D116" w:rsidR="0023298F" w:rsidRPr="00D533B8" w:rsidRDefault="00786EC4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6EC4">
              <w:rPr>
                <w:rFonts w:ascii="Angsana New" w:hAnsi="Angsana New"/>
                <w:sz w:val="28"/>
                <w:szCs w:val="28"/>
              </w:rPr>
              <w:t>1</w:t>
            </w:r>
            <w:r w:rsidR="005D20EE" w:rsidRPr="005D20EE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615" w:type="dxa"/>
          </w:tcPr>
          <w:p w14:paraId="62DB5AC7" w14:textId="2A95CDDB" w:rsidR="0023298F" w:rsidRPr="00D533B8" w:rsidRDefault="00786EC4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6EC4">
              <w:rPr>
                <w:rFonts w:ascii="Angsana New" w:hAnsi="Angsana New"/>
                <w:sz w:val="28"/>
                <w:szCs w:val="28"/>
              </w:rPr>
              <w:t>1</w:t>
            </w:r>
            <w:r w:rsidR="005D20EE" w:rsidRPr="005D20EE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726" w:type="dxa"/>
            <w:gridSpan w:val="3"/>
          </w:tcPr>
          <w:p w14:paraId="110BB549" w14:textId="380FE826" w:rsidR="0023298F" w:rsidRPr="00D533B8" w:rsidRDefault="00786EC4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6EC4">
              <w:rPr>
                <w:rFonts w:ascii="Angsana New" w:hAnsi="Angsana New" w:hint="cs"/>
                <w:sz w:val="28"/>
                <w:szCs w:val="28"/>
              </w:rPr>
              <w:t>2</w:t>
            </w:r>
            <w:r w:rsidR="005D20EE" w:rsidRPr="005D20EE">
              <w:rPr>
                <w:rFonts w:ascii="Angsana New" w:hAnsi="Angsana New" w:hint="cs"/>
                <w:sz w:val="28"/>
                <w:szCs w:val="28"/>
              </w:rPr>
              <w:t>90</w:t>
            </w:r>
            <w:r w:rsidR="0023298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3298F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="0023298F" w:rsidRPr="00D533B8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270" w:type="dxa"/>
          </w:tcPr>
          <w:p w14:paraId="09366E11" w14:textId="77777777" w:rsidR="0023298F" w:rsidRPr="00D533B8" w:rsidRDefault="0023298F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EA328DC" w14:textId="60E31E66" w:rsidR="0023298F" w:rsidRPr="00D533B8" w:rsidRDefault="00786EC4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6EC4">
              <w:rPr>
                <w:rFonts w:ascii="Angsana New" w:hAnsi="Angsana New"/>
                <w:sz w:val="28"/>
                <w:szCs w:val="28"/>
              </w:rPr>
              <w:t>2</w:t>
            </w:r>
            <w:r w:rsidR="005D20EE" w:rsidRPr="005D20EE">
              <w:rPr>
                <w:rFonts w:ascii="Angsana New" w:hAnsi="Angsana New"/>
                <w:sz w:val="28"/>
                <w:szCs w:val="28"/>
              </w:rPr>
              <w:t>90</w:t>
            </w:r>
            <w:r w:rsidR="0023298F">
              <w:rPr>
                <w:rFonts w:ascii="Angsana New" w:hAnsi="Angsana New"/>
                <w:sz w:val="28"/>
                <w:szCs w:val="28"/>
              </w:rPr>
              <w:t>,</w:t>
            </w:r>
            <w:r w:rsidR="005D20EE" w:rsidRPr="005D20E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37" w:type="dxa"/>
          </w:tcPr>
          <w:p w14:paraId="4463551E" w14:textId="77777777" w:rsidR="0023298F" w:rsidRPr="00D533B8" w:rsidRDefault="0023298F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14:paraId="738A58C1" w14:textId="6503201F" w:rsidR="0023298F" w:rsidRPr="00D533B8" w:rsidRDefault="00786EC4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6EC4">
              <w:rPr>
                <w:rFonts w:ascii="Angsana New" w:hAnsi="Angsana New"/>
                <w:sz w:val="28"/>
                <w:szCs w:val="28"/>
              </w:rPr>
              <w:t>2</w:t>
            </w:r>
            <w:r w:rsidR="005D20EE" w:rsidRPr="005D20EE">
              <w:rPr>
                <w:rFonts w:ascii="Angsana New" w:hAnsi="Angsana New"/>
                <w:sz w:val="28"/>
                <w:szCs w:val="28"/>
              </w:rPr>
              <w:t>90</w:t>
            </w:r>
            <w:r w:rsidR="0023298F">
              <w:rPr>
                <w:rFonts w:ascii="Angsana New" w:hAnsi="Angsana New"/>
                <w:sz w:val="28"/>
                <w:szCs w:val="28"/>
              </w:rPr>
              <w:t>,</w:t>
            </w:r>
            <w:r w:rsidR="005D20EE" w:rsidRPr="005D20E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1D7BE7D7" w14:textId="77777777" w:rsidR="0023298F" w:rsidRPr="00D533B8" w:rsidRDefault="0023298F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00CCE14" w14:textId="77777777" w:rsidR="0023298F" w:rsidRPr="00D533B8" w:rsidRDefault="0023298F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64A867F" w14:textId="77777777" w:rsidR="0023298F" w:rsidRPr="00D533B8" w:rsidRDefault="0023298F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3CCFC756" w14:textId="77777777" w:rsidR="0023298F" w:rsidRPr="00D533B8" w:rsidRDefault="0023298F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A1EF13B" w14:textId="77777777" w:rsidR="0023298F" w:rsidRPr="00D533B8" w:rsidRDefault="0023298F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3FF03DB6" w14:textId="75711750" w:rsidR="0023298F" w:rsidRPr="008D3451" w:rsidRDefault="00786EC4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786EC4">
              <w:rPr>
                <w:rFonts w:ascii="Angsana New" w:hAnsi="Angsana New"/>
                <w:sz w:val="28"/>
                <w:szCs w:val="28"/>
              </w:rPr>
              <w:t>2</w:t>
            </w:r>
            <w:r w:rsidR="005D20EE" w:rsidRPr="005D20EE">
              <w:rPr>
                <w:rFonts w:ascii="Angsana New" w:hAnsi="Angsana New"/>
                <w:sz w:val="28"/>
                <w:szCs w:val="28"/>
              </w:rPr>
              <w:t>90</w:t>
            </w:r>
            <w:r w:rsidR="0023298F">
              <w:rPr>
                <w:rFonts w:ascii="Angsana New" w:hAnsi="Angsana New"/>
                <w:sz w:val="28"/>
                <w:szCs w:val="28"/>
              </w:rPr>
              <w:t>,</w:t>
            </w:r>
            <w:r w:rsidR="005D20EE" w:rsidRPr="005D20E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36" w:type="dxa"/>
          </w:tcPr>
          <w:p w14:paraId="7E7C3E2A" w14:textId="77777777" w:rsidR="0023298F" w:rsidRPr="00D533B8" w:rsidRDefault="0023298F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</w:tcPr>
          <w:p w14:paraId="17762622" w14:textId="3E8FE83E" w:rsidR="0023298F" w:rsidRPr="00D533B8" w:rsidRDefault="00786EC4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86EC4">
              <w:rPr>
                <w:rFonts w:ascii="Angsana New" w:hAnsi="Angsana New"/>
                <w:sz w:val="28"/>
                <w:szCs w:val="28"/>
              </w:rPr>
              <w:t>2</w:t>
            </w:r>
            <w:r w:rsidR="005D20EE" w:rsidRPr="005D20EE">
              <w:rPr>
                <w:rFonts w:ascii="Angsana New" w:hAnsi="Angsana New"/>
                <w:sz w:val="28"/>
                <w:szCs w:val="28"/>
              </w:rPr>
              <w:t>90</w:t>
            </w:r>
            <w:r w:rsidR="0023298F">
              <w:rPr>
                <w:rFonts w:ascii="Angsana New" w:hAnsi="Angsana New"/>
                <w:sz w:val="28"/>
                <w:szCs w:val="28"/>
              </w:rPr>
              <w:t>,</w:t>
            </w:r>
            <w:r w:rsidR="005D20EE" w:rsidRPr="005D20E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36" w:type="dxa"/>
          </w:tcPr>
          <w:p w14:paraId="2AA1B301" w14:textId="77777777" w:rsidR="0023298F" w:rsidRPr="00D533B8" w:rsidRDefault="0023298F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0" w:type="dxa"/>
          </w:tcPr>
          <w:p w14:paraId="42DED397" w14:textId="41D7CED6" w:rsidR="0023298F" w:rsidRPr="00D533B8" w:rsidRDefault="0023298F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96820DE" w14:textId="77777777" w:rsidR="0023298F" w:rsidRPr="00D533B8" w:rsidRDefault="0023298F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dxa"/>
          </w:tcPr>
          <w:p w14:paraId="6A3EDEE8" w14:textId="77777777" w:rsidR="0023298F" w:rsidRPr="00D533B8" w:rsidRDefault="0023298F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E414B" w:rsidRPr="00D533B8" w14:paraId="1A2413B6" w14:textId="77777777" w:rsidTr="00910255">
        <w:tc>
          <w:tcPr>
            <w:tcW w:w="3177" w:type="dxa"/>
          </w:tcPr>
          <w:p w14:paraId="088397DB" w14:textId="77777777" w:rsidR="00DE414B" w:rsidRPr="00D533B8" w:rsidRDefault="00DE414B" w:rsidP="00DE414B">
            <w:pPr>
              <w:pStyle w:val="10"/>
              <w:tabs>
                <w:tab w:val="clear" w:pos="1080"/>
              </w:tabs>
              <w:ind w:right="-558"/>
              <w:jc w:val="lef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533B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630" w:type="dxa"/>
          </w:tcPr>
          <w:p w14:paraId="3B654F07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5" w:type="dxa"/>
          </w:tcPr>
          <w:p w14:paraId="3895884D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6" w:type="dxa"/>
          </w:tcPr>
          <w:p w14:paraId="5B9AB3C2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8EF05BF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64BC5C48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92D2594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4075610" w14:textId="2FBAA05C" w:rsidR="00DE414B" w:rsidRPr="00D533B8" w:rsidRDefault="00786EC4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786EC4">
              <w:rPr>
                <w:rFonts w:ascii="Angsana New" w:hAnsi="Angsana New"/>
                <w:b/>
                <w:sz w:val="28"/>
                <w:szCs w:val="28"/>
              </w:rPr>
              <w:t>2</w:t>
            </w:r>
            <w:r w:rsidR="005D20EE" w:rsidRPr="005D20EE">
              <w:rPr>
                <w:rFonts w:ascii="Angsana New" w:hAnsi="Angsana New"/>
                <w:b/>
                <w:sz w:val="28"/>
                <w:szCs w:val="28"/>
              </w:rPr>
              <w:t>90</w:t>
            </w:r>
            <w:r w:rsidR="00DE414B">
              <w:rPr>
                <w:rFonts w:ascii="Angsana New" w:hAnsi="Angsana New"/>
                <w:b/>
                <w:sz w:val="28"/>
                <w:szCs w:val="28"/>
              </w:rPr>
              <w:t>,</w:t>
            </w:r>
            <w:r w:rsidRPr="00786EC4">
              <w:rPr>
                <w:rFonts w:ascii="Angsana New" w:hAnsi="Angsana New"/>
                <w:b/>
                <w:sz w:val="28"/>
                <w:szCs w:val="28"/>
              </w:rPr>
              <w:t>1</w:t>
            </w:r>
            <w:r w:rsidR="005D20EE" w:rsidRPr="005D20EE">
              <w:rPr>
                <w:rFonts w:ascii="Angsana New" w:hAnsi="Angsana New"/>
                <w:b/>
                <w:sz w:val="28"/>
                <w:szCs w:val="28"/>
              </w:rPr>
              <w:t>6</w:t>
            </w:r>
            <w:r w:rsidRPr="00786EC4">
              <w:rPr>
                <w:rFonts w:ascii="Angsana New" w:hAnsi="Angsana New"/>
                <w:b/>
                <w:sz w:val="28"/>
                <w:szCs w:val="28"/>
              </w:rPr>
              <w:t>2</w:t>
            </w:r>
          </w:p>
        </w:tc>
        <w:tc>
          <w:tcPr>
            <w:tcW w:w="237" w:type="dxa"/>
          </w:tcPr>
          <w:p w14:paraId="687D7F99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3194FDFB" w14:textId="07842B33" w:rsidR="00DE414B" w:rsidRPr="00D533B8" w:rsidRDefault="00786EC4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786EC4">
              <w:rPr>
                <w:rFonts w:ascii="Angsana New" w:hAnsi="Angsana New"/>
                <w:b/>
                <w:sz w:val="28"/>
                <w:szCs w:val="28"/>
              </w:rPr>
              <w:t>2</w:t>
            </w:r>
            <w:r w:rsidR="005D20EE" w:rsidRPr="005D20EE">
              <w:rPr>
                <w:rFonts w:ascii="Angsana New" w:hAnsi="Angsana New"/>
                <w:b/>
                <w:sz w:val="28"/>
                <w:szCs w:val="28"/>
              </w:rPr>
              <w:t>90</w:t>
            </w:r>
            <w:r w:rsidR="00DE414B">
              <w:rPr>
                <w:rFonts w:ascii="Angsana New" w:hAnsi="Angsana New"/>
                <w:b/>
                <w:sz w:val="28"/>
                <w:szCs w:val="28"/>
              </w:rPr>
              <w:t>,</w:t>
            </w:r>
            <w:r w:rsidRPr="00786EC4">
              <w:rPr>
                <w:rFonts w:ascii="Angsana New" w:hAnsi="Angsana New"/>
                <w:b/>
                <w:sz w:val="28"/>
                <w:szCs w:val="28"/>
              </w:rPr>
              <w:t>1</w:t>
            </w:r>
            <w:r w:rsidR="005D20EE" w:rsidRPr="005D20EE">
              <w:rPr>
                <w:rFonts w:ascii="Angsana New" w:hAnsi="Angsana New"/>
                <w:b/>
                <w:sz w:val="28"/>
                <w:szCs w:val="28"/>
              </w:rPr>
              <w:t>6</w:t>
            </w:r>
            <w:r w:rsidRPr="00786EC4">
              <w:rPr>
                <w:rFonts w:ascii="Angsana New" w:hAnsi="Angsana New"/>
                <w:b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3BE04127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5304D23" w14:textId="77777777" w:rsidR="00DE414B" w:rsidRPr="00ED3EBD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3EB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90BF4A2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6AB4B82D" w14:textId="77777777" w:rsidR="00DE414B" w:rsidRPr="00BD0A5A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0A5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320A8192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5819951B" w14:textId="0675CDFF" w:rsidR="00DE414B" w:rsidRPr="00D533B8" w:rsidRDefault="00786EC4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786EC4">
              <w:rPr>
                <w:rFonts w:ascii="Angsana New" w:hAnsi="Angsana New"/>
                <w:b/>
                <w:sz w:val="28"/>
                <w:szCs w:val="28"/>
              </w:rPr>
              <w:t>2</w:t>
            </w:r>
            <w:r w:rsidR="005D20EE" w:rsidRPr="005D20EE">
              <w:rPr>
                <w:rFonts w:ascii="Angsana New" w:hAnsi="Angsana New"/>
                <w:b/>
                <w:sz w:val="28"/>
                <w:szCs w:val="28"/>
              </w:rPr>
              <w:t>90</w:t>
            </w:r>
            <w:r w:rsidR="00DE414B">
              <w:rPr>
                <w:rFonts w:ascii="Angsana New" w:hAnsi="Angsana New"/>
                <w:b/>
                <w:sz w:val="28"/>
                <w:szCs w:val="28"/>
              </w:rPr>
              <w:t>,</w:t>
            </w:r>
            <w:r w:rsidRPr="00786EC4">
              <w:rPr>
                <w:rFonts w:ascii="Angsana New" w:hAnsi="Angsana New"/>
                <w:b/>
                <w:sz w:val="28"/>
                <w:szCs w:val="28"/>
              </w:rPr>
              <w:t>1</w:t>
            </w:r>
            <w:r w:rsidR="005D20EE" w:rsidRPr="005D20EE">
              <w:rPr>
                <w:rFonts w:ascii="Angsana New" w:hAnsi="Angsana New"/>
                <w:b/>
                <w:sz w:val="28"/>
                <w:szCs w:val="28"/>
              </w:rPr>
              <w:t>6</w:t>
            </w:r>
            <w:r w:rsidRPr="00786EC4">
              <w:rPr>
                <w:rFonts w:ascii="Angsana New" w:hAnsi="Angsana New"/>
                <w:b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687A0931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</w:tcPr>
          <w:p w14:paraId="2CBF9B95" w14:textId="07FDEE67" w:rsidR="00DE414B" w:rsidRPr="00D533B8" w:rsidRDefault="00786EC4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43" w:hanging="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6EC4">
              <w:rPr>
                <w:rFonts w:ascii="Angsana New" w:hAnsi="Angsana New"/>
                <w:b/>
                <w:sz w:val="28"/>
                <w:szCs w:val="28"/>
              </w:rPr>
              <w:t>2</w:t>
            </w:r>
            <w:r w:rsidR="005D20EE" w:rsidRPr="005D20EE">
              <w:rPr>
                <w:rFonts w:ascii="Angsana New" w:hAnsi="Angsana New"/>
                <w:b/>
                <w:sz w:val="28"/>
                <w:szCs w:val="28"/>
              </w:rPr>
              <w:t>90</w:t>
            </w:r>
            <w:r w:rsidR="00DE414B">
              <w:rPr>
                <w:rFonts w:ascii="Angsana New" w:hAnsi="Angsana New"/>
                <w:b/>
                <w:sz w:val="28"/>
                <w:szCs w:val="28"/>
              </w:rPr>
              <w:t>,</w:t>
            </w:r>
            <w:r w:rsidRPr="00786EC4">
              <w:rPr>
                <w:rFonts w:ascii="Angsana New" w:hAnsi="Angsana New"/>
                <w:b/>
                <w:sz w:val="28"/>
                <w:szCs w:val="28"/>
              </w:rPr>
              <w:t>1</w:t>
            </w:r>
            <w:r w:rsidR="005D20EE" w:rsidRPr="005D20EE">
              <w:rPr>
                <w:rFonts w:ascii="Angsana New" w:hAnsi="Angsana New"/>
                <w:b/>
                <w:sz w:val="28"/>
                <w:szCs w:val="28"/>
              </w:rPr>
              <w:t>6</w:t>
            </w:r>
            <w:r w:rsidRPr="00786EC4">
              <w:rPr>
                <w:rFonts w:ascii="Angsana New" w:hAnsi="Angsana New"/>
                <w:b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4DC0637E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double" w:sz="4" w:space="0" w:color="auto"/>
            </w:tcBorders>
          </w:tcPr>
          <w:p w14:paraId="68B5B3BC" w14:textId="0F26C0C3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33B8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DBD20C5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double" w:sz="4" w:space="0" w:color="auto"/>
            </w:tcBorders>
          </w:tcPr>
          <w:p w14:paraId="7B9EE780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33B8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DE414B" w:rsidRPr="0023298F" w14:paraId="1A8043AA" w14:textId="77777777" w:rsidTr="00910255">
        <w:tc>
          <w:tcPr>
            <w:tcW w:w="3177" w:type="dxa"/>
          </w:tcPr>
          <w:p w14:paraId="7514EA7B" w14:textId="77777777" w:rsidR="00DE414B" w:rsidRPr="0023298F" w:rsidRDefault="00DE414B" w:rsidP="00DE414B">
            <w:pPr>
              <w:pStyle w:val="10"/>
              <w:tabs>
                <w:tab w:val="clear" w:pos="1080"/>
              </w:tabs>
              <w:ind w:right="-558"/>
              <w:jc w:val="left"/>
              <w:rPr>
                <w:rFonts w:ascii="Angsana New" w:hAnsi="Angsana New" w:cs="Angsana New"/>
                <w:b/>
                <w:bCs/>
                <w:i/>
                <w:iCs/>
                <w:sz w:val="18"/>
                <w:szCs w:val="18"/>
                <w:cs/>
                <w:lang w:val="en-US"/>
              </w:rPr>
            </w:pPr>
          </w:p>
        </w:tc>
        <w:tc>
          <w:tcPr>
            <w:tcW w:w="630" w:type="dxa"/>
          </w:tcPr>
          <w:p w14:paraId="3E7467D2" w14:textId="77777777" w:rsidR="00DE414B" w:rsidRPr="0023298F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9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15" w:type="dxa"/>
          </w:tcPr>
          <w:p w14:paraId="12BFB5F0" w14:textId="77777777" w:rsidR="00DE414B" w:rsidRPr="0023298F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9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36" w:type="dxa"/>
          </w:tcPr>
          <w:p w14:paraId="5FB37913" w14:textId="77777777" w:rsidR="00DE414B" w:rsidRPr="0023298F" w:rsidRDefault="00DE414B" w:rsidP="00DE4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0338B349" w14:textId="77777777" w:rsidR="00DE414B" w:rsidRPr="0023298F" w:rsidRDefault="00DE414B" w:rsidP="00DE4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3142A1C8" w14:textId="77777777" w:rsidR="00DE414B" w:rsidRPr="0023298F" w:rsidRDefault="00DE414B" w:rsidP="00DE4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64453A37" w14:textId="77777777" w:rsidR="00DE414B" w:rsidRPr="0023298F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</w:tcPr>
          <w:p w14:paraId="4ED7488A" w14:textId="77777777" w:rsidR="00DE414B" w:rsidRPr="0023298F" w:rsidRDefault="00DE414B" w:rsidP="00DE4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237" w:type="dxa"/>
          </w:tcPr>
          <w:p w14:paraId="3406B9F0" w14:textId="77777777" w:rsidR="00DE414B" w:rsidRPr="0023298F" w:rsidRDefault="00DE414B" w:rsidP="00DE4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991" w:type="dxa"/>
          </w:tcPr>
          <w:p w14:paraId="011803EF" w14:textId="77777777" w:rsidR="00DE414B" w:rsidRPr="0023298F" w:rsidRDefault="00DE414B" w:rsidP="00DE4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115B8FD7" w14:textId="77777777" w:rsidR="00DE414B" w:rsidRPr="0023298F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0A9DE70" w14:textId="77777777" w:rsidR="00DE414B" w:rsidRPr="0023298F" w:rsidRDefault="00DE414B" w:rsidP="00DE4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0FC71790" w14:textId="77777777" w:rsidR="00DE414B" w:rsidRPr="0023298F" w:rsidRDefault="00DE414B" w:rsidP="00DE4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899" w:type="dxa"/>
          </w:tcPr>
          <w:p w14:paraId="63DFB93B" w14:textId="77777777" w:rsidR="00DE414B" w:rsidRPr="0023298F" w:rsidRDefault="00DE414B" w:rsidP="00DE4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238" w:type="dxa"/>
          </w:tcPr>
          <w:p w14:paraId="18D1E5D3" w14:textId="77777777" w:rsidR="00DE414B" w:rsidRPr="0023298F" w:rsidRDefault="00DE414B" w:rsidP="00DE4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934" w:type="dxa"/>
          </w:tcPr>
          <w:p w14:paraId="476A9DE1" w14:textId="77777777" w:rsidR="00DE414B" w:rsidRPr="0023298F" w:rsidRDefault="00DE414B" w:rsidP="00DE4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60378C7D" w14:textId="77777777" w:rsidR="00DE414B" w:rsidRPr="0023298F" w:rsidRDefault="00DE414B" w:rsidP="00DE4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888" w:type="dxa"/>
          </w:tcPr>
          <w:p w14:paraId="4E1589C0" w14:textId="77777777" w:rsidR="00DE414B" w:rsidRPr="0023298F" w:rsidRDefault="00DE414B" w:rsidP="00DE4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2B526BA2" w14:textId="77777777" w:rsidR="00DE414B" w:rsidRPr="0023298F" w:rsidRDefault="00DE414B" w:rsidP="00DE4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710" w:type="dxa"/>
          </w:tcPr>
          <w:p w14:paraId="13F7FA60" w14:textId="77777777" w:rsidR="00DE414B" w:rsidRPr="0023298F" w:rsidRDefault="00DE414B" w:rsidP="00DE4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2B4CE428" w14:textId="77777777" w:rsidR="00DE414B" w:rsidRPr="0023298F" w:rsidRDefault="00DE414B" w:rsidP="00DE4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755" w:type="dxa"/>
          </w:tcPr>
          <w:p w14:paraId="3FD99D9C" w14:textId="77777777" w:rsidR="00DE414B" w:rsidRPr="0023298F" w:rsidRDefault="00DE414B" w:rsidP="00DE4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</w:rPr>
            </w:pPr>
          </w:p>
        </w:tc>
      </w:tr>
      <w:tr w:rsidR="00DE414B" w:rsidRPr="00D533B8" w14:paraId="7D2C4BD4" w14:textId="77777777" w:rsidTr="00910255">
        <w:tc>
          <w:tcPr>
            <w:tcW w:w="3177" w:type="dxa"/>
          </w:tcPr>
          <w:p w14:paraId="45B08A01" w14:textId="77777777" w:rsidR="00DE414B" w:rsidRPr="00D533B8" w:rsidRDefault="00DE414B" w:rsidP="00DE414B">
            <w:pPr>
              <w:pStyle w:val="10"/>
              <w:tabs>
                <w:tab w:val="clear" w:pos="1080"/>
              </w:tabs>
              <w:ind w:right="-558"/>
              <w:jc w:val="lef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D533B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บริษัทย่อยทางอ้อม</w:t>
            </w:r>
          </w:p>
        </w:tc>
        <w:tc>
          <w:tcPr>
            <w:tcW w:w="630" w:type="dxa"/>
          </w:tcPr>
          <w:p w14:paraId="20AB1983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5" w:type="dxa"/>
          </w:tcPr>
          <w:p w14:paraId="5EFE8590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6" w:type="dxa"/>
          </w:tcPr>
          <w:p w14:paraId="6556D062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E852F18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666C9058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DEA7DFF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7F08D68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426DACAB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</w:tcPr>
          <w:p w14:paraId="0485E674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FE6AAD0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6F33A9A7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005F6F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</w:tcPr>
          <w:p w14:paraId="2559F13B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</w:tcPr>
          <w:p w14:paraId="068817FD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</w:tcPr>
          <w:p w14:paraId="2E0CF730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273C1B5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8" w:type="dxa"/>
          </w:tcPr>
          <w:p w14:paraId="6DDB0B5A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 w:hanging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74F6A4B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0" w:type="dxa"/>
          </w:tcPr>
          <w:p w14:paraId="0CAD769F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45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5AC6E27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55" w:type="dxa"/>
          </w:tcPr>
          <w:p w14:paraId="730AB770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E414B" w:rsidRPr="00D533B8" w14:paraId="73A53A02" w14:textId="77777777" w:rsidTr="00E85122">
        <w:tc>
          <w:tcPr>
            <w:tcW w:w="3177" w:type="dxa"/>
          </w:tcPr>
          <w:p w14:paraId="276605DE" w14:textId="77777777" w:rsidR="00DE414B" w:rsidRPr="00D533B8" w:rsidRDefault="00DE414B" w:rsidP="00DE414B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D533B8">
              <w:rPr>
                <w:rFonts w:ascii="Angsana New" w:hAnsi="Angsana New"/>
                <w:sz w:val="28"/>
                <w:szCs w:val="28"/>
              </w:rPr>
              <w:t>Sappe</w:t>
            </w:r>
            <w:proofErr w:type="spellEnd"/>
            <w:r w:rsidRPr="00D533B8">
              <w:rPr>
                <w:rFonts w:ascii="Angsana New" w:hAnsi="Angsana New"/>
                <w:sz w:val="28"/>
                <w:szCs w:val="28"/>
              </w:rPr>
              <w:t xml:space="preserve"> Trading (Hong Kong) </w:t>
            </w:r>
          </w:p>
          <w:p w14:paraId="0FFBE740" w14:textId="77777777" w:rsidR="00DE414B" w:rsidRPr="00D533B8" w:rsidRDefault="00DE414B" w:rsidP="00DE414B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28"/>
                <w:szCs w:val="28"/>
                <w:cs/>
              </w:rPr>
            </w:pPr>
            <w:r w:rsidRPr="00D533B8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D533B8">
              <w:rPr>
                <w:rFonts w:ascii="Angsana New" w:hAnsi="Angsana New"/>
                <w:sz w:val="28"/>
                <w:szCs w:val="28"/>
              </w:rPr>
              <w:t>Company Limited</w:t>
            </w:r>
          </w:p>
        </w:tc>
        <w:tc>
          <w:tcPr>
            <w:tcW w:w="630" w:type="dxa"/>
          </w:tcPr>
          <w:p w14:paraId="5C286804" w14:textId="77777777" w:rsidR="00DE414B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F745F0C" w14:textId="6C745A78" w:rsidR="00DE414B" w:rsidRPr="00D533B8" w:rsidRDefault="00786EC4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6EC4">
              <w:rPr>
                <w:rFonts w:ascii="Angsana New" w:hAnsi="Angsana New"/>
                <w:sz w:val="28"/>
                <w:szCs w:val="28"/>
              </w:rPr>
              <w:t>1</w:t>
            </w:r>
            <w:r w:rsidR="005D20EE" w:rsidRPr="005D20EE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615" w:type="dxa"/>
          </w:tcPr>
          <w:p w14:paraId="3634BE47" w14:textId="77777777" w:rsidR="00DE414B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7619429" w14:textId="37F050B7" w:rsidR="00DE414B" w:rsidRPr="00D533B8" w:rsidRDefault="00786EC4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98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6EC4">
              <w:rPr>
                <w:rFonts w:ascii="Angsana New" w:hAnsi="Angsana New"/>
                <w:sz w:val="28"/>
                <w:szCs w:val="28"/>
              </w:rPr>
              <w:t>1</w:t>
            </w:r>
            <w:r w:rsidR="005D20EE" w:rsidRPr="005D20EE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726" w:type="dxa"/>
            <w:gridSpan w:val="3"/>
          </w:tcPr>
          <w:p w14:paraId="157DB806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7"/>
              </w:tabs>
              <w:spacing w:line="240" w:lineRule="auto"/>
              <w:ind w:left="-93" w:right="-108"/>
              <w:rPr>
                <w:rFonts w:ascii="Angsana New" w:hAnsi="Angsana New"/>
                <w:sz w:val="28"/>
                <w:szCs w:val="28"/>
              </w:rPr>
            </w:pPr>
          </w:p>
          <w:p w14:paraId="13096A77" w14:textId="0B56A181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7"/>
              </w:tabs>
              <w:spacing w:line="240" w:lineRule="auto"/>
              <w:ind w:left="-9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</w:rPr>
              <w:t xml:space="preserve">HKD </w:t>
            </w:r>
            <w:r w:rsidR="00786EC4" w:rsidRPr="00786EC4">
              <w:rPr>
                <w:rFonts w:ascii="Angsana New" w:hAnsi="Angsana New"/>
                <w:sz w:val="28"/>
                <w:szCs w:val="28"/>
              </w:rPr>
              <w:t>1</w:t>
            </w:r>
            <w:r w:rsidR="005D20EE" w:rsidRPr="005D20EE">
              <w:rPr>
                <w:rFonts w:ascii="Angsana New" w:hAnsi="Angsana New"/>
                <w:sz w:val="28"/>
                <w:szCs w:val="28"/>
              </w:rPr>
              <w:t>00</w:t>
            </w:r>
            <w:r w:rsidRPr="00D533B8">
              <w:rPr>
                <w:rFonts w:ascii="Angsana New" w:hAnsi="Angsana New"/>
                <w:sz w:val="28"/>
                <w:szCs w:val="28"/>
              </w:rPr>
              <w:t>,</w:t>
            </w:r>
            <w:r w:rsidR="005D20EE" w:rsidRPr="005D20E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6B46181E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32A5F69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B181C46" w14:textId="5EF7A0A1" w:rsidR="00DE414B" w:rsidRPr="00D533B8" w:rsidRDefault="005D20EE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20EE">
              <w:rPr>
                <w:rFonts w:ascii="Angsana New" w:hAnsi="Angsana New"/>
                <w:sz w:val="28"/>
                <w:szCs w:val="28"/>
              </w:rPr>
              <w:t>454</w:t>
            </w:r>
          </w:p>
        </w:tc>
        <w:tc>
          <w:tcPr>
            <w:tcW w:w="237" w:type="dxa"/>
            <w:vAlign w:val="bottom"/>
          </w:tcPr>
          <w:p w14:paraId="6701A07D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</w:tcPr>
          <w:p w14:paraId="4476CD60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CB1C048" w14:textId="3B0202B5" w:rsidR="00DE414B" w:rsidRPr="00D533B8" w:rsidRDefault="005D20EE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20EE">
              <w:rPr>
                <w:rFonts w:ascii="Angsana New" w:hAnsi="Angsana New"/>
                <w:sz w:val="28"/>
                <w:szCs w:val="28"/>
              </w:rPr>
              <w:t>454</w:t>
            </w:r>
          </w:p>
        </w:tc>
        <w:tc>
          <w:tcPr>
            <w:tcW w:w="270" w:type="dxa"/>
          </w:tcPr>
          <w:p w14:paraId="6A2A4CEA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02C0E2C" w14:textId="77777777" w:rsidR="00DE414B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679ECC3" w14:textId="351FC63B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5D20EE" w:rsidRPr="005D20EE">
              <w:rPr>
                <w:rFonts w:ascii="Angsana New" w:hAnsi="Angsana New"/>
                <w:sz w:val="28"/>
                <w:szCs w:val="28"/>
              </w:rPr>
              <w:t>454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6E7CE933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</w:tcPr>
          <w:p w14:paraId="490B4D1A" w14:textId="77777777" w:rsidR="00DE414B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199B6C9" w14:textId="0B1223A3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5D20EE" w:rsidRPr="005D20EE">
              <w:rPr>
                <w:rFonts w:ascii="Angsana New" w:hAnsi="Angsana New"/>
                <w:sz w:val="28"/>
                <w:szCs w:val="28"/>
              </w:rPr>
              <w:t>454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</w:tcPr>
          <w:p w14:paraId="11061CC8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5DAE9248" w14:textId="77777777" w:rsidR="00DE414B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45B98F9" w14:textId="0D2EC71A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9084DEB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8" w:type="dxa"/>
            <w:vAlign w:val="bottom"/>
          </w:tcPr>
          <w:p w14:paraId="6EA1F275" w14:textId="77777777" w:rsidR="00DE414B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5DF5449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3B15001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0" w:type="dxa"/>
          </w:tcPr>
          <w:p w14:paraId="7E2DC7F4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4572E3F" w14:textId="3D5CE0B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F9618B4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55" w:type="dxa"/>
          </w:tcPr>
          <w:p w14:paraId="4C3E87EF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5F1ADCC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E414B" w:rsidRPr="00D533B8" w14:paraId="01665327" w14:textId="77777777" w:rsidTr="00910255">
        <w:tc>
          <w:tcPr>
            <w:tcW w:w="3177" w:type="dxa"/>
          </w:tcPr>
          <w:p w14:paraId="24AF42D5" w14:textId="77777777" w:rsidR="00DE414B" w:rsidRPr="00D533B8" w:rsidRDefault="00DE414B" w:rsidP="00DE414B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pacing w:val="2"/>
                <w:sz w:val="28"/>
                <w:szCs w:val="28"/>
              </w:rPr>
            </w:pPr>
            <w:proofErr w:type="spellStart"/>
            <w:r w:rsidRPr="00D533B8">
              <w:rPr>
                <w:rFonts w:ascii="Angsana New" w:hAnsi="Angsana New"/>
                <w:spacing w:val="2"/>
                <w:sz w:val="28"/>
                <w:szCs w:val="28"/>
              </w:rPr>
              <w:t>Sappe</w:t>
            </w:r>
            <w:proofErr w:type="spellEnd"/>
            <w:r w:rsidRPr="00D533B8">
              <w:rPr>
                <w:rFonts w:ascii="Angsana New" w:hAnsi="Angsana New"/>
                <w:spacing w:val="2"/>
                <w:sz w:val="28"/>
                <w:szCs w:val="28"/>
              </w:rPr>
              <w:t xml:space="preserve"> Hong Kong</w:t>
            </w:r>
            <w:r w:rsidRPr="00D533B8">
              <w:rPr>
                <w:rFonts w:ascii="Angsana New" w:hAnsi="Angsana New"/>
                <w:spacing w:val="2"/>
                <w:sz w:val="28"/>
                <w:szCs w:val="28"/>
                <w:cs/>
              </w:rPr>
              <w:t xml:space="preserve"> </w:t>
            </w:r>
            <w:r w:rsidRPr="00D533B8">
              <w:rPr>
                <w:rFonts w:ascii="Angsana New" w:hAnsi="Angsana New"/>
                <w:spacing w:val="2"/>
                <w:sz w:val="28"/>
                <w:szCs w:val="28"/>
              </w:rPr>
              <w:t>Company Limited</w:t>
            </w:r>
          </w:p>
        </w:tc>
        <w:tc>
          <w:tcPr>
            <w:tcW w:w="630" w:type="dxa"/>
          </w:tcPr>
          <w:p w14:paraId="72A3B2A1" w14:textId="204C66A2" w:rsidR="00DE414B" w:rsidRPr="00D533B8" w:rsidRDefault="00786EC4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6EC4">
              <w:rPr>
                <w:rFonts w:ascii="Angsana New" w:hAnsi="Angsana New"/>
                <w:sz w:val="28"/>
                <w:szCs w:val="28"/>
              </w:rPr>
              <w:t>1</w:t>
            </w:r>
            <w:r w:rsidR="005D20EE" w:rsidRPr="005D20EE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615" w:type="dxa"/>
          </w:tcPr>
          <w:p w14:paraId="0D08AEBF" w14:textId="72500550" w:rsidR="00DE414B" w:rsidRPr="00D533B8" w:rsidRDefault="00786EC4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98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6EC4">
              <w:rPr>
                <w:rFonts w:ascii="Angsana New" w:hAnsi="Angsana New"/>
                <w:sz w:val="28"/>
                <w:szCs w:val="28"/>
              </w:rPr>
              <w:t>1</w:t>
            </w:r>
            <w:r w:rsidR="005D20EE" w:rsidRPr="005D20EE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726" w:type="dxa"/>
            <w:gridSpan w:val="3"/>
          </w:tcPr>
          <w:p w14:paraId="21248A5D" w14:textId="7B26AE7D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7"/>
              </w:tabs>
              <w:spacing w:line="240" w:lineRule="auto"/>
              <w:ind w:left="-9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</w:rPr>
              <w:t xml:space="preserve">HKD </w:t>
            </w:r>
            <w:r w:rsidR="005D20EE" w:rsidRPr="005D20EE">
              <w:rPr>
                <w:rFonts w:ascii="Angsana New" w:hAnsi="Angsana New"/>
                <w:sz w:val="28"/>
                <w:szCs w:val="28"/>
              </w:rPr>
              <w:t>3</w:t>
            </w:r>
            <w:r w:rsidRPr="00D533B8">
              <w:rPr>
                <w:rFonts w:ascii="Angsana New" w:hAnsi="Angsana New"/>
                <w:sz w:val="28"/>
                <w:szCs w:val="28"/>
              </w:rPr>
              <w:t>,</w:t>
            </w:r>
            <w:r w:rsidR="005D20EE" w:rsidRPr="005D20EE">
              <w:rPr>
                <w:rFonts w:ascii="Angsana New" w:hAnsi="Angsana New"/>
                <w:sz w:val="28"/>
                <w:szCs w:val="28"/>
              </w:rPr>
              <w:t>000</w:t>
            </w:r>
            <w:r w:rsidRPr="00D533B8">
              <w:rPr>
                <w:rFonts w:ascii="Angsana New" w:hAnsi="Angsana New"/>
                <w:sz w:val="28"/>
                <w:szCs w:val="28"/>
              </w:rPr>
              <w:t>,</w:t>
            </w:r>
            <w:r w:rsidR="005D20EE" w:rsidRPr="005D20E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11DCD560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FF27134" w14:textId="3CB7EBFD" w:rsidR="00DE414B" w:rsidRPr="00D533B8" w:rsidRDefault="00786EC4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6EC4">
              <w:rPr>
                <w:rFonts w:ascii="Angsana New" w:hAnsi="Angsana New"/>
                <w:sz w:val="28"/>
                <w:szCs w:val="28"/>
              </w:rPr>
              <w:t>1</w:t>
            </w:r>
            <w:r w:rsidR="005D20EE" w:rsidRPr="005D20EE">
              <w:rPr>
                <w:rFonts w:ascii="Angsana New" w:hAnsi="Angsana New"/>
                <w:sz w:val="28"/>
                <w:szCs w:val="28"/>
              </w:rPr>
              <w:t>3</w:t>
            </w:r>
            <w:r w:rsidR="00DE414B" w:rsidRPr="00D533B8">
              <w:rPr>
                <w:rFonts w:ascii="Angsana New" w:hAnsi="Angsana New"/>
                <w:sz w:val="28"/>
                <w:szCs w:val="28"/>
              </w:rPr>
              <w:t>,</w:t>
            </w:r>
            <w:r w:rsidR="005D20EE" w:rsidRPr="005D20EE">
              <w:rPr>
                <w:rFonts w:ascii="Angsana New" w:hAnsi="Angsana New"/>
                <w:sz w:val="28"/>
                <w:szCs w:val="28"/>
              </w:rPr>
              <w:t>980</w:t>
            </w:r>
          </w:p>
        </w:tc>
        <w:tc>
          <w:tcPr>
            <w:tcW w:w="237" w:type="dxa"/>
          </w:tcPr>
          <w:p w14:paraId="72EDD3F8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</w:tcPr>
          <w:p w14:paraId="28E9C981" w14:textId="5152FBD3" w:rsidR="00DE414B" w:rsidRPr="00D533B8" w:rsidRDefault="00786EC4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6EC4">
              <w:rPr>
                <w:rFonts w:ascii="Angsana New" w:hAnsi="Angsana New"/>
                <w:sz w:val="28"/>
                <w:szCs w:val="28"/>
              </w:rPr>
              <w:t>1</w:t>
            </w:r>
            <w:r w:rsidR="005D20EE" w:rsidRPr="005D20EE">
              <w:rPr>
                <w:rFonts w:ascii="Angsana New" w:hAnsi="Angsana New"/>
                <w:sz w:val="28"/>
                <w:szCs w:val="28"/>
              </w:rPr>
              <w:t>3</w:t>
            </w:r>
            <w:r w:rsidR="00DE414B" w:rsidRPr="00D533B8">
              <w:rPr>
                <w:rFonts w:ascii="Angsana New" w:hAnsi="Angsana New"/>
                <w:sz w:val="28"/>
                <w:szCs w:val="28"/>
              </w:rPr>
              <w:t>,</w:t>
            </w:r>
            <w:r w:rsidR="005D20EE" w:rsidRPr="005D20EE">
              <w:rPr>
                <w:rFonts w:ascii="Angsana New" w:hAnsi="Angsana New"/>
                <w:sz w:val="28"/>
                <w:szCs w:val="28"/>
              </w:rPr>
              <w:t>980</w:t>
            </w:r>
          </w:p>
        </w:tc>
        <w:tc>
          <w:tcPr>
            <w:tcW w:w="270" w:type="dxa"/>
          </w:tcPr>
          <w:p w14:paraId="2BE42FCF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6C0AD8C9" w14:textId="76D81B14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786EC4" w:rsidRPr="00786EC4">
              <w:rPr>
                <w:rFonts w:ascii="Angsana New" w:hAnsi="Angsana New"/>
                <w:sz w:val="28"/>
                <w:szCs w:val="28"/>
              </w:rPr>
              <w:t>1</w:t>
            </w:r>
            <w:r w:rsidR="005D20EE" w:rsidRPr="005D20EE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5D20EE" w:rsidRPr="005D20EE">
              <w:rPr>
                <w:rFonts w:ascii="Angsana New" w:hAnsi="Angsana New"/>
                <w:sz w:val="28"/>
                <w:szCs w:val="28"/>
              </w:rPr>
              <w:t>980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772B86E2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5BE293A5" w14:textId="51841668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786EC4" w:rsidRPr="00786EC4">
              <w:rPr>
                <w:rFonts w:ascii="Angsana New" w:hAnsi="Angsana New"/>
                <w:sz w:val="28"/>
                <w:szCs w:val="28"/>
              </w:rPr>
              <w:t>1</w:t>
            </w:r>
            <w:r w:rsidR="005D20EE" w:rsidRPr="005D20EE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5D20EE" w:rsidRPr="005D20EE">
              <w:rPr>
                <w:rFonts w:ascii="Angsana New" w:hAnsi="Angsana New"/>
                <w:sz w:val="28"/>
                <w:szCs w:val="28"/>
              </w:rPr>
              <w:t>980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</w:tcPr>
          <w:p w14:paraId="1E471169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</w:tcPr>
          <w:p w14:paraId="2773B546" w14:textId="5698D5FC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1CFE06E3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8" w:type="dxa"/>
          </w:tcPr>
          <w:p w14:paraId="585AFEBE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35EB956B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0" w:type="dxa"/>
          </w:tcPr>
          <w:p w14:paraId="29CFEDE8" w14:textId="2F2596BC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8E6B46D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dxa"/>
          </w:tcPr>
          <w:p w14:paraId="35A47697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E414B" w:rsidRPr="00D533B8" w14:paraId="375850CD" w14:textId="77777777" w:rsidTr="00910255">
        <w:tc>
          <w:tcPr>
            <w:tcW w:w="3177" w:type="dxa"/>
          </w:tcPr>
          <w:p w14:paraId="4D90BFE8" w14:textId="77777777" w:rsidR="00DE414B" w:rsidRPr="00D533B8" w:rsidRDefault="00DE414B" w:rsidP="00DE414B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pacing w:val="2"/>
                <w:sz w:val="28"/>
                <w:szCs w:val="28"/>
              </w:rPr>
            </w:pPr>
            <w:proofErr w:type="spellStart"/>
            <w:r w:rsidRPr="00D533B8">
              <w:rPr>
                <w:rFonts w:ascii="Angsana New" w:hAnsi="Angsana New"/>
                <w:spacing w:val="2"/>
                <w:sz w:val="28"/>
                <w:szCs w:val="28"/>
              </w:rPr>
              <w:t>Sappe</w:t>
            </w:r>
            <w:proofErr w:type="spellEnd"/>
            <w:r w:rsidRPr="00D533B8">
              <w:rPr>
                <w:rFonts w:ascii="Angsana New" w:hAnsi="Angsana New"/>
                <w:spacing w:val="2"/>
                <w:sz w:val="28"/>
                <w:szCs w:val="28"/>
              </w:rPr>
              <w:t xml:space="preserve"> Trading (Shanghai) Co., Ltd.</w:t>
            </w:r>
          </w:p>
        </w:tc>
        <w:tc>
          <w:tcPr>
            <w:tcW w:w="630" w:type="dxa"/>
          </w:tcPr>
          <w:p w14:paraId="451EFEB9" w14:textId="4CF5341C" w:rsidR="00DE414B" w:rsidRPr="00D533B8" w:rsidRDefault="00786EC4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6EC4">
              <w:rPr>
                <w:rFonts w:ascii="Angsana New" w:hAnsi="Angsana New"/>
                <w:sz w:val="28"/>
                <w:szCs w:val="28"/>
              </w:rPr>
              <w:t>1</w:t>
            </w:r>
            <w:r w:rsidR="005D20EE" w:rsidRPr="005D20EE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615" w:type="dxa"/>
          </w:tcPr>
          <w:p w14:paraId="511EE389" w14:textId="33450A7B" w:rsidR="00DE414B" w:rsidRPr="00D533B8" w:rsidRDefault="00786EC4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98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6EC4">
              <w:rPr>
                <w:rFonts w:ascii="Angsana New" w:hAnsi="Angsana New"/>
                <w:sz w:val="28"/>
                <w:szCs w:val="28"/>
              </w:rPr>
              <w:t>1</w:t>
            </w:r>
            <w:r w:rsidR="005D20EE" w:rsidRPr="005D20EE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726" w:type="dxa"/>
            <w:gridSpan w:val="3"/>
          </w:tcPr>
          <w:p w14:paraId="290BE0ED" w14:textId="36D576B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7"/>
              </w:tabs>
              <w:spacing w:line="240" w:lineRule="auto"/>
              <w:ind w:left="-9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CNY </w:t>
            </w:r>
            <w:r w:rsidR="00786EC4" w:rsidRPr="00786EC4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5D20EE" w:rsidRPr="005D20EE">
              <w:rPr>
                <w:rFonts w:ascii="Angsana New" w:hAnsi="Angsana New"/>
                <w:sz w:val="28"/>
                <w:szCs w:val="28"/>
              </w:rPr>
              <w:t>000</w:t>
            </w:r>
            <w:r w:rsidRPr="00D533B8">
              <w:rPr>
                <w:rFonts w:ascii="Angsana New" w:hAnsi="Angsana New"/>
                <w:sz w:val="28"/>
                <w:szCs w:val="28"/>
              </w:rPr>
              <w:t>,</w:t>
            </w:r>
            <w:r w:rsidR="005D20EE" w:rsidRPr="005D20E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47C0BBFD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7F8B539" w14:textId="22D34F98" w:rsidR="00DE414B" w:rsidRPr="00D533B8" w:rsidRDefault="00786EC4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6EC4">
              <w:rPr>
                <w:rFonts w:ascii="Angsana New" w:hAnsi="Angsana New"/>
                <w:sz w:val="28"/>
                <w:szCs w:val="28"/>
              </w:rPr>
              <w:t>1</w:t>
            </w:r>
            <w:r w:rsidR="005D20EE" w:rsidRPr="005D20EE">
              <w:rPr>
                <w:rFonts w:ascii="Angsana New" w:hAnsi="Angsana New"/>
                <w:sz w:val="28"/>
                <w:szCs w:val="28"/>
              </w:rPr>
              <w:t>0</w:t>
            </w:r>
            <w:r w:rsidR="00DE414B">
              <w:rPr>
                <w:rFonts w:ascii="Angsana New" w:hAnsi="Angsana New"/>
                <w:sz w:val="28"/>
                <w:szCs w:val="28"/>
              </w:rPr>
              <w:t>,</w:t>
            </w:r>
            <w:r w:rsidRPr="00786EC4">
              <w:rPr>
                <w:rFonts w:ascii="Angsana New" w:hAnsi="Angsana New"/>
                <w:sz w:val="28"/>
                <w:szCs w:val="28"/>
              </w:rPr>
              <w:t>1</w:t>
            </w:r>
            <w:r w:rsidR="005D20EE" w:rsidRPr="005D20EE"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237" w:type="dxa"/>
          </w:tcPr>
          <w:p w14:paraId="2B4D1D28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</w:tcPr>
          <w:p w14:paraId="48644C04" w14:textId="05EFB101" w:rsidR="00DE414B" w:rsidRPr="00D533B8" w:rsidRDefault="00786EC4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6EC4">
              <w:rPr>
                <w:rFonts w:ascii="Angsana New" w:hAnsi="Angsana New"/>
                <w:sz w:val="28"/>
                <w:szCs w:val="28"/>
              </w:rPr>
              <w:t>1</w:t>
            </w:r>
            <w:r w:rsidR="005D20EE" w:rsidRPr="005D20EE">
              <w:rPr>
                <w:rFonts w:ascii="Angsana New" w:hAnsi="Angsana New"/>
                <w:sz w:val="28"/>
                <w:szCs w:val="28"/>
              </w:rPr>
              <w:t>0</w:t>
            </w:r>
            <w:r w:rsidR="00DE414B">
              <w:rPr>
                <w:rFonts w:ascii="Angsana New" w:hAnsi="Angsana New"/>
                <w:sz w:val="28"/>
                <w:szCs w:val="28"/>
              </w:rPr>
              <w:t>,</w:t>
            </w:r>
            <w:r w:rsidRPr="00786EC4">
              <w:rPr>
                <w:rFonts w:ascii="Angsana New" w:hAnsi="Angsana New"/>
                <w:sz w:val="28"/>
                <w:szCs w:val="28"/>
              </w:rPr>
              <w:t>1</w:t>
            </w:r>
            <w:r w:rsidR="005D20EE" w:rsidRPr="005D20EE"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270" w:type="dxa"/>
          </w:tcPr>
          <w:p w14:paraId="4AC5100B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50540A1" w14:textId="03578A04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786EC4" w:rsidRPr="00786EC4">
              <w:rPr>
                <w:rFonts w:ascii="Angsana New" w:hAnsi="Angsana New"/>
                <w:sz w:val="28"/>
                <w:szCs w:val="28"/>
              </w:rPr>
              <w:t>1</w:t>
            </w:r>
            <w:r w:rsidR="005D20EE" w:rsidRPr="005D20EE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786EC4" w:rsidRPr="00786EC4">
              <w:rPr>
                <w:rFonts w:ascii="Angsana New" w:hAnsi="Angsana New"/>
                <w:sz w:val="28"/>
                <w:szCs w:val="28"/>
              </w:rPr>
              <w:t>1</w:t>
            </w:r>
            <w:r w:rsidR="005D20EE" w:rsidRPr="005D20EE">
              <w:rPr>
                <w:rFonts w:ascii="Angsana New" w:hAnsi="Angsana New"/>
                <w:sz w:val="28"/>
                <w:szCs w:val="28"/>
              </w:rPr>
              <w:t>73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358D10AB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7FC54217" w14:textId="1FB0C936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786EC4" w:rsidRPr="00786EC4">
              <w:rPr>
                <w:rFonts w:ascii="Angsana New" w:hAnsi="Angsana New"/>
                <w:sz w:val="28"/>
                <w:szCs w:val="28"/>
              </w:rPr>
              <w:t>1</w:t>
            </w:r>
            <w:r w:rsidR="005D20EE" w:rsidRPr="005D20EE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786EC4" w:rsidRPr="00786EC4">
              <w:rPr>
                <w:rFonts w:ascii="Angsana New" w:hAnsi="Angsana New"/>
                <w:sz w:val="28"/>
                <w:szCs w:val="28"/>
              </w:rPr>
              <w:t>1</w:t>
            </w:r>
            <w:r w:rsidR="005D20EE" w:rsidRPr="005D20EE">
              <w:rPr>
                <w:rFonts w:ascii="Angsana New" w:hAnsi="Angsana New"/>
                <w:sz w:val="28"/>
                <w:szCs w:val="28"/>
              </w:rPr>
              <w:t>73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</w:tcPr>
          <w:p w14:paraId="4D85619E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</w:tcPr>
          <w:p w14:paraId="10FECE95" w14:textId="4055FE76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1A47D7FD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8" w:type="dxa"/>
          </w:tcPr>
          <w:p w14:paraId="5135BEAE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15E0F4C7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0" w:type="dxa"/>
          </w:tcPr>
          <w:p w14:paraId="721B286B" w14:textId="5014845C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6EA7E92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dxa"/>
          </w:tcPr>
          <w:p w14:paraId="3D065785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E414B" w:rsidRPr="00D533B8" w14:paraId="632D2544" w14:textId="77777777" w:rsidTr="00BD7D1C">
        <w:tc>
          <w:tcPr>
            <w:tcW w:w="3177" w:type="dxa"/>
          </w:tcPr>
          <w:p w14:paraId="44E39811" w14:textId="77777777" w:rsidR="00DE414B" w:rsidRPr="00D533B8" w:rsidRDefault="00DE414B" w:rsidP="00DE414B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บริษัท ออล โคโค กรุ๊ป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630" w:type="dxa"/>
          </w:tcPr>
          <w:p w14:paraId="40743CF3" w14:textId="2D390A4F" w:rsidR="00DE414B" w:rsidRPr="00D533B8" w:rsidRDefault="005D20EE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20EE">
              <w:rPr>
                <w:rFonts w:ascii="Angsana New" w:hAnsi="Angsana New"/>
                <w:sz w:val="28"/>
                <w:szCs w:val="28"/>
              </w:rPr>
              <w:t>5</w:t>
            </w:r>
            <w:r w:rsidR="00786EC4" w:rsidRPr="00786EC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615" w:type="dxa"/>
          </w:tcPr>
          <w:p w14:paraId="7CF1514E" w14:textId="3030B7A5" w:rsidR="00DE414B" w:rsidRPr="006D6C67" w:rsidRDefault="005D20EE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98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20EE">
              <w:rPr>
                <w:rFonts w:ascii="Angsana New" w:hAnsi="Angsana New"/>
                <w:sz w:val="28"/>
                <w:szCs w:val="28"/>
              </w:rPr>
              <w:t>5</w:t>
            </w:r>
            <w:r w:rsidR="00786EC4" w:rsidRPr="00786EC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26" w:type="dxa"/>
            <w:gridSpan w:val="3"/>
            <w:vAlign w:val="bottom"/>
          </w:tcPr>
          <w:p w14:paraId="57E529A1" w14:textId="7AB728E8" w:rsidR="00DE414B" w:rsidRDefault="00786EC4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6EC4">
              <w:rPr>
                <w:rFonts w:ascii="Angsana New" w:hAnsi="Angsana New"/>
                <w:sz w:val="28"/>
                <w:szCs w:val="28"/>
              </w:rPr>
              <w:t>1</w:t>
            </w:r>
            <w:r w:rsidR="005D20EE" w:rsidRPr="005D20EE">
              <w:rPr>
                <w:rFonts w:ascii="Angsana New" w:hAnsi="Angsana New"/>
                <w:sz w:val="28"/>
                <w:szCs w:val="28"/>
              </w:rPr>
              <w:t>68</w:t>
            </w:r>
            <w:r w:rsidR="00DE414B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70" w:type="dxa"/>
          </w:tcPr>
          <w:p w14:paraId="0D7ADD9B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D876657" w14:textId="6842F43D" w:rsidR="00DE414B" w:rsidRPr="00D533B8" w:rsidRDefault="00786EC4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6EC4">
              <w:rPr>
                <w:rFonts w:ascii="Angsana New" w:hAnsi="Angsana New"/>
                <w:sz w:val="28"/>
                <w:szCs w:val="28"/>
              </w:rPr>
              <w:t>1</w:t>
            </w:r>
            <w:r w:rsidR="005D20EE" w:rsidRPr="005D20EE">
              <w:rPr>
                <w:rFonts w:ascii="Angsana New" w:hAnsi="Angsana New"/>
                <w:sz w:val="28"/>
                <w:szCs w:val="28"/>
              </w:rPr>
              <w:t>96</w:t>
            </w:r>
            <w:r w:rsidR="00DE414B">
              <w:rPr>
                <w:rFonts w:ascii="Angsana New" w:hAnsi="Angsana New"/>
                <w:sz w:val="28"/>
                <w:szCs w:val="28"/>
              </w:rPr>
              <w:t>,</w:t>
            </w:r>
            <w:r w:rsidR="005D20EE" w:rsidRPr="005D20EE">
              <w:rPr>
                <w:rFonts w:ascii="Angsana New" w:hAnsi="Angsana New"/>
                <w:sz w:val="28"/>
                <w:szCs w:val="28"/>
              </w:rPr>
              <w:t>350</w:t>
            </w:r>
          </w:p>
        </w:tc>
        <w:tc>
          <w:tcPr>
            <w:tcW w:w="237" w:type="dxa"/>
          </w:tcPr>
          <w:p w14:paraId="4E6E0394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</w:tcPr>
          <w:p w14:paraId="320942CB" w14:textId="0E2B77E3" w:rsidR="00DE414B" w:rsidRDefault="00786EC4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86EC4">
              <w:rPr>
                <w:rFonts w:ascii="Angsana New" w:hAnsi="Angsana New"/>
                <w:sz w:val="28"/>
                <w:szCs w:val="28"/>
              </w:rPr>
              <w:t>1</w:t>
            </w:r>
            <w:r w:rsidR="005D20EE" w:rsidRPr="005D20EE">
              <w:rPr>
                <w:rFonts w:ascii="Angsana New" w:hAnsi="Angsana New"/>
                <w:sz w:val="28"/>
                <w:szCs w:val="28"/>
              </w:rPr>
              <w:t>96</w:t>
            </w:r>
            <w:r w:rsidR="00DE414B">
              <w:rPr>
                <w:rFonts w:ascii="Angsana New" w:hAnsi="Angsana New"/>
                <w:sz w:val="28"/>
                <w:szCs w:val="28"/>
              </w:rPr>
              <w:t>,</w:t>
            </w:r>
            <w:r w:rsidR="005D20EE" w:rsidRPr="005D20EE">
              <w:rPr>
                <w:rFonts w:ascii="Angsana New" w:hAnsi="Angsana New"/>
                <w:sz w:val="28"/>
                <w:szCs w:val="28"/>
              </w:rPr>
              <w:t>350</w:t>
            </w:r>
          </w:p>
        </w:tc>
        <w:tc>
          <w:tcPr>
            <w:tcW w:w="270" w:type="dxa"/>
          </w:tcPr>
          <w:p w14:paraId="28543DCA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B3C4A46" w14:textId="5DBE7514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12FA24AB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166AB51F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</w:tcPr>
          <w:p w14:paraId="16B31A31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</w:tcPr>
          <w:p w14:paraId="5D1DC69C" w14:textId="6D7F347E" w:rsidR="00DE414B" w:rsidRPr="00D533B8" w:rsidRDefault="00786EC4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6EC4">
              <w:rPr>
                <w:rFonts w:ascii="Angsana New" w:hAnsi="Angsana New"/>
                <w:sz w:val="28"/>
                <w:szCs w:val="28"/>
              </w:rPr>
              <w:t>1</w:t>
            </w:r>
            <w:r w:rsidR="005D20EE" w:rsidRPr="005D20EE">
              <w:rPr>
                <w:rFonts w:ascii="Angsana New" w:hAnsi="Angsana New"/>
                <w:sz w:val="28"/>
                <w:szCs w:val="28"/>
              </w:rPr>
              <w:t>96</w:t>
            </w:r>
            <w:r w:rsidR="00DE414B">
              <w:rPr>
                <w:rFonts w:ascii="Angsana New" w:hAnsi="Angsana New"/>
                <w:sz w:val="28"/>
                <w:szCs w:val="28"/>
              </w:rPr>
              <w:t>,</w:t>
            </w:r>
            <w:r w:rsidR="005D20EE" w:rsidRPr="005D20EE">
              <w:rPr>
                <w:rFonts w:ascii="Angsana New" w:hAnsi="Angsana New"/>
                <w:sz w:val="28"/>
                <w:szCs w:val="28"/>
              </w:rPr>
              <w:t>350</w:t>
            </w:r>
          </w:p>
        </w:tc>
        <w:tc>
          <w:tcPr>
            <w:tcW w:w="236" w:type="dxa"/>
          </w:tcPr>
          <w:p w14:paraId="5A594595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8" w:type="dxa"/>
          </w:tcPr>
          <w:p w14:paraId="04339050" w14:textId="5C743BF7" w:rsidR="00DE414B" w:rsidRPr="00D533B8" w:rsidRDefault="00786EC4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786EC4">
              <w:rPr>
                <w:rFonts w:ascii="Angsana New" w:hAnsi="Angsana New"/>
                <w:sz w:val="28"/>
                <w:szCs w:val="28"/>
              </w:rPr>
              <w:t>1</w:t>
            </w:r>
            <w:r w:rsidR="005D20EE" w:rsidRPr="005D20EE">
              <w:rPr>
                <w:rFonts w:ascii="Angsana New" w:hAnsi="Angsana New"/>
                <w:sz w:val="28"/>
                <w:szCs w:val="28"/>
              </w:rPr>
              <w:t>96</w:t>
            </w:r>
            <w:r w:rsidR="00DE414B">
              <w:rPr>
                <w:rFonts w:ascii="Angsana New" w:hAnsi="Angsana New"/>
                <w:sz w:val="28"/>
                <w:szCs w:val="28"/>
              </w:rPr>
              <w:t>,</w:t>
            </w:r>
            <w:r w:rsidR="005D20EE" w:rsidRPr="005D20EE">
              <w:rPr>
                <w:rFonts w:ascii="Angsana New" w:hAnsi="Angsana New"/>
                <w:sz w:val="28"/>
                <w:szCs w:val="28"/>
              </w:rPr>
              <w:t>350</w:t>
            </w:r>
          </w:p>
        </w:tc>
        <w:tc>
          <w:tcPr>
            <w:tcW w:w="236" w:type="dxa"/>
          </w:tcPr>
          <w:p w14:paraId="4933ECD5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0" w:type="dxa"/>
          </w:tcPr>
          <w:p w14:paraId="02AE11FC" w14:textId="3E26A400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AF4A8F7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dxa"/>
          </w:tcPr>
          <w:p w14:paraId="59A32772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E414B" w:rsidRPr="00D533B8" w14:paraId="7C3FFCAD" w14:textId="77777777" w:rsidTr="00910255">
        <w:tc>
          <w:tcPr>
            <w:tcW w:w="3177" w:type="dxa"/>
          </w:tcPr>
          <w:p w14:paraId="55FB8E46" w14:textId="77777777" w:rsidR="00DE414B" w:rsidRPr="00D533B8" w:rsidRDefault="00DE414B" w:rsidP="00DE414B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28"/>
                <w:szCs w:val="28"/>
              </w:rPr>
            </w:pPr>
            <w:r w:rsidRPr="00D533B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0" w:type="dxa"/>
          </w:tcPr>
          <w:p w14:paraId="2E8DF4D6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dxa"/>
          </w:tcPr>
          <w:p w14:paraId="16F694AE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6" w:type="dxa"/>
          </w:tcPr>
          <w:p w14:paraId="0CB29003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4B6A6E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1D3EBF4D" w14:textId="5D779563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3DAF70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8801395" w14:textId="53267D70" w:rsidR="00DE414B" w:rsidRPr="00D533B8" w:rsidRDefault="00786EC4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6EC4">
              <w:rPr>
                <w:rFonts w:ascii="Angsana New" w:hAnsi="Angsana New"/>
                <w:b/>
                <w:bCs/>
                <w:sz w:val="28"/>
                <w:szCs w:val="28"/>
              </w:rPr>
              <w:t>22</w:t>
            </w:r>
            <w:r w:rsidR="005D20EE" w:rsidRPr="005D20EE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="00DE414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28"/>
                <w:szCs w:val="28"/>
              </w:rPr>
              <w:t>957</w:t>
            </w:r>
          </w:p>
        </w:tc>
        <w:tc>
          <w:tcPr>
            <w:tcW w:w="237" w:type="dxa"/>
          </w:tcPr>
          <w:p w14:paraId="447C284D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6A22DE66" w14:textId="51CE0793" w:rsidR="00DE414B" w:rsidRPr="00D533B8" w:rsidRDefault="00786EC4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6EC4">
              <w:rPr>
                <w:rFonts w:ascii="Angsana New" w:hAnsi="Angsana New"/>
                <w:b/>
                <w:bCs/>
                <w:sz w:val="28"/>
                <w:szCs w:val="28"/>
              </w:rPr>
              <w:t>22</w:t>
            </w:r>
            <w:r w:rsidR="005D20EE" w:rsidRPr="005D20EE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="00DE414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28"/>
                <w:szCs w:val="28"/>
              </w:rPr>
              <w:t>957</w:t>
            </w:r>
          </w:p>
        </w:tc>
        <w:tc>
          <w:tcPr>
            <w:tcW w:w="270" w:type="dxa"/>
          </w:tcPr>
          <w:p w14:paraId="56BAD362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84C38C2" w14:textId="3640F3BA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</w:t>
            </w:r>
            <w:r w:rsidR="00786EC4" w:rsidRPr="00786EC4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28"/>
                <w:szCs w:val="28"/>
              </w:rPr>
              <w:t>607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7F2A425D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1340EC77" w14:textId="5C0321FD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</w:t>
            </w:r>
            <w:r w:rsidR="00786EC4" w:rsidRPr="00786EC4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28"/>
                <w:szCs w:val="28"/>
              </w:rPr>
              <w:t>607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</w:tcPr>
          <w:p w14:paraId="3CBC3C51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1C62B3EA" w14:textId="36AE25C3" w:rsidR="00DE414B" w:rsidRPr="008E0892" w:rsidRDefault="00786EC4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6EC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28"/>
                <w:szCs w:val="28"/>
              </w:rPr>
              <w:t>96</w:t>
            </w:r>
            <w:r w:rsidR="00DE414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28"/>
                <w:szCs w:val="28"/>
              </w:rPr>
              <w:t>350</w:t>
            </w:r>
          </w:p>
        </w:tc>
        <w:tc>
          <w:tcPr>
            <w:tcW w:w="236" w:type="dxa"/>
          </w:tcPr>
          <w:p w14:paraId="119CCC3C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</w:tcPr>
          <w:p w14:paraId="4753E46D" w14:textId="51AC0CF4" w:rsidR="00DE414B" w:rsidRPr="008E0892" w:rsidRDefault="00786EC4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6EC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28"/>
                <w:szCs w:val="28"/>
              </w:rPr>
              <w:t>96</w:t>
            </w:r>
            <w:r w:rsidR="00DE414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28"/>
                <w:szCs w:val="28"/>
              </w:rPr>
              <w:t>350</w:t>
            </w:r>
          </w:p>
        </w:tc>
        <w:tc>
          <w:tcPr>
            <w:tcW w:w="236" w:type="dxa"/>
          </w:tcPr>
          <w:p w14:paraId="786F0023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565370C" w14:textId="1C6DECE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33B8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6FDBCC6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double" w:sz="4" w:space="0" w:color="auto"/>
            </w:tcBorders>
          </w:tcPr>
          <w:p w14:paraId="6F3FC39B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33B8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3DCD844A" w14:textId="77777777" w:rsidR="00BD5D76" w:rsidRPr="008145A3" w:rsidRDefault="00BD5D76" w:rsidP="00814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70"/>
        </w:tabs>
        <w:sectPr w:rsidR="00BD5D76" w:rsidRPr="008145A3" w:rsidSect="000F79BD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1058E613" w14:textId="7F996100" w:rsidR="00C33A39" w:rsidRPr="00C33A39" w:rsidRDefault="00C33A39" w:rsidP="00397775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A1FB2">
        <w:rPr>
          <w:rFonts w:ascii="Angsana New" w:hAnsi="Angsana New" w:hint="cs"/>
          <w:sz w:val="30"/>
          <w:szCs w:val="30"/>
          <w:cs/>
        </w:rPr>
        <w:lastRenderedPageBreak/>
        <w:t>เมื่อพิจารณาผลการดำเนินงานของ</w:t>
      </w:r>
      <w:r w:rsidRPr="008F0E4C">
        <w:rPr>
          <w:rFonts w:ascii="Angsana New" w:hAnsi="Angsana New" w:hint="cs"/>
          <w:sz w:val="30"/>
          <w:szCs w:val="30"/>
          <w:cs/>
        </w:rPr>
        <w:t>บริษัทย่อย</w:t>
      </w:r>
      <w:r>
        <w:rPr>
          <w:rFonts w:ascii="Angsana New" w:hAnsi="Angsana New" w:hint="cs"/>
          <w:sz w:val="30"/>
          <w:szCs w:val="30"/>
          <w:cs/>
        </w:rPr>
        <w:t>ในต่างประเทศ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DA1FB2">
        <w:rPr>
          <w:rFonts w:ascii="Angsana New" w:hAnsi="Angsana New" w:hint="cs"/>
          <w:sz w:val="30"/>
          <w:szCs w:val="30"/>
          <w:cs/>
        </w:rPr>
        <w:t>ตั้งค่าเผื</w:t>
      </w:r>
      <w:r>
        <w:rPr>
          <w:rFonts w:ascii="Angsana New" w:hAnsi="Angsana New" w:hint="cs"/>
          <w:sz w:val="30"/>
          <w:szCs w:val="30"/>
          <w:cs/>
        </w:rPr>
        <w:t>่อการด้อยค่าในเงินลงทุน</w:t>
      </w:r>
      <w:r w:rsidRPr="00DA1FB2">
        <w:rPr>
          <w:rFonts w:ascii="Angsana New" w:hAnsi="Angsana New" w:hint="cs"/>
          <w:sz w:val="30"/>
          <w:szCs w:val="30"/>
          <w:cs/>
        </w:rPr>
        <w:t>สำหรับปี</w:t>
      </w:r>
      <w:r w:rsidRPr="00C33A39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5D20EE" w:rsidRPr="005D20EE">
        <w:rPr>
          <w:rFonts w:ascii="Angsana New" w:hAnsi="Angsana New"/>
          <w:sz w:val="30"/>
          <w:szCs w:val="30"/>
        </w:rPr>
        <w:t>3</w:t>
      </w:r>
      <w:r w:rsidR="00786EC4" w:rsidRPr="00786EC4">
        <w:rPr>
          <w:rFonts w:ascii="Angsana New" w:hAnsi="Angsana New"/>
          <w:sz w:val="30"/>
          <w:szCs w:val="30"/>
        </w:rPr>
        <w:t>1</w:t>
      </w:r>
      <w:r w:rsidR="00910255">
        <w:rPr>
          <w:rFonts w:ascii="Angsana New" w:hAnsi="Angsana New"/>
          <w:sz w:val="30"/>
          <w:szCs w:val="30"/>
        </w:rPr>
        <w:t xml:space="preserve"> </w:t>
      </w:r>
      <w:r w:rsidRPr="00C33A3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786EC4" w:rsidRPr="00786EC4">
        <w:rPr>
          <w:rFonts w:ascii="Angsana New" w:hAnsi="Angsana New"/>
          <w:sz w:val="30"/>
          <w:szCs w:val="30"/>
        </w:rPr>
        <w:t>2</w:t>
      </w:r>
      <w:r w:rsidR="005D20EE" w:rsidRPr="005D20EE">
        <w:rPr>
          <w:rFonts w:ascii="Angsana New" w:hAnsi="Angsana New"/>
          <w:sz w:val="30"/>
          <w:szCs w:val="30"/>
        </w:rPr>
        <w:t>563</w:t>
      </w:r>
      <w:r w:rsidR="00910255">
        <w:rPr>
          <w:rFonts w:ascii="Angsana New" w:hAnsi="Angsana New"/>
          <w:sz w:val="30"/>
          <w:szCs w:val="30"/>
        </w:rPr>
        <w:t xml:space="preserve"> </w:t>
      </w:r>
      <w:r w:rsidRPr="00C33A39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A35F73">
        <w:rPr>
          <w:rFonts w:ascii="Angsana New" w:hAnsi="Angsana New" w:hint="cs"/>
          <w:sz w:val="30"/>
          <w:szCs w:val="30"/>
          <w:cs/>
        </w:rPr>
        <w:t xml:space="preserve">ทั้งสิ้น </w:t>
      </w:r>
      <w:r w:rsidR="00786EC4" w:rsidRPr="00786EC4">
        <w:rPr>
          <w:rFonts w:ascii="Angsana New" w:hAnsi="Angsana New"/>
          <w:sz w:val="30"/>
          <w:szCs w:val="30"/>
        </w:rPr>
        <w:t>2</w:t>
      </w:r>
      <w:r w:rsidR="005D20EE" w:rsidRPr="005D20EE">
        <w:rPr>
          <w:rFonts w:ascii="Angsana New" w:hAnsi="Angsana New"/>
          <w:sz w:val="30"/>
          <w:szCs w:val="30"/>
        </w:rPr>
        <w:t>4</w:t>
      </w:r>
      <w:r w:rsidR="00DE414B">
        <w:rPr>
          <w:rFonts w:ascii="Angsana New" w:hAnsi="Angsana New"/>
          <w:sz w:val="30"/>
          <w:szCs w:val="30"/>
        </w:rPr>
        <w:t>.</w:t>
      </w:r>
      <w:r w:rsidR="005D20EE" w:rsidRPr="005D20EE">
        <w:rPr>
          <w:rFonts w:ascii="Angsana New" w:hAnsi="Angsana New"/>
          <w:sz w:val="30"/>
          <w:szCs w:val="30"/>
        </w:rPr>
        <w:t>6</w:t>
      </w:r>
      <w:r w:rsidR="00786EC4" w:rsidRPr="00786EC4">
        <w:rPr>
          <w:rFonts w:ascii="Angsana New" w:hAnsi="Angsana New"/>
          <w:sz w:val="30"/>
          <w:szCs w:val="30"/>
        </w:rPr>
        <w:t>1</w:t>
      </w:r>
      <w:r w:rsidRPr="00A35F73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C33A39">
        <w:rPr>
          <w:rFonts w:ascii="Angsana New" w:hAnsi="Angsana New"/>
          <w:sz w:val="30"/>
          <w:szCs w:val="30"/>
        </w:rPr>
        <w:t xml:space="preserve"> </w:t>
      </w:r>
      <w:r w:rsidRPr="00C33A39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786EC4" w:rsidRPr="00786EC4">
        <w:rPr>
          <w:rFonts w:ascii="Angsana New" w:hAnsi="Angsana New"/>
          <w:i/>
          <w:iCs/>
          <w:sz w:val="30"/>
          <w:szCs w:val="30"/>
        </w:rPr>
        <w:t>2</w:t>
      </w:r>
      <w:r w:rsidR="005D20EE" w:rsidRPr="005D20EE">
        <w:rPr>
          <w:rFonts w:ascii="Angsana New" w:hAnsi="Angsana New"/>
          <w:i/>
          <w:iCs/>
          <w:sz w:val="30"/>
          <w:szCs w:val="30"/>
        </w:rPr>
        <w:t>56</w:t>
      </w:r>
      <w:r w:rsidR="00786EC4" w:rsidRPr="00786EC4">
        <w:rPr>
          <w:rFonts w:ascii="Angsana New" w:hAnsi="Angsana New"/>
          <w:i/>
          <w:iCs/>
          <w:sz w:val="30"/>
          <w:szCs w:val="30"/>
        </w:rPr>
        <w:t>2</w:t>
      </w:r>
      <w:r w:rsidRPr="00C33A39">
        <w:rPr>
          <w:rFonts w:ascii="Angsana New" w:hAnsi="Angsana New"/>
          <w:i/>
          <w:iCs/>
          <w:sz w:val="30"/>
          <w:szCs w:val="30"/>
        </w:rPr>
        <w:t xml:space="preserve">: </w:t>
      </w:r>
      <w:r w:rsidR="00786EC4" w:rsidRPr="00786EC4">
        <w:rPr>
          <w:rFonts w:ascii="Angsana New" w:hAnsi="Angsana New"/>
          <w:i/>
          <w:iCs/>
          <w:sz w:val="30"/>
          <w:szCs w:val="30"/>
        </w:rPr>
        <w:t>2</w:t>
      </w:r>
      <w:r w:rsidR="005D20EE" w:rsidRPr="005D20EE">
        <w:rPr>
          <w:rFonts w:ascii="Angsana New" w:hAnsi="Angsana New"/>
          <w:i/>
          <w:iCs/>
          <w:sz w:val="30"/>
          <w:szCs w:val="30"/>
        </w:rPr>
        <w:t>4</w:t>
      </w:r>
      <w:r w:rsidR="00910255">
        <w:rPr>
          <w:rFonts w:ascii="Angsana New" w:hAnsi="Angsana New"/>
          <w:i/>
          <w:iCs/>
          <w:sz w:val="30"/>
          <w:szCs w:val="30"/>
        </w:rPr>
        <w:t>.</w:t>
      </w:r>
      <w:r w:rsidR="005D20EE" w:rsidRPr="005D20EE">
        <w:rPr>
          <w:rFonts w:ascii="Angsana New" w:hAnsi="Angsana New"/>
          <w:i/>
          <w:iCs/>
          <w:sz w:val="30"/>
          <w:szCs w:val="30"/>
        </w:rPr>
        <w:t>6</w:t>
      </w:r>
      <w:r w:rsidR="00786EC4" w:rsidRPr="00786EC4">
        <w:rPr>
          <w:rFonts w:ascii="Angsana New" w:hAnsi="Angsana New"/>
          <w:i/>
          <w:iCs/>
          <w:sz w:val="30"/>
          <w:szCs w:val="30"/>
        </w:rPr>
        <w:t>1</w:t>
      </w:r>
      <w:r w:rsidRPr="00C33A39">
        <w:rPr>
          <w:rFonts w:ascii="Angsana New" w:hAnsi="Angsana New"/>
          <w:i/>
          <w:iCs/>
          <w:sz w:val="30"/>
          <w:szCs w:val="30"/>
        </w:rPr>
        <w:t xml:space="preserve"> </w:t>
      </w:r>
      <w:r w:rsidRPr="00C33A39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Pr="00C33A39">
        <w:rPr>
          <w:sz w:val="30"/>
          <w:szCs w:val="30"/>
          <w:cs/>
        </w:rPr>
        <w:tab/>
      </w:r>
    </w:p>
    <w:p w14:paraId="3D7F1C8D" w14:textId="77777777" w:rsidR="00C33A39" w:rsidRPr="005A1EDE" w:rsidRDefault="00C33A39" w:rsidP="00397775">
      <w:pPr>
        <w:tabs>
          <w:tab w:val="clear" w:pos="454"/>
        </w:tabs>
        <w:ind w:left="540"/>
        <w:rPr>
          <w:rFonts w:asciiTheme="majorBidi" w:hAnsiTheme="majorBidi" w:cstheme="majorBidi"/>
          <w:sz w:val="24"/>
          <w:szCs w:val="24"/>
        </w:rPr>
      </w:pPr>
    </w:p>
    <w:p w14:paraId="50772929" w14:textId="30132E92" w:rsidR="00C33A39" w:rsidRPr="00C33A39" w:rsidRDefault="00C33A39" w:rsidP="003977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33A39">
        <w:rPr>
          <w:sz w:val="30"/>
          <w:szCs w:val="30"/>
          <w:cs/>
          <w:lang w:val="th-TH"/>
        </w:rPr>
        <w:t>ในเดือน</w:t>
      </w:r>
      <w:r w:rsidRPr="00C33A39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786EC4" w:rsidRPr="00786EC4">
        <w:rPr>
          <w:rFonts w:asciiTheme="majorBidi" w:hAnsiTheme="majorBidi" w:cstheme="majorBidi"/>
          <w:sz w:val="30"/>
          <w:szCs w:val="30"/>
        </w:rPr>
        <w:t>2</w:t>
      </w:r>
      <w:r w:rsidR="005D20EE" w:rsidRPr="005D20EE">
        <w:rPr>
          <w:rFonts w:asciiTheme="majorBidi" w:hAnsiTheme="majorBidi" w:cstheme="majorBidi"/>
          <w:sz w:val="30"/>
          <w:szCs w:val="30"/>
        </w:rPr>
        <w:t>56</w:t>
      </w:r>
      <w:r w:rsidR="00786EC4" w:rsidRPr="00786EC4">
        <w:rPr>
          <w:rFonts w:asciiTheme="majorBidi" w:hAnsiTheme="majorBidi" w:cstheme="majorBidi" w:hint="cs"/>
          <w:sz w:val="30"/>
          <w:szCs w:val="30"/>
        </w:rPr>
        <w:t>2</w:t>
      </w:r>
      <w:r w:rsidR="00910255">
        <w:rPr>
          <w:rFonts w:asciiTheme="majorBidi" w:hAnsiTheme="majorBidi" w:cstheme="majorBidi"/>
          <w:sz w:val="30"/>
          <w:szCs w:val="30"/>
        </w:rPr>
        <w:t xml:space="preserve"> </w:t>
      </w:r>
      <w:r w:rsidRPr="00C33A39">
        <w:rPr>
          <w:rFonts w:asciiTheme="majorBidi" w:hAnsiTheme="majorBidi" w:cstheme="majorBidi"/>
          <w:sz w:val="30"/>
          <w:szCs w:val="30"/>
          <w:cs/>
        </w:rPr>
        <w:t xml:space="preserve">บริษัท เซ็ปเป้ โฮลดิ้ง (ประเทศไทย) จำกัด ได้เพิ่มทุนจดทะเบียนของบริษัทจากจำนวนเงิน </w:t>
      </w:r>
      <w:r w:rsidR="00786EC4" w:rsidRPr="00786EC4">
        <w:rPr>
          <w:rFonts w:asciiTheme="majorBidi" w:hAnsiTheme="majorBidi" w:cstheme="majorBidi"/>
          <w:sz w:val="30"/>
          <w:szCs w:val="30"/>
        </w:rPr>
        <w:t>1</w:t>
      </w:r>
      <w:r w:rsidR="005D20EE" w:rsidRPr="005D20EE">
        <w:rPr>
          <w:rFonts w:asciiTheme="majorBidi" w:hAnsiTheme="majorBidi" w:cstheme="majorBidi"/>
          <w:sz w:val="30"/>
          <w:szCs w:val="30"/>
        </w:rPr>
        <w:t>97</w:t>
      </w:r>
      <w:r w:rsidR="00910255">
        <w:rPr>
          <w:rFonts w:asciiTheme="majorBidi" w:hAnsiTheme="majorBidi" w:cstheme="majorBidi"/>
          <w:sz w:val="30"/>
          <w:szCs w:val="30"/>
        </w:rPr>
        <w:t xml:space="preserve"> </w:t>
      </w:r>
      <w:r w:rsidRPr="00C33A39">
        <w:rPr>
          <w:rFonts w:asciiTheme="majorBidi" w:hAnsiTheme="majorBidi" w:cstheme="majorBidi"/>
          <w:sz w:val="30"/>
          <w:szCs w:val="30"/>
          <w:cs/>
        </w:rPr>
        <w:t xml:space="preserve">ล้านบาท เป็น </w:t>
      </w:r>
      <w:r w:rsidR="00786EC4" w:rsidRPr="00786EC4">
        <w:rPr>
          <w:rFonts w:asciiTheme="majorBidi" w:hAnsiTheme="majorBidi" w:cstheme="majorBidi"/>
          <w:sz w:val="30"/>
          <w:szCs w:val="30"/>
        </w:rPr>
        <w:t>2</w:t>
      </w:r>
      <w:r w:rsidR="005D20EE" w:rsidRPr="005D20EE">
        <w:rPr>
          <w:rFonts w:asciiTheme="majorBidi" w:hAnsiTheme="majorBidi" w:cstheme="majorBidi"/>
          <w:sz w:val="30"/>
          <w:szCs w:val="30"/>
        </w:rPr>
        <w:t>90</w:t>
      </w:r>
      <w:r w:rsidR="00910255">
        <w:rPr>
          <w:rFonts w:asciiTheme="majorBidi" w:hAnsiTheme="majorBidi" w:cstheme="majorBidi"/>
          <w:sz w:val="30"/>
          <w:szCs w:val="30"/>
        </w:rPr>
        <w:t xml:space="preserve"> </w:t>
      </w:r>
      <w:r w:rsidRPr="00C33A39">
        <w:rPr>
          <w:rFonts w:asciiTheme="majorBidi" w:hAnsiTheme="majorBidi" w:cstheme="majorBidi"/>
          <w:sz w:val="30"/>
          <w:szCs w:val="30"/>
          <w:cs/>
        </w:rPr>
        <w:t xml:space="preserve">ล้านบาท (จำนวน </w:t>
      </w:r>
      <w:r w:rsidR="00786EC4" w:rsidRPr="00786EC4">
        <w:rPr>
          <w:rFonts w:asciiTheme="majorBidi" w:hAnsiTheme="majorBidi" w:cstheme="majorBidi"/>
          <w:sz w:val="30"/>
          <w:szCs w:val="30"/>
        </w:rPr>
        <w:t>2</w:t>
      </w:r>
      <w:r w:rsidR="005D20EE" w:rsidRPr="005D20EE">
        <w:rPr>
          <w:rFonts w:asciiTheme="majorBidi" w:hAnsiTheme="majorBidi" w:cstheme="majorBidi"/>
          <w:sz w:val="30"/>
          <w:szCs w:val="30"/>
        </w:rPr>
        <w:t>9</w:t>
      </w:r>
      <w:r w:rsidR="00910255">
        <w:rPr>
          <w:rFonts w:asciiTheme="majorBidi" w:hAnsiTheme="majorBidi" w:cstheme="majorBidi"/>
          <w:sz w:val="30"/>
          <w:szCs w:val="30"/>
        </w:rPr>
        <w:t>,</w:t>
      </w:r>
      <w:r w:rsidR="005D20EE" w:rsidRPr="005D20EE">
        <w:rPr>
          <w:rFonts w:asciiTheme="majorBidi" w:hAnsiTheme="majorBidi" w:cstheme="majorBidi"/>
          <w:sz w:val="30"/>
          <w:szCs w:val="30"/>
        </w:rPr>
        <w:t>000</w:t>
      </w:r>
      <w:r w:rsidR="00910255">
        <w:rPr>
          <w:rFonts w:asciiTheme="majorBidi" w:hAnsiTheme="majorBidi" w:cstheme="majorBidi"/>
          <w:sz w:val="30"/>
          <w:szCs w:val="30"/>
        </w:rPr>
        <w:t>,</w:t>
      </w:r>
      <w:r w:rsidR="005D20EE" w:rsidRPr="005D20EE">
        <w:rPr>
          <w:rFonts w:asciiTheme="majorBidi" w:hAnsiTheme="majorBidi" w:cstheme="majorBidi"/>
          <w:sz w:val="30"/>
          <w:szCs w:val="30"/>
        </w:rPr>
        <w:t>000</w:t>
      </w:r>
      <w:r w:rsidR="00910255">
        <w:rPr>
          <w:rFonts w:asciiTheme="majorBidi" w:hAnsiTheme="majorBidi" w:cstheme="majorBidi"/>
          <w:sz w:val="30"/>
          <w:szCs w:val="30"/>
        </w:rPr>
        <w:t xml:space="preserve"> </w:t>
      </w:r>
      <w:r w:rsidRPr="00C33A39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="00786EC4" w:rsidRPr="00786EC4">
        <w:rPr>
          <w:rFonts w:asciiTheme="majorBidi" w:hAnsiTheme="majorBidi" w:cstheme="majorBidi"/>
          <w:sz w:val="30"/>
          <w:szCs w:val="30"/>
        </w:rPr>
        <w:t>1</w:t>
      </w:r>
      <w:r w:rsidR="005D20EE" w:rsidRPr="005D20EE">
        <w:rPr>
          <w:rFonts w:asciiTheme="majorBidi" w:hAnsiTheme="majorBidi" w:cstheme="majorBidi"/>
          <w:sz w:val="30"/>
          <w:szCs w:val="30"/>
        </w:rPr>
        <w:t>0</w:t>
      </w:r>
      <w:r w:rsidR="00910255">
        <w:rPr>
          <w:rFonts w:asciiTheme="majorBidi" w:hAnsiTheme="majorBidi" w:cstheme="majorBidi"/>
          <w:sz w:val="30"/>
          <w:szCs w:val="30"/>
        </w:rPr>
        <w:t xml:space="preserve"> </w:t>
      </w:r>
      <w:r w:rsidRPr="00C33A39">
        <w:rPr>
          <w:rFonts w:asciiTheme="majorBidi" w:hAnsiTheme="majorBidi" w:cstheme="majorBidi"/>
          <w:sz w:val="30"/>
          <w:szCs w:val="30"/>
          <w:cs/>
        </w:rPr>
        <w:t xml:space="preserve">บาท) โดยออกหุ้นสามัญเพิ่มทุนเป็นจำนวนเงิน </w:t>
      </w:r>
      <w:r w:rsidR="005D20EE" w:rsidRPr="005D20EE">
        <w:rPr>
          <w:rFonts w:asciiTheme="majorBidi" w:hAnsiTheme="majorBidi" w:cstheme="majorBidi"/>
          <w:sz w:val="30"/>
          <w:szCs w:val="30"/>
        </w:rPr>
        <w:t>93</w:t>
      </w:r>
      <w:r w:rsidR="00910255">
        <w:rPr>
          <w:rFonts w:asciiTheme="majorBidi" w:hAnsiTheme="majorBidi" w:cstheme="majorBidi"/>
          <w:sz w:val="30"/>
          <w:szCs w:val="30"/>
        </w:rPr>
        <w:t xml:space="preserve"> </w:t>
      </w:r>
      <w:r w:rsidRPr="00C33A39">
        <w:rPr>
          <w:rFonts w:asciiTheme="majorBidi" w:hAnsiTheme="majorBidi" w:cstheme="majorBidi"/>
          <w:sz w:val="30"/>
          <w:szCs w:val="30"/>
          <w:cs/>
        </w:rPr>
        <w:t xml:space="preserve">ล้านบาท (จำนวน </w:t>
      </w:r>
      <w:r w:rsidR="005D20EE" w:rsidRPr="005D20EE">
        <w:rPr>
          <w:rFonts w:asciiTheme="majorBidi" w:hAnsiTheme="majorBidi" w:cstheme="majorBidi"/>
          <w:sz w:val="30"/>
          <w:szCs w:val="30"/>
        </w:rPr>
        <w:t>9</w:t>
      </w:r>
      <w:r w:rsidR="00910255">
        <w:rPr>
          <w:rFonts w:asciiTheme="majorBidi" w:hAnsiTheme="majorBidi" w:cstheme="majorBidi"/>
          <w:sz w:val="30"/>
          <w:szCs w:val="30"/>
        </w:rPr>
        <w:t>,</w:t>
      </w:r>
      <w:r w:rsidR="005D20EE" w:rsidRPr="005D20EE">
        <w:rPr>
          <w:rFonts w:asciiTheme="majorBidi" w:hAnsiTheme="majorBidi" w:cstheme="majorBidi"/>
          <w:sz w:val="30"/>
          <w:szCs w:val="30"/>
        </w:rPr>
        <w:t>300</w:t>
      </w:r>
      <w:r w:rsidR="00910255">
        <w:rPr>
          <w:rFonts w:asciiTheme="majorBidi" w:hAnsiTheme="majorBidi" w:cstheme="majorBidi"/>
          <w:sz w:val="30"/>
          <w:szCs w:val="30"/>
        </w:rPr>
        <w:t>,</w:t>
      </w:r>
      <w:r w:rsidR="005D20EE" w:rsidRPr="005D20EE">
        <w:rPr>
          <w:rFonts w:asciiTheme="majorBidi" w:hAnsiTheme="majorBidi" w:cstheme="majorBidi"/>
          <w:sz w:val="30"/>
          <w:szCs w:val="30"/>
        </w:rPr>
        <w:t>000</w:t>
      </w:r>
      <w:r w:rsidR="00910255">
        <w:rPr>
          <w:rFonts w:asciiTheme="majorBidi" w:hAnsiTheme="majorBidi" w:cstheme="majorBidi"/>
          <w:sz w:val="30"/>
          <w:szCs w:val="30"/>
        </w:rPr>
        <w:t xml:space="preserve"> </w:t>
      </w:r>
      <w:r w:rsidRPr="00C33A39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="00786EC4" w:rsidRPr="00786EC4">
        <w:rPr>
          <w:rFonts w:asciiTheme="majorBidi" w:hAnsiTheme="majorBidi" w:cstheme="majorBidi"/>
          <w:sz w:val="30"/>
          <w:szCs w:val="30"/>
        </w:rPr>
        <w:t>1</w:t>
      </w:r>
      <w:r w:rsidR="005D20EE" w:rsidRPr="005D20EE">
        <w:rPr>
          <w:rFonts w:asciiTheme="majorBidi" w:hAnsiTheme="majorBidi" w:cstheme="majorBidi"/>
          <w:sz w:val="30"/>
          <w:szCs w:val="30"/>
        </w:rPr>
        <w:t>0</w:t>
      </w:r>
      <w:r w:rsidR="00910255">
        <w:rPr>
          <w:rFonts w:asciiTheme="majorBidi" w:hAnsiTheme="majorBidi" w:cstheme="majorBidi"/>
          <w:sz w:val="30"/>
          <w:szCs w:val="30"/>
        </w:rPr>
        <w:t xml:space="preserve"> </w:t>
      </w:r>
      <w:r w:rsidRPr="00C33A39">
        <w:rPr>
          <w:rFonts w:asciiTheme="majorBidi" w:hAnsiTheme="majorBidi" w:cstheme="majorBidi"/>
          <w:sz w:val="30"/>
          <w:szCs w:val="30"/>
          <w:cs/>
        </w:rPr>
        <w:t xml:space="preserve">บาท) บริษัทได้ชำระค่าหุ้นแล้วเป็นจำนวนเงิน </w:t>
      </w:r>
      <w:r w:rsidR="00E57938">
        <w:rPr>
          <w:rFonts w:asciiTheme="majorBidi" w:hAnsiTheme="majorBidi" w:cstheme="majorBidi"/>
          <w:sz w:val="30"/>
          <w:szCs w:val="30"/>
        </w:rPr>
        <w:br/>
      </w:r>
      <w:r w:rsidR="005D20EE" w:rsidRPr="005D20EE">
        <w:rPr>
          <w:rFonts w:asciiTheme="majorBidi" w:hAnsiTheme="majorBidi" w:cstheme="majorBidi"/>
          <w:sz w:val="30"/>
          <w:szCs w:val="30"/>
        </w:rPr>
        <w:t>68</w:t>
      </w:r>
      <w:r w:rsidR="00910255">
        <w:rPr>
          <w:rFonts w:asciiTheme="majorBidi" w:hAnsiTheme="majorBidi" w:cstheme="majorBidi"/>
          <w:sz w:val="30"/>
          <w:szCs w:val="30"/>
        </w:rPr>
        <w:t xml:space="preserve"> </w:t>
      </w:r>
      <w:r w:rsidRPr="00C33A39">
        <w:rPr>
          <w:rFonts w:asciiTheme="majorBidi" w:hAnsiTheme="majorBidi" w:cstheme="majorBidi"/>
          <w:sz w:val="30"/>
          <w:szCs w:val="30"/>
          <w:cs/>
        </w:rPr>
        <w:t xml:space="preserve">ล้านบาท ทั้งนี้บริษัท เซ็ปเป้ โฮลดิ้ง (ประเทศไทย) จำกัดได้จดทะเบียนการเปลี่ยนแปลงทุนดังกล่าวต่อกระทรวงพาณิชย์เมื่อวันที่ </w:t>
      </w:r>
      <w:r w:rsidR="005D20EE" w:rsidRPr="005D20EE">
        <w:rPr>
          <w:rFonts w:asciiTheme="majorBidi" w:hAnsiTheme="majorBidi" w:cstheme="majorBidi"/>
          <w:sz w:val="30"/>
          <w:szCs w:val="30"/>
        </w:rPr>
        <w:t>8</w:t>
      </w:r>
      <w:r w:rsidRPr="00C33A39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786EC4" w:rsidRPr="00786EC4">
        <w:rPr>
          <w:rFonts w:asciiTheme="majorBidi" w:hAnsiTheme="majorBidi" w:cstheme="majorBidi"/>
          <w:sz w:val="30"/>
          <w:szCs w:val="30"/>
        </w:rPr>
        <w:t>2</w:t>
      </w:r>
      <w:r w:rsidR="005D20EE" w:rsidRPr="005D20EE">
        <w:rPr>
          <w:rFonts w:asciiTheme="majorBidi" w:hAnsiTheme="majorBidi" w:cstheme="majorBidi"/>
          <w:sz w:val="30"/>
          <w:szCs w:val="30"/>
        </w:rPr>
        <w:t>56</w:t>
      </w:r>
      <w:r w:rsidR="00786EC4" w:rsidRPr="00786EC4">
        <w:rPr>
          <w:rFonts w:asciiTheme="majorBidi" w:hAnsiTheme="majorBidi" w:cstheme="majorBidi"/>
          <w:sz w:val="30"/>
          <w:szCs w:val="30"/>
        </w:rPr>
        <w:t>2</w:t>
      </w:r>
    </w:p>
    <w:p w14:paraId="0672DEDE" w14:textId="77777777" w:rsidR="00C33A39" w:rsidRPr="005A1EDE" w:rsidRDefault="00C33A39" w:rsidP="003977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7FDC9D5F" w14:textId="131F2980" w:rsidR="00C33A39" w:rsidRPr="00C33A39" w:rsidRDefault="00C33A39" w:rsidP="003977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33A39">
        <w:rPr>
          <w:rFonts w:asciiTheme="majorBidi" w:hAnsiTheme="majorBidi" w:cstheme="majorBidi"/>
          <w:sz w:val="30"/>
          <w:szCs w:val="30"/>
          <w:cs/>
        </w:rPr>
        <w:t xml:space="preserve">ในเดือนกรกฎาคม </w:t>
      </w:r>
      <w:r w:rsidR="00786EC4" w:rsidRPr="00786EC4">
        <w:rPr>
          <w:rFonts w:asciiTheme="majorBidi" w:hAnsiTheme="majorBidi" w:cstheme="majorBidi"/>
          <w:sz w:val="30"/>
          <w:szCs w:val="30"/>
        </w:rPr>
        <w:t>2</w:t>
      </w:r>
      <w:r w:rsidR="005D20EE" w:rsidRPr="005D20EE">
        <w:rPr>
          <w:rFonts w:asciiTheme="majorBidi" w:hAnsiTheme="majorBidi" w:cstheme="majorBidi"/>
          <w:sz w:val="30"/>
          <w:szCs w:val="30"/>
        </w:rPr>
        <w:t>56</w:t>
      </w:r>
      <w:r w:rsidR="00786EC4" w:rsidRPr="00786EC4">
        <w:rPr>
          <w:rFonts w:asciiTheme="majorBidi" w:hAnsiTheme="majorBidi" w:cstheme="majorBidi"/>
          <w:sz w:val="30"/>
          <w:szCs w:val="30"/>
        </w:rPr>
        <w:t>2</w:t>
      </w:r>
      <w:r w:rsidR="00E25F0D">
        <w:rPr>
          <w:rFonts w:asciiTheme="majorBidi" w:hAnsiTheme="majorBidi" w:cstheme="majorBidi"/>
          <w:sz w:val="30"/>
          <w:szCs w:val="30"/>
        </w:rPr>
        <w:t xml:space="preserve"> </w:t>
      </w:r>
      <w:r w:rsidRPr="00C33A39">
        <w:rPr>
          <w:rFonts w:asciiTheme="majorBidi" w:hAnsiTheme="majorBidi" w:cstheme="majorBidi"/>
          <w:sz w:val="30"/>
          <w:szCs w:val="30"/>
          <w:cs/>
        </w:rPr>
        <w:t>บริษัทได้ชำระค่าหุ้นส่วนที่เหลือเป็นจำนวนเงิน</w:t>
      </w:r>
      <w:r w:rsidR="00E25F0D">
        <w:rPr>
          <w:rFonts w:asciiTheme="majorBidi" w:hAnsiTheme="majorBidi" w:cstheme="majorBidi"/>
          <w:sz w:val="30"/>
          <w:szCs w:val="30"/>
        </w:rPr>
        <w:t xml:space="preserve"> </w:t>
      </w:r>
      <w:r w:rsidR="00786EC4" w:rsidRPr="00786EC4">
        <w:rPr>
          <w:rFonts w:asciiTheme="majorBidi" w:hAnsiTheme="majorBidi" w:cstheme="majorBidi"/>
          <w:sz w:val="30"/>
          <w:szCs w:val="30"/>
        </w:rPr>
        <w:t>2</w:t>
      </w:r>
      <w:r w:rsidR="005D20EE" w:rsidRPr="005D20EE">
        <w:rPr>
          <w:rFonts w:asciiTheme="majorBidi" w:hAnsiTheme="majorBidi" w:cstheme="majorBidi"/>
          <w:sz w:val="30"/>
          <w:szCs w:val="30"/>
        </w:rPr>
        <w:t>5</w:t>
      </w:r>
      <w:r w:rsidR="00E25F0D">
        <w:rPr>
          <w:rFonts w:asciiTheme="majorBidi" w:hAnsiTheme="majorBidi" w:cstheme="majorBidi"/>
          <w:sz w:val="30"/>
          <w:szCs w:val="30"/>
        </w:rPr>
        <w:t xml:space="preserve"> </w:t>
      </w:r>
      <w:r w:rsidRPr="00C33A39">
        <w:rPr>
          <w:rFonts w:asciiTheme="majorBidi" w:hAnsiTheme="majorBidi" w:cstheme="majorBidi"/>
          <w:sz w:val="30"/>
          <w:szCs w:val="30"/>
          <w:cs/>
        </w:rPr>
        <w:t xml:space="preserve">ล้านบาท ทั้งนี้บริษัท เซ็ปเป้ โฮลดิ้ง (ประเทศไทย) จำกัดได้รับชำระค่าหุ้นเต็มจำนวนแล้วเมื่อวันที่ </w:t>
      </w:r>
      <w:r w:rsidR="00786EC4" w:rsidRPr="00786EC4">
        <w:rPr>
          <w:rFonts w:asciiTheme="majorBidi" w:hAnsiTheme="majorBidi" w:cstheme="majorBidi"/>
          <w:sz w:val="30"/>
          <w:szCs w:val="30"/>
        </w:rPr>
        <w:t>22</w:t>
      </w:r>
      <w:r w:rsidRPr="00C33A39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="00786EC4" w:rsidRPr="00786EC4">
        <w:rPr>
          <w:rFonts w:asciiTheme="majorBidi" w:hAnsiTheme="majorBidi" w:cstheme="majorBidi"/>
          <w:sz w:val="30"/>
          <w:szCs w:val="30"/>
        </w:rPr>
        <w:t>2</w:t>
      </w:r>
      <w:r w:rsidR="005D20EE" w:rsidRPr="005D20EE">
        <w:rPr>
          <w:rFonts w:asciiTheme="majorBidi" w:hAnsiTheme="majorBidi" w:cstheme="majorBidi"/>
          <w:sz w:val="30"/>
          <w:szCs w:val="30"/>
        </w:rPr>
        <w:t>56</w:t>
      </w:r>
      <w:r w:rsidR="00786EC4" w:rsidRPr="00786EC4">
        <w:rPr>
          <w:rFonts w:asciiTheme="majorBidi" w:hAnsiTheme="majorBidi" w:cstheme="majorBidi"/>
          <w:sz w:val="30"/>
          <w:szCs w:val="30"/>
        </w:rPr>
        <w:t>2</w:t>
      </w:r>
    </w:p>
    <w:p w14:paraId="4D8E4497" w14:textId="77777777" w:rsidR="00C33A39" w:rsidRPr="005A1EDE" w:rsidRDefault="00C33A39" w:rsidP="00397775">
      <w:pPr>
        <w:tabs>
          <w:tab w:val="clear" w:pos="454"/>
        </w:tabs>
        <w:ind w:left="540"/>
        <w:rPr>
          <w:rFonts w:asciiTheme="majorBidi" w:hAnsiTheme="majorBidi" w:cstheme="majorBidi"/>
          <w:sz w:val="24"/>
          <w:szCs w:val="24"/>
        </w:rPr>
      </w:pPr>
    </w:p>
    <w:p w14:paraId="65EA3117" w14:textId="2D5E302A" w:rsidR="00260594" w:rsidRDefault="00260594" w:rsidP="00397775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33A39">
        <w:rPr>
          <w:rFonts w:asciiTheme="majorBidi" w:hAnsiTheme="majorBidi" w:cstheme="majorBidi"/>
          <w:sz w:val="30"/>
          <w:szCs w:val="30"/>
          <w:cs/>
        </w:rPr>
        <w:t xml:space="preserve">รายละเอียดการเพิ่มขึ้นของเงินลงทุนในบริษัทย่อยจากการซื้อธุรกิจในระหว่างปีสิ้นสุดวันที่ </w:t>
      </w:r>
      <w:r w:rsidR="005D20EE" w:rsidRPr="005D20EE">
        <w:rPr>
          <w:rFonts w:asciiTheme="majorBidi" w:hAnsiTheme="majorBidi" w:cstheme="majorBidi"/>
          <w:sz w:val="30"/>
          <w:szCs w:val="30"/>
        </w:rPr>
        <w:t>3</w:t>
      </w:r>
      <w:r w:rsidR="00786EC4" w:rsidRPr="00786EC4">
        <w:rPr>
          <w:rFonts w:asciiTheme="majorBidi" w:hAnsiTheme="majorBidi" w:cstheme="majorBidi"/>
          <w:sz w:val="30"/>
          <w:szCs w:val="30"/>
        </w:rPr>
        <w:t>1</w:t>
      </w:r>
      <w:r w:rsidRPr="00C33A39">
        <w:rPr>
          <w:rFonts w:asciiTheme="majorBidi" w:hAnsiTheme="majorBidi" w:cstheme="majorBidi"/>
          <w:sz w:val="30"/>
          <w:szCs w:val="30"/>
        </w:rPr>
        <w:t xml:space="preserve"> </w:t>
      </w:r>
      <w:r w:rsidRPr="00C33A3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86EC4" w:rsidRPr="00786EC4">
        <w:rPr>
          <w:rFonts w:asciiTheme="majorBidi" w:hAnsiTheme="majorBidi" w:cstheme="majorBidi"/>
          <w:sz w:val="30"/>
          <w:szCs w:val="30"/>
        </w:rPr>
        <w:t>2</w:t>
      </w:r>
      <w:r w:rsidR="005D20EE" w:rsidRPr="005D20EE">
        <w:rPr>
          <w:rFonts w:asciiTheme="majorBidi" w:hAnsiTheme="majorBidi" w:cstheme="majorBidi"/>
          <w:sz w:val="30"/>
          <w:szCs w:val="30"/>
        </w:rPr>
        <w:t>56</w:t>
      </w:r>
      <w:r w:rsidR="00786EC4" w:rsidRPr="00786EC4">
        <w:rPr>
          <w:rFonts w:asciiTheme="majorBidi" w:hAnsiTheme="majorBidi" w:cstheme="majorBidi"/>
          <w:sz w:val="30"/>
          <w:szCs w:val="30"/>
        </w:rPr>
        <w:t>2</w:t>
      </w:r>
      <w:r w:rsidR="00E25F0D">
        <w:rPr>
          <w:rFonts w:asciiTheme="majorBidi" w:hAnsiTheme="majorBidi" w:cstheme="majorBidi"/>
          <w:sz w:val="30"/>
          <w:szCs w:val="30"/>
        </w:rPr>
        <w:t xml:space="preserve"> </w:t>
      </w:r>
      <w:r w:rsidR="00E57938">
        <w:rPr>
          <w:rFonts w:asciiTheme="majorBidi" w:hAnsiTheme="majorBidi" w:cstheme="majorBidi"/>
          <w:sz w:val="30"/>
          <w:szCs w:val="30"/>
        </w:rPr>
        <w:br/>
      </w:r>
      <w:r w:rsidRPr="00C33A39">
        <w:rPr>
          <w:rFonts w:asciiTheme="majorBidi" w:hAnsiTheme="majorBidi" w:cstheme="majorBidi"/>
          <w:sz w:val="30"/>
          <w:szCs w:val="30"/>
          <w:cs/>
        </w:rPr>
        <w:t xml:space="preserve">ได้เปิดเผยอยู่ในหมายเหตุข้อ </w:t>
      </w:r>
      <w:r w:rsidR="005D20EE" w:rsidRPr="005D20EE">
        <w:rPr>
          <w:rFonts w:asciiTheme="majorBidi" w:hAnsiTheme="majorBidi" w:cstheme="majorBidi" w:hint="cs"/>
          <w:sz w:val="30"/>
          <w:szCs w:val="30"/>
        </w:rPr>
        <w:t>6</w:t>
      </w:r>
    </w:p>
    <w:p w14:paraId="13463764" w14:textId="07C7BE97" w:rsidR="00837031" w:rsidRDefault="00837031" w:rsidP="00397775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4E677B" w14:textId="19CAF587" w:rsidR="00E57938" w:rsidRDefault="00E57938" w:rsidP="00E57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4D6364">
        <w:rPr>
          <w:rFonts w:asciiTheme="majorBidi" w:hAnsiTheme="majorBidi" w:cstheme="majorBidi" w:hint="cs"/>
          <w:sz w:val="30"/>
          <w:szCs w:val="30"/>
          <w:cs/>
        </w:rPr>
        <w:t xml:space="preserve">ในปี </w:t>
      </w:r>
      <w:r w:rsidR="00786EC4" w:rsidRPr="00786EC4">
        <w:rPr>
          <w:rFonts w:asciiTheme="majorBidi" w:hAnsiTheme="majorBidi" w:cstheme="majorBidi"/>
          <w:sz w:val="30"/>
          <w:szCs w:val="30"/>
        </w:rPr>
        <w:t>2</w:t>
      </w:r>
      <w:r w:rsidR="005D20EE" w:rsidRPr="005D20EE">
        <w:rPr>
          <w:rFonts w:asciiTheme="majorBidi" w:hAnsiTheme="majorBidi" w:cstheme="majorBidi"/>
          <w:sz w:val="30"/>
          <w:szCs w:val="30"/>
        </w:rPr>
        <w:t>559</w:t>
      </w:r>
      <w:r w:rsidRPr="004D6364">
        <w:rPr>
          <w:rFonts w:asciiTheme="majorBidi" w:hAnsiTheme="majorBidi" w:cstheme="majorBidi"/>
          <w:sz w:val="30"/>
          <w:szCs w:val="30"/>
        </w:rPr>
        <w:t xml:space="preserve"> </w:t>
      </w:r>
      <w:r w:rsidRPr="004D6364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กลุ่มบริษัทได้จำหน่ายส่วนได้เสียทั้งหมดจำนวน </w:t>
      </w:r>
      <w:r w:rsidR="00786EC4" w:rsidRPr="00786EC4">
        <w:rPr>
          <w:rFonts w:asciiTheme="majorBidi" w:hAnsiTheme="majorBidi" w:cstheme="majorBidi"/>
          <w:sz w:val="30"/>
          <w:szCs w:val="30"/>
        </w:rPr>
        <w:t>2</w:t>
      </w:r>
      <w:r w:rsidRPr="004D6364">
        <w:rPr>
          <w:rFonts w:asciiTheme="majorBidi" w:hAnsiTheme="majorBidi" w:cstheme="majorBidi"/>
          <w:sz w:val="30"/>
          <w:szCs w:val="30"/>
        </w:rPr>
        <w:t>,</w:t>
      </w:r>
      <w:r w:rsidR="005D20EE" w:rsidRPr="005D20EE">
        <w:rPr>
          <w:rFonts w:asciiTheme="majorBidi" w:hAnsiTheme="majorBidi" w:cstheme="majorBidi"/>
          <w:sz w:val="30"/>
          <w:szCs w:val="30"/>
        </w:rPr>
        <w:t>550</w:t>
      </w:r>
      <w:r w:rsidRPr="004D6364">
        <w:rPr>
          <w:rFonts w:asciiTheme="majorBidi" w:hAnsiTheme="majorBidi" w:cstheme="majorBidi"/>
          <w:sz w:val="30"/>
          <w:szCs w:val="30"/>
        </w:rPr>
        <w:t xml:space="preserve"> </w:t>
      </w:r>
      <w:r w:rsidRPr="004D6364">
        <w:rPr>
          <w:rFonts w:asciiTheme="majorBidi" w:hAnsiTheme="majorBidi" w:cstheme="majorBidi"/>
          <w:sz w:val="30"/>
          <w:szCs w:val="30"/>
          <w:cs/>
        </w:rPr>
        <w:t xml:space="preserve">หุ้น หรือร้อยละ </w:t>
      </w:r>
      <w:r w:rsidR="005D20EE" w:rsidRPr="005D20EE">
        <w:rPr>
          <w:rFonts w:asciiTheme="majorBidi" w:hAnsiTheme="majorBidi" w:cstheme="majorBidi"/>
          <w:sz w:val="30"/>
          <w:szCs w:val="30"/>
        </w:rPr>
        <w:t>5</w:t>
      </w:r>
      <w:r w:rsidR="00786EC4" w:rsidRPr="00786EC4">
        <w:rPr>
          <w:rFonts w:asciiTheme="majorBidi" w:hAnsiTheme="majorBidi" w:cstheme="majorBidi"/>
          <w:sz w:val="30"/>
          <w:szCs w:val="30"/>
        </w:rPr>
        <w:t>1</w:t>
      </w:r>
      <w:r w:rsidRPr="004D6364">
        <w:rPr>
          <w:rFonts w:asciiTheme="majorBidi" w:hAnsiTheme="majorBidi" w:cstheme="majorBidi"/>
          <w:sz w:val="30"/>
          <w:szCs w:val="30"/>
        </w:rPr>
        <w:t xml:space="preserve"> </w:t>
      </w:r>
      <w:r w:rsidRPr="004D6364">
        <w:rPr>
          <w:rFonts w:asciiTheme="majorBidi" w:hAnsiTheme="majorBidi" w:cstheme="majorBidi"/>
          <w:sz w:val="30"/>
          <w:szCs w:val="30"/>
          <w:cs/>
        </w:rPr>
        <w:t xml:space="preserve">ในบริษัท </w:t>
      </w:r>
      <w:r w:rsidRPr="004D6364">
        <w:rPr>
          <w:rFonts w:asciiTheme="majorBidi" w:hAnsiTheme="majorBidi" w:cstheme="majorBidi"/>
          <w:sz w:val="30"/>
          <w:szCs w:val="30"/>
        </w:rPr>
        <w:t xml:space="preserve">PT. </w:t>
      </w:r>
      <w:proofErr w:type="spellStart"/>
      <w:r w:rsidRPr="004D6364">
        <w:rPr>
          <w:rFonts w:asciiTheme="majorBidi" w:hAnsiTheme="majorBidi" w:cstheme="majorBidi"/>
          <w:sz w:val="30"/>
          <w:szCs w:val="30"/>
        </w:rPr>
        <w:t>Sappe</w:t>
      </w:r>
      <w:proofErr w:type="spellEnd"/>
      <w:r w:rsidRPr="004D6364">
        <w:rPr>
          <w:rFonts w:asciiTheme="majorBidi" w:hAnsiTheme="majorBidi" w:cstheme="majorBidi"/>
          <w:sz w:val="30"/>
          <w:szCs w:val="30"/>
        </w:rPr>
        <w:t xml:space="preserve"> Indonesia</w:t>
      </w:r>
      <w:r w:rsidRPr="004D636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D6364">
        <w:rPr>
          <w:rFonts w:asciiTheme="majorBidi" w:hAnsiTheme="majorBidi" w:cstheme="majorBidi"/>
          <w:sz w:val="30"/>
          <w:szCs w:val="30"/>
          <w:cs/>
        </w:rPr>
        <w:t>ซึ่งเป็นบริษัทย่อย</w:t>
      </w:r>
      <w:r w:rsidRPr="004D6364">
        <w:rPr>
          <w:rFonts w:asciiTheme="majorBidi" w:hAnsiTheme="majorBidi" w:cstheme="majorBidi" w:hint="cs"/>
          <w:sz w:val="30"/>
          <w:szCs w:val="30"/>
          <w:cs/>
        </w:rPr>
        <w:t xml:space="preserve">ในขณะนั้น </w:t>
      </w:r>
      <w:r w:rsidRPr="004D6364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กลุ่มบริษัทมีสิทธิในการซื้อหุ้นคืนจากบริษัทดังกล่าวในสัดส่วนร้อยละ </w:t>
      </w:r>
      <w:r w:rsidR="005D20EE" w:rsidRPr="005D20EE">
        <w:rPr>
          <w:rFonts w:asciiTheme="majorBidi" w:hAnsiTheme="majorBidi" w:cstheme="majorBidi"/>
          <w:sz w:val="30"/>
          <w:szCs w:val="30"/>
        </w:rPr>
        <w:t>5</w:t>
      </w:r>
      <w:r w:rsidR="00786EC4" w:rsidRPr="00786EC4">
        <w:rPr>
          <w:rFonts w:asciiTheme="majorBidi" w:hAnsiTheme="majorBidi" w:cstheme="majorBidi"/>
          <w:sz w:val="30"/>
          <w:szCs w:val="30"/>
        </w:rPr>
        <w:t>1</w:t>
      </w:r>
      <w:r w:rsidRPr="004D6364">
        <w:rPr>
          <w:rFonts w:asciiTheme="majorBidi" w:hAnsiTheme="majorBidi" w:cstheme="majorBidi"/>
          <w:sz w:val="30"/>
          <w:szCs w:val="30"/>
          <w:cs/>
        </w:rPr>
        <w:t xml:space="preserve"> ของทุนที่จดทะเบียนและเรียกชำระแล้ว ภายใน </w:t>
      </w:r>
      <w:r w:rsidR="005D20EE" w:rsidRPr="005D20EE">
        <w:rPr>
          <w:rFonts w:asciiTheme="majorBidi" w:hAnsiTheme="majorBidi" w:cstheme="majorBidi"/>
          <w:sz w:val="30"/>
          <w:szCs w:val="30"/>
        </w:rPr>
        <w:t>3</w:t>
      </w:r>
      <w:r w:rsidRPr="004D6364">
        <w:rPr>
          <w:rFonts w:asciiTheme="majorBidi" w:hAnsiTheme="majorBidi" w:cstheme="majorBidi"/>
          <w:sz w:val="30"/>
          <w:szCs w:val="30"/>
        </w:rPr>
        <w:t xml:space="preserve"> </w:t>
      </w:r>
      <w:r w:rsidRPr="004D6364">
        <w:rPr>
          <w:rFonts w:asciiTheme="majorBidi" w:hAnsiTheme="majorBidi" w:cstheme="majorBidi"/>
          <w:sz w:val="30"/>
          <w:szCs w:val="30"/>
          <w:cs/>
        </w:rPr>
        <w:t xml:space="preserve">ปีแต่ไม่เกิน </w:t>
      </w:r>
      <w:r w:rsidR="005D20EE" w:rsidRPr="005D20EE">
        <w:rPr>
          <w:rFonts w:asciiTheme="majorBidi" w:hAnsiTheme="majorBidi" w:cstheme="majorBidi"/>
          <w:sz w:val="30"/>
          <w:szCs w:val="30"/>
        </w:rPr>
        <w:t>5</w:t>
      </w:r>
      <w:r w:rsidRPr="004D6364">
        <w:rPr>
          <w:rFonts w:asciiTheme="majorBidi" w:hAnsiTheme="majorBidi" w:cstheme="majorBidi"/>
          <w:sz w:val="30"/>
          <w:szCs w:val="30"/>
        </w:rPr>
        <w:t xml:space="preserve"> </w:t>
      </w:r>
      <w:r w:rsidRPr="004D6364">
        <w:rPr>
          <w:rFonts w:asciiTheme="majorBidi" w:hAnsiTheme="majorBidi" w:cstheme="majorBidi"/>
          <w:sz w:val="30"/>
          <w:szCs w:val="30"/>
          <w:cs/>
        </w:rPr>
        <w:t xml:space="preserve">ปีนับจากวันที่จำหน่ายเงินลงทุน ราคาซื้อคืนจะมีมูลค่า </w:t>
      </w:r>
      <w:r w:rsidR="005D20EE" w:rsidRPr="005D20EE">
        <w:rPr>
          <w:rFonts w:asciiTheme="majorBidi" w:hAnsiTheme="majorBidi" w:cstheme="majorBidi"/>
          <w:sz w:val="30"/>
          <w:szCs w:val="30"/>
        </w:rPr>
        <w:t>8</w:t>
      </w:r>
      <w:r w:rsidR="00786EC4" w:rsidRPr="00786EC4">
        <w:rPr>
          <w:rFonts w:asciiTheme="majorBidi" w:hAnsiTheme="majorBidi" w:cstheme="majorBidi"/>
          <w:sz w:val="30"/>
          <w:szCs w:val="30"/>
        </w:rPr>
        <w:t>2</w:t>
      </w:r>
      <w:r w:rsidRPr="004D6364">
        <w:rPr>
          <w:rFonts w:asciiTheme="majorBidi" w:hAnsiTheme="majorBidi" w:cstheme="majorBidi"/>
          <w:sz w:val="30"/>
          <w:szCs w:val="30"/>
        </w:rPr>
        <w:t>.</w:t>
      </w:r>
      <w:r w:rsidR="005D20EE" w:rsidRPr="005D20EE">
        <w:rPr>
          <w:rFonts w:asciiTheme="majorBidi" w:hAnsiTheme="majorBidi" w:cstheme="majorBidi"/>
          <w:sz w:val="30"/>
          <w:szCs w:val="30"/>
        </w:rPr>
        <w:t>03</w:t>
      </w:r>
      <w:r w:rsidRPr="004D6364">
        <w:rPr>
          <w:rFonts w:asciiTheme="majorBidi" w:hAnsiTheme="majorBidi" w:cstheme="majorBidi"/>
          <w:sz w:val="30"/>
          <w:szCs w:val="30"/>
        </w:rPr>
        <w:t xml:space="preserve"> </w:t>
      </w:r>
      <w:r w:rsidRPr="004D6364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4D636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D6364">
        <w:rPr>
          <w:rFonts w:asciiTheme="majorBidi" w:hAnsiTheme="majorBidi" w:cstheme="majorBidi"/>
          <w:sz w:val="30"/>
          <w:szCs w:val="30"/>
          <w:cs/>
        </w:rPr>
        <w:t>แต่ในกรณีที่มีการเพิ่มทุนจดทะเบียน ราคาซื้อคืนของทุนจดทะเบียนที่เพิ่มขึ้นมาจากการประเมินราคาของที่ปรึกษาทางการเงินอิสระ อย่างไรก็ตามผู้บริหารยังไม่ได้พิจารณาการใช้สิทธิดังกล่าว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ณ วันที่ </w:t>
      </w:r>
      <w:r>
        <w:rPr>
          <w:rFonts w:asciiTheme="majorBidi" w:hAnsiTheme="majorBidi" w:cstheme="majorBidi"/>
          <w:sz w:val="30"/>
          <w:szCs w:val="30"/>
        </w:rPr>
        <w:br/>
      </w:r>
      <w:r w:rsidR="005D20EE" w:rsidRPr="005D20EE">
        <w:rPr>
          <w:rFonts w:asciiTheme="majorBidi" w:hAnsiTheme="majorBidi" w:cstheme="majorBidi"/>
          <w:sz w:val="30"/>
          <w:szCs w:val="30"/>
        </w:rPr>
        <w:t>3</w:t>
      </w:r>
      <w:r w:rsidR="00786EC4" w:rsidRPr="00786EC4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786EC4" w:rsidRPr="00786EC4">
        <w:rPr>
          <w:rFonts w:asciiTheme="majorBidi" w:hAnsiTheme="majorBidi" w:cstheme="majorBidi"/>
          <w:sz w:val="30"/>
          <w:szCs w:val="30"/>
        </w:rPr>
        <w:t>2</w:t>
      </w:r>
      <w:r w:rsidR="005D20EE" w:rsidRPr="005D20EE">
        <w:rPr>
          <w:rFonts w:asciiTheme="majorBidi" w:hAnsiTheme="majorBidi" w:cstheme="majorBidi"/>
          <w:sz w:val="30"/>
          <w:szCs w:val="30"/>
        </w:rPr>
        <w:t>563</w:t>
      </w:r>
    </w:p>
    <w:p w14:paraId="69C70538" w14:textId="77777777" w:rsidR="005A1EDE" w:rsidRPr="005A1EDE" w:rsidRDefault="005A1EDE" w:rsidP="00C33A39">
      <w:pPr>
        <w:tabs>
          <w:tab w:val="clear" w:pos="454"/>
        </w:tabs>
        <w:ind w:left="450"/>
        <w:jc w:val="thaiDistribute"/>
        <w:rPr>
          <w:rFonts w:asciiTheme="majorBidi" w:hAnsiTheme="majorBidi" w:cstheme="majorBidi"/>
          <w:sz w:val="24"/>
          <w:szCs w:val="24"/>
        </w:rPr>
      </w:pPr>
    </w:p>
    <w:p w14:paraId="3B1D312A" w14:textId="77777777" w:rsidR="00397775" w:rsidRDefault="003977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067B3B92" w14:textId="16F47445" w:rsidR="00D7214C" w:rsidRPr="00913A42" w:rsidRDefault="0049062A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913A42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ส่วน</w:t>
      </w:r>
      <w:r w:rsidR="00BD0A5A" w:rsidRPr="00913A42">
        <w:rPr>
          <w:rFonts w:ascii="Angsana New" w:hAnsi="Angsana New" w:hint="cs"/>
          <w:sz w:val="30"/>
          <w:szCs w:val="30"/>
          <w:u w:val="none"/>
          <w:cs/>
          <w:lang w:val="th-TH"/>
        </w:rPr>
        <w:t>ได้เสีย</w:t>
      </w:r>
      <w:r w:rsidR="00CA426A" w:rsidRPr="00913A42">
        <w:rPr>
          <w:rFonts w:ascii="Angsana New" w:hAnsi="Angsana New" w:hint="cs"/>
          <w:sz w:val="30"/>
          <w:szCs w:val="30"/>
          <w:u w:val="none"/>
          <w:cs/>
          <w:lang w:val="th-TH"/>
        </w:rPr>
        <w:t>ที่</w:t>
      </w:r>
      <w:r w:rsidRPr="00913A42">
        <w:rPr>
          <w:rFonts w:ascii="Angsana New" w:hAnsi="Angsana New"/>
          <w:sz w:val="30"/>
          <w:szCs w:val="30"/>
          <w:u w:val="none"/>
          <w:cs/>
          <w:lang w:val="th-TH"/>
        </w:rPr>
        <w:t>ไม่มีอำนาจควบคุม</w:t>
      </w:r>
    </w:p>
    <w:p w14:paraId="40A8F7D4" w14:textId="77777777" w:rsidR="00C938F2" w:rsidRPr="00397775" w:rsidRDefault="00C938F2" w:rsidP="005A1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D3844CD" w14:textId="396FB56E" w:rsidR="0049062A" w:rsidRPr="00397775" w:rsidRDefault="0049062A" w:rsidP="005A1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97775">
        <w:rPr>
          <w:rFonts w:ascii="Angsana New" w:hAnsi="Angsana New"/>
          <w:sz w:val="30"/>
          <w:szCs w:val="30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 ก่อนการตัดรายการระหว่างกัน</w:t>
      </w:r>
    </w:p>
    <w:p w14:paraId="62B43C92" w14:textId="08340B2E" w:rsidR="00895DE9" w:rsidRPr="00397775" w:rsidRDefault="00895DE9" w:rsidP="005A1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1361"/>
        <w:gridCol w:w="180"/>
        <w:gridCol w:w="1361"/>
        <w:gridCol w:w="180"/>
        <w:gridCol w:w="1170"/>
        <w:gridCol w:w="179"/>
        <w:gridCol w:w="1250"/>
      </w:tblGrid>
      <w:tr w:rsidR="005A1EDE" w:rsidRPr="00D533B8" w14:paraId="5FABE73F" w14:textId="77777777" w:rsidTr="00397775">
        <w:trPr>
          <w:cantSplit/>
          <w:tblHeader/>
        </w:trPr>
        <w:tc>
          <w:tcPr>
            <w:tcW w:w="3600" w:type="dxa"/>
            <w:shd w:val="clear" w:color="auto" w:fill="auto"/>
          </w:tcPr>
          <w:p w14:paraId="7FBE98F9" w14:textId="77777777" w:rsidR="005A1EDE" w:rsidRPr="00D533B8" w:rsidRDefault="005A1EDE" w:rsidP="005A6F6E">
            <w:pPr>
              <w:pStyle w:val="acctfourfigures"/>
              <w:spacing w:line="240" w:lineRule="auto"/>
              <w:ind w:left="11" w:hanging="4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1" w:type="dxa"/>
            <w:gridSpan w:val="7"/>
          </w:tcPr>
          <w:p w14:paraId="4DFF8C08" w14:textId="597B2413" w:rsidR="005A1EDE" w:rsidRPr="005A1EDE" w:rsidRDefault="005D20EE" w:rsidP="005A6F6E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5D20E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786EC4" w:rsidRPr="00786EC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A1EDE" w:rsidRPr="00D533B8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 </w:t>
            </w:r>
            <w:r w:rsidR="005A1EDE" w:rsidRPr="00D533B8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ธันวาคม</w:t>
            </w:r>
            <w:r w:rsidR="005A1EDE"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86EC4"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563</w:t>
            </w:r>
          </w:p>
        </w:tc>
      </w:tr>
      <w:tr w:rsidR="005A1EDE" w:rsidRPr="00D533B8" w14:paraId="4089686E" w14:textId="77777777" w:rsidTr="00397775">
        <w:trPr>
          <w:cantSplit/>
          <w:tblHeader/>
        </w:trPr>
        <w:tc>
          <w:tcPr>
            <w:tcW w:w="3600" w:type="dxa"/>
            <w:shd w:val="clear" w:color="auto" w:fill="auto"/>
            <w:vAlign w:val="bottom"/>
          </w:tcPr>
          <w:p w14:paraId="60D33BA5" w14:textId="77777777" w:rsidR="005A1EDE" w:rsidRPr="00D533B8" w:rsidRDefault="005A1EDE" w:rsidP="005A6F6E">
            <w:pPr>
              <w:pStyle w:val="acctfourfigures"/>
              <w:spacing w:line="240" w:lineRule="auto"/>
              <w:ind w:left="90" w:hanging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</w:tcPr>
          <w:p w14:paraId="22A40807" w14:textId="2A9E69D3" w:rsidR="005A1EDE" w:rsidRPr="00260594" w:rsidRDefault="005A1EDE" w:rsidP="00E57938">
            <w:pPr>
              <w:pStyle w:val="acctmergecolhdg"/>
              <w:spacing w:line="240" w:lineRule="auto"/>
              <w:ind w:left="-80" w:right="-70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260594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 xml:space="preserve">บริษัท ออล </w:t>
            </w:r>
            <w:r w:rsidR="00E57938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br/>
            </w:r>
            <w:r w:rsidRPr="00260594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โคโค กรุ๊ป</w:t>
            </w:r>
            <w:r w:rsidRPr="00260594">
              <w:rPr>
                <w:rFonts w:ascii="Angsana New" w:hAnsi="Angsana New" w:hint="cs"/>
                <w:b w:val="0"/>
                <w:bCs/>
                <w:sz w:val="30"/>
                <w:szCs w:val="30"/>
                <w:cs/>
              </w:rPr>
              <w:t xml:space="preserve"> </w:t>
            </w:r>
            <w:r w:rsidRPr="00260594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จำกัด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4BB47" w14:textId="77777777" w:rsidR="005A1EDE" w:rsidRPr="00D533B8" w:rsidRDefault="005A1EDE" w:rsidP="005A6F6E">
            <w:pPr>
              <w:pStyle w:val="acctmergecolhdg"/>
              <w:spacing w:line="240" w:lineRule="auto"/>
              <w:ind w:left="90" w:hanging="79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1215840" w14:textId="77777777" w:rsidR="005A1EDE" w:rsidRPr="00D533B8" w:rsidRDefault="005A1EDE" w:rsidP="005A6F6E">
            <w:pPr>
              <w:pStyle w:val="acctmergecolhdg"/>
              <w:spacing w:line="240" w:lineRule="auto"/>
              <w:ind w:left="-70" w:right="-110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  <w:t>บริษัทย่อยอื่นที่ไม่มีสาระสำคัญ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4377B3" w14:textId="77777777" w:rsidR="005A1EDE" w:rsidRPr="00D533B8" w:rsidRDefault="005A1EDE" w:rsidP="005A6F6E">
            <w:pPr>
              <w:pStyle w:val="acctmergecolhdg"/>
              <w:spacing w:line="240" w:lineRule="auto"/>
              <w:ind w:left="90" w:hanging="79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53EFCF" w14:textId="77777777" w:rsidR="005A1EDE" w:rsidRPr="00D533B8" w:rsidRDefault="005A1EDE" w:rsidP="00767FC5">
            <w:pPr>
              <w:pStyle w:val="acctmergecolhdg"/>
              <w:spacing w:line="240" w:lineRule="auto"/>
              <w:ind w:firstLine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  <w:t>ตัดรายการระหว่างกัน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5923B39C" w14:textId="77777777" w:rsidR="005A1EDE" w:rsidRPr="00D533B8" w:rsidRDefault="005A1EDE" w:rsidP="005A6F6E">
            <w:pPr>
              <w:pStyle w:val="acctmergecolhdg"/>
              <w:spacing w:line="240" w:lineRule="auto"/>
              <w:ind w:left="90" w:hanging="79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49AE5897" w14:textId="77777777" w:rsidR="005A1EDE" w:rsidRPr="00D533B8" w:rsidRDefault="005A1EDE" w:rsidP="005A6F6E">
            <w:pPr>
              <w:pStyle w:val="acctmergecolhdg"/>
              <w:spacing w:line="240" w:lineRule="auto"/>
              <w:ind w:left="90" w:hanging="79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62603B" w:rsidRPr="00D533B8" w14:paraId="70DD4E77" w14:textId="77777777" w:rsidTr="00886BD9">
        <w:trPr>
          <w:cantSplit/>
          <w:tblHeader/>
        </w:trPr>
        <w:tc>
          <w:tcPr>
            <w:tcW w:w="3600" w:type="dxa"/>
            <w:shd w:val="clear" w:color="auto" w:fill="auto"/>
            <w:vAlign w:val="bottom"/>
          </w:tcPr>
          <w:p w14:paraId="72781A0D" w14:textId="77777777" w:rsidR="0062603B" w:rsidRPr="00D533B8" w:rsidRDefault="0062603B" w:rsidP="005A6F6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90" w:hanging="54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81" w:type="dxa"/>
            <w:gridSpan w:val="7"/>
          </w:tcPr>
          <w:p w14:paraId="17569D4D" w14:textId="77777777" w:rsidR="0062603B" w:rsidRPr="00D533B8" w:rsidRDefault="0062603B" w:rsidP="0062603B">
            <w:pPr>
              <w:pStyle w:val="acctmergecolhdg"/>
              <w:spacing w:line="240" w:lineRule="auto"/>
              <w:ind w:left="-80" w:right="-70"/>
              <w:rPr>
                <w:rFonts w:ascii="Angsana New" w:hAnsi="Angsana New"/>
                <w:b w:val="0"/>
                <w:bCs/>
                <w:i/>
                <w:iCs/>
                <w:sz w:val="24"/>
                <w:szCs w:val="24"/>
                <w:lang w:val="en-US" w:bidi="th-TH"/>
              </w:rPr>
            </w:pPr>
            <w:r w:rsidRPr="00D533B8">
              <w:rPr>
                <w:rFonts w:ascii="Angsana New" w:hAnsi="Angsana New"/>
                <w:b w:val="0"/>
                <w:i/>
                <w:iCs/>
                <w:sz w:val="30"/>
                <w:szCs w:val="30"/>
                <w:lang w:val="en-US" w:bidi="th-TH"/>
              </w:rPr>
              <w:t>(</w:t>
            </w:r>
            <w:r w:rsidRPr="00D533B8">
              <w:rPr>
                <w:rFonts w:ascii="Angsana New" w:hAnsi="Angsana New"/>
                <w:b w:val="0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D533B8">
              <w:rPr>
                <w:rFonts w:ascii="Angsana New" w:hAnsi="Angsana New"/>
                <w:b w:val="0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5A1EDE" w:rsidRPr="00D533B8" w14:paraId="6731E6C6" w14:textId="77777777" w:rsidTr="00397775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75180D9C" w14:textId="77777777" w:rsidR="005A1EDE" w:rsidRPr="00D533B8" w:rsidRDefault="005A1EDE" w:rsidP="005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361" w:type="dxa"/>
          </w:tcPr>
          <w:p w14:paraId="36CF068B" w14:textId="10057524" w:rsidR="005A1EDE" w:rsidRPr="0062603B" w:rsidRDefault="005D20EE" w:rsidP="0062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3AD97D" w14:textId="77777777" w:rsidR="005A1EDE" w:rsidRPr="00236DD0" w:rsidRDefault="005A1EDE" w:rsidP="005A6F6E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FB665D4" w14:textId="3D054336" w:rsidR="005A1EDE" w:rsidRPr="0062603B" w:rsidRDefault="005D20EE" w:rsidP="0062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6D528E" w14:textId="77777777" w:rsidR="005A1EDE" w:rsidRPr="00D533B8" w:rsidRDefault="005A1EDE" w:rsidP="005A6F6E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04D193" w14:textId="77777777" w:rsidR="005A1EDE" w:rsidRPr="009536CA" w:rsidRDefault="005A1EDE" w:rsidP="005A6F6E">
            <w:pPr>
              <w:pStyle w:val="acctmergecolhdg"/>
              <w:spacing w:line="240" w:lineRule="auto"/>
              <w:ind w:left="90" w:right="191" w:hanging="54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37E8D2E3" w14:textId="77777777" w:rsidR="005A1EDE" w:rsidRPr="00D533B8" w:rsidRDefault="005A1EDE" w:rsidP="005A6F6E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79EF2A2D" w14:textId="77777777" w:rsidR="005A1EDE" w:rsidRPr="00D533B8" w:rsidRDefault="005A1EDE" w:rsidP="005A6F6E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5A1EDE" w:rsidRPr="005A1EDE" w14:paraId="4B6C47D6" w14:textId="77777777" w:rsidTr="00397775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006F1F76" w14:textId="77777777" w:rsidR="005A1EDE" w:rsidRPr="005A1EDE" w:rsidRDefault="005A1EDE" w:rsidP="005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1" w:type="dxa"/>
          </w:tcPr>
          <w:p w14:paraId="4216AA10" w14:textId="77777777" w:rsidR="005A1EDE" w:rsidRPr="005A1EDE" w:rsidRDefault="005A1EDE" w:rsidP="005A6F6E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870A7E" w14:textId="77777777" w:rsidR="005A1EDE" w:rsidRPr="005A1EDE" w:rsidRDefault="005A1EDE" w:rsidP="005A6F6E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16"/>
                <w:szCs w:val="16"/>
                <w:lang w:val="en-US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29AA718C" w14:textId="77777777" w:rsidR="005A1EDE" w:rsidRPr="005A1EDE" w:rsidRDefault="005A1EDE" w:rsidP="005A6F6E">
            <w:pPr>
              <w:pStyle w:val="acctmergecolhdg"/>
              <w:tabs>
                <w:tab w:val="decimal" w:pos="1377"/>
              </w:tabs>
              <w:spacing w:line="240" w:lineRule="auto"/>
              <w:ind w:left="-80" w:right="120" w:firstLine="10"/>
              <w:jc w:val="left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AD2BF63" w14:textId="77777777" w:rsidR="005A1EDE" w:rsidRPr="005A1EDE" w:rsidRDefault="005A1EDE" w:rsidP="005A6F6E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04DCEE" w14:textId="77777777" w:rsidR="005A1EDE" w:rsidRPr="005A1EDE" w:rsidRDefault="005A1EDE" w:rsidP="005A6F6E">
            <w:pPr>
              <w:pStyle w:val="acctmergecolhdg"/>
              <w:spacing w:line="240" w:lineRule="auto"/>
              <w:ind w:left="90" w:right="191" w:hanging="540"/>
              <w:jc w:val="right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1F9C777F" w14:textId="77777777" w:rsidR="005A1EDE" w:rsidRPr="005A1EDE" w:rsidRDefault="005A1EDE" w:rsidP="005A6F6E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16"/>
                <w:szCs w:val="16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50A0FF3B" w14:textId="77777777" w:rsidR="005A1EDE" w:rsidRPr="005A1EDE" w:rsidRDefault="005A1EDE" w:rsidP="005A6F6E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16"/>
                <w:szCs w:val="16"/>
              </w:rPr>
            </w:pPr>
          </w:p>
        </w:tc>
      </w:tr>
      <w:tr w:rsidR="005A1EDE" w:rsidRPr="00D533B8" w14:paraId="7D0873EF" w14:textId="77777777" w:rsidTr="00397775">
        <w:trPr>
          <w:cantSplit/>
        </w:trPr>
        <w:tc>
          <w:tcPr>
            <w:tcW w:w="3600" w:type="dxa"/>
            <w:shd w:val="clear" w:color="auto" w:fill="auto"/>
          </w:tcPr>
          <w:p w14:paraId="140CA893" w14:textId="77777777" w:rsidR="005A1EDE" w:rsidRPr="00D533B8" w:rsidRDefault="005A1EDE" w:rsidP="005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361" w:type="dxa"/>
          </w:tcPr>
          <w:p w14:paraId="44ABBBFC" w14:textId="25E31B93" w:rsidR="005A1EDE" w:rsidRPr="0062603B" w:rsidRDefault="00A50B0D" w:rsidP="0062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111,776</w:t>
            </w:r>
          </w:p>
        </w:tc>
        <w:tc>
          <w:tcPr>
            <w:tcW w:w="180" w:type="dxa"/>
            <w:shd w:val="clear" w:color="auto" w:fill="auto"/>
          </w:tcPr>
          <w:p w14:paraId="0B578F50" w14:textId="77777777" w:rsidR="005A1EDE" w:rsidRPr="00C97A89" w:rsidRDefault="005A1EDE" w:rsidP="005A6F6E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  <w:shd w:val="clear" w:color="auto" w:fill="auto"/>
          </w:tcPr>
          <w:p w14:paraId="39219E98" w14:textId="556C09EF" w:rsidR="005A1EDE" w:rsidRPr="0062603B" w:rsidRDefault="00786EC4" w:rsidP="0062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12</w:t>
            </w:r>
            <w:r w:rsidR="00DE414B" w:rsidRPr="0062603B">
              <w:rPr>
                <w:rFonts w:ascii="Angsana New" w:hAnsi="Angsana New"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08</w:t>
            </w:r>
          </w:p>
        </w:tc>
        <w:tc>
          <w:tcPr>
            <w:tcW w:w="180" w:type="dxa"/>
            <w:shd w:val="clear" w:color="auto" w:fill="auto"/>
          </w:tcPr>
          <w:p w14:paraId="59CDFF57" w14:textId="77777777" w:rsidR="005A1EDE" w:rsidRPr="0062603B" w:rsidRDefault="005A1EDE" w:rsidP="005A6F6E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EC98971" w14:textId="77777777" w:rsidR="005A1EDE" w:rsidRPr="00C121FF" w:rsidRDefault="005A1EDE" w:rsidP="005A6F6E">
            <w:pPr>
              <w:pStyle w:val="acctmergecolhdg"/>
              <w:spacing w:line="240" w:lineRule="auto"/>
              <w:ind w:left="90" w:right="191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24AA8FEA" w14:textId="77777777" w:rsidR="005A1EDE" w:rsidRPr="00D533B8" w:rsidRDefault="005A1EDE" w:rsidP="005A6F6E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50" w:type="dxa"/>
            <w:shd w:val="clear" w:color="auto" w:fill="auto"/>
          </w:tcPr>
          <w:p w14:paraId="3E5FD202" w14:textId="77777777" w:rsidR="005A1EDE" w:rsidRPr="00D533B8" w:rsidRDefault="005A1EDE" w:rsidP="005A6F6E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5A1EDE" w:rsidRPr="00D533B8" w14:paraId="738D879A" w14:textId="77777777" w:rsidTr="00397775">
        <w:trPr>
          <w:cantSplit/>
        </w:trPr>
        <w:tc>
          <w:tcPr>
            <w:tcW w:w="3600" w:type="dxa"/>
            <w:shd w:val="clear" w:color="auto" w:fill="auto"/>
          </w:tcPr>
          <w:p w14:paraId="48549687" w14:textId="77777777" w:rsidR="005A1EDE" w:rsidRPr="00D533B8" w:rsidRDefault="005A1EDE" w:rsidP="005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361" w:type="dxa"/>
          </w:tcPr>
          <w:p w14:paraId="701F98E0" w14:textId="02255151" w:rsidR="005A1EDE" w:rsidRPr="0062603B" w:rsidRDefault="00786EC4" w:rsidP="0062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A50B0D">
              <w:rPr>
                <w:rFonts w:ascii="Angsana New" w:hAnsi="Angsana New"/>
                <w:sz w:val="30"/>
                <w:szCs w:val="30"/>
              </w:rPr>
              <w:t>70,995</w:t>
            </w:r>
          </w:p>
        </w:tc>
        <w:tc>
          <w:tcPr>
            <w:tcW w:w="180" w:type="dxa"/>
            <w:shd w:val="clear" w:color="auto" w:fill="auto"/>
          </w:tcPr>
          <w:p w14:paraId="0738AF6E" w14:textId="77777777" w:rsidR="005A1EDE" w:rsidRPr="00C97A89" w:rsidRDefault="005A1EDE" w:rsidP="005A6F6E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  <w:shd w:val="clear" w:color="auto" w:fill="auto"/>
          </w:tcPr>
          <w:p w14:paraId="24AED1B9" w14:textId="369346EF" w:rsidR="005A1EDE" w:rsidRPr="0062603B" w:rsidRDefault="00786EC4" w:rsidP="0062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DE414B" w:rsidRPr="0062603B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50</w:t>
            </w: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61B079FA" w14:textId="77777777" w:rsidR="005A1EDE" w:rsidRPr="00C121FF" w:rsidRDefault="005A1EDE" w:rsidP="005A6F6E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A444882" w14:textId="77777777" w:rsidR="005A1EDE" w:rsidRPr="00C121FF" w:rsidRDefault="005A1EDE" w:rsidP="005A6F6E">
            <w:pPr>
              <w:pStyle w:val="acctmergecolhdg"/>
              <w:spacing w:line="240" w:lineRule="auto"/>
              <w:ind w:left="90" w:right="191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389E7127" w14:textId="77777777" w:rsidR="005A1EDE" w:rsidRPr="00D533B8" w:rsidRDefault="005A1EDE" w:rsidP="005A6F6E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50" w:type="dxa"/>
            <w:shd w:val="clear" w:color="auto" w:fill="auto"/>
          </w:tcPr>
          <w:p w14:paraId="3167BB69" w14:textId="77777777" w:rsidR="005A1EDE" w:rsidRPr="00D533B8" w:rsidRDefault="005A1EDE" w:rsidP="005A6F6E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5A1EDE" w:rsidRPr="00D533B8" w14:paraId="69B725B0" w14:textId="77777777" w:rsidTr="00397775">
        <w:trPr>
          <w:cantSplit/>
        </w:trPr>
        <w:tc>
          <w:tcPr>
            <w:tcW w:w="3600" w:type="dxa"/>
            <w:shd w:val="clear" w:color="auto" w:fill="auto"/>
          </w:tcPr>
          <w:p w14:paraId="179824B2" w14:textId="77777777" w:rsidR="005A1EDE" w:rsidRPr="00D533B8" w:rsidRDefault="005A1EDE" w:rsidP="005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361" w:type="dxa"/>
          </w:tcPr>
          <w:p w14:paraId="42C47CFB" w14:textId="54D804F9" w:rsidR="005A1EDE" w:rsidRPr="0062603B" w:rsidRDefault="00DE414B" w:rsidP="0062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62603B"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49</w:t>
            </w:r>
            <w:r w:rsidRPr="0062603B">
              <w:rPr>
                <w:rFonts w:ascii="Angsana New" w:hAnsi="Angsana New"/>
                <w:sz w:val="30"/>
                <w:szCs w:val="30"/>
              </w:rPr>
              <w:t>,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63</w:t>
            </w:r>
            <w:r w:rsidRPr="0062603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6FB8B7E" w14:textId="77777777" w:rsidR="005A1EDE" w:rsidRPr="00C97A89" w:rsidRDefault="005A1EDE" w:rsidP="005A6F6E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  <w:shd w:val="clear" w:color="auto" w:fill="auto"/>
          </w:tcPr>
          <w:p w14:paraId="7B23203C" w14:textId="48E59960" w:rsidR="005A1EDE" w:rsidRPr="0062603B" w:rsidRDefault="00DE414B" w:rsidP="0062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62603B">
              <w:rPr>
                <w:rFonts w:ascii="Angsana New" w:hAnsi="Angsana New"/>
                <w:sz w:val="30"/>
                <w:szCs w:val="30"/>
              </w:rPr>
              <w:t>(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22</w:t>
            </w:r>
            <w:r w:rsidRPr="0062603B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843</w:t>
            </w:r>
            <w:r w:rsidRPr="0062603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D98983C" w14:textId="77777777" w:rsidR="005A1EDE" w:rsidRPr="00C121FF" w:rsidRDefault="005A1EDE" w:rsidP="005A6F6E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214E1C8" w14:textId="77777777" w:rsidR="005A1EDE" w:rsidRPr="00C121FF" w:rsidRDefault="005A1EDE" w:rsidP="005A6F6E">
            <w:pPr>
              <w:pStyle w:val="acctmergecolhdg"/>
              <w:spacing w:line="240" w:lineRule="auto"/>
              <w:ind w:left="90" w:right="191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66268108" w14:textId="77777777" w:rsidR="005A1EDE" w:rsidRPr="00D533B8" w:rsidRDefault="005A1EDE" w:rsidP="005A6F6E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50" w:type="dxa"/>
            <w:shd w:val="clear" w:color="auto" w:fill="auto"/>
          </w:tcPr>
          <w:p w14:paraId="6E3105C4" w14:textId="77777777" w:rsidR="005A1EDE" w:rsidRPr="00D533B8" w:rsidRDefault="005A1EDE" w:rsidP="005A6F6E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5A1EDE" w:rsidRPr="00D533B8" w14:paraId="174BCFC1" w14:textId="77777777" w:rsidTr="00397775">
        <w:trPr>
          <w:cantSplit/>
        </w:trPr>
        <w:tc>
          <w:tcPr>
            <w:tcW w:w="3600" w:type="dxa"/>
            <w:shd w:val="clear" w:color="auto" w:fill="auto"/>
          </w:tcPr>
          <w:p w14:paraId="322DC9F3" w14:textId="77777777" w:rsidR="005A1EDE" w:rsidRPr="00D533B8" w:rsidRDefault="005A1EDE" w:rsidP="005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21A9302B" w14:textId="04D5B29F" w:rsidR="005A1EDE" w:rsidRPr="0062603B" w:rsidRDefault="00DE414B" w:rsidP="0062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62603B">
              <w:rPr>
                <w:rFonts w:ascii="Angsana New" w:hAnsi="Angsana New"/>
                <w:sz w:val="30"/>
                <w:szCs w:val="30"/>
              </w:rPr>
              <w:t>(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</w:t>
            </w:r>
            <w:r w:rsidR="0062603B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506</w:t>
            </w:r>
            <w:r w:rsidRPr="0062603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2A9A0A2" w14:textId="77777777" w:rsidR="005A1EDE" w:rsidRPr="00C97A89" w:rsidRDefault="005A1EDE" w:rsidP="005A6F6E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70845DD6" w14:textId="41BA4148" w:rsidR="005A1EDE" w:rsidRPr="0062603B" w:rsidRDefault="00DE414B" w:rsidP="0062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62603B"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4</w:t>
            </w:r>
            <w:r w:rsidRPr="0062603B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22</w:t>
            </w:r>
            <w:r w:rsidRPr="0062603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110C5AB" w14:textId="77777777" w:rsidR="005A1EDE" w:rsidRPr="00C121FF" w:rsidRDefault="005A1EDE" w:rsidP="005A6F6E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B7BEC64" w14:textId="77777777" w:rsidR="005A1EDE" w:rsidRPr="00C121FF" w:rsidRDefault="005A1EDE" w:rsidP="005A6F6E">
            <w:pPr>
              <w:pStyle w:val="acctmergecolhdg"/>
              <w:spacing w:line="240" w:lineRule="auto"/>
              <w:ind w:left="90" w:right="191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7C2885CD" w14:textId="77777777" w:rsidR="005A1EDE" w:rsidRPr="00D533B8" w:rsidRDefault="005A1EDE" w:rsidP="005A6F6E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50" w:type="dxa"/>
            <w:shd w:val="clear" w:color="auto" w:fill="auto"/>
          </w:tcPr>
          <w:p w14:paraId="39A202A2" w14:textId="77777777" w:rsidR="005A1EDE" w:rsidRPr="00D533B8" w:rsidRDefault="005A1EDE" w:rsidP="005A6F6E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5A1EDE" w:rsidRPr="00D533B8" w14:paraId="66480195" w14:textId="77777777" w:rsidTr="00397775">
        <w:trPr>
          <w:cantSplit/>
        </w:trPr>
        <w:tc>
          <w:tcPr>
            <w:tcW w:w="3600" w:type="dxa"/>
            <w:shd w:val="clear" w:color="auto" w:fill="auto"/>
          </w:tcPr>
          <w:p w14:paraId="526DDCDA" w14:textId="77777777" w:rsidR="005A1EDE" w:rsidRPr="00D533B8" w:rsidRDefault="005A1EDE" w:rsidP="005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5BBE8ACF" w14:textId="323D795B" w:rsidR="005A1EDE" w:rsidRPr="0062603B" w:rsidRDefault="00786EC4" w:rsidP="0062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62603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37E00B74" w14:textId="77777777" w:rsidR="005A1EDE" w:rsidRPr="00D533B8" w:rsidRDefault="005A1EDE" w:rsidP="005A6F6E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243C54" w14:textId="49D029D5" w:rsidR="005A1EDE" w:rsidRPr="0062603B" w:rsidRDefault="00DE414B" w:rsidP="0062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603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62603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  <w:r w:rsidRPr="0062603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E2B3E86" w14:textId="77777777" w:rsidR="005A1EDE" w:rsidRPr="00D533B8" w:rsidRDefault="005A1EDE" w:rsidP="005A6F6E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C0A9CFC" w14:textId="77777777" w:rsidR="005A1EDE" w:rsidRPr="009536CA" w:rsidRDefault="005A1EDE" w:rsidP="005A6F6E">
            <w:pPr>
              <w:pStyle w:val="acctmergecolhdg"/>
              <w:spacing w:line="240" w:lineRule="auto"/>
              <w:ind w:left="90" w:right="191" w:hanging="54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0E351E3B" w14:textId="77777777" w:rsidR="005A1EDE" w:rsidRPr="00D533B8" w:rsidRDefault="005A1EDE" w:rsidP="005A6F6E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0" w:type="dxa"/>
            <w:shd w:val="clear" w:color="auto" w:fill="auto"/>
          </w:tcPr>
          <w:p w14:paraId="26D57721" w14:textId="77777777" w:rsidR="005A1EDE" w:rsidRPr="00D533B8" w:rsidRDefault="005A1EDE" w:rsidP="005A6F6E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A1EDE" w:rsidRPr="0093487B" w14:paraId="212C81B5" w14:textId="77777777" w:rsidTr="00397775">
        <w:trPr>
          <w:cantSplit/>
        </w:trPr>
        <w:tc>
          <w:tcPr>
            <w:tcW w:w="3600" w:type="dxa"/>
            <w:shd w:val="clear" w:color="auto" w:fill="auto"/>
          </w:tcPr>
          <w:p w14:paraId="73718DBD" w14:textId="77777777" w:rsidR="005A1EDE" w:rsidRPr="0093487B" w:rsidRDefault="005A1EDE" w:rsidP="005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48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มูลค่าตามบัญชีของส่วนได้เสียที่</w:t>
            </w:r>
          </w:p>
          <w:p w14:paraId="665778FB" w14:textId="77777777" w:rsidR="005A1EDE" w:rsidRPr="0093487B" w:rsidRDefault="005A1EDE" w:rsidP="005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487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9348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ไม่มีอำนาจควบคุม</w:t>
            </w: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</w:tcPr>
          <w:p w14:paraId="35EC3938" w14:textId="77777777" w:rsidR="005A1EDE" w:rsidRDefault="005A1EDE" w:rsidP="005A6F6E">
            <w:pPr>
              <w:pStyle w:val="acctmergecolhdg"/>
              <w:spacing w:line="240" w:lineRule="auto"/>
              <w:ind w:left="90" w:right="110" w:hanging="540"/>
              <w:jc w:val="righ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  <w:p w14:paraId="706929D0" w14:textId="7C81E53A" w:rsidR="00DE414B" w:rsidRPr="0093487B" w:rsidRDefault="00786EC4" w:rsidP="005A6F6E">
            <w:pPr>
              <w:pStyle w:val="acctmergecolhdg"/>
              <w:spacing w:line="240" w:lineRule="auto"/>
              <w:ind w:left="90" w:right="110" w:hanging="540"/>
              <w:jc w:val="righ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786EC4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</w:t>
            </w:r>
            <w:r w:rsidR="005D20EE" w:rsidRPr="005D20EE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06</w:t>
            </w:r>
            <w:r w:rsidR="0062603B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,</w:t>
            </w:r>
            <w:r w:rsidR="005D20EE" w:rsidRPr="005D20EE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8</w:t>
            </w:r>
            <w:r w:rsidRPr="00786EC4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180" w:type="dxa"/>
            <w:shd w:val="clear" w:color="auto" w:fill="auto"/>
          </w:tcPr>
          <w:p w14:paraId="0D7615B7" w14:textId="77777777" w:rsidR="005A1EDE" w:rsidRPr="0093487B" w:rsidRDefault="005A1EDE" w:rsidP="005A6F6E">
            <w:pPr>
              <w:pStyle w:val="acctmergecolhdg"/>
              <w:tabs>
                <w:tab w:val="decimal" w:pos="911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8041CF" w14:textId="77777777" w:rsidR="005A1EDE" w:rsidRDefault="005A1EDE" w:rsidP="0062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</w:p>
          <w:p w14:paraId="564E976B" w14:textId="2A278D64" w:rsidR="00DE414B" w:rsidRPr="0062603B" w:rsidRDefault="00DE414B" w:rsidP="0062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603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62603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62603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013C6B4" w14:textId="77777777" w:rsidR="005A1EDE" w:rsidRPr="0093487B" w:rsidRDefault="005A1EDE" w:rsidP="005A6F6E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38DC673" w14:textId="77777777" w:rsidR="005A1EDE" w:rsidRPr="00DE414B" w:rsidRDefault="005A1EDE" w:rsidP="00DE414B">
            <w:pPr>
              <w:pStyle w:val="acctmergecolhdg"/>
              <w:tabs>
                <w:tab w:val="left" w:pos="1065"/>
              </w:tabs>
              <w:spacing w:line="240" w:lineRule="auto"/>
              <w:ind w:left="90" w:right="285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</w:p>
          <w:p w14:paraId="622F81A6" w14:textId="6102EABD" w:rsidR="00DE414B" w:rsidRPr="00DE414B" w:rsidRDefault="00DE414B" w:rsidP="00DE414B">
            <w:pPr>
              <w:pStyle w:val="acctmergecolhdg"/>
              <w:tabs>
                <w:tab w:val="left" w:pos="1065"/>
              </w:tabs>
              <w:spacing w:line="240" w:lineRule="auto"/>
              <w:ind w:left="90" w:right="285" w:hanging="54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414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538DB87C" w14:textId="77777777" w:rsidR="005A1EDE" w:rsidRPr="0093487B" w:rsidRDefault="005A1EDE" w:rsidP="005A6F6E">
            <w:pPr>
              <w:pStyle w:val="acctmergecolhdg"/>
              <w:tabs>
                <w:tab w:val="decimal" w:pos="911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0" w:type="dxa"/>
            <w:shd w:val="clear" w:color="auto" w:fill="auto"/>
          </w:tcPr>
          <w:p w14:paraId="44BCD594" w14:textId="77777777" w:rsidR="005A1EDE" w:rsidRDefault="005A1EDE" w:rsidP="005A6F6E">
            <w:pPr>
              <w:pStyle w:val="acctmergecolhdg"/>
              <w:tabs>
                <w:tab w:val="decimal" w:pos="980"/>
              </w:tabs>
              <w:spacing w:line="240" w:lineRule="auto"/>
              <w:ind w:left="-108" w:right="-43" w:hanging="90"/>
              <w:jc w:val="lef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  <w:p w14:paraId="26979B46" w14:textId="10C80816" w:rsidR="00DE414B" w:rsidRPr="0093487B" w:rsidRDefault="00786EC4" w:rsidP="005A6F6E">
            <w:pPr>
              <w:pStyle w:val="acctmergecolhdg"/>
              <w:tabs>
                <w:tab w:val="decimal" w:pos="980"/>
              </w:tabs>
              <w:spacing w:line="240" w:lineRule="auto"/>
              <w:ind w:left="-108" w:right="-43" w:hanging="90"/>
              <w:jc w:val="lef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786EC4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</w:t>
            </w:r>
            <w:r w:rsidR="005D20EE" w:rsidRPr="005D20EE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0</w:t>
            </w:r>
            <w:r w:rsidRPr="00786EC4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</w:t>
            </w:r>
            <w:r w:rsidR="0062603B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,</w:t>
            </w:r>
            <w:r w:rsidR="005D20EE" w:rsidRPr="005D20EE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5</w:t>
            </w:r>
            <w:r w:rsidRPr="00786EC4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</w:t>
            </w:r>
            <w:r w:rsidR="005D20EE" w:rsidRPr="005D20EE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9</w:t>
            </w:r>
          </w:p>
        </w:tc>
      </w:tr>
      <w:tr w:rsidR="005A1EDE" w:rsidRPr="005A1EDE" w14:paraId="44FC1497" w14:textId="77777777" w:rsidTr="00397775">
        <w:trPr>
          <w:cantSplit/>
        </w:trPr>
        <w:tc>
          <w:tcPr>
            <w:tcW w:w="3600" w:type="dxa"/>
            <w:shd w:val="clear" w:color="auto" w:fill="auto"/>
          </w:tcPr>
          <w:p w14:paraId="4378B5D9" w14:textId="77777777" w:rsidR="005A1EDE" w:rsidRPr="005A1EDE" w:rsidRDefault="005A1EDE" w:rsidP="005A6F6E">
            <w:pPr>
              <w:pStyle w:val="ListBullet3"/>
              <w:numPr>
                <w:ilvl w:val="0"/>
                <w:numId w:val="0"/>
              </w:numPr>
              <w:spacing w:line="240" w:lineRule="auto"/>
              <w:ind w:left="90" w:hanging="540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</w:tcPr>
          <w:p w14:paraId="08E52F69" w14:textId="77777777" w:rsidR="005A1EDE" w:rsidRPr="005A1EDE" w:rsidRDefault="005A1EDE" w:rsidP="005A6F6E">
            <w:pPr>
              <w:spacing w:line="240" w:lineRule="auto"/>
              <w:ind w:left="90" w:hanging="54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5B587FFF" w14:textId="77777777" w:rsidR="005A1EDE" w:rsidRPr="005A1EDE" w:rsidRDefault="005A1EDE" w:rsidP="005A6F6E">
            <w:pPr>
              <w:spacing w:line="240" w:lineRule="auto"/>
              <w:ind w:left="90" w:hanging="54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shd w:val="clear" w:color="auto" w:fill="auto"/>
          </w:tcPr>
          <w:p w14:paraId="6D3343F5" w14:textId="77777777" w:rsidR="005A1EDE" w:rsidRPr="0062603B" w:rsidRDefault="005A1EDE" w:rsidP="0062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2C3048A" w14:textId="77777777" w:rsidR="005A1EDE" w:rsidRPr="005A1EDE" w:rsidRDefault="005A1EDE" w:rsidP="005A6F6E">
            <w:pPr>
              <w:pStyle w:val="acctfourfigures"/>
              <w:spacing w:line="240" w:lineRule="auto"/>
              <w:ind w:left="90" w:hanging="54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6E9209C2" w14:textId="77777777" w:rsidR="005A1EDE" w:rsidRPr="005A1EDE" w:rsidRDefault="005A1EDE" w:rsidP="005A6F6E">
            <w:pPr>
              <w:pStyle w:val="acctfourfigures"/>
              <w:tabs>
                <w:tab w:val="clear" w:pos="765"/>
              </w:tabs>
              <w:spacing w:line="240" w:lineRule="auto"/>
              <w:ind w:left="90" w:right="11" w:hanging="54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9" w:type="dxa"/>
            <w:shd w:val="clear" w:color="auto" w:fill="auto"/>
          </w:tcPr>
          <w:p w14:paraId="738D3955" w14:textId="77777777" w:rsidR="005A1EDE" w:rsidRPr="005A1EDE" w:rsidRDefault="005A1EDE" w:rsidP="005A6F6E">
            <w:pPr>
              <w:pStyle w:val="acctfourfigures"/>
              <w:tabs>
                <w:tab w:val="clear" w:pos="765"/>
              </w:tabs>
              <w:spacing w:line="240" w:lineRule="auto"/>
              <w:ind w:left="90" w:right="11" w:hanging="54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50" w:type="dxa"/>
            <w:shd w:val="clear" w:color="auto" w:fill="auto"/>
          </w:tcPr>
          <w:p w14:paraId="0BDD546A" w14:textId="77777777" w:rsidR="005A1EDE" w:rsidRPr="005A1EDE" w:rsidRDefault="005A1EDE" w:rsidP="005A6F6E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90" w:hanging="54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A1EDE" w:rsidRPr="00D533B8" w14:paraId="344AD9CF" w14:textId="77777777" w:rsidTr="00397775">
        <w:trPr>
          <w:cantSplit/>
        </w:trPr>
        <w:tc>
          <w:tcPr>
            <w:tcW w:w="3600" w:type="dxa"/>
            <w:shd w:val="clear" w:color="auto" w:fill="auto"/>
          </w:tcPr>
          <w:p w14:paraId="15AEB388" w14:textId="77777777" w:rsidR="005A1EDE" w:rsidRPr="00D533B8" w:rsidRDefault="005A1EDE" w:rsidP="005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361" w:type="dxa"/>
          </w:tcPr>
          <w:p w14:paraId="6A2A379A" w14:textId="796E1710" w:rsidR="005A1EDE" w:rsidRPr="0062603B" w:rsidRDefault="005D20EE" w:rsidP="005A6F6E">
            <w:pPr>
              <w:pStyle w:val="acctmergecolhdg"/>
              <w:spacing w:line="240" w:lineRule="auto"/>
              <w:ind w:left="90" w:right="11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 w:rsidRPr="005D20EE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3</w:t>
            </w:r>
            <w:r w:rsidR="00786EC4" w:rsidRPr="00786EC4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1</w:t>
            </w:r>
            <w:r w:rsidRPr="005D20EE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6</w:t>
            </w:r>
            <w:r w:rsidR="00DE414B" w:rsidRPr="0062603B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,</w:t>
            </w:r>
            <w:r w:rsidRPr="005D20EE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79</w:t>
            </w:r>
            <w:r w:rsidR="00786EC4" w:rsidRPr="00786EC4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70A40EEC" w14:textId="77777777" w:rsidR="005A1EDE" w:rsidRPr="009536CA" w:rsidRDefault="005A1EDE" w:rsidP="005A6F6E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  <w:shd w:val="clear" w:color="auto" w:fill="auto"/>
          </w:tcPr>
          <w:p w14:paraId="60DD56DD" w14:textId="7FD2CC98" w:rsidR="005A1EDE" w:rsidRPr="0062603B" w:rsidRDefault="00786EC4" w:rsidP="0062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22</w:t>
            </w:r>
            <w:r w:rsidR="00DE414B" w:rsidRPr="0062603B">
              <w:rPr>
                <w:rFonts w:ascii="Angsana New" w:hAnsi="Angsana New"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sz w:val="30"/>
                <w:szCs w:val="30"/>
              </w:rPr>
              <w:t>21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265A421D" w14:textId="77777777" w:rsidR="005A1EDE" w:rsidRPr="00D533B8" w:rsidRDefault="005A1EDE" w:rsidP="005A6F6E">
            <w:pPr>
              <w:pStyle w:val="acctfourfigures"/>
              <w:spacing w:line="240" w:lineRule="auto"/>
              <w:ind w:left="9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FA7269A" w14:textId="77777777" w:rsidR="005A1EDE" w:rsidRPr="00D533B8" w:rsidRDefault="005A1EDE" w:rsidP="005A6F6E">
            <w:pPr>
              <w:pStyle w:val="acctfourfigures"/>
              <w:tabs>
                <w:tab w:val="clear" w:pos="765"/>
              </w:tabs>
              <w:spacing w:line="240" w:lineRule="auto"/>
              <w:ind w:left="90" w:right="11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" w:type="dxa"/>
            <w:shd w:val="clear" w:color="auto" w:fill="auto"/>
          </w:tcPr>
          <w:p w14:paraId="7A80DA80" w14:textId="77777777" w:rsidR="005A1EDE" w:rsidRPr="00D533B8" w:rsidRDefault="005A1EDE" w:rsidP="005A6F6E">
            <w:pPr>
              <w:pStyle w:val="acctfourfigures"/>
              <w:tabs>
                <w:tab w:val="clear" w:pos="765"/>
              </w:tabs>
              <w:spacing w:line="240" w:lineRule="auto"/>
              <w:ind w:left="90" w:right="11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shd w:val="clear" w:color="auto" w:fill="auto"/>
          </w:tcPr>
          <w:p w14:paraId="3C4B6ABE" w14:textId="77777777" w:rsidR="005A1EDE" w:rsidRPr="00D533B8" w:rsidRDefault="005A1EDE" w:rsidP="005A6F6E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90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1EDE" w:rsidRPr="00D533B8" w14:paraId="6A962255" w14:textId="77777777" w:rsidTr="00397775">
        <w:trPr>
          <w:cantSplit/>
        </w:trPr>
        <w:tc>
          <w:tcPr>
            <w:tcW w:w="3600" w:type="dxa"/>
            <w:shd w:val="clear" w:color="auto" w:fill="auto"/>
          </w:tcPr>
          <w:p w14:paraId="3692AB6C" w14:textId="77777777" w:rsidR="005A1EDE" w:rsidRPr="00D533B8" w:rsidRDefault="005A1EDE" w:rsidP="005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(ขาดทุน)</w:t>
            </w:r>
          </w:p>
        </w:tc>
        <w:tc>
          <w:tcPr>
            <w:tcW w:w="1361" w:type="dxa"/>
          </w:tcPr>
          <w:p w14:paraId="33C7242E" w14:textId="0344F4D6" w:rsidR="005A1EDE" w:rsidRPr="0062603B" w:rsidRDefault="00786EC4" w:rsidP="0062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="Angsana New" w:hAnsi="Angsana New"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Cs/>
                <w:sz w:val="30"/>
                <w:szCs w:val="30"/>
              </w:rPr>
              <w:t>12</w:t>
            </w:r>
            <w:r w:rsidR="00DE414B" w:rsidRPr="0062603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Cs/>
                <w:sz w:val="30"/>
                <w:szCs w:val="30"/>
              </w:rPr>
              <w:t>900</w:t>
            </w:r>
          </w:p>
        </w:tc>
        <w:tc>
          <w:tcPr>
            <w:tcW w:w="180" w:type="dxa"/>
            <w:shd w:val="clear" w:color="auto" w:fill="auto"/>
          </w:tcPr>
          <w:p w14:paraId="79C3B94C" w14:textId="77777777" w:rsidR="005A1EDE" w:rsidRPr="009536CA" w:rsidRDefault="005A1EDE" w:rsidP="005A6F6E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  <w:shd w:val="clear" w:color="auto" w:fill="auto"/>
          </w:tcPr>
          <w:p w14:paraId="64A8887A" w14:textId="3EBC8A68" w:rsidR="005A1EDE" w:rsidRPr="0062603B" w:rsidRDefault="00DE414B" w:rsidP="0062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62603B">
              <w:rPr>
                <w:rFonts w:ascii="Angsana New" w:hAnsi="Angsana New"/>
                <w:sz w:val="30"/>
                <w:szCs w:val="30"/>
              </w:rPr>
              <w:t>(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Pr="0062603B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9</w:t>
            </w:r>
            <w:r w:rsidRPr="0062603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0889181" w14:textId="77777777" w:rsidR="005A1EDE" w:rsidRPr="00D533B8" w:rsidRDefault="005A1EDE" w:rsidP="005A6F6E">
            <w:pPr>
              <w:pStyle w:val="acctfourfigures"/>
              <w:spacing w:line="240" w:lineRule="auto"/>
              <w:ind w:left="9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242CBE6" w14:textId="77777777" w:rsidR="005A1EDE" w:rsidRPr="00D533B8" w:rsidRDefault="005A1EDE" w:rsidP="005A6F6E">
            <w:pPr>
              <w:pStyle w:val="acctfourfigures"/>
              <w:tabs>
                <w:tab w:val="clear" w:pos="765"/>
              </w:tabs>
              <w:spacing w:line="240" w:lineRule="auto"/>
              <w:ind w:left="90" w:right="11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" w:type="dxa"/>
            <w:shd w:val="clear" w:color="auto" w:fill="auto"/>
          </w:tcPr>
          <w:p w14:paraId="5794D559" w14:textId="77777777" w:rsidR="005A1EDE" w:rsidRPr="00D533B8" w:rsidRDefault="005A1EDE" w:rsidP="005A6F6E">
            <w:pPr>
              <w:pStyle w:val="acctfourfigures"/>
              <w:tabs>
                <w:tab w:val="clear" w:pos="765"/>
              </w:tabs>
              <w:spacing w:line="240" w:lineRule="auto"/>
              <w:ind w:left="90" w:right="11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shd w:val="clear" w:color="auto" w:fill="auto"/>
          </w:tcPr>
          <w:p w14:paraId="03C9AA47" w14:textId="77777777" w:rsidR="005A1EDE" w:rsidRPr="00D533B8" w:rsidRDefault="005A1EDE" w:rsidP="005A6F6E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90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1EDE" w:rsidRPr="00D533B8" w14:paraId="35509918" w14:textId="77777777" w:rsidTr="00397775">
        <w:trPr>
          <w:cantSplit/>
        </w:trPr>
        <w:tc>
          <w:tcPr>
            <w:tcW w:w="3600" w:type="dxa"/>
            <w:shd w:val="clear" w:color="auto" w:fill="auto"/>
          </w:tcPr>
          <w:p w14:paraId="1CB00E18" w14:textId="77777777" w:rsidR="005A1EDE" w:rsidRPr="00D533B8" w:rsidRDefault="005A1EDE" w:rsidP="005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291961D2" w14:textId="67BEA8F0" w:rsidR="005A1EDE" w:rsidRPr="0062603B" w:rsidRDefault="00DE414B" w:rsidP="005A6F6E">
            <w:pPr>
              <w:pStyle w:val="acctmergecolhdg"/>
              <w:tabs>
                <w:tab w:val="left" w:pos="1065"/>
              </w:tabs>
              <w:spacing w:line="240" w:lineRule="auto"/>
              <w:ind w:left="90" w:right="285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 w:rsidRPr="0062603B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DCA8A7B" w14:textId="77777777" w:rsidR="005A1EDE" w:rsidRPr="009536CA" w:rsidRDefault="005A1EDE" w:rsidP="005A6F6E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6E2F7EAD" w14:textId="2714A18B" w:rsidR="005A1EDE" w:rsidRPr="0062603B" w:rsidRDefault="00DE414B" w:rsidP="0062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62603B">
              <w:rPr>
                <w:rFonts w:ascii="Angsana New" w:hAnsi="Angsana New"/>
                <w:sz w:val="30"/>
                <w:szCs w:val="30"/>
              </w:rPr>
              <w:t>(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Pr="0062603B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059</w:t>
            </w:r>
            <w:r w:rsidRPr="0062603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F1BA590" w14:textId="77777777" w:rsidR="005A1EDE" w:rsidRPr="00D533B8" w:rsidRDefault="005A1EDE" w:rsidP="005A6F6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2AB62BF" w14:textId="77777777" w:rsidR="005A1EDE" w:rsidRPr="00D533B8" w:rsidRDefault="005A1EDE" w:rsidP="005A6F6E">
            <w:pPr>
              <w:pStyle w:val="acctfourfigures"/>
              <w:tabs>
                <w:tab w:val="clear" w:pos="765"/>
              </w:tabs>
              <w:spacing w:line="240" w:lineRule="auto"/>
              <w:ind w:left="90" w:right="11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" w:type="dxa"/>
            <w:shd w:val="clear" w:color="auto" w:fill="auto"/>
          </w:tcPr>
          <w:p w14:paraId="13F826A3" w14:textId="77777777" w:rsidR="005A1EDE" w:rsidRPr="00D533B8" w:rsidRDefault="005A1EDE" w:rsidP="005A6F6E">
            <w:pPr>
              <w:pStyle w:val="acctfourfigures"/>
              <w:tabs>
                <w:tab w:val="clear" w:pos="765"/>
              </w:tabs>
              <w:spacing w:line="240" w:lineRule="auto"/>
              <w:ind w:left="90" w:right="11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shd w:val="clear" w:color="auto" w:fill="auto"/>
          </w:tcPr>
          <w:p w14:paraId="31EEE83F" w14:textId="77777777" w:rsidR="005A1EDE" w:rsidRPr="00D533B8" w:rsidRDefault="005A1EDE" w:rsidP="005A6F6E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90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1EDE" w:rsidRPr="00D533B8" w14:paraId="2F36CE37" w14:textId="77777777" w:rsidTr="00397775">
        <w:trPr>
          <w:cantSplit/>
        </w:trPr>
        <w:tc>
          <w:tcPr>
            <w:tcW w:w="3600" w:type="dxa"/>
            <w:shd w:val="clear" w:color="auto" w:fill="auto"/>
          </w:tcPr>
          <w:p w14:paraId="700E103F" w14:textId="77777777" w:rsidR="005A1EDE" w:rsidRPr="00D533B8" w:rsidRDefault="005A1EDE" w:rsidP="005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66923B9E" w14:textId="2F45DBF7" w:rsidR="005A1EDE" w:rsidRPr="0062603B" w:rsidRDefault="00786EC4" w:rsidP="0062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="Angsana New" w:hAnsi="Angsana New"/>
                <w:b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sz w:val="30"/>
                <w:szCs w:val="30"/>
              </w:rPr>
              <w:t>12</w:t>
            </w:r>
            <w:r w:rsidR="00DE414B" w:rsidRPr="0062603B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sz w:val="30"/>
                <w:szCs w:val="30"/>
              </w:rPr>
              <w:t>900</w:t>
            </w:r>
          </w:p>
        </w:tc>
        <w:tc>
          <w:tcPr>
            <w:tcW w:w="180" w:type="dxa"/>
            <w:shd w:val="clear" w:color="auto" w:fill="auto"/>
          </w:tcPr>
          <w:p w14:paraId="13060A9F" w14:textId="77777777" w:rsidR="005A1EDE" w:rsidRPr="00D533B8" w:rsidRDefault="005A1EDE" w:rsidP="005A6F6E">
            <w:pPr>
              <w:spacing w:line="240" w:lineRule="auto"/>
              <w:ind w:left="90" w:hanging="5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D230A7" w14:textId="230199D6" w:rsidR="005A1EDE" w:rsidRPr="0062603B" w:rsidRDefault="00DE414B" w:rsidP="0062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603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62603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388</w:t>
            </w:r>
            <w:r w:rsidRPr="0062603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FA16E07" w14:textId="77777777" w:rsidR="005A1EDE" w:rsidRPr="00D533B8" w:rsidRDefault="005A1EDE" w:rsidP="005A6F6E">
            <w:pPr>
              <w:pStyle w:val="acctfourfigures"/>
              <w:spacing w:line="240" w:lineRule="auto"/>
              <w:ind w:left="90" w:hanging="5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F06E9F2" w14:textId="64835D15" w:rsidR="005A1EDE" w:rsidRPr="00DE414B" w:rsidRDefault="005A1EDE" w:rsidP="00DE414B">
            <w:pPr>
              <w:pStyle w:val="acctmergecolhdg"/>
              <w:tabs>
                <w:tab w:val="left" w:pos="1065"/>
              </w:tabs>
              <w:spacing w:line="240" w:lineRule="auto"/>
              <w:ind w:left="90" w:right="285" w:hanging="54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9" w:type="dxa"/>
            <w:shd w:val="clear" w:color="auto" w:fill="auto"/>
          </w:tcPr>
          <w:p w14:paraId="3749B5DE" w14:textId="77777777" w:rsidR="005A1EDE" w:rsidRPr="00D533B8" w:rsidRDefault="005A1EDE" w:rsidP="005A6F6E">
            <w:pPr>
              <w:pStyle w:val="acctfourfigures"/>
              <w:tabs>
                <w:tab w:val="clear" w:pos="765"/>
              </w:tabs>
              <w:spacing w:line="240" w:lineRule="auto"/>
              <w:ind w:left="90" w:right="11" w:hanging="5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shd w:val="clear" w:color="auto" w:fill="auto"/>
          </w:tcPr>
          <w:p w14:paraId="21D2CE08" w14:textId="7771D19D" w:rsidR="005A1EDE" w:rsidRPr="00DE414B" w:rsidRDefault="005A1EDE" w:rsidP="005A6F6E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90" w:hanging="5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E414B" w:rsidRPr="00CA3624" w14:paraId="7DC9CA90" w14:textId="77777777" w:rsidTr="00397775">
        <w:trPr>
          <w:cantSplit/>
        </w:trPr>
        <w:tc>
          <w:tcPr>
            <w:tcW w:w="3600" w:type="dxa"/>
            <w:shd w:val="clear" w:color="auto" w:fill="auto"/>
          </w:tcPr>
          <w:p w14:paraId="6491EE7E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ขาดทุน)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ที่แบ่งให้กับส่วนได้เสียที่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br/>
              <w:t xml:space="preserve">   ไม่มีอำนาจควบคุม</w:t>
            </w: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</w:tcPr>
          <w:p w14:paraId="1A2D030E" w14:textId="77777777" w:rsidR="00DE414B" w:rsidRPr="0062603B" w:rsidRDefault="00DE414B" w:rsidP="00DE414B">
            <w:pPr>
              <w:pStyle w:val="acctmergecolhdg"/>
              <w:spacing w:line="240" w:lineRule="auto"/>
              <w:ind w:left="90" w:right="20" w:hanging="54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32409C5" w14:textId="07DD4D61" w:rsidR="00DE414B" w:rsidRPr="0062603B" w:rsidRDefault="005D20EE" w:rsidP="0062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="Angsana New" w:hAnsi="Angsana New"/>
                <w:b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sz w:val="30"/>
                <w:szCs w:val="30"/>
              </w:rPr>
              <w:t>6</w:t>
            </w:r>
            <w:r w:rsidR="00DE414B" w:rsidRPr="0062603B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sz w:val="30"/>
                <w:szCs w:val="30"/>
              </w:rPr>
              <w:t>3</w:t>
            </w:r>
            <w:r w:rsidR="00786EC4" w:rsidRPr="00786EC4">
              <w:rPr>
                <w:rFonts w:ascii="Angsana New" w:hAnsi="Angsana New"/>
                <w:b/>
                <w:sz w:val="30"/>
                <w:szCs w:val="30"/>
              </w:rPr>
              <w:t>21</w:t>
            </w:r>
          </w:p>
        </w:tc>
        <w:tc>
          <w:tcPr>
            <w:tcW w:w="180" w:type="dxa"/>
            <w:shd w:val="clear" w:color="auto" w:fill="auto"/>
          </w:tcPr>
          <w:p w14:paraId="4897C287" w14:textId="77777777" w:rsidR="00DE414B" w:rsidRPr="00CA3624" w:rsidRDefault="00DE414B" w:rsidP="00DE414B">
            <w:pPr>
              <w:spacing w:line="240" w:lineRule="auto"/>
              <w:ind w:left="90" w:hanging="540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C547AE" w14:textId="77777777" w:rsidR="00DE414B" w:rsidRPr="0062603B" w:rsidRDefault="00DE414B" w:rsidP="0062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5729273" w14:textId="23AFFE96" w:rsidR="00DE414B" w:rsidRPr="0062603B" w:rsidRDefault="00DE414B" w:rsidP="0062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603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62603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7690D09" w14:textId="77777777" w:rsidR="00DE414B" w:rsidRPr="00CA3624" w:rsidRDefault="00DE414B" w:rsidP="00DE414B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00E1012" w14:textId="77777777" w:rsidR="00DE414B" w:rsidRPr="002F3895" w:rsidRDefault="00DE414B" w:rsidP="00DE414B">
            <w:pPr>
              <w:pStyle w:val="acctmergecolhdg"/>
              <w:tabs>
                <w:tab w:val="left" w:pos="1065"/>
              </w:tabs>
              <w:spacing w:line="240" w:lineRule="auto"/>
              <w:ind w:left="90" w:right="285" w:hanging="54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E1AAD28" w14:textId="2CF1B734" w:rsidR="00DE414B" w:rsidRPr="002F3895" w:rsidRDefault="00DE414B" w:rsidP="00DE414B">
            <w:pPr>
              <w:pStyle w:val="acctmergecolhdg"/>
              <w:tabs>
                <w:tab w:val="left" w:pos="1065"/>
              </w:tabs>
              <w:spacing w:line="240" w:lineRule="auto"/>
              <w:ind w:left="90" w:right="285" w:hanging="54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389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7071A5AE" w14:textId="77777777" w:rsidR="00DE414B" w:rsidRPr="002F3895" w:rsidRDefault="00DE414B" w:rsidP="00DE414B">
            <w:pPr>
              <w:pStyle w:val="acctmergecolhdg"/>
              <w:tabs>
                <w:tab w:val="decimal" w:pos="911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0" w:type="dxa"/>
            <w:shd w:val="clear" w:color="auto" w:fill="auto"/>
          </w:tcPr>
          <w:p w14:paraId="258827CD" w14:textId="77777777" w:rsidR="002F3895" w:rsidRDefault="002F3895" w:rsidP="00DE414B">
            <w:pPr>
              <w:pStyle w:val="acctmergecolhdg"/>
              <w:tabs>
                <w:tab w:val="decimal" w:pos="980"/>
              </w:tabs>
              <w:spacing w:line="240" w:lineRule="auto"/>
              <w:ind w:left="90" w:hanging="54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0D046CAC" w14:textId="37C45175" w:rsidR="00DE414B" w:rsidRPr="002F3895" w:rsidRDefault="005D20EE" w:rsidP="0062603B">
            <w:pPr>
              <w:pStyle w:val="acctmergecolhdg"/>
              <w:tabs>
                <w:tab w:val="decimal" w:pos="980"/>
              </w:tabs>
              <w:spacing w:line="240" w:lineRule="auto"/>
              <w:ind w:left="90" w:hanging="54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20E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DE414B" w:rsidRPr="002F3895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  <w:lang w:val="en-US"/>
              </w:rPr>
              <w:t>789</w:t>
            </w:r>
          </w:p>
        </w:tc>
      </w:tr>
      <w:tr w:rsidR="00DE414B" w:rsidRPr="00CA3624" w14:paraId="2BB78EFF" w14:textId="77777777" w:rsidTr="00397775">
        <w:trPr>
          <w:cantSplit/>
        </w:trPr>
        <w:tc>
          <w:tcPr>
            <w:tcW w:w="3600" w:type="dxa"/>
            <w:shd w:val="clear" w:color="auto" w:fill="auto"/>
          </w:tcPr>
          <w:p w14:paraId="416CEC7A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กำไรขาดทุนเบ็ดเสร็จอื่นที่แบ่งให้กับ</w:t>
            </w:r>
          </w:p>
          <w:p w14:paraId="0AB8C908" w14:textId="77777777" w:rsidR="00DE414B" w:rsidRPr="00D533B8" w:rsidRDefault="00DE414B" w:rsidP="00DE4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1361" w:type="dxa"/>
            <w:tcBorders>
              <w:top w:val="double" w:sz="4" w:space="0" w:color="auto"/>
              <w:bottom w:val="double" w:sz="4" w:space="0" w:color="auto"/>
            </w:tcBorders>
          </w:tcPr>
          <w:p w14:paraId="29993464" w14:textId="77777777" w:rsidR="00DE414B" w:rsidRDefault="00DE414B" w:rsidP="00DE414B">
            <w:pPr>
              <w:tabs>
                <w:tab w:val="clear" w:pos="907"/>
                <w:tab w:val="left" w:pos="910"/>
              </w:tabs>
              <w:spacing w:line="240" w:lineRule="auto"/>
              <w:ind w:left="90" w:right="285" w:hanging="540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  <w:p w14:paraId="51059AE6" w14:textId="52C9FA6E" w:rsidR="00DE414B" w:rsidRPr="00CA3624" w:rsidRDefault="00DE414B" w:rsidP="0062603B">
            <w:pPr>
              <w:tabs>
                <w:tab w:val="clear" w:pos="907"/>
                <w:tab w:val="left" w:pos="910"/>
              </w:tabs>
              <w:spacing w:line="240" w:lineRule="auto"/>
              <w:ind w:left="90" w:right="285" w:hanging="540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F14414B" w14:textId="77777777" w:rsidR="00DE414B" w:rsidRPr="00CA3624" w:rsidRDefault="00DE414B" w:rsidP="00DE414B">
            <w:pPr>
              <w:spacing w:line="240" w:lineRule="auto"/>
              <w:ind w:left="90" w:hanging="540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6CA2609" w14:textId="77777777" w:rsidR="00DE414B" w:rsidRPr="0062603B" w:rsidRDefault="00DE414B" w:rsidP="0062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426733D" w14:textId="195D6BE2" w:rsidR="00DE414B" w:rsidRPr="0062603B" w:rsidRDefault="00DE414B" w:rsidP="0062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603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62603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21FAEE5" w14:textId="77777777" w:rsidR="00DE414B" w:rsidRPr="00CA3624" w:rsidRDefault="00DE414B" w:rsidP="00DE414B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C699B5B" w14:textId="77777777" w:rsidR="00DE414B" w:rsidRPr="002F3895" w:rsidRDefault="00DE414B" w:rsidP="00DE414B">
            <w:pPr>
              <w:pStyle w:val="acctmergecolhdg"/>
              <w:tabs>
                <w:tab w:val="left" w:pos="1065"/>
              </w:tabs>
              <w:spacing w:line="240" w:lineRule="auto"/>
              <w:ind w:left="90" w:right="285" w:hanging="54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D133434" w14:textId="7A79E046" w:rsidR="00DE414B" w:rsidRPr="002F3895" w:rsidRDefault="00DE414B" w:rsidP="00DE414B">
            <w:pPr>
              <w:pStyle w:val="acctmergecolhdg"/>
              <w:tabs>
                <w:tab w:val="left" w:pos="1065"/>
              </w:tabs>
              <w:spacing w:line="240" w:lineRule="auto"/>
              <w:ind w:left="90" w:right="285" w:hanging="54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389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74C688A7" w14:textId="77777777" w:rsidR="00DE414B" w:rsidRPr="002F3895" w:rsidRDefault="00DE414B" w:rsidP="00DE414B">
            <w:pPr>
              <w:pStyle w:val="acctmergecolhdg"/>
              <w:tabs>
                <w:tab w:val="decimal" w:pos="911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0" w:type="dxa"/>
            <w:shd w:val="clear" w:color="auto" w:fill="auto"/>
          </w:tcPr>
          <w:p w14:paraId="309DE520" w14:textId="77777777" w:rsidR="00DE414B" w:rsidRPr="002F3895" w:rsidRDefault="00DE414B" w:rsidP="00DE414B">
            <w:pPr>
              <w:pStyle w:val="acctmergecolhdg"/>
              <w:tabs>
                <w:tab w:val="decimal" w:pos="980"/>
              </w:tabs>
              <w:spacing w:line="240" w:lineRule="auto"/>
              <w:ind w:left="90" w:hanging="54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4E68CE2" w14:textId="206F3B73" w:rsidR="00DE414B" w:rsidRPr="002F3895" w:rsidRDefault="00DE414B" w:rsidP="00DE414B">
            <w:pPr>
              <w:pStyle w:val="acctmergecolhdg"/>
              <w:tabs>
                <w:tab w:val="decimal" w:pos="980"/>
              </w:tabs>
              <w:spacing w:line="240" w:lineRule="auto"/>
              <w:ind w:left="-108" w:right="-43" w:hanging="90"/>
              <w:jc w:val="lef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F389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786EC4" w:rsidRPr="00786EC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2F389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</w:tbl>
    <w:p w14:paraId="4E1B1342" w14:textId="77777777" w:rsidR="005A1EDE" w:rsidRPr="00C33A39" w:rsidRDefault="005A1EDE" w:rsidP="005A1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1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1440"/>
        <w:gridCol w:w="180"/>
        <w:gridCol w:w="1361"/>
        <w:gridCol w:w="180"/>
        <w:gridCol w:w="1170"/>
        <w:gridCol w:w="179"/>
        <w:gridCol w:w="1251"/>
      </w:tblGrid>
      <w:tr w:rsidR="00260594" w:rsidRPr="00D533B8" w14:paraId="21D060CE" w14:textId="77777777" w:rsidTr="0062603B">
        <w:trPr>
          <w:cantSplit/>
          <w:tblHeader/>
        </w:trPr>
        <w:tc>
          <w:tcPr>
            <w:tcW w:w="3600" w:type="dxa"/>
            <w:shd w:val="clear" w:color="auto" w:fill="auto"/>
          </w:tcPr>
          <w:p w14:paraId="37848D8C" w14:textId="77777777" w:rsidR="00260594" w:rsidRPr="00D533B8" w:rsidRDefault="00260594" w:rsidP="00212655">
            <w:pPr>
              <w:pStyle w:val="acctfourfigures"/>
              <w:spacing w:line="240" w:lineRule="auto"/>
              <w:ind w:left="11" w:hanging="4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1" w:type="dxa"/>
            <w:gridSpan w:val="7"/>
          </w:tcPr>
          <w:p w14:paraId="73370BE6" w14:textId="01CBB0EE" w:rsidR="00260594" w:rsidRPr="00D533B8" w:rsidRDefault="005D20EE" w:rsidP="002F7622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D20E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786EC4" w:rsidRPr="00786EC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260594" w:rsidRPr="00D533B8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 </w:t>
            </w:r>
            <w:r w:rsidR="00260594" w:rsidRPr="00D533B8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ธันวาคม</w:t>
            </w:r>
            <w:r w:rsidR="00260594"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86EC4" w:rsidRPr="00786EC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5D20EE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786EC4" w:rsidRPr="00786EC4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</w:tr>
      <w:tr w:rsidR="00260594" w:rsidRPr="00D533B8" w14:paraId="3C041A12" w14:textId="77777777" w:rsidTr="00617214">
        <w:trPr>
          <w:cantSplit/>
          <w:tblHeader/>
        </w:trPr>
        <w:tc>
          <w:tcPr>
            <w:tcW w:w="3600" w:type="dxa"/>
            <w:shd w:val="clear" w:color="auto" w:fill="auto"/>
            <w:vAlign w:val="bottom"/>
          </w:tcPr>
          <w:p w14:paraId="521E8831" w14:textId="77777777" w:rsidR="00260594" w:rsidRPr="00D533B8" w:rsidRDefault="00260594" w:rsidP="00212655">
            <w:pPr>
              <w:pStyle w:val="acctfourfigures"/>
              <w:spacing w:line="240" w:lineRule="auto"/>
              <w:ind w:left="90" w:hanging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85B92F8" w14:textId="3D1131DA" w:rsidR="00260594" w:rsidRPr="00260594" w:rsidRDefault="00260594" w:rsidP="0062603B">
            <w:pPr>
              <w:pStyle w:val="acctmergecolhdg"/>
              <w:spacing w:line="240" w:lineRule="auto"/>
              <w:ind w:left="-80" w:right="-80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260594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 xml:space="preserve">บริษัท ออล </w:t>
            </w:r>
            <w:r w:rsidR="0062603B">
              <w:rPr>
                <w:rFonts w:ascii="Angsana New" w:hAnsi="Angsana New"/>
                <w:b w:val="0"/>
                <w:bCs/>
                <w:sz w:val="30"/>
                <w:szCs w:val="30"/>
              </w:rPr>
              <w:br/>
            </w:r>
            <w:r w:rsidRPr="00260594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โคโค กรุ๊ป</w:t>
            </w:r>
            <w:r w:rsidRPr="00260594">
              <w:rPr>
                <w:rFonts w:ascii="Angsana New" w:hAnsi="Angsana New" w:hint="cs"/>
                <w:b w:val="0"/>
                <w:bCs/>
                <w:sz w:val="30"/>
                <w:szCs w:val="30"/>
                <w:cs/>
              </w:rPr>
              <w:t xml:space="preserve"> </w:t>
            </w:r>
            <w:r w:rsidRPr="00260594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จำกัด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2225C2" w14:textId="77777777" w:rsidR="00260594" w:rsidRPr="00D533B8" w:rsidRDefault="00260594" w:rsidP="00212655">
            <w:pPr>
              <w:pStyle w:val="acctmergecolhdg"/>
              <w:spacing w:line="240" w:lineRule="auto"/>
              <w:ind w:left="90" w:hanging="79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750F7271" w14:textId="77777777" w:rsidR="00260594" w:rsidRPr="00D533B8" w:rsidRDefault="00260594" w:rsidP="00260594">
            <w:pPr>
              <w:pStyle w:val="acctmergecolhdg"/>
              <w:spacing w:line="240" w:lineRule="auto"/>
              <w:ind w:left="-70" w:right="-110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  <w:t>บริษัทย่อยอื่นที่ไม่มีสาระสำคัญ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A659B3" w14:textId="77777777" w:rsidR="00260594" w:rsidRPr="00D533B8" w:rsidRDefault="00260594" w:rsidP="00212655">
            <w:pPr>
              <w:pStyle w:val="acctmergecolhdg"/>
              <w:spacing w:line="240" w:lineRule="auto"/>
              <w:ind w:left="90" w:hanging="79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CC2396" w14:textId="77777777" w:rsidR="00260594" w:rsidRPr="00D533B8" w:rsidRDefault="00260594" w:rsidP="00212655">
            <w:pPr>
              <w:pStyle w:val="acctmergecolhdg"/>
              <w:spacing w:line="240" w:lineRule="auto"/>
              <w:ind w:left="90" w:hanging="79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  <w:t>ตัดรายการระหว่างกัน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667DF932" w14:textId="77777777" w:rsidR="00260594" w:rsidRPr="00D533B8" w:rsidRDefault="00260594" w:rsidP="00212655">
            <w:pPr>
              <w:pStyle w:val="acctmergecolhdg"/>
              <w:spacing w:line="240" w:lineRule="auto"/>
              <w:ind w:left="90" w:hanging="79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09CDECDA" w14:textId="77777777" w:rsidR="00260594" w:rsidRPr="00D533B8" w:rsidRDefault="00260594" w:rsidP="00212655">
            <w:pPr>
              <w:pStyle w:val="acctmergecolhdg"/>
              <w:spacing w:line="240" w:lineRule="auto"/>
              <w:ind w:left="90" w:hanging="79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617214" w:rsidRPr="00D533B8" w14:paraId="5CE28E2B" w14:textId="77777777" w:rsidTr="00886BD9">
        <w:trPr>
          <w:cantSplit/>
          <w:tblHeader/>
        </w:trPr>
        <w:tc>
          <w:tcPr>
            <w:tcW w:w="3600" w:type="dxa"/>
            <w:shd w:val="clear" w:color="auto" w:fill="auto"/>
            <w:vAlign w:val="bottom"/>
          </w:tcPr>
          <w:p w14:paraId="04690B32" w14:textId="77777777" w:rsidR="00617214" w:rsidRPr="00D533B8" w:rsidRDefault="00617214" w:rsidP="0021265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90" w:hanging="54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761" w:type="dxa"/>
            <w:gridSpan w:val="7"/>
          </w:tcPr>
          <w:p w14:paraId="28799F57" w14:textId="77777777" w:rsidR="00617214" w:rsidRPr="00D533B8" w:rsidRDefault="00617214" w:rsidP="00617214">
            <w:pPr>
              <w:pStyle w:val="acctmergecolhdg"/>
              <w:spacing w:line="240" w:lineRule="auto"/>
              <w:ind w:left="-80" w:right="-80"/>
              <w:rPr>
                <w:rFonts w:ascii="Angsana New" w:hAnsi="Angsana New"/>
                <w:b w:val="0"/>
                <w:bCs/>
                <w:i/>
                <w:iCs/>
                <w:sz w:val="24"/>
                <w:szCs w:val="24"/>
                <w:lang w:val="en-US" w:bidi="th-TH"/>
              </w:rPr>
            </w:pPr>
            <w:r w:rsidRPr="00D533B8">
              <w:rPr>
                <w:rFonts w:ascii="Angsana New" w:hAnsi="Angsana New"/>
                <w:b w:val="0"/>
                <w:i/>
                <w:iCs/>
                <w:sz w:val="30"/>
                <w:szCs w:val="30"/>
                <w:lang w:val="en-US" w:bidi="th-TH"/>
              </w:rPr>
              <w:t>(</w:t>
            </w:r>
            <w:r w:rsidRPr="00D533B8">
              <w:rPr>
                <w:rFonts w:ascii="Angsana New" w:hAnsi="Angsana New"/>
                <w:b w:val="0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D533B8">
              <w:rPr>
                <w:rFonts w:ascii="Angsana New" w:hAnsi="Angsana New"/>
                <w:b w:val="0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60594" w:rsidRPr="00D533B8" w14:paraId="5B4F8371" w14:textId="77777777" w:rsidTr="00617214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7A74DEFC" w14:textId="77777777" w:rsidR="00260594" w:rsidRPr="00D533B8" w:rsidRDefault="00260594" w:rsidP="00212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440" w:type="dxa"/>
          </w:tcPr>
          <w:p w14:paraId="709B61CE" w14:textId="1F3019B0" w:rsidR="00260594" w:rsidRPr="0062603B" w:rsidRDefault="005D20EE" w:rsidP="0062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040A35" w14:textId="77777777" w:rsidR="00260594" w:rsidRPr="00236DD0" w:rsidRDefault="00260594" w:rsidP="00212655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7A085C28" w14:textId="7562B391" w:rsidR="00260594" w:rsidRPr="0062603B" w:rsidRDefault="005D20EE" w:rsidP="0062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C4609F" w14:textId="77777777" w:rsidR="00260594" w:rsidRPr="00D533B8" w:rsidRDefault="00260594" w:rsidP="00212655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BB716D" w14:textId="77777777" w:rsidR="00260594" w:rsidRPr="009536CA" w:rsidRDefault="00260594" w:rsidP="009536CA">
            <w:pPr>
              <w:pStyle w:val="acctmergecolhdg"/>
              <w:spacing w:line="240" w:lineRule="auto"/>
              <w:ind w:left="90" w:right="191" w:hanging="54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6EFB4F3E" w14:textId="77777777" w:rsidR="00260594" w:rsidRPr="00D533B8" w:rsidRDefault="00260594" w:rsidP="00212655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3A1BE5E6" w14:textId="77777777" w:rsidR="00260594" w:rsidRPr="00D533B8" w:rsidRDefault="00260594" w:rsidP="00212655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260594" w:rsidRPr="00260594" w14:paraId="527926A6" w14:textId="77777777" w:rsidTr="00617214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14726C8E" w14:textId="77777777" w:rsidR="00260594" w:rsidRPr="00260594" w:rsidRDefault="00260594" w:rsidP="00212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04BB49A6" w14:textId="77777777" w:rsidR="00260594" w:rsidRPr="00260594" w:rsidRDefault="00260594" w:rsidP="0062603B">
            <w:pPr>
              <w:pStyle w:val="acctmergecolhdg"/>
              <w:tabs>
                <w:tab w:val="decimal" w:pos="1180"/>
              </w:tabs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2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005126A" w14:textId="77777777" w:rsidR="00260594" w:rsidRPr="00260594" w:rsidRDefault="00260594" w:rsidP="00212655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20"/>
                <w:lang w:val="en-US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7DA02D51" w14:textId="77777777" w:rsidR="00260594" w:rsidRPr="0062603B" w:rsidRDefault="00260594" w:rsidP="0062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F78134" w14:textId="77777777" w:rsidR="00260594" w:rsidRPr="00260594" w:rsidRDefault="00260594" w:rsidP="00212655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245646" w14:textId="77777777" w:rsidR="00260594" w:rsidRPr="00260594" w:rsidRDefault="00260594" w:rsidP="009536CA">
            <w:pPr>
              <w:pStyle w:val="acctmergecolhdg"/>
              <w:spacing w:line="240" w:lineRule="auto"/>
              <w:ind w:left="90" w:right="191" w:hanging="540"/>
              <w:jc w:val="right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5B0E7F9D" w14:textId="77777777" w:rsidR="00260594" w:rsidRPr="00260594" w:rsidRDefault="00260594" w:rsidP="00212655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6428F1D" w14:textId="77777777" w:rsidR="00260594" w:rsidRPr="00260594" w:rsidRDefault="00260594" w:rsidP="00212655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20"/>
              </w:rPr>
            </w:pPr>
          </w:p>
        </w:tc>
      </w:tr>
      <w:tr w:rsidR="00236DD0" w:rsidRPr="00D533B8" w14:paraId="497B78D6" w14:textId="77777777" w:rsidTr="00617214">
        <w:trPr>
          <w:cantSplit/>
        </w:trPr>
        <w:tc>
          <w:tcPr>
            <w:tcW w:w="3600" w:type="dxa"/>
            <w:shd w:val="clear" w:color="auto" w:fill="auto"/>
          </w:tcPr>
          <w:p w14:paraId="0CCC835A" w14:textId="77777777" w:rsidR="00236DD0" w:rsidRPr="00D533B8" w:rsidRDefault="00236DD0" w:rsidP="0023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440" w:type="dxa"/>
          </w:tcPr>
          <w:p w14:paraId="1CD7CD64" w14:textId="31C620AA" w:rsidR="00236DD0" w:rsidRPr="0062603B" w:rsidRDefault="005D20EE" w:rsidP="0062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89</w:t>
            </w:r>
            <w:r w:rsidR="006700FC" w:rsidRPr="0062603B">
              <w:rPr>
                <w:rFonts w:ascii="Angsana New" w:hAnsi="Angsana New"/>
                <w:sz w:val="30"/>
                <w:szCs w:val="30"/>
              </w:rPr>
              <w:t>,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Pr="005D20EE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180" w:type="dxa"/>
            <w:shd w:val="clear" w:color="auto" w:fill="auto"/>
          </w:tcPr>
          <w:p w14:paraId="1DEF49ED" w14:textId="77777777" w:rsidR="00236DD0" w:rsidRPr="00C97A89" w:rsidRDefault="00236DD0" w:rsidP="00236DD0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  <w:shd w:val="clear" w:color="auto" w:fill="auto"/>
          </w:tcPr>
          <w:p w14:paraId="7FF3BF58" w14:textId="61AAA04C" w:rsidR="00236DD0" w:rsidRPr="0062603B" w:rsidRDefault="005D20EE" w:rsidP="0062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9</w:t>
            </w:r>
            <w:r w:rsidR="00236DD0" w:rsidRPr="0062603B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700</w:t>
            </w:r>
          </w:p>
        </w:tc>
        <w:tc>
          <w:tcPr>
            <w:tcW w:w="180" w:type="dxa"/>
            <w:shd w:val="clear" w:color="auto" w:fill="auto"/>
          </w:tcPr>
          <w:p w14:paraId="4500804A" w14:textId="77777777" w:rsidR="00236DD0" w:rsidRPr="00C121FF" w:rsidRDefault="00236DD0" w:rsidP="00236DD0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F467152" w14:textId="77777777" w:rsidR="00236DD0" w:rsidRPr="00C121FF" w:rsidRDefault="00236DD0" w:rsidP="00236DD0">
            <w:pPr>
              <w:pStyle w:val="acctmergecolhdg"/>
              <w:spacing w:line="240" w:lineRule="auto"/>
              <w:ind w:left="90" w:right="191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0C7639D9" w14:textId="77777777" w:rsidR="00236DD0" w:rsidRPr="00D533B8" w:rsidRDefault="00236DD0" w:rsidP="00236DD0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</w:tcPr>
          <w:p w14:paraId="2E95F241" w14:textId="77777777" w:rsidR="00236DD0" w:rsidRPr="00D533B8" w:rsidRDefault="00236DD0" w:rsidP="00236DD0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236DD0" w:rsidRPr="00D533B8" w14:paraId="46FB07F1" w14:textId="77777777" w:rsidTr="00617214">
        <w:trPr>
          <w:cantSplit/>
        </w:trPr>
        <w:tc>
          <w:tcPr>
            <w:tcW w:w="3600" w:type="dxa"/>
            <w:shd w:val="clear" w:color="auto" w:fill="auto"/>
          </w:tcPr>
          <w:p w14:paraId="20D77FB0" w14:textId="77777777" w:rsidR="00236DD0" w:rsidRPr="00D533B8" w:rsidRDefault="00236DD0" w:rsidP="0023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</w:tcPr>
          <w:p w14:paraId="064A4388" w14:textId="2A89A352" w:rsidR="00236DD0" w:rsidRPr="0062603B" w:rsidRDefault="00786EC4" w:rsidP="0062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83</w:t>
            </w:r>
            <w:r w:rsidR="00327ACC" w:rsidRPr="0062603B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543</w:t>
            </w:r>
          </w:p>
        </w:tc>
        <w:tc>
          <w:tcPr>
            <w:tcW w:w="180" w:type="dxa"/>
            <w:shd w:val="clear" w:color="auto" w:fill="auto"/>
          </w:tcPr>
          <w:p w14:paraId="6A0D5B8C" w14:textId="77777777" w:rsidR="00236DD0" w:rsidRPr="00C97A89" w:rsidRDefault="00236DD0" w:rsidP="00236DD0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  <w:shd w:val="clear" w:color="auto" w:fill="auto"/>
          </w:tcPr>
          <w:p w14:paraId="1D7DEAF8" w14:textId="6E313BD6" w:rsidR="00236DD0" w:rsidRPr="0062603B" w:rsidRDefault="00786EC4" w:rsidP="0062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236DD0" w:rsidRPr="0062603B">
              <w:rPr>
                <w:rFonts w:ascii="Angsana New" w:hAnsi="Angsana New"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180" w:type="dxa"/>
            <w:shd w:val="clear" w:color="auto" w:fill="auto"/>
          </w:tcPr>
          <w:p w14:paraId="02ABEF29" w14:textId="77777777" w:rsidR="00236DD0" w:rsidRPr="00C121FF" w:rsidRDefault="00236DD0" w:rsidP="00236DD0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9029AD0" w14:textId="77777777" w:rsidR="00236DD0" w:rsidRPr="00C121FF" w:rsidRDefault="00236DD0" w:rsidP="00236DD0">
            <w:pPr>
              <w:pStyle w:val="acctmergecolhdg"/>
              <w:spacing w:line="240" w:lineRule="auto"/>
              <w:ind w:left="90" w:right="191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13F9E9C5" w14:textId="77777777" w:rsidR="00236DD0" w:rsidRPr="00D533B8" w:rsidRDefault="00236DD0" w:rsidP="00236DD0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</w:tcPr>
          <w:p w14:paraId="7589EAA1" w14:textId="77777777" w:rsidR="00236DD0" w:rsidRPr="00D533B8" w:rsidRDefault="00236DD0" w:rsidP="00236DD0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236DD0" w:rsidRPr="00D533B8" w14:paraId="0DE802FB" w14:textId="77777777" w:rsidTr="00617214">
        <w:trPr>
          <w:cantSplit/>
        </w:trPr>
        <w:tc>
          <w:tcPr>
            <w:tcW w:w="3600" w:type="dxa"/>
            <w:shd w:val="clear" w:color="auto" w:fill="auto"/>
          </w:tcPr>
          <w:p w14:paraId="276C804B" w14:textId="77777777" w:rsidR="00236DD0" w:rsidRPr="00D533B8" w:rsidRDefault="00236DD0" w:rsidP="0023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440" w:type="dxa"/>
          </w:tcPr>
          <w:p w14:paraId="08828BA0" w14:textId="048D7309" w:rsidR="00236DD0" w:rsidRPr="0062603B" w:rsidRDefault="00236DD0" w:rsidP="0062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62603B"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47</w:t>
            </w:r>
            <w:r w:rsidRPr="0062603B">
              <w:rPr>
                <w:rFonts w:ascii="Angsana New" w:hAnsi="Angsana New"/>
                <w:sz w:val="30"/>
                <w:szCs w:val="30"/>
              </w:rPr>
              <w:t>,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00</w:t>
            </w:r>
            <w:r w:rsidRPr="0062603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3332C74" w14:textId="77777777" w:rsidR="00236DD0" w:rsidRPr="00C97A89" w:rsidRDefault="00236DD0" w:rsidP="00236DD0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  <w:shd w:val="clear" w:color="auto" w:fill="auto"/>
          </w:tcPr>
          <w:p w14:paraId="2D3D21E1" w14:textId="52474077" w:rsidR="00236DD0" w:rsidRPr="0062603B" w:rsidRDefault="00236DD0" w:rsidP="0062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62603B">
              <w:rPr>
                <w:rFonts w:ascii="Angsana New" w:hAnsi="Angsana New"/>
                <w:sz w:val="30"/>
                <w:szCs w:val="30"/>
              </w:rPr>
              <w:t>(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9</w:t>
            </w:r>
            <w:r w:rsidRPr="0062603B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037</w:t>
            </w:r>
            <w:r w:rsidRPr="0062603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D497002" w14:textId="77777777" w:rsidR="00236DD0" w:rsidRPr="00C121FF" w:rsidRDefault="00236DD0" w:rsidP="00236DD0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55ACA34" w14:textId="77777777" w:rsidR="00236DD0" w:rsidRPr="00C121FF" w:rsidRDefault="00236DD0" w:rsidP="00236DD0">
            <w:pPr>
              <w:pStyle w:val="acctmergecolhdg"/>
              <w:spacing w:line="240" w:lineRule="auto"/>
              <w:ind w:left="90" w:right="191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270BFFB0" w14:textId="77777777" w:rsidR="00236DD0" w:rsidRPr="00D533B8" w:rsidRDefault="00236DD0" w:rsidP="00236DD0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</w:tcPr>
          <w:p w14:paraId="125CD1C4" w14:textId="77777777" w:rsidR="00236DD0" w:rsidRPr="00D533B8" w:rsidRDefault="00236DD0" w:rsidP="00236DD0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236DD0" w:rsidRPr="00D533B8" w14:paraId="5EF6A18E" w14:textId="77777777" w:rsidTr="00617214">
        <w:trPr>
          <w:cantSplit/>
        </w:trPr>
        <w:tc>
          <w:tcPr>
            <w:tcW w:w="3600" w:type="dxa"/>
            <w:shd w:val="clear" w:color="auto" w:fill="auto"/>
          </w:tcPr>
          <w:p w14:paraId="18C70232" w14:textId="77777777" w:rsidR="00236DD0" w:rsidRPr="00D533B8" w:rsidRDefault="00236DD0" w:rsidP="0023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ABF5AF" w14:textId="77353926" w:rsidR="00236DD0" w:rsidRPr="0062603B" w:rsidRDefault="00236DD0" w:rsidP="0062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62603B">
              <w:rPr>
                <w:rFonts w:ascii="Angsana New" w:hAnsi="Angsana New"/>
                <w:sz w:val="30"/>
                <w:szCs w:val="30"/>
              </w:rPr>
              <w:t>(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9</w:t>
            </w:r>
            <w:r w:rsidR="00327ACC" w:rsidRPr="0062603B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760</w:t>
            </w:r>
            <w:r w:rsidRPr="0062603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0FCF2EB" w14:textId="77777777" w:rsidR="00236DD0" w:rsidRPr="00C97A89" w:rsidRDefault="00236DD0" w:rsidP="00236DD0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130011FE" w14:textId="50DAE625" w:rsidR="00236DD0" w:rsidRPr="0062603B" w:rsidRDefault="00236DD0" w:rsidP="0062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62603B"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</w:t>
            </w:r>
            <w:r w:rsidRPr="0062603B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777</w:t>
            </w:r>
            <w:r w:rsidRPr="0062603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4BEF0FA" w14:textId="77777777" w:rsidR="00236DD0" w:rsidRPr="00C121FF" w:rsidRDefault="00236DD0" w:rsidP="00236DD0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C2F6709" w14:textId="77777777" w:rsidR="00236DD0" w:rsidRPr="00C121FF" w:rsidRDefault="00236DD0" w:rsidP="00236DD0">
            <w:pPr>
              <w:pStyle w:val="acctmergecolhdg"/>
              <w:spacing w:line="240" w:lineRule="auto"/>
              <w:ind w:left="90" w:right="191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3190914C" w14:textId="77777777" w:rsidR="00236DD0" w:rsidRPr="00D533B8" w:rsidRDefault="00236DD0" w:rsidP="00236DD0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</w:tcPr>
          <w:p w14:paraId="1222DFF6" w14:textId="77777777" w:rsidR="00236DD0" w:rsidRPr="00D533B8" w:rsidRDefault="00236DD0" w:rsidP="00236DD0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236DD0" w:rsidRPr="00D533B8" w14:paraId="6AB3F024" w14:textId="77777777" w:rsidTr="00617214">
        <w:trPr>
          <w:cantSplit/>
        </w:trPr>
        <w:tc>
          <w:tcPr>
            <w:tcW w:w="3600" w:type="dxa"/>
            <w:shd w:val="clear" w:color="auto" w:fill="auto"/>
          </w:tcPr>
          <w:p w14:paraId="36A09F7A" w14:textId="4C62F1A1" w:rsidR="00236DD0" w:rsidRPr="00D533B8" w:rsidRDefault="00236DD0" w:rsidP="0023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B12CB75" w14:textId="1FD54410" w:rsidR="00236DD0" w:rsidRPr="0062603B" w:rsidRDefault="00786EC4" w:rsidP="0062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3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05</w:t>
            </w:r>
            <w:r w:rsidR="00327ACC" w:rsidRPr="0062603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963</w:t>
            </w:r>
          </w:p>
        </w:tc>
        <w:tc>
          <w:tcPr>
            <w:tcW w:w="180" w:type="dxa"/>
            <w:shd w:val="clear" w:color="auto" w:fill="auto"/>
          </w:tcPr>
          <w:p w14:paraId="2B1433ED" w14:textId="77777777" w:rsidR="00236DD0" w:rsidRPr="00D533B8" w:rsidRDefault="00236DD0" w:rsidP="00236DD0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18DE91" w14:textId="5D1568DA" w:rsidR="00236DD0" w:rsidRPr="0062603B" w:rsidRDefault="00CA3624" w:rsidP="0062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603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62603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869</w:t>
            </w:r>
            <w:r w:rsidRPr="0062603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21F47D9" w14:textId="77777777" w:rsidR="00236DD0" w:rsidRPr="00D533B8" w:rsidRDefault="00236DD0" w:rsidP="00236DD0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514549B" w14:textId="77777777" w:rsidR="00236DD0" w:rsidRPr="009536CA" w:rsidRDefault="00236DD0" w:rsidP="00236DD0">
            <w:pPr>
              <w:pStyle w:val="acctmergecolhdg"/>
              <w:spacing w:line="240" w:lineRule="auto"/>
              <w:ind w:left="90" w:right="191" w:hanging="54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67FE930D" w14:textId="77777777" w:rsidR="00236DD0" w:rsidRPr="00D533B8" w:rsidRDefault="00236DD0" w:rsidP="00236DD0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</w:tcPr>
          <w:p w14:paraId="2C5C4446" w14:textId="77777777" w:rsidR="00236DD0" w:rsidRPr="00D533B8" w:rsidRDefault="00236DD0" w:rsidP="00236DD0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CA3624" w:rsidRPr="00D533B8" w14:paraId="293FE14D" w14:textId="77777777" w:rsidTr="00617214">
        <w:trPr>
          <w:cantSplit/>
        </w:trPr>
        <w:tc>
          <w:tcPr>
            <w:tcW w:w="3600" w:type="dxa"/>
            <w:shd w:val="clear" w:color="auto" w:fill="auto"/>
          </w:tcPr>
          <w:p w14:paraId="1410968F" w14:textId="77777777" w:rsidR="00CA3624" w:rsidRPr="0093487B" w:rsidRDefault="00CA3624" w:rsidP="00CA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48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มูลค่าตามบัญชีของส่วนได้เสียที่</w:t>
            </w:r>
          </w:p>
          <w:p w14:paraId="5B6C9AA1" w14:textId="77777777" w:rsidR="00CA3624" w:rsidRPr="0093487B" w:rsidRDefault="00CA3624" w:rsidP="00CA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487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9348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ไม่มีอำนาจควบคุม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074F28B" w14:textId="77777777" w:rsidR="00CA3624" w:rsidRPr="0062603B" w:rsidRDefault="00CA3624" w:rsidP="0062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3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189B974" w14:textId="369445A5" w:rsidR="00CA3624" w:rsidRPr="0062603B" w:rsidRDefault="00786EC4" w:rsidP="0062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3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  <w:r w:rsidR="00327ACC" w:rsidRPr="0062603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180" w:type="dxa"/>
            <w:shd w:val="clear" w:color="auto" w:fill="auto"/>
          </w:tcPr>
          <w:p w14:paraId="2B9C73D4" w14:textId="77777777" w:rsidR="00CA3624" w:rsidRPr="0093487B" w:rsidRDefault="00CA3624" w:rsidP="00CA3624">
            <w:pPr>
              <w:pStyle w:val="acctmergecolhdg"/>
              <w:tabs>
                <w:tab w:val="decimal" w:pos="911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1459F1" w14:textId="77777777" w:rsidR="00CA3624" w:rsidRPr="0062603B" w:rsidRDefault="00CA3624" w:rsidP="0062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3CB48CC" w14:textId="60004557" w:rsidR="00CA3624" w:rsidRPr="0062603B" w:rsidRDefault="00CA3624" w:rsidP="0062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603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62603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347</w:t>
            </w:r>
            <w:r w:rsidRPr="0062603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8B47035" w14:textId="77777777" w:rsidR="00CA3624" w:rsidRPr="0093487B" w:rsidRDefault="00CA3624" w:rsidP="00CA3624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D4180A3" w14:textId="77777777" w:rsidR="00CA3624" w:rsidRDefault="00CA3624" w:rsidP="00CA3624">
            <w:pPr>
              <w:pStyle w:val="acctmergecolhdg"/>
              <w:spacing w:line="240" w:lineRule="auto"/>
              <w:ind w:left="90" w:right="191" w:hanging="540"/>
              <w:jc w:val="right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</w:p>
          <w:p w14:paraId="64F0CFD2" w14:textId="77777777" w:rsidR="00CA3624" w:rsidRPr="0093487B" w:rsidRDefault="00CA3624" w:rsidP="00CA3624">
            <w:pPr>
              <w:pStyle w:val="acctmergecolhdg"/>
              <w:spacing w:line="240" w:lineRule="auto"/>
              <w:ind w:left="90" w:right="191" w:hanging="540"/>
              <w:jc w:val="right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056186A1" w14:textId="77777777" w:rsidR="00CA3624" w:rsidRPr="0093487B" w:rsidRDefault="00CA3624" w:rsidP="00CA3624">
            <w:pPr>
              <w:pStyle w:val="acctmergecolhdg"/>
              <w:tabs>
                <w:tab w:val="decimal" w:pos="911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1" w:type="dxa"/>
            <w:shd w:val="clear" w:color="auto" w:fill="auto"/>
          </w:tcPr>
          <w:p w14:paraId="09769214" w14:textId="77777777" w:rsidR="00CA3624" w:rsidRPr="0062603B" w:rsidRDefault="00CA3624" w:rsidP="0062603B">
            <w:pPr>
              <w:pStyle w:val="acctmergecolhdg"/>
              <w:tabs>
                <w:tab w:val="decimal" w:pos="990"/>
              </w:tabs>
              <w:spacing w:line="240" w:lineRule="auto"/>
              <w:ind w:left="-108" w:right="-43" w:hanging="90"/>
              <w:jc w:val="lef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4CEB699" w14:textId="2F222AB0" w:rsidR="00CA3624" w:rsidRPr="0062603B" w:rsidRDefault="005D20EE" w:rsidP="0062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right="-107"/>
              <w:rPr>
                <w:rFonts w:ascii="Angsana New" w:hAnsi="Angsana New"/>
                <w:b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sz w:val="30"/>
                <w:szCs w:val="30"/>
              </w:rPr>
              <w:t>96</w:t>
            </w:r>
            <w:r w:rsidR="00327ACC" w:rsidRPr="0062603B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sz w:val="30"/>
                <w:szCs w:val="30"/>
              </w:rPr>
              <w:t>575</w:t>
            </w:r>
          </w:p>
        </w:tc>
      </w:tr>
      <w:tr w:rsidR="00CA3624" w:rsidRPr="00D533B8" w14:paraId="43DEFD6B" w14:textId="77777777" w:rsidTr="00617214">
        <w:trPr>
          <w:cantSplit/>
        </w:trPr>
        <w:tc>
          <w:tcPr>
            <w:tcW w:w="3600" w:type="dxa"/>
            <w:shd w:val="clear" w:color="auto" w:fill="auto"/>
          </w:tcPr>
          <w:p w14:paraId="12B31906" w14:textId="77777777" w:rsidR="00CA3624" w:rsidRPr="00D533B8" w:rsidRDefault="00CA3624" w:rsidP="00CA3624">
            <w:pPr>
              <w:pStyle w:val="ListBullet3"/>
              <w:numPr>
                <w:ilvl w:val="0"/>
                <w:numId w:val="0"/>
              </w:numPr>
              <w:spacing w:line="240" w:lineRule="auto"/>
              <w:ind w:left="90" w:hanging="54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7BD3AAAE" w14:textId="77777777" w:rsidR="00CA3624" w:rsidRPr="0062603B" w:rsidRDefault="00CA3624" w:rsidP="0062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247DB90" w14:textId="77777777" w:rsidR="00CA3624" w:rsidRPr="00D533B8" w:rsidRDefault="00CA3624" w:rsidP="00CA3624">
            <w:pPr>
              <w:spacing w:line="240" w:lineRule="auto"/>
              <w:ind w:left="90" w:hanging="54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shd w:val="clear" w:color="auto" w:fill="auto"/>
          </w:tcPr>
          <w:p w14:paraId="19BECAA7" w14:textId="77777777" w:rsidR="00CA3624" w:rsidRPr="0062603B" w:rsidRDefault="00CA3624" w:rsidP="0062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7712A02" w14:textId="77777777" w:rsidR="00CA3624" w:rsidRPr="00D533B8" w:rsidRDefault="00CA3624" w:rsidP="00CA3624">
            <w:pPr>
              <w:pStyle w:val="acctfourfigures"/>
              <w:spacing w:line="240" w:lineRule="auto"/>
              <w:ind w:left="90" w:hanging="540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B656831" w14:textId="77777777" w:rsidR="00CA3624" w:rsidRPr="00D533B8" w:rsidRDefault="00CA3624" w:rsidP="00CA3624">
            <w:pPr>
              <w:pStyle w:val="acctfourfigures"/>
              <w:tabs>
                <w:tab w:val="clear" w:pos="765"/>
              </w:tabs>
              <w:spacing w:line="240" w:lineRule="auto"/>
              <w:ind w:left="90" w:right="11" w:hanging="540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79" w:type="dxa"/>
            <w:shd w:val="clear" w:color="auto" w:fill="auto"/>
          </w:tcPr>
          <w:p w14:paraId="5C5AF4FE" w14:textId="77777777" w:rsidR="00CA3624" w:rsidRPr="00D533B8" w:rsidRDefault="00CA3624" w:rsidP="00CA3624">
            <w:pPr>
              <w:pStyle w:val="acctfourfigures"/>
              <w:tabs>
                <w:tab w:val="clear" w:pos="765"/>
              </w:tabs>
              <w:spacing w:line="240" w:lineRule="auto"/>
              <w:ind w:left="90" w:right="11" w:hanging="540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251" w:type="dxa"/>
            <w:shd w:val="clear" w:color="auto" w:fill="auto"/>
          </w:tcPr>
          <w:p w14:paraId="2875A245" w14:textId="77777777" w:rsidR="00CA3624" w:rsidRPr="0062603B" w:rsidRDefault="00CA3624" w:rsidP="0062603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90" w:hanging="540"/>
              <w:rPr>
                <w:rFonts w:ascii="Angsana New" w:hAnsi="Angsana New"/>
                <w:b/>
                <w:sz w:val="20"/>
              </w:rPr>
            </w:pPr>
          </w:p>
        </w:tc>
      </w:tr>
      <w:tr w:rsidR="00CA3624" w:rsidRPr="00D533B8" w14:paraId="5E8D79C1" w14:textId="77777777" w:rsidTr="00617214">
        <w:trPr>
          <w:cantSplit/>
        </w:trPr>
        <w:tc>
          <w:tcPr>
            <w:tcW w:w="3600" w:type="dxa"/>
            <w:shd w:val="clear" w:color="auto" w:fill="auto"/>
          </w:tcPr>
          <w:p w14:paraId="5CACCF3B" w14:textId="77777777" w:rsidR="00CA3624" w:rsidRPr="00D533B8" w:rsidRDefault="00CA3624" w:rsidP="00CA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440" w:type="dxa"/>
          </w:tcPr>
          <w:p w14:paraId="6C96F0B5" w14:textId="76A739A0" w:rsidR="00CA3624" w:rsidRPr="0062603B" w:rsidRDefault="00786EC4" w:rsidP="0062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48</w:t>
            </w:r>
            <w:r w:rsidR="00CA3624" w:rsidRPr="0062603B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</w:t>
            </w: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759D4DA1" w14:textId="77777777" w:rsidR="00CA3624" w:rsidRPr="009536CA" w:rsidRDefault="00CA3624" w:rsidP="00CA3624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  <w:shd w:val="clear" w:color="auto" w:fill="auto"/>
          </w:tcPr>
          <w:p w14:paraId="2EB81FB0" w14:textId="1A66B6DE" w:rsidR="00CA3624" w:rsidRPr="0062603B" w:rsidRDefault="00786EC4" w:rsidP="0062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8</w:t>
            </w:r>
            <w:r w:rsidR="00CA3624" w:rsidRPr="0062603B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775</w:t>
            </w:r>
          </w:p>
        </w:tc>
        <w:tc>
          <w:tcPr>
            <w:tcW w:w="180" w:type="dxa"/>
            <w:shd w:val="clear" w:color="auto" w:fill="auto"/>
          </w:tcPr>
          <w:p w14:paraId="68A462B3" w14:textId="77777777" w:rsidR="00CA3624" w:rsidRPr="00D533B8" w:rsidRDefault="00CA3624" w:rsidP="00CA3624">
            <w:pPr>
              <w:pStyle w:val="acctfourfigures"/>
              <w:spacing w:line="240" w:lineRule="auto"/>
              <w:ind w:left="9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56B5CF9" w14:textId="77777777" w:rsidR="00CA3624" w:rsidRPr="00D533B8" w:rsidRDefault="00CA3624" w:rsidP="00CA3624">
            <w:pPr>
              <w:pStyle w:val="acctfourfigures"/>
              <w:tabs>
                <w:tab w:val="clear" w:pos="765"/>
              </w:tabs>
              <w:spacing w:line="240" w:lineRule="auto"/>
              <w:ind w:left="90" w:right="11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" w:type="dxa"/>
            <w:shd w:val="clear" w:color="auto" w:fill="auto"/>
          </w:tcPr>
          <w:p w14:paraId="02DA7E2C" w14:textId="77777777" w:rsidR="00CA3624" w:rsidRPr="00D533B8" w:rsidRDefault="00CA3624" w:rsidP="00CA3624">
            <w:pPr>
              <w:pStyle w:val="acctfourfigures"/>
              <w:tabs>
                <w:tab w:val="clear" w:pos="765"/>
              </w:tabs>
              <w:spacing w:line="240" w:lineRule="auto"/>
              <w:ind w:left="90" w:right="11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</w:tcPr>
          <w:p w14:paraId="13271CED" w14:textId="77777777" w:rsidR="00CA3624" w:rsidRPr="0062603B" w:rsidRDefault="00CA3624" w:rsidP="0062603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90" w:hanging="540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CA3624" w:rsidRPr="00D533B8" w14:paraId="2A643C42" w14:textId="77777777" w:rsidTr="00617214">
        <w:trPr>
          <w:cantSplit/>
        </w:trPr>
        <w:tc>
          <w:tcPr>
            <w:tcW w:w="3600" w:type="dxa"/>
            <w:shd w:val="clear" w:color="auto" w:fill="auto"/>
          </w:tcPr>
          <w:p w14:paraId="7484C0CB" w14:textId="1290F66A" w:rsidR="00CA3624" w:rsidRPr="00D533B8" w:rsidRDefault="00CA3624" w:rsidP="00CA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327AC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27ACC">
              <w:rPr>
                <w:rFonts w:ascii="Angsana New" w:hAnsi="Angsana New" w:hint="cs"/>
                <w:sz w:val="30"/>
                <w:szCs w:val="30"/>
                <w:cs/>
              </w:rPr>
              <w:t>(ขาดทุน)</w:t>
            </w:r>
          </w:p>
        </w:tc>
        <w:tc>
          <w:tcPr>
            <w:tcW w:w="1440" w:type="dxa"/>
          </w:tcPr>
          <w:p w14:paraId="23E52A3A" w14:textId="552CDECA" w:rsidR="00CA3624" w:rsidRPr="0062603B" w:rsidRDefault="00327ACC" w:rsidP="0062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62603B"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803</w:t>
            </w:r>
            <w:r w:rsidRPr="0062603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991BDED" w14:textId="77777777" w:rsidR="00CA3624" w:rsidRPr="009536CA" w:rsidRDefault="00CA3624" w:rsidP="00CA3624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  <w:shd w:val="clear" w:color="auto" w:fill="auto"/>
          </w:tcPr>
          <w:p w14:paraId="572FF22E" w14:textId="5B5994E8" w:rsidR="00CA3624" w:rsidRPr="0062603B" w:rsidRDefault="00786EC4" w:rsidP="0062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180" w:type="dxa"/>
            <w:shd w:val="clear" w:color="auto" w:fill="auto"/>
          </w:tcPr>
          <w:p w14:paraId="656ABAAE" w14:textId="77777777" w:rsidR="00CA3624" w:rsidRPr="00D533B8" w:rsidRDefault="00CA3624" w:rsidP="00CA3624">
            <w:pPr>
              <w:pStyle w:val="acctfourfigures"/>
              <w:spacing w:line="240" w:lineRule="auto"/>
              <w:ind w:left="9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A889B99" w14:textId="77777777" w:rsidR="00CA3624" w:rsidRPr="00D533B8" w:rsidRDefault="00CA3624" w:rsidP="00CA3624">
            <w:pPr>
              <w:pStyle w:val="acctfourfigures"/>
              <w:tabs>
                <w:tab w:val="clear" w:pos="765"/>
              </w:tabs>
              <w:spacing w:line="240" w:lineRule="auto"/>
              <w:ind w:left="90" w:right="11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" w:type="dxa"/>
            <w:shd w:val="clear" w:color="auto" w:fill="auto"/>
          </w:tcPr>
          <w:p w14:paraId="75C6161E" w14:textId="77777777" w:rsidR="00CA3624" w:rsidRPr="00D533B8" w:rsidRDefault="00CA3624" w:rsidP="00CA3624">
            <w:pPr>
              <w:pStyle w:val="acctfourfigures"/>
              <w:tabs>
                <w:tab w:val="clear" w:pos="765"/>
              </w:tabs>
              <w:spacing w:line="240" w:lineRule="auto"/>
              <w:ind w:left="90" w:right="11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</w:tcPr>
          <w:p w14:paraId="4B4B7F6C" w14:textId="77777777" w:rsidR="00CA3624" w:rsidRPr="0062603B" w:rsidRDefault="00CA3624" w:rsidP="0062603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90" w:hanging="540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CA3624" w:rsidRPr="00D533B8" w14:paraId="54A5D036" w14:textId="77777777" w:rsidTr="00617214">
        <w:trPr>
          <w:cantSplit/>
        </w:trPr>
        <w:tc>
          <w:tcPr>
            <w:tcW w:w="3600" w:type="dxa"/>
            <w:shd w:val="clear" w:color="auto" w:fill="auto"/>
          </w:tcPr>
          <w:p w14:paraId="62688AA3" w14:textId="77777777" w:rsidR="00CA3624" w:rsidRPr="00D533B8" w:rsidRDefault="00CA3624" w:rsidP="00CA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9B872C" w14:textId="77777777" w:rsidR="00CA3624" w:rsidRPr="009536CA" w:rsidRDefault="00CA3624" w:rsidP="00CA3624">
            <w:pPr>
              <w:pStyle w:val="acctmergecolhdg"/>
              <w:tabs>
                <w:tab w:val="left" w:pos="1065"/>
              </w:tabs>
              <w:spacing w:line="240" w:lineRule="auto"/>
              <w:ind w:left="90" w:right="285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C9D9BC4" w14:textId="77777777" w:rsidR="00CA3624" w:rsidRPr="009536CA" w:rsidRDefault="00CA3624" w:rsidP="00CA3624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756DA6E9" w14:textId="0234F07D" w:rsidR="00CA3624" w:rsidRPr="0062603B" w:rsidRDefault="00786EC4" w:rsidP="0062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CA3624" w:rsidRPr="0062603B">
              <w:rPr>
                <w:rFonts w:ascii="Angsana New" w:hAnsi="Angsana New"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03</w:t>
            </w:r>
          </w:p>
        </w:tc>
        <w:tc>
          <w:tcPr>
            <w:tcW w:w="180" w:type="dxa"/>
            <w:shd w:val="clear" w:color="auto" w:fill="auto"/>
          </w:tcPr>
          <w:p w14:paraId="0AA92A77" w14:textId="77777777" w:rsidR="00CA3624" w:rsidRPr="00D533B8" w:rsidRDefault="00CA3624" w:rsidP="00CA362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6CEC76A" w14:textId="77777777" w:rsidR="00CA3624" w:rsidRPr="00D533B8" w:rsidRDefault="00CA3624" w:rsidP="00CA3624">
            <w:pPr>
              <w:pStyle w:val="acctfourfigures"/>
              <w:tabs>
                <w:tab w:val="clear" w:pos="765"/>
              </w:tabs>
              <w:spacing w:line="240" w:lineRule="auto"/>
              <w:ind w:left="90" w:right="11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" w:type="dxa"/>
            <w:shd w:val="clear" w:color="auto" w:fill="auto"/>
          </w:tcPr>
          <w:p w14:paraId="15C4D91E" w14:textId="77777777" w:rsidR="00CA3624" w:rsidRPr="00D533B8" w:rsidRDefault="00CA3624" w:rsidP="00CA3624">
            <w:pPr>
              <w:pStyle w:val="acctfourfigures"/>
              <w:tabs>
                <w:tab w:val="clear" w:pos="765"/>
              </w:tabs>
              <w:spacing w:line="240" w:lineRule="auto"/>
              <w:ind w:left="90" w:right="11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</w:tcPr>
          <w:p w14:paraId="3BCA22CC" w14:textId="77777777" w:rsidR="00CA3624" w:rsidRPr="0062603B" w:rsidRDefault="00CA3624" w:rsidP="0062603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90" w:hanging="540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CA3624" w:rsidRPr="00D533B8" w14:paraId="2D5F8D79" w14:textId="77777777" w:rsidTr="00617214">
        <w:trPr>
          <w:cantSplit/>
        </w:trPr>
        <w:tc>
          <w:tcPr>
            <w:tcW w:w="3600" w:type="dxa"/>
            <w:shd w:val="clear" w:color="auto" w:fill="auto"/>
          </w:tcPr>
          <w:p w14:paraId="78319B3A" w14:textId="77777777" w:rsidR="00CA3624" w:rsidRPr="00D533B8" w:rsidRDefault="00CA3624" w:rsidP="00CA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1D0AB1" w14:textId="7E3018D9" w:rsidR="00CA3624" w:rsidRPr="0062603B" w:rsidRDefault="00327ACC" w:rsidP="0062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3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603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803</w:t>
            </w:r>
            <w:r w:rsidRPr="0062603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F2FDD46" w14:textId="77777777" w:rsidR="00CA3624" w:rsidRPr="00D533B8" w:rsidRDefault="00CA3624" w:rsidP="00CA3624">
            <w:pPr>
              <w:spacing w:line="240" w:lineRule="auto"/>
              <w:ind w:left="90" w:hanging="5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48B060" w14:textId="32505513" w:rsidR="00CA3624" w:rsidRPr="0062603B" w:rsidRDefault="00786EC4" w:rsidP="0062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CA3624" w:rsidRPr="0062603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</w:p>
        </w:tc>
        <w:tc>
          <w:tcPr>
            <w:tcW w:w="180" w:type="dxa"/>
            <w:shd w:val="clear" w:color="auto" w:fill="auto"/>
          </w:tcPr>
          <w:p w14:paraId="51A34CEF" w14:textId="77777777" w:rsidR="00CA3624" w:rsidRPr="00D533B8" w:rsidRDefault="00CA3624" w:rsidP="00CA3624">
            <w:pPr>
              <w:pStyle w:val="acctfourfigures"/>
              <w:spacing w:line="240" w:lineRule="auto"/>
              <w:ind w:left="90" w:hanging="5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0CB429F" w14:textId="77777777" w:rsidR="00CA3624" w:rsidRPr="00D533B8" w:rsidRDefault="00CA3624" w:rsidP="00CA3624">
            <w:pPr>
              <w:pStyle w:val="acctfourfigures"/>
              <w:tabs>
                <w:tab w:val="clear" w:pos="765"/>
              </w:tabs>
              <w:spacing w:line="240" w:lineRule="auto"/>
              <w:ind w:left="90" w:right="11" w:hanging="5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9" w:type="dxa"/>
            <w:shd w:val="clear" w:color="auto" w:fill="auto"/>
          </w:tcPr>
          <w:p w14:paraId="10C7806B" w14:textId="77777777" w:rsidR="00CA3624" w:rsidRPr="00D533B8" w:rsidRDefault="00CA3624" w:rsidP="00CA3624">
            <w:pPr>
              <w:pStyle w:val="acctfourfigures"/>
              <w:tabs>
                <w:tab w:val="clear" w:pos="765"/>
              </w:tabs>
              <w:spacing w:line="240" w:lineRule="auto"/>
              <w:ind w:left="90" w:right="11" w:hanging="5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</w:tcPr>
          <w:p w14:paraId="50963441" w14:textId="77777777" w:rsidR="00CA3624" w:rsidRPr="0062603B" w:rsidRDefault="00CA3624" w:rsidP="0062603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90" w:hanging="540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CA3624" w:rsidRPr="00D533B8" w14:paraId="66803E73" w14:textId="77777777" w:rsidTr="00617214">
        <w:trPr>
          <w:cantSplit/>
        </w:trPr>
        <w:tc>
          <w:tcPr>
            <w:tcW w:w="3600" w:type="dxa"/>
            <w:shd w:val="clear" w:color="auto" w:fill="auto"/>
          </w:tcPr>
          <w:p w14:paraId="45C333AC" w14:textId="557A4564" w:rsidR="00CA3624" w:rsidRPr="00D533B8" w:rsidRDefault="00CA3624" w:rsidP="00CA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131C56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131C56">
              <w:rPr>
                <w:rFonts w:ascii="Angsana New" w:hAnsi="Angsana New" w:hint="cs"/>
                <w:sz w:val="30"/>
                <w:szCs w:val="30"/>
                <w:cs/>
              </w:rPr>
              <w:t xml:space="preserve">ขาดทุน)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ที่แบ่งให้กับส่วนได้เสียที่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br/>
              <w:t xml:space="preserve">   ไม่มีอำนาจควบคุม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CA229B8" w14:textId="77777777" w:rsidR="00CA3624" w:rsidRPr="0062603B" w:rsidRDefault="00CA3624" w:rsidP="00327ACC">
            <w:pPr>
              <w:pStyle w:val="acctmergecolhdg"/>
              <w:spacing w:line="240" w:lineRule="auto"/>
              <w:ind w:left="90" w:right="20" w:hanging="540"/>
              <w:jc w:val="right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</w:p>
          <w:p w14:paraId="242768B0" w14:textId="5A95DFE5" w:rsidR="00CA3624" w:rsidRPr="0062603B" w:rsidRDefault="00327ACC" w:rsidP="0062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3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603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393</w:t>
            </w:r>
            <w:r w:rsidRPr="0062603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6E7F0B2" w14:textId="77777777" w:rsidR="00CA3624" w:rsidRPr="00CA3624" w:rsidRDefault="00CA3624" w:rsidP="00CA3624">
            <w:pPr>
              <w:spacing w:line="240" w:lineRule="auto"/>
              <w:ind w:left="90" w:hanging="540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099E73" w14:textId="77777777" w:rsidR="00CA3624" w:rsidRPr="0062603B" w:rsidRDefault="00CA3624" w:rsidP="0062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B108E0D" w14:textId="7B9BDA0B" w:rsidR="00CA3624" w:rsidRPr="0062603B" w:rsidRDefault="005D20EE" w:rsidP="0062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57</w:t>
            </w:r>
          </w:p>
        </w:tc>
        <w:tc>
          <w:tcPr>
            <w:tcW w:w="180" w:type="dxa"/>
            <w:shd w:val="clear" w:color="auto" w:fill="auto"/>
          </w:tcPr>
          <w:p w14:paraId="65264E41" w14:textId="77777777" w:rsidR="00CA3624" w:rsidRPr="00CA3624" w:rsidRDefault="00CA3624" w:rsidP="00CA3624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9950309" w14:textId="77777777" w:rsidR="00CA3624" w:rsidRPr="00CA3624" w:rsidRDefault="00CA3624" w:rsidP="00CA3624">
            <w:pPr>
              <w:pStyle w:val="acctmergecolhdg"/>
              <w:spacing w:line="240" w:lineRule="auto"/>
              <w:ind w:left="90" w:right="191" w:hanging="54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4A22791" w14:textId="77777777" w:rsidR="00CA3624" w:rsidRPr="00CA3624" w:rsidRDefault="00CA3624" w:rsidP="00CA3624">
            <w:pPr>
              <w:pStyle w:val="acctmergecolhdg"/>
              <w:spacing w:line="240" w:lineRule="auto"/>
              <w:ind w:left="90" w:right="191" w:hanging="54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362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4BD4C176" w14:textId="77777777" w:rsidR="00CA3624" w:rsidRPr="00CA3624" w:rsidRDefault="00CA3624" w:rsidP="00CA3624">
            <w:pPr>
              <w:pStyle w:val="acctmergecolhdg"/>
              <w:tabs>
                <w:tab w:val="decimal" w:pos="911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1" w:type="dxa"/>
            <w:shd w:val="clear" w:color="auto" w:fill="auto"/>
          </w:tcPr>
          <w:p w14:paraId="3C0EB943" w14:textId="77777777" w:rsidR="00CA3624" w:rsidRPr="0062603B" w:rsidRDefault="00CA3624" w:rsidP="0062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right="-107"/>
              <w:rPr>
                <w:rFonts w:ascii="Angsana New" w:hAnsi="Angsana New"/>
                <w:b/>
                <w:sz w:val="30"/>
                <w:szCs w:val="30"/>
              </w:rPr>
            </w:pPr>
          </w:p>
          <w:p w14:paraId="1BE620AD" w14:textId="7E9D4745" w:rsidR="00CA3624" w:rsidRPr="0062603B" w:rsidRDefault="00327ACC" w:rsidP="0062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right="-107"/>
              <w:rPr>
                <w:rFonts w:ascii="Angsana New" w:hAnsi="Angsana New"/>
                <w:b/>
                <w:sz w:val="30"/>
                <w:szCs w:val="30"/>
              </w:rPr>
            </w:pPr>
            <w:r w:rsidRPr="0062603B">
              <w:rPr>
                <w:rFonts w:ascii="Angsana New" w:hAnsi="Angsana New"/>
                <w:b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b/>
                <w:sz w:val="30"/>
                <w:szCs w:val="30"/>
              </w:rPr>
              <w:t>336</w:t>
            </w:r>
            <w:r w:rsidRPr="0062603B">
              <w:rPr>
                <w:rFonts w:ascii="Angsana New" w:hAnsi="Angsana New"/>
                <w:b/>
                <w:sz w:val="30"/>
                <w:szCs w:val="30"/>
              </w:rPr>
              <w:t>)</w:t>
            </w:r>
          </w:p>
        </w:tc>
      </w:tr>
      <w:tr w:rsidR="00CA3624" w:rsidRPr="00CA3624" w14:paraId="130BD97E" w14:textId="77777777" w:rsidTr="00617214">
        <w:trPr>
          <w:cantSplit/>
        </w:trPr>
        <w:tc>
          <w:tcPr>
            <w:tcW w:w="3600" w:type="dxa"/>
            <w:shd w:val="clear" w:color="auto" w:fill="auto"/>
          </w:tcPr>
          <w:p w14:paraId="60E8A50E" w14:textId="77777777" w:rsidR="00CA3624" w:rsidRPr="00D533B8" w:rsidRDefault="00CA3624" w:rsidP="00CA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กำไรขาดทุนเบ็ดเสร็จอื่นที่แบ่งให้กับ</w:t>
            </w:r>
          </w:p>
          <w:p w14:paraId="5810FDC6" w14:textId="77777777" w:rsidR="00CA3624" w:rsidRPr="00D533B8" w:rsidRDefault="00CA3624" w:rsidP="00CA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1EE48028" w14:textId="77777777" w:rsidR="00CA3624" w:rsidRPr="00CA3624" w:rsidRDefault="00CA3624" w:rsidP="00CA3624">
            <w:pPr>
              <w:spacing w:line="240" w:lineRule="auto"/>
              <w:ind w:left="90" w:hanging="540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  <w:p w14:paraId="3F152F3C" w14:textId="77777777" w:rsidR="00CA3624" w:rsidRPr="00CA3624" w:rsidRDefault="00CA3624" w:rsidP="00327ACC">
            <w:pPr>
              <w:tabs>
                <w:tab w:val="clear" w:pos="907"/>
                <w:tab w:val="left" w:pos="910"/>
              </w:tabs>
              <w:spacing w:line="240" w:lineRule="auto"/>
              <w:ind w:left="90" w:right="285" w:hanging="540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CA3624">
              <w:rPr>
                <w:rFonts w:ascii="Angsana New"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AC1ED2F" w14:textId="77777777" w:rsidR="00CA3624" w:rsidRPr="00CA3624" w:rsidRDefault="00CA3624" w:rsidP="00CA3624">
            <w:pPr>
              <w:spacing w:line="240" w:lineRule="auto"/>
              <w:ind w:left="90" w:hanging="540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CB4FC7D" w14:textId="77777777" w:rsidR="00CA3624" w:rsidRPr="0062603B" w:rsidRDefault="00CA3624" w:rsidP="0062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6472E22" w14:textId="279ACE99" w:rsidR="00CA3624" w:rsidRPr="0062603B" w:rsidRDefault="005D20EE" w:rsidP="0062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23C1CFC1" w14:textId="77777777" w:rsidR="00CA3624" w:rsidRPr="00CA3624" w:rsidRDefault="00CA3624" w:rsidP="00CA3624">
            <w:pPr>
              <w:pStyle w:val="acctmergecolhdg"/>
              <w:spacing w:line="240" w:lineRule="auto"/>
              <w:ind w:left="9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D4BED43" w14:textId="77777777" w:rsidR="00CA3624" w:rsidRDefault="00CA3624" w:rsidP="00CA3624">
            <w:pPr>
              <w:pStyle w:val="acctmergecolhdg"/>
              <w:spacing w:line="240" w:lineRule="auto"/>
              <w:ind w:left="90" w:right="191" w:hanging="54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4DA0E7D" w14:textId="77777777" w:rsidR="00CA3624" w:rsidRPr="00CA3624" w:rsidRDefault="00CA3624" w:rsidP="00CA3624">
            <w:pPr>
              <w:pStyle w:val="acctmergecolhdg"/>
              <w:spacing w:line="240" w:lineRule="auto"/>
              <w:ind w:left="90" w:right="191" w:hanging="54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7C6AA181" w14:textId="77777777" w:rsidR="00CA3624" w:rsidRPr="00CA3624" w:rsidRDefault="00CA3624" w:rsidP="00CA3624">
            <w:pPr>
              <w:pStyle w:val="acctmergecolhdg"/>
              <w:tabs>
                <w:tab w:val="decimal" w:pos="911"/>
              </w:tabs>
              <w:spacing w:line="240" w:lineRule="auto"/>
              <w:ind w:left="-108" w:right="-43" w:hanging="90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1" w:type="dxa"/>
            <w:shd w:val="clear" w:color="auto" w:fill="auto"/>
          </w:tcPr>
          <w:p w14:paraId="21C2D8BD" w14:textId="77777777" w:rsidR="00CA3624" w:rsidRPr="0062603B" w:rsidRDefault="00CA3624" w:rsidP="0062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right="-107"/>
              <w:rPr>
                <w:rFonts w:ascii="Angsana New" w:hAnsi="Angsana New"/>
                <w:b/>
                <w:sz w:val="30"/>
                <w:szCs w:val="30"/>
              </w:rPr>
            </w:pPr>
          </w:p>
          <w:p w14:paraId="4B017C56" w14:textId="6FF94446" w:rsidR="00CA3624" w:rsidRPr="0062603B" w:rsidRDefault="005D20EE" w:rsidP="0062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right="-107"/>
              <w:rPr>
                <w:rFonts w:ascii="Angsana New" w:hAnsi="Angsana New"/>
                <w:b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sz w:val="30"/>
                <w:szCs w:val="30"/>
              </w:rPr>
              <w:t>44</w:t>
            </w:r>
            <w:r w:rsidR="00786EC4" w:rsidRPr="00786EC4">
              <w:rPr>
                <w:rFonts w:ascii="Angsana New" w:hAnsi="Angsana New"/>
                <w:b/>
                <w:sz w:val="30"/>
                <w:szCs w:val="30"/>
              </w:rPr>
              <w:t>1</w:t>
            </w:r>
          </w:p>
        </w:tc>
      </w:tr>
    </w:tbl>
    <w:p w14:paraId="0ABBCD93" w14:textId="77777777" w:rsidR="00163E61" w:rsidRPr="00D533B8" w:rsidRDefault="00163E61" w:rsidP="00BD5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 w:right="-43" w:hanging="540"/>
        <w:jc w:val="thaiDistribute"/>
        <w:rPr>
          <w:rFonts w:ascii="Angsana New" w:hAnsi="Angsana New"/>
          <w:sz w:val="16"/>
          <w:szCs w:val="16"/>
        </w:rPr>
      </w:pPr>
    </w:p>
    <w:p w14:paraId="61CA3F7D" w14:textId="77777777" w:rsidR="0049062A" w:rsidRDefault="0049062A" w:rsidP="00490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6F29C5E" w14:textId="77777777" w:rsidR="00A831F4" w:rsidRPr="00D533B8" w:rsidRDefault="00A831F4" w:rsidP="00490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A831F4" w:rsidRPr="00D533B8" w:rsidSect="000F79BD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cols w:space="708"/>
          <w:docGrid w:linePitch="360"/>
        </w:sectPr>
      </w:pPr>
    </w:p>
    <w:p w14:paraId="44658296" w14:textId="77777777" w:rsidR="005B3B34" w:rsidRPr="00913A42" w:rsidRDefault="005B3B34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913A42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 xml:space="preserve">ที่ดิน อาคารและอุปกรณ์  </w:t>
      </w:r>
    </w:p>
    <w:tbl>
      <w:tblPr>
        <w:tblW w:w="145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00"/>
        <w:gridCol w:w="1170"/>
        <w:gridCol w:w="270"/>
        <w:gridCol w:w="1170"/>
        <w:gridCol w:w="270"/>
        <w:gridCol w:w="1170"/>
        <w:gridCol w:w="270"/>
        <w:gridCol w:w="1620"/>
        <w:gridCol w:w="270"/>
        <w:gridCol w:w="1170"/>
        <w:gridCol w:w="270"/>
        <w:gridCol w:w="1440"/>
        <w:gridCol w:w="270"/>
        <w:gridCol w:w="1170"/>
      </w:tblGrid>
      <w:tr w:rsidR="000861B5" w:rsidRPr="001500E7" w14:paraId="482E4129" w14:textId="77777777" w:rsidTr="00732B1C">
        <w:tc>
          <w:tcPr>
            <w:tcW w:w="3150" w:type="dxa"/>
            <w:shd w:val="clear" w:color="auto" w:fill="auto"/>
          </w:tcPr>
          <w:p w14:paraId="594A9695" w14:textId="77777777" w:rsidR="000861B5" w:rsidRPr="001500E7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7F87336" w14:textId="77777777" w:rsidR="000861B5" w:rsidRPr="001500E7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</w:tcPr>
          <w:p w14:paraId="1D7FBACE" w14:textId="3BE8AB17" w:rsidR="000861B5" w:rsidRPr="001500E7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861B5" w:rsidRPr="001500E7" w14:paraId="64B54DD1" w14:textId="77777777" w:rsidTr="00732B1C">
        <w:tc>
          <w:tcPr>
            <w:tcW w:w="3150" w:type="dxa"/>
            <w:shd w:val="clear" w:color="auto" w:fill="auto"/>
          </w:tcPr>
          <w:p w14:paraId="318690F2" w14:textId="77777777" w:rsidR="000861B5" w:rsidRPr="001500E7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AC0E36E" w14:textId="77777777" w:rsidR="000861B5" w:rsidRPr="001500E7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2735F98" w14:textId="4168C100" w:rsidR="000861B5" w:rsidRPr="001500E7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0" w:type="dxa"/>
            <w:shd w:val="clear" w:color="auto" w:fill="auto"/>
          </w:tcPr>
          <w:p w14:paraId="6F270F3A" w14:textId="77777777" w:rsidR="000861B5" w:rsidRPr="001500E7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8800913" w14:textId="77777777" w:rsidR="000861B5" w:rsidRPr="001500E7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  <w:shd w:val="clear" w:color="auto" w:fill="auto"/>
          </w:tcPr>
          <w:p w14:paraId="72E8F20B" w14:textId="77777777" w:rsidR="000861B5" w:rsidRPr="001500E7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D9A8F86" w14:textId="77777777" w:rsidR="000861B5" w:rsidRPr="001500E7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D80E783" w14:textId="77777777" w:rsidR="000861B5" w:rsidRPr="001500E7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353E72B8" w14:textId="77777777" w:rsidR="000861B5" w:rsidRPr="001500E7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  <w:shd w:val="clear" w:color="auto" w:fill="auto"/>
          </w:tcPr>
          <w:p w14:paraId="37C3C66D" w14:textId="77777777" w:rsidR="000861B5" w:rsidRPr="001500E7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CA0054F" w14:textId="77777777" w:rsidR="000861B5" w:rsidRPr="001500E7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1F88D00" w14:textId="77777777" w:rsidR="000861B5" w:rsidRPr="001500E7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7462905" w14:textId="77777777" w:rsidR="000861B5" w:rsidRPr="001500E7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</w:t>
            </w:r>
          </w:p>
        </w:tc>
        <w:tc>
          <w:tcPr>
            <w:tcW w:w="270" w:type="dxa"/>
            <w:shd w:val="clear" w:color="auto" w:fill="auto"/>
          </w:tcPr>
          <w:p w14:paraId="69A06D7F" w14:textId="77777777" w:rsidR="000861B5" w:rsidRPr="001500E7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A958252" w14:textId="77777777" w:rsidR="000861B5" w:rsidRPr="001500E7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61B5" w:rsidRPr="001500E7" w14:paraId="70B846CD" w14:textId="77777777" w:rsidTr="00732B1C">
        <w:tc>
          <w:tcPr>
            <w:tcW w:w="3150" w:type="dxa"/>
            <w:shd w:val="clear" w:color="auto" w:fill="auto"/>
          </w:tcPr>
          <w:p w14:paraId="1A773673" w14:textId="77777777" w:rsidR="000861B5" w:rsidRPr="001500E7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42"/>
              </w:tabs>
              <w:spacing w:line="340" w:lineRule="exact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69BEF500" w14:textId="77777777" w:rsidR="000861B5" w:rsidRPr="001500E7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A70A65A" w14:textId="04E1E947" w:rsidR="000861B5" w:rsidRPr="001500E7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shd w:val="clear" w:color="auto" w:fill="auto"/>
          </w:tcPr>
          <w:p w14:paraId="7EAABCF5" w14:textId="77777777" w:rsidR="000861B5" w:rsidRPr="001500E7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7200347" w14:textId="77777777" w:rsidR="000861B5" w:rsidRPr="001500E7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shd w:val="clear" w:color="auto" w:fill="auto"/>
          </w:tcPr>
          <w:p w14:paraId="222AB9CC" w14:textId="77777777" w:rsidR="000861B5" w:rsidRPr="001500E7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C269C74" w14:textId="77777777" w:rsidR="000861B5" w:rsidRPr="001500E7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  <w:shd w:val="clear" w:color="auto" w:fill="auto"/>
          </w:tcPr>
          <w:p w14:paraId="504CE3B5" w14:textId="77777777" w:rsidR="000861B5" w:rsidRPr="001500E7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30C8813A" w14:textId="77777777" w:rsidR="000861B5" w:rsidRPr="001500E7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ติดตั้งและเครื่องใช้</w:t>
            </w:r>
          </w:p>
        </w:tc>
        <w:tc>
          <w:tcPr>
            <w:tcW w:w="270" w:type="dxa"/>
            <w:shd w:val="clear" w:color="auto" w:fill="auto"/>
          </w:tcPr>
          <w:p w14:paraId="17126C2F" w14:textId="77777777" w:rsidR="000861B5" w:rsidRPr="001500E7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8CCFFF2" w14:textId="77777777" w:rsidR="000861B5" w:rsidRPr="001500E7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B83BB96" w14:textId="77777777" w:rsidR="000861B5" w:rsidRPr="001500E7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7C026B5" w14:textId="77777777" w:rsidR="000861B5" w:rsidRPr="001500E7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</w:t>
            </w:r>
            <w:r w:rsidRPr="001500E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2199D6F5" w14:textId="77777777" w:rsidR="000861B5" w:rsidRPr="001500E7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5D82961" w14:textId="77777777" w:rsidR="000861B5" w:rsidRPr="001500E7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61B5" w:rsidRPr="001500E7" w14:paraId="51EC8F60" w14:textId="77777777" w:rsidTr="00732B1C">
        <w:tc>
          <w:tcPr>
            <w:tcW w:w="3150" w:type="dxa"/>
            <w:shd w:val="clear" w:color="auto" w:fill="auto"/>
          </w:tcPr>
          <w:p w14:paraId="68811B22" w14:textId="77777777" w:rsidR="000861B5" w:rsidRPr="001500E7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4D470A8" w14:textId="62B777D2" w:rsidR="000861B5" w:rsidRPr="000861B5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861B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70" w:type="dxa"/>
            <w:shd w:val="clear" w:color="auto" w:fill="auto"/>
          </w:tcPr>
          <w:p w14:paraId="3BFAE083" w14:textId="5DC9E148" w:rsidR="000861B5" w:rsidRPr="001500E7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</w:tcPr>
          <w:p w14:paraId="2283D06B" w14:textId="77777777" w:rsidR="000861B5" w:rsidRPr="001500E7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5DF4FA5" w14:textId="77777777" w:rsidR="000861B5" w:rsidRPr="001500E7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  <w:shd w:val="clear" w:color="auto" w:fill="auto"/>
          </w:tcPr>
          <w:p w14:paraId="52FF3E50" w14:textId="77777777" w:rsidR="000861B5" w:rsidRPr="001500E7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50666F2" w14:textId="77777777" w:rsidR="000861B5" w:rsidRPr="001500E7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  <w:shd w:val="clear" w:color="auto" w:fill="auto"/>
          </w:tcPr>
          <w:p w14:paraId="01A80A44" w14:textId="77777777" w:rsidR="000861B5" w:rsidRPr="001500E7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69E7698" w14:textId="77777777" w:rsidR="000861B5" w:rsidRPr="001500E7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  <w:shd w:val="clear" w:color="auto" w:fill="auto"/>
          </w:tcPr>
          <w:p w14:paraId="28387F49" w14:textId="77777777" w:rsidR="000861B5" w:rsidRPr="001500E7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A77DF3D" w14:textId="77777777" w:rsidR="000861B5" w:rsidRPr="001500E7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</w:tcPr>
          <w:p w14:paraId="03BBDC7A" w14:textId="77777777" w:rsidR="000861B5" w:rsidRPr="001500E7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905DDB8" w14:textId="77777777" w:rsidR="000861B5" w:rsidRPr="001500E7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  <w:shd w:val="clear" w:color="auto" w:fill="auto"/>
          </w:tcPr>
          <w:p w14:paraId="5117B02D" w14:textId="77777777" w:rsidR="000861B5" w:rsidRPr="001500E7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4CE85B8" w14:textId="77777777" w:rsidR="000861B5" w:rsidRPr="001500E7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861B5" w:rsidRPr="001500E7" w14:paraId="79010AC8" w14:textId="77777777" w:rsidTr="00732B1C">
        <w:trPr>
          <w:trHeight w:val="353"/>
        </w:trPr>
        <w:tc>
          <w:tcPr>
            <w:tcW w:w="3150" w:type="dxa"/>
            <w:shd w:val="clear" w:color="auto" w:fill="auto"/>
          </w:tcPr>
          <w:p w14:paraId="7B45442B" w14:textId="04D47C01" w:rsidR="000861B5" w:rsidRPr="001500E7" w:rsidRDefault="00401991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500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00" w:type="dxa"/>
          </w:tcPr>
          <w:p w14:paraId="6CEE6B3C" w14:textId="77777777" w:rsidR="000861B5" w:rsidRPr="001500E7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</w:tcPr>
          <w:p w14:paraId="2B550DD9" w14:textId="04F2AD49" w:rsidR="000861B5" w:rsidRPr="001500E7" w:rsidRDefault="000861B5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500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32B1C" w:rsidRPr="001500E7" w14:paraId="2A123349" w14:textId="77777777" w:rsidTr="00732B1C">
        <w:trPr>
          <w:trHeight w:val="380"/>
        </w:trPr>
        <w:tc>
          <w:tcPr>
            <w:tcW w:w="3150" w:type="dxa"/>
            <w:shd w:val="clear" w:color="auto" w:fill="auto"/>
          </w:tcPr>
          <w:p w14:paraId="572C07FD" w14:textId="6B82CA4B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786EC4" w:rsidRPr="00786E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786EC4" w:rsidRPr="00786EC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D20EE" w:rsidRPr="005D20EE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786EC4" w:rsidRPr="00786EC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14:paraId="5611FB52" w14:textId="77777777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F3B606F" w14:textId="7A10218E" w:rsidR="00732B1C" w:rsidRPr="00D45E24" w:rsidRDefault="00786EC4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86E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D20EE" w:rsidRPr="005D20E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86E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32B1C" w:rsidRPr="00D45E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28"/>
                <w:szCs w:val="28"/>
              </w:rPr>
              <w:t>388</w:t>
            </w:r>
          </w:p>
        </w:tc>
        <w:tc>
          <w:tcPr>
            <w:tcW w:w="270" w:type="dxa"/>
            <w:shd w:val="clear" w:color="auto" w:fill="auto"/>
          </w:tcPr>
          <w:p w14:paraId="33EF4EE7" w14:textId="77777777" w:rsidR="00732B1C" w:rsidRPr="00D45E24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EB2BFD1" w14:textId="2614CA36" w:rsidR="00732B1C" w:rsidRPr="00D45E24" w:rsidRDefault="005D20EE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D20EE">
              <w:rPr>
                <w:rFonts w:asciiTheme="majorBidi" w:hAnsiTheme="majorBidi" w:cstheme="majorBidi"/>
                <w:sz w:val="28"/>
                <w:szCs w:val="28"/>
              </w:rPr>
              <w:t>387</w:t>
            </w:r>
            <w:r w:rsidR="00732B1C" w:rsidRPr="00D45E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20EE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="00786EC4" w:rsidRPr="00786EC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A75B534" w14:textId="77777777" w:rsidR="00732B1C" w:rsidRPr="00D45E24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0B56489" w14:textId="36919978" w:rsidR="00732B1C" w:rsidRPr="00D45E24" w:rsidRDefault="00786EC4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86E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32B1C" w:rsidRPr="00D45E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28"/>
                <w:szCs w:val="28"/>
              </w:rPr>
              <w:t>09</w:t>
            </w:r>
            <w:r w:rsidRPr="00786E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32B1C" w:rsidRPr="00D45E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6EC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D20EE" w:rsidRPr="005D20EE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270" w:type="dxa"/>
            <w:shd w:val="clear" w:color="auto" w:fill="auto"/>
          </w:tcPr>
          <w:p w14:paraId="49DE8AAD" w14:textId="77777777" w:rsidR="00732B1C" w:rsidRPr="00D45E24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797ADD72" w14:textId="02BCBDF6" w:rsidR="00732B1C" w:rsidRPr="00D45E24" w:rsidRDefault="005D20EE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340" w:lineRule="exact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5D20EE"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="00732B1C" w:rsidRPr="00D45E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20EE">
              <w:rPr>
                <w:rFonts w:asciiTheme="majorBidi" w:hAnsiTheme="majorBidi" w:cstheme="majorBidi"/>
                <w:sz w:val="28"/>
                <w:szCs w:val="28"/>
              </w:rPr>
              <w:t>047</w:t>
            </w:r>
          </w:p>
        </w:tc>
        <w:tc>
          <w:tcPr>
            <w:tcW w:w="270" w:type="dxa"/>
            <w:shd w:val="clear" w:color="auto" w:fill="auto"/>
          </w:tcPr>
          <w:p w14:paraId="798E5878" w14:textId="77777777" w:rsidR="00732B1C" w:rsidRPr="00D45E24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4E4EFBF" w14:textId="7740E478" w:rsidR="00732B1C" w:rsidRPr="00D45E24" w:rsidRDefault="005D20EE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D20EE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="00732B1C" w:rsidRPr="00D45E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20EE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="00786EC4" w:rsidRPr="00786EC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DCE71D7" w14:textId="77777777" w:rsidR="00732B1C" w:rsidRPr="00D45E24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3F21DD2" w14:textId="316C1F85" w:rsidR="00732B1C" w:rsidRPr="00D45E24" w:rsidRDefault="005D20EE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D20EE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="00732B1C" w:rsidRPr="00D45E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20E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86EC4" w:rsidRPr="00786EC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D20E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A6EDD86" w14:textId="77777777" w:rsidR="00732B1C" w:rsidRPr="00D45E24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A354E86" w14:textId="06D176A4" w:rsidR="00732B1C" w:rsidRPr="00D45E24" w:rsidRDefault="00786EC4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86E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32B1C" w:rsidRPr="00D45E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28"/>
                <w:szCs w:val="28"/>
              </w:rPr>
              <w:t>849</w:t>
            </w:r>
            <w:r w:rsidR="00732B1C" w:rsidRPr="00D45E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Pr="00786EC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732B1C" w:rsidRPr="001500E7" w14:paraId="07A8C661" w14:textId="77777777" w:rsidTr="00732B1C">
        <w:tc>
          <w:tcPr>
            <w:tcW w:w="3150" w:type="dxa"/>
            <w:shd w:val="clear" w:color="auto" w:fill="auto"/>
          </w:tcPr>
          <w:p w14:paraId="174651BC" w14:textId="568C55D7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4D925FE9" w14:textId="77777777" w:rsidR="00732B1C" w:rsidRPr="001500E7" w:rsidRDefault="00732B1C" w:rsidP="00732B1C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FBA6772" w14:textId="1229AF94" w:rsidR="00732B1C" w:rsidRPr="001500E7" w:rsidRDefault="005D20EE" w:rsidP="00D4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D20E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86EC4" w:rsidRPr="00786EC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D1F6B90" w14:textId="77777777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96E4390" w14:textId="1D1DD625" w:rsidR="00732B1C" w:rsidRPr="001500E7" w:rsidRDefault="00786EC4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86EC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D20EE" w:rsidRPr="005D20EE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270" w:type="dxa"/>
            <w:shd w:val="clear" w:color="auto" w:fill="auto"/>
          </w:tcPr>
          <w:p w14:paraId="0622B366" w14:textId="77777777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C48F97D" w14:textId="05F71B72" w:rsidR="00732B1C" w:rsidRPr="001500E7" w:rsidRDefault="00786EC4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86E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D20EE" w:rsidRPr="005D20EE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  <w:r w:rsidR="00732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86EC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D20EE" w:rsidRPr="005D20E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16981B69" w14:textId="77777777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64604D4E" w14:textId="5953391D" w:rsidR="00732B1C" w:rsidRPr="001500E7" w:rsidRDefault="00786EC4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340" w:lineRule="exact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786EC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32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28"/>
                <w:szCs w:val="28"/>
              </w:rPr>
              <w:t>804</w:t>
            </w:r>
          </w:p>
        </w:tc>
        <w:tc>
          <w:tcPr>
            <w:tcW w:w="270" w:type="dxa"/>
            <w:shd w:val="clear" w:color="auto" w:fill="auto"/>
          </w:tcPr>
          <w:p w14:paraId="5D829216" w14:textId="77777777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52B2D48" w14:textId="1BA2B7FA" w:rsidR="00732B1C" w:rsidRPr="001500E7" w:rsidRDefault="00786EC4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86EC4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732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D20EE" w:rsidRPr="005D20EE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  <w:r w:rsidRPr="00786EC4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5D20EE" w:rsidRPr="005D20EE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14751473" w14:textId="77777777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A9E4BD4" w14:textId="170A62C3" w:rsidR="00732B1C" w:rsidRPr="001500E7" w:rsidRDefault="005D20EE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D20E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786EC4" w:rsidRPr="00786E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32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20EE">
              <w:rPr>
                <w:rFonts w:asciiTheme="majorBidi" w:hAnsiTheme="majorBidi" w:cstheme="majorBidi"/>
                <w:sz w:val="28"/>
                <w:szCs w:val="28"/>
              </w:rPr>
              <w:t>549</w:t>
            </w:r>
          </w:p>
        </w:tc>
        <w:tc>
          <w:tcPr>
            <w:tcW w:w="270" w:type="dxa"/>
            <w:shd w:val="clear" w:color="auto" w:fill="auto"/>
          </w:tcPr>
          <w:p w14:paraId="55CFEBDD" w14:textId="77777777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498740C" w14:textId="4CCBCD29" w:rsidR="00732B1C" w:rsidRPr="001500E7" w:rsidRDefault="005D20EE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D20E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786EC4" w:rsidRPr="00786E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32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86EC4" w:rsidRPr="00786E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D20E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786EC4" w:rsidRPr="00786EC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732B1C" w:rsidRPr="001500E7" w14:paraId="6AF91089" w14:textId="77777777" w:rsidTr="00732B1C">
        <w:tc>
          <w:tcPr>
            <w:tcW w:w="3150" w:type="dxa"/>
            <w:shd w:val="clear" w:color="auto" w:fill="auto"/>
          </w:tcPr>
          <w:p w14:paraId="70CF3ECB" w14:textId="23B5AEB8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900" w:type="dxa"/>
          </w:tcPr>
          <w:p w14:paraId="6C398ADD" w14:textId="4867D48B" w:rsidR="00732B1C" w:rsidRPr="001500E7" w:rsidRDefault="005D20EE" w:rsidP="00D4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20EE">
              <w:rPr>
                <w:rFonts w:asciiTheme="majorBidi" w:hAnsiTheme="majorBidi" w:cstheme="majorBidi" w:hint="cs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170" w:type="dxa"/>
            <w:shd w:val="clear" w:color="auto" w:fill="auto"/>
          </w:tcPr>
          <w:p w14:paraId="59A8DD7E" w14:textId="4C169E85" w:rsidR="00732B1C" w:rsidRPr="001500E7" w:rsidRDefault="005D20EE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D20E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32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20EE">
              <w:rPr>
                <w:rFonts w:asciiTheme="majorBidi" w:hAnsiTheme="majorBidi" w:cstheme="majorBidi"/>
                <w:sz w:val="28"/>
                <w:szCs w:val="28"/>
              </w:rPr>
              <w:t>850</w:t>
            </w:r>
          </w:p>
        </w:tc>
        <w:tc>
          <w:tcPr>
            <w:tcW w:w="270" w:type="dxa"/>
            <w:shd w:val="clear" w:color="auto" w:fill="auto"/>
          </w:tcPr>
          <w:p w14:paraId="3E460C68" w14:textId="77777777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056BF42" w14:textId="2932A241" w:rsidR="00732B1C" w:rsidRPr="001500E7" w:rsidRDefault="005D20EE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D20E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86EC4" w:rsidRPr="00786E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32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86EC4" w:rsidRPr="00786EC4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5D20EE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3AF419C6" w14:textId="77777777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18D8FC1" w14:textId="3543D219" w:rsidR="00732B1C" w:rsidRPr="001500E7" w:rsidRDefault="005D20EE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20EE">
              <w:rPr>
                <w:rFonts w:asciiTheme="majorBidi" w:hAnsiTheme="majorBidi" w:cstheme="majorBidi"/>
                <w:sz w:val="28"/>
                <w:szCs w:val="28"/>
              </w:rPr>
              <w:t>98</w:t>
            </w:r>
            <w:r w:rsidR="00BB6D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20EE">
              <w:rPr>
                <w:rFonts w:asciiTheme="majorBidi" w:hAnsiTheme="majorBidi" w:cstheme="majorBidi"/>
                <w:sz w:val="28"/>
                <w:szCs w:val="28"/>
              </w:rPr>
              <w:t>499</w:t>
            </w:r>
          </w:p>
        </w:tc>
        <w:tc>
          <w:tcPr>
            <w:tcW w:w="270" w:type="dxa"/>
            <w:shd w:val="clear" w:color="auto" w:fill="auto"/>
          </w:tcPr>
          <w:p w14:paraId="6ED0BC3F" w14:textId="77777777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8D2B49F" w14:textId="7DFCB318" w:rsidR="00732B1C" w:rsidRPr="001500E7" w:rsidRDefault="005D20EE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340" w:lineRule="exact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5D20E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B6D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20EE">
              <w:rPr>
                <w:rFonts w:asciiTheme="majorBidi" w:hAnsiTheme="majorBidi" w:cstheme="majorBidi"/>
                <w:sz w:val="28"/>
                <w:szCs w:val="28"/>
              </w:rPr>
              <w:t>887</w:t>
            </w:r>
          </w:p>
        </w:tc>
        <w:tc>
          <w:tcPr>
            <w:tcW w:w="270" w:type="dxa"/>
            <w:shd w:val="clear" w:color="auto" w:fill="auto"/>
          </w:tcPr>
          <w:p w14:paraId="26681BCB" w14:textId="77777777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2FF0108" w14:textId="60107AC0" w:rsidR="00732B1C" w:rsidRPr="001500E7" w:rsidRDefault="00786EC4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86EC4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732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D20EE" w:rsidRPr="005D20EE">
              <w:rPr>
                <w:rFonts w:asciiTheme="majorBidi" w:hAnsiTheme="majorBidi" w:cstheme="majorBidi" w:hint="cs"/>
                <w:sz w:val="28"/>
                <w:szCs w:val="28"/>
              </w:rPr>
              <w:t>089</w:t>
            </w:r>
          </w:p>
        </w:tc>
        <w:tc>
          <w:tcPr>
            <w:tcW w:w="270" w:type="dxa"/>
            <w:shd w:val="clear" w:color="auto" w:fill="auto"/>
          </w:tcPr>
          <w:p w14:paraId="0BD751EC" w14:textId="77777777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E6E7F2F" w14:textId="3097DE70" w:rsidR="00732B1C" w:rsidRPr="001500E7" w:rsidRDefault="00786EC4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786EC4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5D20EE" w:rsidRPr="005D20E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012249A" w14:textId="77777777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3130022" w14:textId="4C0FD8DE" w:rsidR="00732B1C" w:rsidRPr="001500E7" w:rsidRDefault="00786EC4" w:rsidP="00D4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86E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D20EE" w:rsidRPr="005D20E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786E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32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28"/>
                <w:szCs w:val="28"/>
              </w:rPr>
              <w:t>659</w:t>
            </w:r>
          </w:p>
        </w:tc>
      </w:tr>
      <w:tr w:rsidR="00732B1C" w:rsidRPr="001500E7" w14:paraId="7F3C5F43" w14:textId="77777777" w:rsidTr="00732B1C">
        <w:tc>
          <w:tcPr>
            <w:tcW w:w="3150" w:type="dxa"/>
            <w:shd w:val="clear" w:color="auto" w:fill="auto"/>
          </w:tcPr>
          <w:p w14:paraId="518ED60E" w14:textId="0BFC91AD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900" w:type="dxa"/>
          </w:tcPr>
          <w:p w14:paraId="6FB6B977" w14:textId="77777777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FF5F707" w14:textId="41B60744" w:rsidR="00732B1C" w:rsidRPr="001500E7" w:rsidRDefault="005D20EE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D20E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32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20EE">
              <w:rPr>
                <w:rFonts w:asciiTheme="majorBidi" w:hAnsiTheme="majorBidi" w:cstheme="majorBidi"/>
                <w:sz w:val="28"/>
                <w:szCs w:val="28"/>
              </w:rPr>
              <w:t>333</w:t>
            </w:r>
          </w:p>
        </w:tc>
        <w:tc>
          <w:tcPr>
            <w:tcW w:w="270" w:type="dxa"/>
            <w:shd w:val="clear" w:color="auto" w:fill="auto"/>
          </w:tcPr>
          <w:p w14:paraId="2A12977E" w14:textId="77777777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64A8F59" w14:textId="21B737C5" w:rsidR="00732B1C" w:rsidRPr="001500E7" w:rsidRDefault="00786EC4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86E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D20EE" w:rsidRPr="005D20E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32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28"/>
                <w:szCs w:val="28"/>
              </w:rPr>
              <w:t>887</w:t>
            </w:r>
          </w:p>
        </w:tc>
        <w:tc>
          <w:tcPr>
            <w:tcW w:w="270" w:type="dxa"/>
            <w:shd w:val="clear" w:color="auto" w:fill="auto"/>
          </w:tcPr>
          <w:p w14:paraId="156A0341" w14:textId="77777777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F0B97C0" w14:textId="4484B807" w:rsidR="00732B1C" w:rsidRPr="001500E7" w:rsidRDefault="005D20EE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D20EE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="00732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20EE">
              <w:rPr>
                <w:rFonts w:asciiTheme="majorBidi" w:hAnsiTheme="majorBidi" w:cstheme="majorBidi"/>
                <w:sz w:val="28"/>
                <w:szCs w:val="28"/>
              </w:rPr>
              <w:t>737</w:t>
            </w:r>
          </w:p>
        </w:tc>
        <w:tc>
          <w:tcPr>
            <w:tcW w:w="270" w:type="dxa"/>
            <w:shd w:val="clear" w:color="auto" w:fill="auto"/>
          </w:tcPr>
          <w:p w14:paraId="1AC97100" w14:textId="77777777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3D00D515" w14:textId="04B0CB7A" w:rsidR="00732B1C" w:rsidRPr="001500E7" w:rsidRDefault="00786EC4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340" w:lineRule="exact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786EC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32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Pr="00786EC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3FB566D" w14:textId="77777777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C2F7E99" w14:textId="39D2A4F8" w:rsidR="00732B1C" w:rsidRPr="001500E7" w:rsidRDefault="00786EC4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86EC4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732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D20EE" w:rsidRPr="005D20EE">
              <w:rPr>
                <w:rFonts w:asciiTheme="majorBidi" w:hAnsiTheme="majorBidi" w:cstheme="majorBidi" w:hint="cs"/>
                <w:sz w:val="28"/>
                <w:szCs w:val="28"/>
              </w:rPr>
              <w:t>574</w:t>
            </w:r>
          </w:p>
        </w:tc>
        <w:tc>
          <w:tcPr>
            <w:tcW w:w="270" w:type="dxa"/>
            <w:shd w:val="clear" w:color="auto" w:fill="auto"/>
          </w:tcPr>
          <w:p w14:paraId="051875BF" w14:textId="77777777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669E2C7" w14:textId="06CF1F58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D20EE" w:rsidRPr="005D20EE"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86EC4" w:rsidRPr="00786EC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D20EE" w:rsidRPr="005D20EE"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72D9D38" w14:textId="77777777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BF55EA3" w14:textId="2D6D4427" w:rsidR="00732B1C" w:rsidRPr="001500E7" w:rsidRDefault="00732B1C" w:rsidP="00732B1C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732B1C" w:rsidRPr="001500E7" w14:paraId="4E186714" w14:textId="77777777" w:rsidTr="00732B1C">
        <w:tc>
          <w:tcPr>
            <w:tcW w:w="3150" w:type="dxa"/>
            <w:shd w:val="clear" w:color="auto" w:fill="auto"/>
          </w:tcPr>
          <w:p w14:paraId="6FFC3F18" w14:textId="466C9618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1500E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39561BEB" w14:textId="77777777" w:rsidR="00732B1C" w:rsidRPr="001500E7" w:rsidRDefault="00732B1C" w:rsidP="00732B1C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B0D6824" w14:textId="49C94652" w:rsidR="00732B1C" w:rsidRPr="001500E7" w:rsidRDefault="00732B1C" w:rsidP="00732B1C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6100A0" w14:textId="77777777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061C1E9" w14:textId="6FD5832B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58BB92" w14:textId="77777777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420A52A" w14:textId="07022820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86EC4" w:rsidRPr="00786E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28"/>
                <w:szCs w:val="28"/>
              </w:rPr>
              <w:t>348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36CE4F1" w14:textId="77777777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3397E398" w14:textId="7BDAE6F5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340" w:lineRule="exact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86EC4" w:rsidRPr="00786EC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D20EE" w:rsidRPr="005D20EE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5030360" w14:textId="77777777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FA56CD1" w14:textId="0DF41750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D20EE" w:rsidRPr="005D20E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28"/>
                <w:szCs w:val="28"/>
              </w:rPr>
              <w:t>069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84C59D4" w14:textId="77777777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41EF3EE" w14:textId="3EC9E023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80CA1A" w14:textId="77777777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1D61CB7" w14:textId="4DC2D594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D20EE" w:rsidRPr="005D20E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28"/>
                <w:szCs w:val="28"/>
              </w:rPr>
              <w:t>695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32B1C" w:rsidRPr="001500E7" w14:paraId="4448E92E" w14:textId="77777777" w:rsidTr="00732B1C">
        <w:tc>
          <w:tcPr>
            <w:tcW w:w="3150" w:type="dxa"/>
            <w:shd w:val="clear" w:color="auto" w:fill="auto"/>
          </w:tcPr>
          <w:p w14:paraId="43D04F8C" w14:textId="77777777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ผลต่างจากการเปลี่ยนแปลงอัตรา                      </w:t>
            </w:r>
          </w:p>
          <w:p w14:paraId="7B58CDA7" w14:textId="2988950A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900" w:type="dxa"/>
          </w:tcPr>
          <w:p w14:paraId="5A5EC07E" w14:textId="77777777" w:rsidR="00732B1C" w:rsidRPr="001500E7" w:rsidRDefault="00732B1C" w:rsidP="00732B1C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A1C10A0" w14:textId="77777777" w:rsidR="00732B1C" w:rsidRDefault="00732B1C" w:rsidP="00732B1C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94A7071" w14:textId="71B685EA" w:rsidR="00732B1C" w:rsidRPr="001500E7" w:rsidRDefault="00732B1C" w:rsidP="00732B1C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C88EB2" w14:textId="77777777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145C6BA" w14:textId="77777777" w:rsidR="00732B1C" w:rsidRDefault="00732B1C" w:rsidP="00732B1C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3A7E9D1" w14:textId="4CE5A5FD" w:rsidR="00732B1C" w:rsidRPr="001500E7" w:rsidRDefault="00732B1C" w:rsidP="00732B1C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C1B6D6" w14:textId="77777777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B4D1FB1" w14:textId="77777777" w:rsidR="00732B1C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330C99" w14:textId="7FBEADB3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D20EE" w:rsidRPr="005D20EE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786EC4" w:rsidRPr="00786EC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8770945" w14:textId="77777777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A925C46" w14:textId="77777777" w:rsidR="00732B1C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340" w:lineRule="exact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1BBCE8" w14:textId="71A0AA5E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340" w:lineRule="exact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86EC4" w:rsidRPr="00786EC4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5D20EE" w:rsidRPr="005D20E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72AD5D2" w14:textId="77777777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F21F6B2" w14:textId="77777777" w:rsidR="00732B1C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0F629D8" w14:textId="162C8AAE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86EC4" w:rsidRPr="00786E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D20EE" w:rsidRPr="005D20EE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EB01F41" w14:textId="77777777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C63463" w14:textId="77777777" w:rsidR="00732B1C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D6A40F" w14:textId="56D477A1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60AB7D" w14:textId="77777777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92228BA" w14:textId="77777777" w:rsidR="00732B1C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485099" w14:textId="23F3C569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86EC4" w:rsidRPr="00786E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28"/>
                <w:szCs w:val="28"/>
              </w:rPr>
              <w:t>035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22F3B" w:rsidRPr="001500E7" w14:paraId="10F2B10B" w14:textId="77777777" w:rsidTr="009D5FC0">
        <w:tc>
          <w:tcPr>
            <w:tcW w:w="4050" w:type="dxa"/>
            <w:gridSpan w:val="2"/>
            <w:shd w:val="clear" w:color="auto" w:fill="auto"/>
          </w:tcPr>
          <w:p w14:paraId="237D8F0E" w14:textId="2B94092E" w:rsidR="00E22F3B" w:rsidRDefault="00E22F3B" w:rsidP="00E22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786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86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</w:t>
            </w:r>
            <w:r w:rsidRPr="00786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786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786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563</w:t>
            </w:r>
          </w:p>
        </w:tc>
        <w:tc>
          <w:tcPr>
            <w:tcW w:w="1170" w:type="dxa"/>
            <w:shd w:val="clear" w:color="auto" w:fill="auto"/>
          </w:tcPr>
          <w:p w14:paraId="22E5CC27" w14:textId="5C92B0DF" w:rsidR="00E22F3B" w:rsidRPr="001500E7" w:rsidRDefault="00E22F3B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86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603</w:t>
            </w:r>
          </w:p>
        </w:tc>
        <w:tc>
          <w:tcPr>
            <w:tcW w:w="270" w:type="dxa"/>
            <w:shd w:val="clear" w:color="auto" w:fill="auto"/>
          </w:tcPr>
          <w:p w14:paraId="64D5B341" w14:textId="77777777" w:rsidR="00E22F3B" w:rsidRPr="001500E7" w:rsidRDefault="00E22F3B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54AC291" w14:textId="1AC51079" w:rsidR="00E22F3B" w:rsidRPr="001500E7" w:rsidRDefault="00E22F3B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86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</w:t>
            </w:r>
          </w:p>
        </w:tc>
        <w:tc>
          <w:tcPr>
            <w:tcW w:w="270" w:type="dxa"/>
            <w:shd w:val="clear" w:color="auto" w:fill="auto"/>
          </w:tcPr>
          <w:p w14:paraId="50171B7A" w14:textId="77777777" w:rsidR="00E22F3B" w:rsidRPr="001500E7" w:rsidRDefault="00E22F3B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185F941" w14:textId="791BF154" w:rsidR="00E22F3B" w:rsidRPr="001500E7" w:rsidRDefault="00E22F3B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86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86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004</w:t>
            </w:r>
          </w:p>
        </w:tc>
        <w:tc>
          <w:tcPr>
            <w:tcW w:w="270" w:type="dxa"/>
            <w:shd w:val="clear" w:color="auto" w:fill="auto"/>
          </w:tcPr>
          <w:p w14:paraId="2BB7F59A" w14:textId="77777777" w:rsidR="00E22F3B" w:rsidRPr="001500E7" w:rsidRDefault="00E22F3B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B55D742" w14:textId="2E5C27A7" w:rsidR="00E22F3B" w:rsidRPr="001500E7" w:rsidRDefault="00401991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340" w:lineRule="exact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786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86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786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72FCF4D" w14:textId="77777777" w:rsidR="00E22F3B" w:rsidRPr="001500E7" w:rsidRDefault="00E22F3B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0308C06" w14:textId="4EB379C3" w:rsidR="00E22F3B" w:rsidRPr="001500E7" w:rsidRDefault="00E22F3B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86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1788DDC" w14:textId="77777777" w:rsidR="00E22F3B" w:rsidRPr="001500E7" w:rsidRDefault="00E22F3B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8E6F5EF" w14:textId="19714BFF" w:rsidR="00E22F3B" w:rsidRPr="001500E7" w:rsidRDefault="00E22F3B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694</w:t>
            </w:r>
          </w:p>
        </w:tc>
        <w:tc>
          <w:tcPr>
            <w:tcW w:w="270" w:type="dxa"/>
            <w:shd w:val="clear" w:color="auto" w:fill="auto"/>
          </w:tcPr>
          <w:p w14:paraId="3F759077" w14:textId="77777777" w:rsidR="00E22F3B" w:rsidRPr="001500E7" w:rsidRDefault="00E22F3B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C33F961" w14:textId="4FD84F90" w:rsidR="00E22F3B" w:rsidRPr="001500E7" w:rsidRDefault="00E22F3B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86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86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</w:t>
            </w:r>
            <w:r w:rsidRPr="00786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  <w:tr w:rsidR="00401991" w:rsidRPr="001500E7" w14:paraId="3B26E8BC" w14:textId="77777777" w:rsidTr="008530B3">
        <w:tc>
          <w:tcPr>
            <w:tcW w:w="3150" w:type="dxa"/>
            <w:shd w:val="clear" w:color="auto" w:fill="auto"/>
          </w:tcPr>
          <w:p w14:paraId="31E61C17" w14:textId="2B890B8F" w:rsidR="00401991" w:rsidRPr="008530B3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530B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การรับรู้สินทรัพย์สิทธิการใช้จากการ   </w:t>
            </w:r>
            <w:r w:rsidRPr="008530B3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8530B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ถือปฏิบัติตาม </w:t>
            </w:r>
            <w:r w:rsidRPr="008530B3">
              <w:rPr>
                <w:rFonts w:asciiTheme="majorBidi" w:hAnsiTheme="majorBidi" w:cstheme="majorBidi"/>
                <w:sz w:val="28"/>
                <w:szCs w:val="28"/>
              </w:rPr>
              <w:t xml:space="preserve">TFRS 16 </w:t>
            </w:r>
            <w:r w:rsidRPr="008530B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เป็นครั้งแรก     </w:t>
            </w:r>
          </w:p>
        </w:tc>
        <w:tc>
          <w:tcPr>
            <w:tcW w:w="900" w:type="dxa"/>
          </w:tcPr>
          <w:p w14:paraId="757BCED0" w14:textId="77777777" w:rsidR="00401991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3D07665" w14:textId="171AAD6C" w:rsidR="00401991" w:rsidRPr="00E22F3B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22F3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3 </w:t>
            </w:r>
            <w:r w:rsidRPr="00E22F3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(ข)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CD5671E" w14:textId="77777777" w:rsidR="00401991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5AEAF0" w14:textId="26357BA6" w:rsidR="00401991" w:rsidRPr="00786EC4" w:rsidRDefault="00401991" w:rsidP="00401991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F3E8C1" w14:textId="77777777" w:rsidR="00401991" w:rsidRPr="001500E7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1EAB6E6" w14:textId="77777777" w:rsidR="00401991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351FB6" w14:textId="4DE8AABB" w:rsidR="00401991" w:rsidRPr="005D20EE" w:rsidRDefault="00401991" w:rsidP="00401991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0E5CAA" w14:textId="77777777" w:rsidR="00401991" w:rsidRPr="001500E7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16A1034" w14:textId="77777777" w:rsidR="00401991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805AD89" w14:textId="0CB98CCE" w:rsidR="00401991" w:rsidRPr="00401991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0199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530B3">
              <w:rPr>
                <w:rFonts w:asciiTheme="majorBidi" w:hAnsiTheme="majorBidi" w:cstheme="majorBidi"/>
                <w:sz w:val="28"/>
                <w:szCs w:val="28"/>
              </w:rPr>
              <w:t>42,611</w:t>
            </w:r>
            <w:r w:rsidRPr="0040199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CDF616D" w14:textId="77777777" w:rsidR="00401991" w:rsidRPr="001500E7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AC76481" w14:textId="77777777" w:rsidR="00401991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340" w:lineRule="exact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A9416D" w14:textId="54779621" w:rsidR="00401991" w:rsidRPr="00786EC4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40" w:lineRule="exact"/>
              <w:ind w:left="-108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3FE098" w14:textId="77777777" w:rsidR="00401991" w:rsidRPr="001500E7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9391BC4" w14:textId="77777777" w:rsidR="00401991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597F392" w14:textId="46853FF3" w:rsidR="00401991" w:rsidRPr="00401991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01991">
              <w:rPr>
                <w:rFonts w:asciiTheme="majorBidi" w:hAnsiTheme="majorBidi" w:cstheme="majorBidi"/>
                <w:sz w:val="28"/>
                <w:szCs w:val="28"/>
              </w:rPr>
              <w:t>(1,770)</w:t>
            </w:r>
          </w:p>
        </w:tc>
        <w:tc>
          <w:tcPr>
            <w:tcW w:w="270" w:type="dxa"/>
            <w:shd w:val="clear" w:color="auto" w:fill="auto"/>
          </w:tcPr>
          <w:p w14:paraId="21680567" w14:textId="77777777" w:rsidR="00401991" w:rsidRPr="001500E7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E64968" w14:textId="77777777" w:rsidR="00401991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EA40055" w14:textId="1E676DA6" w:rsidR="00401991" w:rsidRPr="005D20EE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AD9465" w14:textId="77777777" w:rsidR="00401991" w:rsidRPr="001500E7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DA5FF40" w14:textId="77777777" w:rsidR="00401991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222C686" w14:textId="25387715" w:rsidR="00401991" w:rsidRPr="00401991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01991">
              <w:rPr>
                <w:rFonts w:asciiTheme="majorBidi" w:hAnsiTheme="majorBidi" w:cstheme="majorBidi"/>
                <w:sz w:val="28"/>
                <w:szCs w:val="28"/>
              </w:rPr>
              <w:t>(4</w:t>
            </w:r>
            <w:r w:rsidR="008530B3">
              <w:rPr>
                <w:rFonts w:asciiTheme="majorBidi" w:hAnsiTheme="majorBidi" w:cstheme="majorBidi"/>
                <w:sz w:val="28"/>
                <w:szCs w:val="28"/>
              </w:rPr>
              <w:t>4,381</w:t>
            </w:r>
            <w:r w:rsidRPr="0040199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01991" w:rsidRPr="001500E7" w14:paraId="2C2B4D95" w14:textId="77777777" w:rsidTr="008530B3">
        <w:tc>
          <w:tcPr>
            <w:tcW w:w="3150" w:type="dxa"/>
            <w:shd w:val="clear" w:color="auto" w:fill="auto"/>
          </w:tcPr>
          <w:p w14:paraId="37CDCA11" w14:textId="5B105512" w:rsidR="00401991" w:rsidRPr="008530B3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3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  <w:r w:rsidRPr="008530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 </w:t>
            </w:r>
            <w:r w:rsidRPr="00853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8530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2563 - </w:t>
            </w:r>
            <w:r w:rsidRPr="008530B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ปรับปรุง</w:t>
            </w:r>
            <w:r w:rsidRPr="00853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ใหม่</w:t>
            </w:r>
          </w:p>
        </w:tc>
        <w:tc>
          <w:tcPr>
            <w:tcW w:w="900" w:type="dxa"/>
          </w:tcPr>
          <w:p w14:paraId="6CCDC923" w14:textId="77777777" w:rsidR="00401991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DAA3130" w14:textId="789842EA" w:rsidR="00401991" w:rsidRPr="00786EC4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603</w:t>
            </w:r>
          </w:p>
        </w:tc>
        <w:tc>
          <w:tcPr>
            <w:tcW w:w="270" w:type="dxa"/>
            <w:shd w:val="clear" w:color="auto" w:fill="auto"/>
          </w:tcPr>
          <w:p w14:paraId="752DC072" w14:textId="77777777" w:rsidR="00401991" w:rsidRPr="001500E7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73CD696" w14:textId="044C14CE" w:rsidR="00401991" w:rsidRPr="005D20EE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86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</w:t>
            </w:r>
          </w:p>
        </w:tc>
        <w:tc>
          <w:tcPr>
            <w:tcW w:w="270" w:type="dxa"/>
            <w:shd w:val="clear" w:color="auto" w:fill="auto"/>
          </w:tcPr>
          <w:p w14:paraId="74013E63" w14:textId="77777777" w:rsidR="00401991" w:rsidRPr="001500E7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EC34C94" w14:textId="2DAD0CDA" w:rsidR="00401991" w:rsidRPr="00786EC4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1,23</w:t>
            </w:r>
            <w:r w:rsidR="008530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0,393</w:t>
            </w:r>
          </w:p>
        </w:tc>
        <w:tc>
          <w:tcPr>
            <w:tcW w:w="270" w:type="dxa"/>
            <w:shd w:val="clear" w:color="auto" w:fill="auto"/>
          </w:tcPr>
          <w:p w14:paraId="555DCA44" w14:textId="77777777" w:rsidR="00401991" w:rsidRPr="001500E7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0A258054" w14:textId="2069EEF6" w:rsidR="00401991" w:rsidRPr="00786EC4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340" w:lineRule="exact"/>
              <w:ind w:left="-108" w:right="-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86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786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BB8C006" w14:textId="77777777" w:rsidR="00401991" w:rsidRPr="001500E7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9AB9825" w14:textId="2293EE69" w:rsidR="00401991" w:rsidRPr="005D20EE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56,453</w:t>
            </w:r>
          </w:p>
        </w:tc>
        <w:tc>
          <w:tcPr>
            <w:tcW w:w="270" w:type="dxa"/>
            <w:shd w:val="clear" w:color="auto" w:fill="auto"/>
          </w:tcPr>
          <w:p w14:paraId="26F8A7D9" w14:textId="77777777" w:rsidR="00401991" w:rsidRPr="001500E7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4BF298" w14:textId="7CCFA7E2" w:rsidR="00401991" w:rsidRPr="005D20EE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694</w:t>
            </w:r>
          </w:p>
        </w:tc>
        <w:tc>
          <w:tcPr>
            <w:tcW w:w="270" w:type="dxa"/>
            <w:shd w:val="clear" w:color="auto" w:fill="auto"/>
          </w:tcPr>
          <w:p w14:paraId="78A684FC" w14:textId="77777777" w:rsidR="00401991" w:rsidRPr="001500E7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748BA99" w14:textId="551238F5" w:rsidR="00401991" w:rsidRPr="00786EC4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2,06</w:t>
            </w:r>
            <w:r w:rsidR="008530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2,411</w:t>
            </w:r>
          </w:p>
        </w:tc>
      </w:tr>
      <w:tr w:rsidR="00401991" w:rsidRPr="001500E7" w14:paraId="7E3E12DF" w14:textId="77777777" w:rsidTr="008530B3">
        <w:tc>
          <w:tcPr>
            <w:tcW w:w="3150" w:type="dxa"/>
            <w:shd w:val="clear" w:color="auto" w:fill="auto"/>
          </w:tcPr>
          <w:p w14:paraId="4595A249" w14:textId="77777777" w:rsidR="00401991" w:rsidRPr="001500E7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0FB60246" w14:textId="77777777" w:rsidR="00401991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87F9261" w14:textId="73DFE24C" w:rsidR="00401991" w:rsidRPr="001500E7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D20EE"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  <w:tc>
          <w:tcPr>
            <w:tcW w:w="270" w:type="dxa"/>
            <w:shd w:val="clear" w:color="auto" w:fill="auto"/>
          </w:tcPr>
          <w:p w14:paraId="711F4E21" w14:textId="77777777" w:rsidR="00401991" w:rsidRPr="001500E7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9053F59" w14:textId="0C1CCF20" w:rsidR="00401991" w:rsidRPr="001500E7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D20EE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Pr="00786EC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95C20CF" w14:textId="77777777" w:rsidR="00401991" w:rsidRPr="001500E7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E63791F" w14:textId="4D70EC51" w:rsidR="00401991" w:rsidRPr="001500E7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86E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D20E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20EE">
              <w:rPr>
                <w:rFonts w:asciiTheme="majorBidi" w:hAnsiTheme="majorBidi" w:cstheme="majorBidi"/>
                <w:sz w:val="28"/>
                <w:szCs w:val="28"/>
              </w:rPr>
              <w:t>855</w:t>
            </w:r>
          </w:p>
        </w:tc>
        <w:tc>
          <w:tcPr>
            <w:tcW w:w="270" w:type="dxa"/>
            <w:shd w:val="clear" w:color="auto" w:fill="auto"/>
          </w:tcPr>
          <w:p w14:paraId="692A5E85" w14:textId="77777777" w:rsidR="00401991" w:rsidRPr="001500E7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979005E" w14:textId="7199461F" w:rsidR="00401991" w:rsidRPr="001500E7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340" w:lineRule="exact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786EC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20EE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Pr="00786EC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20FC6C7" w14:textId="77777777" w:rsidR="00401991" w:rsidRPr="001500E7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24995B6" w14:textId="409519AE" w:rsidR="00401991" w:rsidRPr="001500E7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D20E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20EE">
              <w:rPr>
                <w:rFonts w:asciiTheme="majorBidi" w:hAnsiTheme="majorBidi" w:cstheme="majorBidi"/>
                <w:sz w:val="28"/>
                <w:szCs w:val="28"/>
              </w:rPr>
              <w:t>593</w:t>
            </w:r>
          </w:p>
        </w:tc>
        <w:tc>
          <w:tcPr>
            <w:tcW w:w="270" w:type="dxa"/>
            <w:shd w:val="clear" w:color="auto" w:fill="auto"/>
          </w:tcPr>
          <w:p w14:paraId="1C0143A8" w14:textId="77777777" w:rsidR="00401991" w:rsidRPr="001500E7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78D4404" w14:textId="6B3079C2" w:rsidR="00401991" w:rsidRPr="001500E7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D20EE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20EE">
              <w:rPr>
                <w:rFonts w:asciiTheme="majorBidi" w:hAnsiTheme="majorBidi" w:cstheme="majorBidi"/>
                <w:sz w:val="28"/>
                <w:szCs w:val="28"/>
              </w:rPr>
              <w:t>874</w:t>
            </w:r>
          </w:p>
        </w:tc>
        <w:tc>
          <w:tcPr>
            <w:tcW w:w="270" w:type="dxa"/>
            <w:shd w:val="clear" w:color="auto" w:fill="auto"/>
          </w:tcPr>
          <w:p w14:paraId="0177524E" w14:textId="77777777" w:rsidR="00401991" w:rsidRPr="001500E7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99D2FC2" w14:textId="697BAB08" w:rsidR="00401991" w:rsidRPr="001500E7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D20EE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20EE">
              <w:rPr>
                <w:rFonts w:asciiTheme="majorBidi" w:hAnsiTheme="majorBidi" w:cstheme="majorBidi"/>
                <w:sz w:val="28"/>
                <w:szCs w:val="28"/>
              </w:rPr>
              <w:t>439</w:t>
            </w:r>
          </w:p>
        </w:tc>
      </w:tr>
      <w:tr w:rsidR="00401991" w:rsidRPr="001500E7" w14:paraId="05019BE5" w14:textId="77777777" w:rsidTr="008530B3">
        <w:tc>
          <w:tcPr>
            <w:tcW w:w="3150" w:type="dxa"/>
            <w:shd w:val="clear" w:color="auto" w:fill="auto"/>
          </w:tcPr>
          <w:p w14:paraId="1922A28B" w14:textId="77777777" w:rsidR="00401991" w:rsidRPr="001500E7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900" w:type="dxa"/>
          </w:tcPr>
          <w:p w14:paraId="2F4E4C88" w14:textId="77777777" w:rsidR="00401991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0C26C29" w14:textId="3E85B4F5" w:rsidR="00401991" w:rsidRPr="001500E7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D20E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20EE">
              <w:rPr>
                <w:rFonts w:asciiTheme="majorBidi" w:hAnsiTheme="majorBidi" w:cstheme="majorBidi"/>
                <w:sz w:val="28"/>
                <w:szCs w:val="28"/>
              </w:rPr>
              <w:t>805</w:t>
            </w:r>
          </w:p>
        </w:tc>
        <w:tc>
          <w:tcPr>
            <w:tcW w:w="270" w:type="dxa"/>
            <w:shd w:val="clear" w:color="auto" w:fill="auto"/>
          </w:tcPr>
          <w:p w14:paraId="1DBC4D8B" w14:textId="77777777" w:rsidR="00401991" w:rsidRPr="001500E7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BF78F82" w14:textId="16E3EC2B" w:rsidR="00401991" w:rsidRPr="001500E7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D20E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20EE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Pr="00786EC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349490A" w14:textId="77777777" w:rsidR="00401991" w:rsidRPr="001500E7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D83E42A" w14:textId="73F37217" w:rsidR="00401991" w:rsidRPr="001500E7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20E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86EC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20EE">
              <w:rPr>
                <w:rFonts w:asciiTheme="majorBidi" w:hAnsiTheme="majorBidi" w:cstheme="majorBidi"/>
                <w:sz w:val="28"/>
                <w:szCs w:val="28"/>
              </w:rPr>
              <w:t>538</w:t>
            </w:r>
          </w:p>
        </w:tc>
        <w:tc>
          <w:tcPr>
            <w:tcW w:w="270" w:type="dxa"/>
            <w:shd w:val="clear" w:color="auto" w:fill="auto"/>
          </w:tcPr>
          <w:p w14:paraId="77D50FCC" w14:textId="77777777" w:rsidR="00401991" w:rsidRPr="001500E7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3CBFEB8" w14:textId="1050D4C5" w:rsidR="00401991" w:rsidRPr="001500E7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340" w:lineRule="exact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5D20E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20E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86EC4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03F7AB32" w14:textId="77777777" w:rsidR="00401991" w:rsidRPr="001500E7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F6F422E" w14:textId="3AA49345" w:rsidR="00401991" w:rsidRPr="001500E7" w:rsidRDefault="00401991" w:rsidP="00401991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4AAE35" w14:textId="77777777" w:rsidR="00401991" w:rsidRPr="001500E7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E0A1CBE" w14:textId="326D81AF" w:rsidR="00401991" w:rsidRPr="001500E7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D20EE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6EC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D20EE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4FD77AC" w14:textId="77777777" w:rsidR="00401991" w:rsidRPr="001500E7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AE4C260" w14:textId="316FAB7E" w:rsidR="00401991" w:rsidRPr="001500E7" w:rsidRDefault="00401991" w:rsidP="00401991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401991" w:rsidRPr="001500E7" w14:paraId="14F32AF0" w14:textId="77777777" w:rsidTr="008530B3">
        <w:tc>
          <w:tcPr>
            <w:tcW w:w="3150" w:type="dxa"/>
            <w:shd w:val="clear" w:color="auto" w:fill="auto"/>
          </w:tcPr>
          <w:p w14:paraId="29C64A74" w14:textId="77777777" w:rsidR="00401991" w:rsidRPr="001500E7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1500E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06E012D8" w14:textId="77777777" w:rsidR="00401991" w:rsidRDefault="00401991" w:rsidP="00401991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72308B3" w14:textId="059B04FE" w:rsidR="00401991" w:rsidRPr="001500E7" w:rsidRDefault="00401991" w:rsidP="00401991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119C95" w14:textId="77777777" w:rsidR="00401991" w:rsidRPr="001500E7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CB0ECFF" w14:textId="7445AA5F" w:rsidR="00401991" w:rsidRPr="001500E7" w:rsidRDefault="00401991" w:rsidP="00401991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80EFEB" w14:textId="77777777" w:rsidR="00401991" w:rsidRPr="001500E7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F80D8D3" w14:textId="6753EF77" w:rsidR="00401991" w:rsidRPr="001500E7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86E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20EE"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 w:rsidRPr="00786E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D0AD0F1" w14:textId="77777777" w:rsidR="00401991" w:rsidRPr="001500E7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22FEB9E5" w14:textId="7ADABA9C" w:rsidR="00401991" w:rsidRPr="001500E7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340" w:lineRule="exact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D20E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20EE">
              <w:rPr>
                <w:rFonts w:asciiTheme="majorBidi" w:hAnsiTheme="majorBidi" w:cstheme="majorBidi"/>
                <w:sz w:val="28"/>
                <w:szCs w:val="28"/>
              </w:rPr>
              <w:t>774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12E41E9" w14:textId="77777777" w:rsidR="00401991" w:rsidRPr="001500E7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6A35892" w14:textId="6FD47AFE" w:rsidR="00401991" w:rsidRPr="001500E7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D20E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20EE">
              <w:rPr>
                <w:rFonts w:asciiTheme="majorBidi" w:hAnsiTheme="majorBidi" w:cstheme="majorBidi"/>
                <w:sz w:val="28"/>
                <w:szCs w:val="28"/>
              </w:rPr>
              <w:t>073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389931C" w14:textId="77777777" w:rsidR="00401991" w:rsidRPr="001500E7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FDD6A3F" w14:textId="3AC87B5C" w:rsidR="00401991" w:rsidRPr="001500E7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41BAE5" w14:textId="77777777" w:rsidR="00401991" w:rsidRPr="001500E7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0ABAC06" w14:textId="7090AFC8" w:rsidR="00401991" w:rsidRPr="001500E7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86EC4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20EE">
              <w:rPr>
                <w:rFonts w:asciiTheme="majorBidi" w:hAnsiTheme="majorBidi" w:cstheme="majorBidi"/>
                <w:sz w:val="28"/>
                <w:szCs w:val="28"/>
              </w:rPr>
              <w:t>798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01991" w:rsidRPr="001500E7" w14:paraId="20BFDA5B" w14:textId="77777777" w:rsidTr="008530B3">
        <w:tc>
          <w:tcPr>
            <w:tcW w:w="3150" w:type="dxa"/>
            <w:shd w:val="clear" w:color="auto" w:fill="auto"/>
          </w:tcPr>
          <w:p w14:paraId="4FC2FAF9" w14:textId="77777777" w:rsidR="00401991" w:rsidRPr="001500E7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ผลต่างจากการเปลี่ยนแปลงอัตรา                      </w:t>
            </w:r>
          </w:p>
          <w:p w14:paraId="06230EBB" w14:textId="77777777" w:rsidR="00401991" w:rsidRPr="001500E7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900" w:type="dxa"/>
          </w:tcPr>
          <w:p w14:paraId="6DB8944A" w14:textId="77777777" w:rsidR="00401991" w:rsidRDefault="00401991" w:rsidP="00401991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CEB5341" w14:textId="77777777" w:rsidR="00401991" w:rsidRDefault="00401991" w:rsidP="00401991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9F8E178" w14:textId="4AE5C246" w:rsidR="00401991" w:rsidRPr="001500E7" w:rsidRDefault="00401991" w:rsidP="00401991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EE81A6" w14:textId="77777777" w:rsidR="00401991" w:rsidRPr="001500E7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E90FF93" w14:textId="77777777" w:rsidR="00401991" w:rsidRDefault="00401991" w:rsidP="00401991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7F09AF6" w14:textId="6BA9697D" w:rsidR="00401991" w:rsidRPr="001500E7" w:rsidRDefault="00401991" w:rsidP="00401991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75D184" w14:textId="77777777" w:rsidR="00401991" w:rsidRPr="001500E7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C854D60" w14:textId="77777777" w:rsidR="00401991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F3A26D" w14:textId="1B164EBF" w:rsidR="00401991" w:rsidRPr="001500E7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D20E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786E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D20E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BAAF189" w14:textId="77777777" w:rsidR="00401991" w:rsidRPr="001500E7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112EDFC" w14:textId="77777777" w:rsidR="00401991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340" w:lineRule="exact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00E89E" w14:textId="411D2913" w:rsidR="00401991" w:rsidRPr="001500E7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340" w:lineRule="exact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86E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D20EE">
              <w:rPr>
                <w:rFonts w:asciiTheme="majorBidi" w:hAnsiTheme="majorBidi" w:cstheme="majorBidi"/>
                <w:sz w:val="28"/>
                <w:szCs w:val="28"/>
              </w:rPr>
              <w:t>07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5E8B2B1" w14:textId="77777777" w:rsidR="00401991" w:rsidRPr="001500E7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AAC9A0C" w14:textId="77777777" w:rsidR="00401991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1BFA1A" w14:textId="5E6B14CE" w:rsidR="00401991" w:rsidRPr="001500E7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786E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D20E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86EC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B56B46D" w14:textId="77777777" w:rsidR="00401991" w:rsidRPr="001500E7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7F3FD16" w14:textId="77777777" w:rsidR="00401991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54928A" w14:textId="464124EF" w:rsidR="00401991" w:rsidRPr="001500E7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8682EA" w14:textId="77777777" w:rsidR="00401991" w:rsidRPr="001500E7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3CAEC66" w14:textId="77777777" w:rsidR="00401991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590921" w14:textId="0D5E4AF4" w:rsidR="00401991" w:rsidRPr="001500E7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D20EE">
              <w:rPr>
                <w:rFonts w:asciiTheme="majorBidi" w:hAnsiTheme="majorBidi" w:cstheme="majorBidi"/>
                <w:sz w:val="28"/>
                <w:szCs w:val="28"/>
              </w:rPr>
              <w:t>958</w:t>
            </w:r>
          </w:p>
        </w:tc>
      </w:tr>
      <w:tr w:rsidR="00401991" w:rsidRPr="001500E7" w14:paraId="5F57E81E" w14:textId="77777777" w:rsidTr="008530B3">
        <w:tc>
          <w:tcPr>
            <w:tcW w:w="3150" w:type="dxa"/>
            <w:shd w:val="clear" w:color="auto" w:fill="auto"/>
          </w:tcPr>
          <w:p w14:paraId="7B28A4B4" w14:textId="7725D9CB" w:rsidR="00401991" w:rsidRPr="001500E7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786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86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563</w:t>
            </w:r>
          </w:p>
        </w:tc>
        <w:tc>
          <w:tcPr>
            <w:tcW w:w="900" w:type="dxa"/>
          </w:tcPr>
          <w:p w14:paraId="5A45D0F3" w14:textId="77777777" w:rsidR="00401991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4390D0" w14:textId="70DA4232" w:rsidR="00401991" w:rsidRPr="001500E7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</w:t>
            </w:r>
            <w:r w:rsidRPr="00786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8176C7A" w14:textId="77777777" w:rsidR="00401991" w:rsidRPr="001500E7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A97A42" w14:textId="7F9066EE" w:rsidR="00401991" w:rsidRPr="001500E7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</w:t>
            </w:r>
            <w:r w:rsidRPr="00786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86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</w:t>
            </w:r>
          </w:p>
        </w:tc>
        <w:tc>
          <w:tcPr>
            <w:tcW w:w="270" w:type="dxa"/>
            <w:shd w:val="clear" w:color="auto" w:fill="auto"/>
          </w:tcPr>
          <w:p w14:paraId="41C40C38" w14:textId="77777777" w:rsidR="00401991" w:rsidRPr="001500E7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159CCF" w14:textId="5B69EF1F" w:rsidR="00401991" w:rsidRPr="001500E7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,2</w:t>
            </w:r>
            <w:r w:rsidR="008530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77,749</w:t>
            </w:r>
          </w:p>
        </w:tc>
        <w:tc>
          <w:tcPr>
            <w:tcW w:w="270" w:type="dxa"/>
            <w:shd w:val="clear" w:color="auto" w:fill="auto"/>
          </w:tcPr>
          <w:p w14:paraId="6D2D6A38" w14:textId="77777777" w:rsidR="00401991" w:rsidRPr="001500E7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50C8F4" w14:textId="003E890C" w:rsidR="00401991" w:rsidRPr="001500E7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340" w:lineRule="exact"/>
              <w:ind w:left="-108" w:right="-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895</w:t>
            </w:r>
          </w:p>
        </w:tc>
        <w:tc>
          <w:tcPr>
            <w:tcW w:w="270" w:type="dxa"/>
            <w:shd w:val="clear" w:color="auto" w:fill="auto"/>
          </w:tcPr>
          <w:p w14:paraId="7039ED9D" w14:textId="77777777" w:rsidR="00401991" w:rsidRPr="001500E7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5D89FC" w14:textId="1C8443A1" w:rsidR="00401991" w:rsidRPr="001500E7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4,124</w:t>
            </w:r>
          </w:p>
        </w:tc>
        <w:tc>
          <w:tcPr>
            <w:tcW w:w="270" w:type="dxa"/>
            <w:shd w:val="clear" w:color="auto" w:fill="auto"/>
          </w:tcPr>
          <w:p w14:paraId="14837353" w14:textId="77777777" w:rsidR="00401991" w:rsidRPr="001500E7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EBE47D" w14:textId="1BB66923" w:rsidR="00401991" w:rsidRPr="001500E7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86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786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1A93EC4" w14:textId="77777777" w:rsidR="00401991" w:rsidRPr="001500E7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D9B73F" w14:textId="3EA97165" w:rsidR="00401991" w:rsidRPr="001500E7" w:rsidRDefault="00401991" w:rsidP="00401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86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8530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2,010</w:t>
            </w:r>
          </w:p>
        </w:tc>
      </w:tr>
    </w:tbl>
    <w:p w14:paraId="6422A46C" w14:textId="13FCA77A" w:rsidR="00732B1C" w:rsidRDefault="00732B1C"/>
    <w:tbl>
      <w:tblPr>
        <w:tblW w:w="145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00"/>
        <w:gridCol w:w="1170"/>
        <w:gridCol w:w="90"/>
        <w:gridCol w:w="180"/>
        <w:gridCol w:w="90"/>
        <w:gridCol w:w="1080"/>
        <w:gridCol w:w="90"/>
        <w:gridCol w:w="180"/>
        <w:gridCol w:w="90"/>
        <w:gridCol w:w="1080"/>
        <w:gridCol w:w="90"/>
        <w:gridCol w:w="180"/>
        <w:gridCol w:w="90"/>
        <w:gridCol w:w="1530"/>
        <w:gridCol w:w="270"/>
        <w:gridCol w:w="1170"/>
        <w:gridCol w:w="270"/>
        <w:gridCol w:w="1440"/>
        <w:gridCol w:w="270"/>
        <w:gridCol w:w="1170"/>
      </w:tblGrid>
      <w:tr w:rsidR="00B4759F" w:rsidRPr="001500E7" w14:paraId="3FB6A126" w14:textId="77777777" w:rsidTr="00732B1C">
        <w:tc>
          <w:tcPr>
            <w:tcW w:w="3150" w:type="dxa"/>
            <w:shd w:val="clear" w:color="auto" w:fill="auto"/>
          </w:tcPr>
          <w:p w14:paraId="10C2072E" w14:textId="0873F8F6" w:rsidR="00B4759F" w:rsidRPr="001500E7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E9A1CAA" w14:textId="77777777" w:rsidR="00B4759F" w:rsidRPr="001500E7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9"/>
            <w:shd w:val="clear" w:color="auto" w:fill="auto"/>
          </w:tcPr>
          <w:p w14:paraId="794AA55C" w14:textId="77777777" w:rsidR="00B4759F" w:rsidRPr="001500E7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4759F" w:rsidRPr="001500E7" w14:paraId="0F5A9468" w14:textId="77777777" w:rsidTr="00732B1C">
        <w:tc>
          <w:tcPr>
            <w:tcW w:w="3150" w:type="dxa"/>
            <w:shd w:val="clear" w:color="auto" w:fill="auto"/>
          </w:tcPr>
          <w:p w14:paraId="5C5109D7" w14:textId="77777777" w:rsidR="00B4759F" w:rsidRPr="001500E7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BF3718C" w14:textId="77777777" w:rsidR="00B4759F" w:rsidRPr="001500E7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557C5AD" w14:textId="77777777" w:rsidR="00B4759F" w:rsidRPr="001500E7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3475212" w14:textId="77777777" w:rsidR="00B4759F" w:rsidRPr="001500E7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224364F" w14:textId="77777777" w:rsidR="00B4759F" w:rsidRPr="001500E7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2445044" w14:textId="77777777" w:rsidR="00B4759F" w:rsidRPr="001500E7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1C809D6" w14:textId="77777777" w:rsidR="00B4759F" w:rsidRPr="001500E7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22E1501" w14:textId="77777777" w:rsidR="00B4759F" w:rsidRPr="001500E7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1CE8C565" w14:textId="77777777" w:rsidR="00B4759F" w:rsidRPr="001500E7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  <w:shd w:val="clear" w:color="auto" w:fill="auto"/>
          </w:tcPr>
          <w:p w14:paraId="28E97B1A" w14:textId="77777777" w:rsidR="00B4759F" w:rsidRPr="001500E7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0244BE5" w14:textId="77777777" w:rsidR="00B4759F" w:rsidRPr="001500E7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B80538E" w14:textId="77777777" w:rsidR="00B4759F" w:rsidRPr="001500E7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5122D5F" w14:textId="77777777" w:rsidR="00B4759F" w:rsidRPr="001500E7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</w:t>
            </w:r>
          </w:p>
        </w:tc>
        <w:tc>
          <w:tcPr>
            <w:tcW w:w="270" w:type="dxa"/>
            <w:shd w:val="clear" w:color="auto" w:fill="auto"/>
          </w:tcPr>
          <w:p w14:paraId="55639DF5" w14:textId="77777777" w:rsidR="00B4759F" w:rsidRPr="001500E7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9AF9100" w14:textId="77777777" w:rsidR="00B4759F" w:rsidRPr="001500E7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759F" w:rsidRPr="001500E7" w14:paraId="76D5527E" w14:textId="77777777" w:rsidTr="00732B1C">
        <w:tc>
          <w:tcPr>
            <w:tcW w:w="3150" w:type="dxa"/>
            <w:shd w:val="clear" w:color="auto" w:fill="auto"/>
          </w:tcPr>
          <w:p w14:paraId="20FC005F" w14:textId="77777777" w:rsidR="00B4759F" w:rsidRPr="001500E7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42"/>
              </w:tabs>
              <w:spacing w:line="360" w:lineRule="exact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7EA704E4" w14:textId="77777777" w:rsidR="00B4759F" w:rsidRPr="001500E7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8738A7F" w14:textId="77777777" w:rsidR="00B4759F" w:rsidRPr="001500E7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3952B17" w14:textId="77777777" w:rsidR="00B4759F" w:rsidRPr="001500E7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CA2DBFB" w14:textId="77777777" w:rsidR="00B4759F" w:rsidRPr="001500E7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EDE2918" w14:textId="77777777" w:rsidR="00B4759F" w:rsidRPr="001500E7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BDB2966" w14:textId="77777777" w:rsidR="00B4759F" w:rsidRPr="001500E7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1D02A4A" w14:textId="77777777" w:rsidR="00B4759F" w:rsidRPr="001500E7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49F312A7" w14:textId="77777777" w:rsidR="00B4759F" w:rsidRPr="001500E7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ติดตั้งและเครื่องใช้</w:t>
            </w:r>
          </w:p>
        </w:tc>
        <w:tc>
          <w:tcPr>
            <w:tcW w:w="270" w:type="dxa"/>
            <w:shd w:val="clear" w:color="auto" w:fill="auto"/>
          </w:tcPr>
          <w:p w14:paraId="0D1F6C3C" w14:textId="77777777" w:rsidR="00B4759F" w:rsidRPr="001500E7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987EBED" w14:textId="77777777" w:rsidR="00B4759F" w:rsidRPr="001500E7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E72AA6E" w14:textId="77777777" w:rsidR="00B4759F" w:rsidRPr="001500E7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00114CD" w14:textId="77777777" w:rsidR="00B4759F" w:rsidRPr="001500E7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</w:t>
            </w:r>
            <w:r w:rsidRPr="001500E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5487EA51" w14:textId="77777777" w:rsidR="00B4759F" w:rsidRPr="001500E7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D350A33" w14:textId="77777777" w:rsidR="00B4759F" w:rsidRPr="001500E7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759F" w:rsidRPr="001500E7" w14:paraId="04BF62F3" w14:textId="77777777" w:rsidTr="00732B1C">
        <w:tc>
          <w:tcPr>
            <w:tcW w:w="3150" w:type="dxa"/>
            <w:shd w:val="clear" w:color="auto" w:fill="auto"/>
          </w:tcPr>
          <w:p w14:paraId="70CA914C" w14:textId="77777777" w:rsidR="00B4759F" w:rsidRPr="001500E7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635159C" w14:textId="462FB84B" w:rsidR="00B4759F" w:rsidRPr="000861B5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D8AC508" w14:textId="77777777" w:rsidR="00B4759F" w:rsidRPr="001500E7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FB5A910" w14:textId="77777777" w:rsidR="00B4759F" w:rsidRPr="001500E7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7238687" w14:textId="77777777" w:rsidR="00B4759F" w:rsidRPr="001500E7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8ECE054" w14:textId="77777777" w:rsidR="00B4759F" w:rsidRPr="001500E7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266D6F4" w14:textId="77777777" w:rsidR="00B4759F" w:rsidRPr="001500E7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E50F95A" w14:textId="77777777" w:rsidR="00B4759F" w:rsidRPr="001500E7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537AB9B3" w14:textId="77777777" w:rsidR="00B4759F" w:rsidRPr="001500E7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  <w:shd w:val="clear" w:color="auto" w:fill="auto"/>
          </w:tcPr>
          <w:p w14:paraId="2632F739" w14:textId="77777777" w:rsidR="00B4759F" w:rsidRPr="001500E7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C430E77" w14:textId="77777777" w:rsidR="00B4759F" w:rsidRPr="001500E7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</w:tcPr>
          <w:p w14:paraId="038EAD06" w14:textId="77777777" w:rsidR="00B4759F" w:rsidRPr="001500E7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3905EBA" w14:textId="77777777" w:rsidR="00B4759F" w:rsidRPr="001500E7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  <w:shd w:val="clear" w:color="auto" w:fill="auto"/>
          </w:tcPr>
          <w:p w14:paraId="248ECB1B" w14:textId="77777777" w:rsidR="00B4759F" w:rsidRPr="001500E7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51293DE" w14:textId="77777777" w:rsidR="00B4759F" w:rsidRPr="001500E7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4759F" w:rsidRPr="001500E7" w14:paraId="45E1BFA4" w14:textId="77777777" w:rsidTr="00732B1C">
        <w:trPr>
          <w:trHeight w:val="353"/>
        </w:trPr>
        <w:tc>
          <w:tcPr>
            <w:tcW w:w="3150" w:type="dxa"/>
            <w:shd w:val="clear" w:color="auto" w:fill="auto"/>
          </w:tcPr>
          <w:p w14:paraId="3D43B9B4" w14:textId="77777777" w:rsidR="00B4759F" w:rsidRPr="001500E7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6A37F56C" w14:textId="77777777" w:rsidR="00B4759F" w:rsidRPr="001500E7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9"/>
            <w:shd w:val="clear" w:color="auto" w:fill="auto"/>
          </w:tcPr>
          <w:p w14:paraId="7FCF1190" w14:textId="77777777" w:rsidR="00B4759F" w:rsidRPr="001500E7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500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4759F" w:rsidRPr="001500E7" w14:paraId="0B213DC2" w14:textId="77777777" w:rsidTr="00732B1C">
        <w:tc>
          <w:tcPr>
            <w:tcW w:w="3150" w:type="dxa"/>
            <w:shd w:val="clear" w:color="auto" w:fill="auto"/>
          </w:tcPr>
          <w:p w14:paraId="4A70A708" w14:textId="77777777" w:rsidR="00B4759F" w:rsidRPr="001500E7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900" w:type="dxa"/>
          </w:tcPr>
          <w:p w14:paraId="68DC6425" w14:textId="77777777" w:rsidR="00B4759F" w:rsidRPr="001500E7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EC4B978" w14:textId="436DDDA2" w:rsidR="00B4759F" w:rsidRPr="001500E7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C0C0916" w14:textId="77777777" w:rsidR="00B4759F" w:rsidRPr="001500E7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4C55853" w14:textId="77777777" w:rsidR="00B4759F" w:rsidRPr="001500E7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1DA3EFF" w14:textId="77777777" w:rsidR="00B4759F" w:rsidRPr="001500E7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CAF841D" w14:textId="77777777" w:rsidR="00B4759F" w:rsidRPr="001500E7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46C57AD" w14:textId="77777777" w:rsidR="00B4759F" w:rsidRPr="001500E7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7B6C6D86" w14:textId="77777777" w:rsidR="00B4759F" w:rsidRPr="001500E7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9B29A41" w14:textId="77777777" w:rsidR="00B4759F" w:rsidRPr="001500E7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3D46ABC" w14:textId="77777777" w:rsidR="00B4759F" w:rsidRPr="001500E7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0F6DD7" w14:textId="77777777" w:rsidR="00B4759F" w:rsidRPr="001500E7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5F585C8" w14:textId="77777777" w:rsidR="00B4759F" w:rsidRPr="001500E7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71A17BC" w14:textId="77777777" w:rsidR="00B4759F" w:rsidRPr="001500E7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F0D451E" w14:textId="77777777" w:rsidR="00B4759F" w:rsidRPr="001500E7" w:rsidRDefault="00B4759F" w:rsidP="00B47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2B1C" w:rsidRPr="001500E7" w14:paraId="07B98D35" w14:textId="77777777" w:rsidTr="00732B1C">
        <w:tc>
          <w:tcPr>
            <w:tcW w:w="3150" w:type="dxa"/>
            <w:shd w:val="clear" w:color="auto" w:fill="auto"/>
          </w:tcPr>
          <w:p w14:paraId="154AF540" w14:textId="62ACDE82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786EC4" w:rsidRPr="00786E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500E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786EC4" w:rsidRPr="00786EC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D20EE" w:rsidRPr="005D20EE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786EC4" w:rsidRPr="00786EC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14:paraId="549F99F0" w14:textId="77777777" w:rsidR="00732B1C" w:rsidRPr="0087172F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7AF4D72" w14:textId="640DED40" w:rsidR="00732B1C" w:rsidRPr="00732B1C" w:rsidRDefault="00786EC4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6E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D20EE" w:rsidRPr="005D20E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732B1C" w:rsidRPr="00732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28"/>
                <w:szCs w:val="28"/>
              </w:rPr>
              <w:t>766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B3B0D45" w14:textId="77777777" w:rsidR="00732B1C" w:rsidRPr="00732B1C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378D779" w14:textId="1416A930" w:rsidR="00732B1C" w:rsidRPr="00732B1C" w:rsidRDefault="00786EC4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86E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D20EE" w:rsidRPr="005D20E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786EC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32B1C" w:rsidRPr="00732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786EC4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DEF1AC5" w14:textId="77777777" w:rsidR="00732B1C" w:rsidRPr="00732B1C" w:rsidRDefault="00732B1C" w:rsidP="00732B1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8E2BAEE" w14:textId="7194BE23" w:rsidR="00732B1C" w:rsidRPr="00732B1C" w:rsidRDefault="005D20EE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D20E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86EC4" w:rsidRPr="00786EC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D20E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732B1C" w:rsidRPr="00732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20EE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="00786EC4" w:rsidRPr="00786EC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D29FB41" w14:textId="77777777" w:rsidR="00732B1C" w:rsidRPr="00732B1C" w:rsidRDefault="00732B1C" w:rsidP="00732B1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6E98A854" w14:textId="49850972" w:rsidR="00732B1C" w:rsidRPr="00732B1C" w:rsidRDefault="005D20EE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5D20EE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732B1C" w:rsidRPr="00732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20EE">
              <w:rPr>
                <w:rFonts w:asciiTheme="majorBidi" w:hAnsiTheme="majorBidi" w:cstheme="majorBidi"/>
                <w:sz w:val="28"/>
                <w:szCs w:val="28"/>
              </w:rPr>
              <w:t>593</w:t>
            </w:r>
          </w:p>
        </w:tc>
        <w:tc>
          <w:tcPr>
            <w:tcW w:w="270" w:type="dxa"/>
            <w:shd w:val="clear" w:color="auto" w:fill="auto"/>
          </w:tcPr>
          <w:p w14:paraId="717E95CC" w14:textId="77777777" w:rsidR="00732B1C" w:rsidRPr="00732B1C" w:rsidRDefault="00732B1C" w:rsidP="00732B1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045B9E8" w14:textId="2B9788A0" w:rsidR="00732B1C" w:rsidRPr="00732B1C" w:rsidRDefault="005D20EE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D20EE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732B1C" w:rsidRPr="00732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20EE">
              <w:rPr>
                <w:rFonts w:asciiTheme="majorBidi" w:hAnsiTheme="majorBidi" w:cstheme="majorBidi"/>
                <w:sz w:val="28"/>
                <w:szCs w:val="28"/>
              </w:rPr>
              <w:t>340</w:t>
            </w:r>
          </w:p>
        </w:tc>
        <w:tc>
          <w:tcPr>
            <w:tcW w:w="270" w:type="dxa"/>
            <w:shd w:val="clear" w:color="auto" w:fill="auto"/>
          </w:tcPr>
          <w:p w14:paraId="2DF9CA6E" w14:textId="77777777" w:rsidR="00732B1C" w:rsidRPr="00732B1C" w:rsidRDefault="00732B1C" w:rsidP="00732B1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2D7ACEF" w14:textId="73AAEB6B" w:rsidR="00732B1C" w:rsidRPr="00732B1C" w:rsidRDefault="00786EC4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86E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32B1C" w:rsidRPr="00732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28"/>
                <w:szCs w:val="28"/>
              </w:rPr>
              <w:t>434</w:t>
            </w:r>
          </w:p>
        </w:tc>
        <w:tc>
          <w:tcPr>
            <w:tcW w:w="270" w:type="dxa"/>
            <w:shd w:val="clear" w:color="auto" w:fill="auto"/>
          </w:tcPr>
          <w:p w14:paraId="071237E7" w14:textId="77777777" w:rsidR="00732B1C" w:rsidRPr="00732B1C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60F73BAF" w14:textId="0ED42FED" w:rsidR="00732B1C" w:rsidRPr="00732B1C" w:rsidRDefault="005D20EE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D20EE">
              <w:rPr>
                <w:rFonts w:asciiTheme="majorBidi" w:hAnsiTheme="majorBidi" w:cstheme="majorBidi"/>
                <w:sz w:val="28"/>
                <w:szCs w:val="28"/>
              </w:rPr>
              <w:t>793</w:t>
            </w:r>
            <w:r w:rsidR="00732B1C" w:rsidRPr="00732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20E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786EC4" w:rsidRPr="00786EC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D20E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732B1C" w:rsidRPr="001500E7" w14:paraId="0FA86513" w14:textId="77777777" w:rsidTr="00732B1C">
        <w:tc>
          <w:tcPr>
            <w:tcW w:w="3150" w:type="dxa"/>
            <w:shd w:val="clear" w:color="auto" w:fill="auto"/>
          </w:tcPr>
          <w:p w14:paraId="746ADB8E" w14:textId="7013C0FF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26EE8DE6" w14:textId="77777777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275C45B" w14:textId="6ADAF8DD" w:rsidR="00732B1C" w:rsidRPr="001500E7" w:rsidRDefault="005D20EE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20E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32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20EE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786EC4" w:rsidRPr="00786EC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AFAB4F2" w14:textId="77777777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EFC723E" w14:textId="013C2E25" w:rsidR="00732B1C" w:rsidRPr="001500E7" w:rsidRDefault="00786EC4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86EC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D20EE" w:rsidRPr="005D20E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732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Pr="00786EC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5B7958D" w14:textId="77777777" w:rsidR="00732B1C" w:rsidRPr="001500E7" w:rsidRDefault="00732B1C" w:rsidP="00732B1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EF14B0B" w14:textId="0018467A" w:rsidR="00732B1C" w:rsidRPr="001500E7" w:rsidRDefault="00786EC4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86E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D20EE" w:rsidRPr="005D20E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BB6D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28"/>
                <w:szCs w:val="28"/>
              </w:rPr>
              <w:t>876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9D8B28C" w14:textId="77777777" w:rsidR="00732B1C" w:rsidRPr="001500E7" w:rsidRDefault="00732B1C" w:rsidP="00732B1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79467E9F" w14:textId="6E0FE15D" w:rsidR="00732B1C" w:rsidRPr="001500E7" w:rsidRDefault="00786EC4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786EC4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BB6D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28"/>
                <w:szCs w:val="28"/>
              </w:rPr>
              <w:t>674</w:t>
            </w:r>
          </w:p>
        </w:tc>
        <w:tc>
          <w:tcPr>
            <w:tcW w:w="270" w:type="dxa"/>
            <w:shd w:val="clear" w:color="auto" w:fill="auto"/>
          </w:tcPr>
          <w:p w14:paraId="20748AD5" w14:textId="77777777" w:rsidR="00732B1C" w:rsidRPr="001500E7" w:rsidRDefault="00732B1C" w:rsidP="00732B1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1FEC49A" w14:textId="5FAA9C7D" w:rsidR="00732B1C" w:rsidRPr="001500E7" w:rsidRDefault="005D20EE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D20E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732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86EC4" w:rsidRPr="00786EC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D20EE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270" w:type="dxa"/>
            <w:shd w:val="clear" w:color="auto" w:fill="auto"/>
          </w:tcPr>
          <w:p w14:paraId="15C91CC4" w14:textId="77777777" w:rsidR="00732B1C" w:rsidRPr="001500E7" w:rsidRDefault="00732B1C" w:rsidP="00732B1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F61565B" w14:textId="7510CCC6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3AC204" w14:textId="77777777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4D31EEF1" w14:textId="3F31CD9E" w:rsidR="00732B1C" w:rsidRPr="001500E7" w:rsidRDefault="00786EC4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86E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D20EE" w:rsidRPr="005D20EE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732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Pr="00786EC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732B1C" w:rsidRPr="001500E7" w14:paraId="028F9CB4" w14:textId="77777777" w:rsidTr="00732B1C">
        <w:tc>
          <w:tcPr>
            <w:tcW w:w="3150" w:type="dxa"/>
            <w:shd w:val="clear" w:color="auto" w:fill="auto"/>
          </w:tcPr>
          <w:p w14:paraId="7B170BAC" w14:textId="40DFE5C1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900" w:type="dxa"/>
          </w:tcPr>
          <w:p w14:paraId="3E27B4FA" w14:textId="77777777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456BF74" w14:textId="4E5C1E3C" w:rsidR="00732B1C" w:rsidRPr="001500E7" w:rsidRDefault="005D20EE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20EE">
              <w:rPr>
                <w:rFonts w:asciiTheme="majorBidi" w:hAnsiTheme="majorBidi" w:cstheme="majorBidi" w:hint="cs"/>
                <w:sz w:val="28"/>
                <w:szCs w:val="28"/>
              </w:rPr>
              <w:t>54</w:t>
            </w:r>
            <w:r w:rsidRPr="005D20E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EFB7671" w14:textId="77777777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FFBBAD1" w14:textId="1EE7623B" w:rsidR="00732B1C" w:rsidRPr="001500E7" w:rsidRDefault="005D20EE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D20E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32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20E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86EC4" w:rsidRPr="00786E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D20E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73AE81A" w14:textId="77777777" w:rsidR="00732B1C" w:rsidRPr="001500E7" w:rsidRDefault="00732B1C" w:rsidP="00732B1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9E6F0CF" w14:textId="5B78F9D0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D20EE" w:rsidRPr="005D20E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B6D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28"/>
                <w:szCs w:val="28"/>
              </w:rPr>
              <w:t>986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BB0F3FD" w14:textId="77777777" w:rsidR="00732B1C" w:rsidRPr="001500E7" w:rsidRDefault="00732B1C" w:rsidP="00732B1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5E8D12FD" w14:textId="13AC4E1F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86EC4" w:rsidRPr="00786E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D20EE" w:rsidRPr="005D20EE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51E6B32" w14:textId="77777777" w:rsidR="00732B1C" w:rsidRPr="001500E7" w:rsidRDefault="00732B1C" w:rsidP="00732B1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B033D98" w14:textId="6D5D7F6E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D20EE" w:rsidRPr="005D20EE">
              <w:rPr>
                <w:rFonts w:asciiTheme="majorBidi" w:hAnsiTheme="majorBidi" w:cstheme="majorBidi"/>
                <w:sz w:val="28"/>
                <w:szCs w:val="28"/>
              </w:rPr>
              <w:t>794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65EE7A8" w14:textId="77777777" w:rsidR="00732B1C" w:rsidRPr="001500E7" w:rsidRDefault="00732B1C" w:rsidP="00732B1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1E9E00A" w14:textId="1CD94ED6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44A877" w14:textId="77777777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78FFA5FC" w14:textId="57B23A3D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32B1C" w:rsidRPr="001500E7" w14:paraId="568844C1" w14:textId="77777777" w:rsidTr="00732B1C">
        <w:tc>
          <w:tcPr>
            <w:tcW w:w="3150" w:type="dxa"/>
            <w:shd w:val="clear" w:color="auto" w:fill="auto"/>
          </w:tcPr>
          <w:p w14:paraId="4A3A555B" w14:textId="459FA77B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00" w:type="dxa"/>
          </w:tcPr>
          <w:p w14:paraId="602E9F19" w14:textId="77777777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AE95A87" w14:textId="6B6B8293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542B80C" w14:textId="77777777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B9B7762" w14:textId="5CCF3A20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63FA7F7" w14:textId="77777777" w:rsidR="00732B1C" w:rsidRPr="001500E7" w:rsidRDefault="00732B1C" w:rsidP="00732B1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31BA5DE" w14:textId="45C21BEC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D20EE" w:rsidRPr="005D20EE">
              <w:rPr>
                <w:rFonts w:asciiTheme="majorBidi" w:hAnsiTheme="majorBidi" w:cstheme="majorBidi"/>
                <w:sz w:val="28"/>
                <w:szCs w:val="28"/>
              </w:rPr>
              <w:t>670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6B70825" w14:textId="77777777" w:rsidR="00732B1C" w:rsidRPr="001500E7" w:rsidRDefault="00732B1C" w:rsidP="00732B1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76C04CC1" w14:textId="2DFB9A2D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86EC4" w:rsidRPr="00786EC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D20EE" w:rsidRPr="005D20E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A4D75BC" w14:textId="77777777" w:rsidR="00732B1C" w:rsidRPr="001500E7" w:rsidRDefault="00732B1C" w:rsidP="00732B1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8AA7D40" w14:textId="40FE0D9D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D20EE" w:rsidRPr="005D20E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28"/>
                <w:szCs w:val="28"/>
              </w:rPr>
              <w:t>070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F93AC75" w14:textId="77777777" w:rsidR="00732B1C" w:rsidRPr="001500E7" w:rsidRDefault="00732B1C" w:rsidP="00732B1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F4BE4CA" w14:textId="6A9CD8D6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94DC84" w14:textId="77777777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32DCAA91" w14:textId="4B6A84B1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D20EE" w:rsidRPr="005D20E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28"/>
                <w:szCs w:val="28"/>
              </w:rPr>
              <w:t>763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32B1C" w:rsidRPr="001500E7" w14:paraId="2D077D70" w14:textId="77777777" w:rsidTr="00732B1C">
        <w:tc>
          <w:tcPr>
            <w:tcW w:w="3150" w:type="dxa"/>
            <w:shd w:val="clear" w:color="auto" w:fill="auto"/>
          </w:tcPr>
          <w:p w14:paraId="3DE9D54C" w14:textId="77777777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ผลต่างจากการเปลี่ยนแปลงอัตรา                       </w:t>
            </w:r>
          </w:p>
          <w:p w14:paraId="780BE66D" w14:textId="4EA89EBF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900" w:type="dxa"/>
          </w:tcPr>
          <w:p w14:paraId="7C8527B3" w14:textId="77777777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BB1C7C2" w14:textId="77777777" w:rsidR="00732B1C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0AAA15" w14:textId="1E4945B4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42BEC53" w14:textId="77777777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69135A" w14:textId="77777777" w:rsidR="00732B1C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E4856C" w14:textId="6C182927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CDF60D1" w14:textId="77777777" w:rsidR="00732B1C" w:rsidRPr="001500E7" w:rsidRDefault="00732B1C" w:rsidP="00732B1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B18055" w14:textId="77777777" w:rsidR="00732B1C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A086F3" w14:textId="34291342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D20EE" w:rsidRPr="005D20EE">
              <w:rPr>
                <w:rFonts w:asciiTheme="majorBidi" w:hAnsiTheme="majorBidi" w:cstheme="majorBidi"/>
                <w:sz w:val="28"/>
                <w:szCs w:val="28"/>
              </w:rPr>
              <w:t>653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F660838" w14:textId="77777777" w:rsidR="00732B1C" w:rsidRPr="001500E7" w:rsidRDefault="00732B1C" w:rsidP="00732B1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537C94" w14:textId="77777777" w:rsidR="00732B1C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E07E55" w14:textId="3E2E7F36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D20EE" w:rsidRPr="005D20E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25B6509" w14:textId="77777777" w:rsidR="00732B1C" w:rsidRPr="001500E7" w:rsidRDefault="00732B1C" w:rsidP="00732B1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4B1A9CB" w14:textId="77777777" w:rsidR="00732B1C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D41B34" w14:textId="5FC0FF2C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D20EE" w:rsidRPr="005D20EE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C2491B3" w14:textId="77777777" w:rsidR="00732B1C" w:rsidRPr="001500E7" w:rsidRDefault="00732B1C" w:rsidP="00732B1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A06B9A" w14:textId="77777777" w:rsidR="00732B1C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71CDEA" w14:textId="544CDBFF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F5311E" w14:textId="77777777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5940BA9" w14:textId="77777777" w:rsidR="00732B1C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E81F59" w14:textId="4706FD0F" w:rsidR="00732B1C" w:rsidRPr="001500E7" w:rsidRDefault="00732B1C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D20EE" w:rsidRPr="005D20EE">
              <w:rPr>
                <w:rFonts w:asciiTheme="majorBidi" w:hAnsiTheme="majorBidi" w:cstheme="majorBidi"/>
                <w:sz w:val="28"/>
                <w:szCs w:val="28"/>
              </w:rPr>
              <w:t>743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F75AB" w:rsidRPr="001500E7" w14:paraId="1395F16E" w14:textId="77777777" w:rsidTr="009D5FC0">
        <w:tc>
          <w:tcPr>
            <w:tcW w:w="4050" w:type="dxa"/>
            <w:gridSpan w:val="2"/>
            <w:shd w:val="clear" w:color="auto" w:fill="auto"/>
          </w:tcPr>
          <w:p w14:paraId="606DA2AA" w14:textId="7BA28366" w:rsidR="002F75AB" w:rsidRDefault="002F75AB" w:rsidP="002F7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786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86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</w:t>
            </w:r>
            <w:r w:rsidRPr="00786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786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786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563</w:t>
            </w:r>
          </w:p>
        </w:tc>
        <w:tc>
          <w:tcPr>
            <w:tcW w:w="1170" w:type="dxa"/>
            <w:shd w:val="clear" w:color="auto" w:fill="auto"/>
          </w:tcPr>
          <w:p w14:paraId="69062C2C" w14:textId="5E251BD4" w:rsidR="002F75AB" w:rsidRDefault="002F75AB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6EC4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</w:t>
            </w:r>
            <w:r w:rsidRPr="005D20E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D20E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67</w:t>
            </w:r>
            <w:r w:rsidRPr="00786EC4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CD97AB6" w14:textId="77777777" w:rsidR="002F75AB" w:rsidRPr="001500E7" w:rsidRDefault="002F75AB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E457315" w14:textId="0FD3D94B" w:rsidR="002F75AB" w:rsidRDefault="002F75AB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86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786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95CB3BD" w14:textId="77777777" w:rsidR="002F75AB" w:rsidRPr="001500E7" w:rsidRDefault="002F75AB" w:rsidP="00732B1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4681B99" w14:textId="7968B681" w:rsidR="002F75AB" w:rsidRDefault="002F75AB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</w:t>
            </w:r>
            <w:r w:rsidRPr="00786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8F7906E" w14:textId="77777777" w:rsidR="002F75AB" w:rsidRPr="001500E7" w:rsidRDefault="002F75AB" w:rsidP="00732B1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6C6C8940" w14:textId="2926677F" w:rsidR="002F75AB" w:rsidRDefault="002F75AB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058</w:t>
            </w:r>
          </w:p>
        </w:tc>
        <w:tc>
          <w:tcPr>
            <w:tcW w:w="270" w:type="dxa"/>
            <w:shd w:val="clear" w:color="auto" w:fill="auto"/>
          </w:tcPr>
          <w:p w14:paraId="1ADA4C6C" w14:textId="77777777" w:rsidR="002F75AB" w:rsidRPr="001500E7" w:rsidRDefault="002F75AB" w:rsidP="00732B1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3B27B90" w14:textId="2F0396AC" w:rsidR="002F75AB" w:rsidRDefault="002F75AB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786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313B2339" w14:textId="77777777" w:rsidR="002F75AB" w:rsidRPr="001500E7" w:rsidRDefault="002F75AB" w:rsidP="00732B1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4C3085D" w14:textId="092AEAC2" w:rsidR="002F75AB" w:rsidRDefault="002F75AB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86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434</w:t>
            </w:r>
          </w:p>
        </w:tc>
        <w:tc>
          <w:tcPr>
            <w:tcW w:w="270" w:type="dxa"/>
            <w:shd w:val="clear" w:color="auto" w:fill="auto"/>
          </w:tcPr>
          <w:p w14:paraId="0924BCA4" w14:textId="77777777" w:rsidR="002F75AB" w:rsidRPr="001500E7" w:rsidRDefault="002F75AB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6165A5C9" w14:textId="1ED3848A" w:rsidR="002F75AB" w:rsidRDefault="002F75AB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</w:t>
            </w:r>
            <w:r w:rsidRPr="00786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</w:t>
            </w:r>
            <w:r w:rsidRPr="00786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  <w:tr w:rsidR="00957F4C" w:rsidRPr="001500E7" w14:paraId="68AD32AE" w14:textId="77777777" w:rsidTr="006F7E2D">
        <w:tc>
          <w:tcPr>
            <w:tcW w:w="3150" w:type="dxa"/>
            <w:shd w:val="clear" w:color="auto" w:fill="auto"/>
          </w:tcPr>
          <w:p w14:paraId="711A68FD" w14:textId="1C27554F" w:rsidR="00957F4C" w:rsidRPr="006F7E2D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7E2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การรับรู้สินทรัพย์สิทธิการใช้จากการ   </w:t>
            </w:r>
            <w:r w:rsidRPr="006F7E2D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6F7E2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ถือปฏิบัติตาม </w:t>
            </w:r>
            <w:r w:rsidRPr="006F7E2D">
              <w:rPr>
                <w:rFonts w:asciiTheme="majorBidi" w:hAnsiTheme="majorBidi" w:cstheme="majorBidi"/>
                <w:sz w:val="28"/>
                <w:szCs w:val="28"/>
              </w:rPr>
              <w:t xml:space="preserve">TFRS 16 </w:t>
            </w:r>
            <w:r w:rsidRPr="006F7E2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เป็นครั้งแรก     </w:t>
            </w:r>
          </w:p>
        </w:tc>
        <w:tc>
          <w:tcPr>
            <w:tcW w:w="900" w:type="dxa"/>
            <w:shd w:val="clear" w:color="auto" w:fill="auto"/>
          </w:tcPr>
          <w:p w14:paraId="0452ED29" w14:textId="77777777" w:rsidR="00957F4C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D3AA155" w14:textId="315D6925" w:rsidR="00957F4C" w:rsidRPr="00957F4C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57F4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 (</w:t>
            </w:r>
            <w:r w:rsidRPr="00957F4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ข</w:t>
            </w:r>
            <w:r w:rsidRPr="00957F4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B6C0D80" w14:textId="77777777" w:rsidR="00957F4C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4BF140" w14:textId="5B4EBCD8" w:rsidR="00957F4C" w:rsidRPr="005D20EE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5730702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AF8009" w14:textId="77777777" w:rsidR="00957F4C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E09AC9" w14:textId="45CFC3BE" w:rsidR="00957F4C" w:rsidRPr="00786EC4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B9F00A9" w14:textId="77777777" w:rsidR="00957F4C" w:rsidRPr="001500E7" w:rsidRDefault="00957F4C" w:rsidP="00957F4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DD4D21" w14:textId="77777777" w:rsidR="00957F4C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DE9461B" w14:textId="2C36E16C" w:rsidR="008530B3" w:rsidRPr="00786EC4" w:rsidRDefault="008530B3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(15,482)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9337D88" w14:textId="77777777" w:rsidR="00957F4C" w:rsidRPr="001500E7" w:rsidRDefault="00957F4C" w:rsidP="00957F4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0DA0B1" w14:textId="77777777" w:rsidR="00957F4C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63B0D5" w14:textId="2924FD14" w:rsidR="00957F4C" w:rsidRPr="00786EC4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83C0E8" w14:textId="77777777" w:rsidR="00957F4C" w:rsidRPr="001500E7" w:rsidRDefault="00957F4C" w:rsidP="00957F4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0152A0D" w14:textId="77777777" w:rsidR="00957F4C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8C62D8" w14:textId="0211ACA3" w:rsidR="00957F4C" w:rsidRPr="005D20EE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(1,147)</w:t>
            </w:r>
          </w:p>
        </w:tc>
        <w:tc>
          <w:tcPr>
            <w:tcW w:w="270" w:type="dxa"/>
            <w:shd w:val="clear" w:color="auto" w:fill="auto"/>
          </w:tcPr>
          <w:p w14:paraId="7FB8B4C8" w14:textId="77777777" w:rsidR="00957F4C" w:rsidRPr="001500E7" w:rsidRDefault="00957F4C" w:rsidP="00957F4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0F6C69" w14:textId="77777777" w:rsidR="00957F4C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FC6553" w14:textId="798C1505" w:rsidR="00957F4C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C806FB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B562629" w14:textId="77777777" w:rsidR="00957F4C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0C09F54" w14:textId="2178141C" w:rsidR="008530B3" w:rsidRPr="00786EC4" w:rsidRDefault="008530B3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(16,629)</w:t>
            </w:r>
          </w:p>
        </w:tc>
      </w:tr>
      <w:tr w:rsidR="007B3210" w:rsidRPr="001500E7" w14:paraId="07263B79" w14:textId="77777777" w:rsidTr="006F7E2D">
        <w:tc>
          <w:tcPr>
            <w:tcW w:w="3150" w:type="dxa"/>
            <w:shd w:val="clear" w:color="auto" w:fill="auto"/>
          </w:tcPr>
          <w:p w14:paraId="58CFDE94" w14:textId="64DBF5A9" w:rsidR="007B3210" w:rsidRPr="006F7E2D" w:rsidRDefault="007B3210" w:rsidP="007B3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7E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  <w:r w:rsidRPr="006F7E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 </w:t>
            </w:r>
            <w:r w:rsidRPr="006F7E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6F7E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2563 - </w:t>
            </w:r>
            <w:r w:rsidRPr="006F7E2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ปรับปรุง</w:t>
            </w:r>
            <w:r w:rsidRPr="006F7E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ใหม่</w:t>
            </w:r>
          </w:p>
        </w:tc>
        <w:tc>
          <w:tcPr>
            <w:tcW w:w="900" w:type="dxa"/>
            <w:shd w:val="clear" w:color="auto" w:fill="auto"/>
          </w:tcPr>
          <w:p w14:paraId="399ABB18" w14:textId="77777777" w:rsidR="007B3210" w:rsidRDefault="007B3210" w:rsidP="007B3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0084DB5" w14:textId="01341E88" w:rsidR="007B3210" w:rsidRPr="00957F4C" w:rsidRDefault="007B3210" w:rsidP="007B3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EC4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</w:t>
            </w:r>
            <w:r w:rsidRPr="005D20E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D20E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67</w:t>
            </w:r>
            <w:r w:rsidRPr="00786EC4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999BEE4" w14:textId="77777777" w:rsidR="007B3210" w:rsidRPr="00957F4C" w:rsidRDefault="007B3210" w:rsidP="007B3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A3D1C20" w14:textId="4784097E" w:rsidR="007B3210" w:rsidRPr="00957F4C" w:rsidRDefault="007B3210" w:rsidP="007B3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786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56CE34D" w14:textId="77777777" w:rsidR="007B3210" w:rsidRPr="00957F4C" w:rsidRDefault="007B3210" w:rsidP="007B32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D58B533" w14:textId="12B8C7BF" w:rsidR="007B3210" w:rsidRPr="00957F4C" w:rsidRDefault="008530B3" w:rsidP="007B3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636,957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F2C3029" w14:textId="77777777" w:rsidR="007B3210" w:rsidRPr="00957F4C" w:rsidRDefault="007B3210" w:rsidP="007B32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D404512" w14:textId="04EE1677" w:rsidR="007B3210" w:rsidRPr="00957F4C" w:rsidRDefault="007B3210" w:rsidP="007B3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08" w:right="-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058</w:t>
            </w:r>
          </w:p>
        </w:tc>
        <w:tc>
          <w:tcPr>
            <w:tcW w:w="270" w:type="dxa"/>
            <w:shd w:val="clear" w:color="auto" w:fill="auto"/>
          </w:tcPr>
          <w:p w14:paraId="25A6BBE0" w14:textId="77777777" w:rsidR="007B3210" w:rsidRPr="00957F4C" w:rsidRDefault="007B3210" w:rsidP="007B32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8824F6E" w14:textId="6CE5925D" w:rsidR="007B3210" w:rsidRPr="00957F4C" w:rsidRDefault="007B3210" w:rsidP="007B3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7F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39,481</w:t>
            </w:r>
          </w:p>
        </w:tc>
        <w:tc>
          <w:tcPr>
            <w:tcW w:w="270" w:type="dxa"/>
            <w:shd w:val="clear" w:color="auto" w:fill="auto"/>
          </w:tcPr>
          <w:p w14:paraId="0A2DD447" w14:textId="77777777" w:rsidR="007B3210" w:rsidRPr="00957F4C" w:rsidRDefault="007B3210" w:rsidP="007B32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B356CCE" w14:textId="04E61604" w:rsidR="007B3210" w:rsidRPr="00957F4C" w:rsidRDefault="007B3210" w:rsidP="007B3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434</w:t>
            </w:r>
          </w:p>
        </w:tc>
        <w:tc>
          <w:tcPr>
            <w:tcW w:w="270" w:type="dxa"/>
            <w:shd w:val="clear" w:color="auto" w:fill="auto"/>
          </w:tcPr>
          <w:p w14:paraId="6B9BD979" w14:textId="77777777" w:rsidR="007B3210" w:rsidRPr="00957F4C" w:rsidRDefault="007B3210" w:rsidP="007B3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4F2F177" w14:textId="2B397722" w:rsidR="007B3210" w:rsidRPr="00957F4C" w:rsidRDefault="008530B3" w:rsidP="007B3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956,323</w:t>
            </w:r>
          </w:p>
        </w:tc>
      </w:tr>
      <w:tr w:rsidR="00957F4C" w:rsidRPr="001500E7" w14:paraId="3330AD92" w14:textId="77777777" w:rsidTr="006F7E2D">
        <w:tc>
          <w:tcPr>
            <w:tcW w:w="3150" w:type="dxa"/>
            <w:shd w:val="clear" w:color="auto" w:fill="auto"/>
          </w:tcPr>
          <w:p w14:paraId="5CDB989F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shd w:val="clear" w:color="auto" w:fill="auto"/>
          </w:tcPr>
          <w:p w14:paraId="6BB7A601" w14:textId="77777777" w:rsidR="00957F4C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F7AF7F5" w14:textId="5029283B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20E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20EE">
              <w:rPr>
                <w:rFonts w:asciiTheme="majorBidi" w:hAnsiTheme="majorBidi" w:cstheme="majorBidi"/>
                <w:sz w:val="28"/>
                <w:szCs w:val="28"/>
              </w:rPr>
              <w:t>644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B8756EE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21EDC13" w14:textId="7868E742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86EC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D20E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20EE">
              <w:rPr>
                <w:rFonts w:asciiTheme="majorBidi" w:hAnsiTheme="majorBidi" w:cstheme="majorBidi"/>
                <w:sz w:val="28"/>
                <w:szCs w:val="28"/>
              </w:rPr>
              <w:t>398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4EDA929" w14:textId="77777777" w:rsidR="00957F4C" w:rsidRPr="001500E7" w:rsidRDefault="00957F4C" w:rsidP="00957F4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C7F3EDE" w14:textId="55469554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86E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530B3">
              <w:rPr>
                <w:rFonts w:asciiTheme="majorBidi" w:hAnsiTheme="majorBidi" w:cstheme="majorBidi"/>
                <w:sz w:val="28"/>
                <w:szCs w:val="28"/>
              </w:rPr>
              <w:t>28,269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89BB499" w14:textId="77777777" w:rsidR="00957F4C" w:rsidRPr="001500E7" w:rsidRDefault="00957F4C" w:rsidP="00957F4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186C2548" w14:textId="763268BF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786E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D20E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20E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786EC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D20E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07DEEA84" w14:textId="77777777" w:rsidR="00957F4C" w:rsidRPr="001500E7" w:rsidRDefault="00957F4C" w:rsidP="00957F4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DD775A4" w14:textId="11B1E89E" w:rsidR="00957F4C" w:rsidRPr="001500E7" w:rsidRDefault="007B3210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6,763</w:t>
            </w:r>
          </w:p>
        </w:tc>
        <w:tc>
          <w:tcPr>
            <w:tcW w:w="270" w:type="dxa"/>
            <w:shd w:val="clear" w:color="auto" w:fill="auto"/>
          </w:tcPr>
          <w:p w14:paraId="1DC8C416" w14:textId="77777777" w:rsidR="00957F4C" w:rsidRPr="001500E7" w:rsidRDefault="00957F4C" w:rsidP="00957F4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A17399D" w14:textId="325A1050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0A09AA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4217921" w14:textId="2640F320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E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530B3">
              <w:rPr>
                <w:rFonts w:asciiTheme="majorBidi" w:hAnsiTheme="majorBidi" w:cstheme="majorBidi"/>
                <w:sz w:val="28"/>
                <w:szCs w:val="28"/>
              </w:rPr>
              <w:t>78,802</w:t>
            </w:r>
          </w:p>
        </w:tc>
      </w:tr>
      <w:tr w:rsidR="00957F4C" w:rsidRPr="001500E7" w14:paraId="4AC3C1DC" w14:textId="77777777" w:rsidTr="006F7E2D">
        <w:tc>
          <w:tcPr>
            <w:tcW w:w="3150" w:type="dxa"/>
            <w:shd w:val="clear" w:color="auto" w:fill="auto"/>
          </w:tcPr>
          <w:p w14:paraId="6D7F97EC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00" w:type="dxa"/>
            <w:shd w:val="clear" w:color="auto" w:fill="auto"/>
          </w:tcPr>
          <w:p w14:paraId="0E1854BE" w14:textId="77777777" w:rsidR="00957F4C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2F4296D" w14:textId="1F12B2A1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BE61BA0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5BED1F2" w14:textId="4BBBB3F2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488FE77" w14:textId="77777777" w:rsidR="00957F4C" w:rsidRPr="001500E7" w:rsidRDefault="00957F4C" w:rsidP="00957F4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696F4FE" w14:textId="47C3DC2D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86E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20EE">
              <w:rPr>
                <w:rFonts w:asciiTheme="majorBidi" w:hAnsiTheme="majorBidi" w:cstheme="majorBidi"/>
                <w:sz w:val="28"/>
                <w:szCs w:val="28"/>
              </w:rPr>
              <w:t>650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841A556" w14:textId="77777777" w:rsidR="00957F4C" w:rsidRPr="001500E7" w:rsidRDefault="00957F4C" w:rsidP="00957F4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0970D81F" w14:textId="4890AD02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86EC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20EE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Pr="00786EC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91FC4C0" w14:textId="77777777" w:rsidR="00957F4C" w:rsidRPr="001500E7" w:rsidRDefault="00957F4C" w:rsidP="00957F4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2CBC906" w14:textId="728279C0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D20E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20EE">
              <w:rPr>
                <w:rFonts w:asciiTheme="majorBidi" w:hAnsiTheme="majorBidi" w:cstheme="majorBidi"/>
                <w:sz w:val="28"/>
                <w:szCs w:val="28"/>
              </w:rPr>
              <w:t>07</w:t>
            </w:r>
            <w:r w:rsidRPr="00786E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EEBCBC3" w14:textId="77777777" w:rsidR="00957F4C" w:rsidRPr="001500E7" w:rsidRDefault="00957F4C" w:rsidP="00957F4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6F4D6D9" w14:textId="4430A374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E328F6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AA72F06" w14:textId="2D1A6E91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86E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D20E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6EC4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5D20E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57F4C" w:rsidRPr="001500E7" w14:paraId="1BA2BB0E" w14:textId="77777777" w:rsidTr="006F7E2D">
        <w:tc>
          <w:tcPr>
            <w:tcW w:w="3150" w:type="dxa"/>
            <w:shd w:val="clear" w:color="auto" w:fill="auto"/>
          </w:tcPr>
          <w:p w14:paraId="52F0F61A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ผลต่างจากการเปลี่ยนแปลงอัตรา                       </w:t>
            </w:r>
          </w:p>
          <w:p w14:paraId="011E33D8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900" w:type="dxa"/>
            <w:shd w:val="clear" w:color="auto" w:fill="auto"/>
          </w:tcPr>
          <w:p w14:paraId="48DD6E9F" w14:textId="77777777" w:rsidR="00957F4C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37FF5EC" w14:textId="77777777" w:rsidR="00957F4C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B78443" w14:textId="0F0A469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159F148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0BECCC" w14:textId="77777777" w:rsidR="00957F4C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8A2E99" w14:textId="44883224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A2A7C73" w14:textId="77777777" w:rsidR="00957F4C" w:rsidRPr="001500E7" w:rsidRDefault="00957F4C" w:rsidP="00957F4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2D174E" w14:textId="77777777" w:rsidR="00957F4C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F50B96" w14:textId="3E45D634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D20EE">
              <w:rPr>
                <w:rFonts w:asciiTheme="majorBidi" w:hAnsiTheme="majorBidi" w:cstheme="majorBidi"/>
                <w:sz w:val="28"/>
                <w:szCs w:val="28"/>
              </w:rPr>
              <w:t>669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5CA6217" w14:textId="77777777" w:rsidR="00957F4C" w:rsidRPr="001500E7" w:rsidRDefault="00957F4C" w:rsidP="00957F4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1634E1" w14:textId="77777777" w:rsidR="00957F4C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021FC13" w14:textId="74F25941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08" w:right="-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86E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D20E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2D03813" w14:textId="77777777" w:rsidR="00957F4C" w:rsidRPr="001500E7" w:rsidRDefault="00957F4C" w:rsidP="00957F4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B9972E7" w14:textId="77777777" w:rsidR="00957F4C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03FC34" w14:textId="1E683C9D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86EC4">
              <w:rPr>
                <w:rFonts w:asciiTheme="majorBidi" w:hAnsiTheme="majorBidi" w:cstheme="majorBidi"/>
                <w:sz w:val="28"/>
                <w:szCs w:val="28"/>
              </w:rPr>
              <w:t>121</w:t>
            </w:r>
          </w:p>
        </w:tc>
        <w:tc>
          <w:tcPr>
            <w:tcW w:w="270" w:type="dxa"/>
            <w:shd w:val="clear" w:color="auto" w:fill="auto"/>
          </w:tcPr>
          <w:p w14:paraId="38EF45C9" w14:textId="77777777" w:rsidR="00957F4C" w:rsidRPr="001500E7" w:rsidRDefault="00957F4C" w:rsidP="00957F4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F21C47" w14:textId="77777777" w:rsidR="00957F4C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550344" w14:textId="7A338CC8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6B19FA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54AF6EB" w14:textId="77777777" w:rsidR="00957F4C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D0503A" w14:textId="0F9A441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D20EE">
              <w:rPr>
                <w:rFonts w:asciiTheme="majorBidi" w:hAnsiTheme="majorBidi" w:cstheme="majorBidi"/>
                <w:sz w:val="28"/>
                <w:szCs w:val="28"/>
              </w:rPr>
              <w:t>777</w:t>
            </w:r>
          </w:p>
        </w:tc>
      </w:tr>
      <w:tr w:rsidR="00957F4C" w:rsidRPr="001500E7" w14:paraId="4A4C49E2" w14:textId="77777777" w:rsidTr="006F7E2D">
        <w:tc>
          <w:tcPr>
            <w:tcW w:w="3150" w:type="dxa"/>
            <w:shd w:val="clear" w:color="auto" w:fill="auto"/>
          </w:tcPr>
          <w:p w14:paraId="4CEED6D6" w14:textId="6A5E89D2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786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86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563</w:t>
            </w:r>
          </w:p>
        </w:tc>
        <w:tc>
          <w:tcPr>
            <w:tcW w:w="900" w:type="dxa"/>
            <w:shd w:val="clear" w:color="auto" w:fill="auto"/>
          </w:tcPr>
          <w:p w14:paraId="297B7089" w14:textId="77777777" w:rsidR="00957F4C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B4A5EA" w14:textId="385C9536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786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A4DB124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16F38" w14:textId="55362AE3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86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364B092" w14:textId="77777777" w:rsidR="00957F4C" w:rsidRPr="001500E7" w:rsidRDefault="00957F4C" w:rsidP="00957F4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D6978B" w14:textId="0BE82323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8530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64,245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B80ACC8" w14:textId="77777777" w:rsidR="00957F4C" w:rsidRPr="001500E7" w:rsidRDefault="00957F4C" w:rsidP="00957F4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711CBE" w14:textId="4CFA532E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08" w:right="-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</w:t>
            </w:r>
            <w:r w:rsidRPr="00786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86885AF" w14:textId="77777777" w:rsidR="00957F4C" w:rsidRPr="001500E7" w:rsidRDefault="00957F4C" w:rsidP="00957F4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DD4A30" w14:textId="42341FBB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7B32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0,294</w:t>
            </w:r>
          </w:p>
        </w:tc>
        <w:tc>
          <w:tcPr>
            <w:tcW w:w="270" w:type="dxa"/>
            <w:shd w:val="clear" w:color="auto" w:fill="auto"/>
          </w:tcPr>
          <w:p w14:paraId="6073F571" w14:textId="77777777" w:rsidR="00957F4C" w:rsidRPr="001500E7" w:rsidRDefault="00957F4C" w:rsidP="00957F4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9BE05E" w14:textId="14F6BA05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434</w:t>
            </w:r>
          </w:p>
        </w:tc>
        <w:tc>
          <w:tcPr>
            <w:tcW w:w="270" w:type="dxa"/>
            <w:shd w:val="clear" w:color="auto" w:fill="auto"/>
          </w:tcPr>
          <w:p w14:paraId="05FB5AB5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D37C17" w14:textId="57B55649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86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6F7E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6F7E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789</w:t>
            </w:r>
          </w:p>
        </w:tc>
      </w:tr>
      <w:tr w:rsidR="00957F4C" w:rsidRPr="001500E7" w14:paraId="187AC46A" w14:textId="77777777" w:rsidTr="00732B1C">
        <w:tc>
          <w:tcPr>
            <w:tcW w:w="3150" w:type="dxa"/>
            <w:shd w:val="clear" w:color="auto" w:fill="auto"/>
          </w:tcPr>
          <w:p w14:paraId="2FBDF408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547A821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9"/>
            <w:shd w:val="clear" w:color="auto" w:fill="auto"/>
          </w:tcPr>
          <w:p w14:paraId="4909CFEE" w14:textId="10E562C8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57F4C" w:rsidRPr="001500E7" w14:paraId="222527B4" w14:textId="77777777" w:rsidTr="00732B1C">
        <w:tc>
          <w:tcPr>
            <w:tcW w:w="3150" w:type="dxa"/>
            <w:shd w:val="clear" w:color="auto" w:fill="auto"/>
          </w:tcPr>
          <w:p w14:paraId="38CDE003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D17B432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168CB97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C572923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6D1EFEB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EEDD9CB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5C92F45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2271A8C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01323458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  <w:shd w:val="clear" w:color="auto" w:fill="auto"/>
          </w:tcPr>
          <w:p w14:paraId="7E0ED261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9A9DF35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4E4BEF6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67E9A83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</w:t>
            </w:r>
          </w:p>
        </w:tc>
        <w:tc>
          <w:tcPr>
            <w:tcW w:w="270" w:type="dxa"/>
            <w:shd w:val="clear" w:color="auto" w:fill="auto"/>
          </w:tcPr>
          <w:p w14:paraId="71FA87CD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338B930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7F4C" w:rsidRPr="001500E7" w14:paraId="648CFC73" w14:textId="77777777" w:rsidTr="00732B1C">
        <w:tc>
          <w:tcPr>
            <w:tcW w:w="3150" w:type="dxa"/>
            <w:shd w:val="clear" w:color="auto" w:fill="auto"/>
          </w:tcPr>
          <w:p w14:paraId="0670DFE3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42"/>
              </w:tabs>
              <w:spacing w:line="360" w:lineRule="exact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3349C37C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FDD327B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3E668A2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948E16C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BFCCC85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C3ECD73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05CAB64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4E27E37C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ติดตั้งและเครื่องใช้</w:t>
            </w:r>
          </w:p>
        </w:tc>
        <w:tc>
          <w:tcPr>
            <w:tcW w:w="270" w:type="dxa"/>
            <w:shd w:val="clear" w:color="auto" w:fill="auto"/>
          </w:tcPr>
          <w:p w14:paraId="6B4EE2D0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C602C70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095ADAA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9341898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</w:t>
            </w:r>
            <w:r w:rsidRPr="001500E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4EA03DC9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46F1531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7F4C" w:rsidRPr="001500E7" w14:paraId="60CE16A5" w14:textId="77777777" w:rsidTr="00732B1C">
        <w:tc>
          <w:tcPr>
            <w:tcW w:w="3150" w:type="dxa"/>
            <w:shd w:val="clear" w:color="auto" w:fill="auto"/>
          </w:tcPr>
          <w:p w14:paraId="0FBDA72A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9C2B27F" w14:textId="5738CFB5" w:rsidR="00957F4C" w:rsidRPr="000861B5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D46B3D7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C6E02C4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36CF3DF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5D45D40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F0A0C4F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F87050B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79D968BC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  <w:shd w:val="clear" w:color="auto" w:fill="auto"/>
          </w:tcPr>
          <w:p w14:paraId="2493EA50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990B5D5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</w:tcPr>
          <w:p w14:paraId="1F9CA41E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750D06A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  <w:shd w:val="clear" w:color="auto" w:fill="auto"/>
          </w:tcPr>
          <w:p w14:paraId="52585137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1309B9A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57F4C" w:rsidRPr="001500E7" w14:paraId="4AFC96FA" w14:textId="77777777" w:rsidTr="00732B1C">
        <w:trPr>
          <w:trHeight w:val="353"/>
        </w:trPr>
        <w:tc>
          <w:tcPr>
            <w:tcW w:w="3150" w:type="dxa"/>
            <w:shd w:val="clear" w:color="auto" w:fill="auto"/>
          </w:tcPr>
          <w:p w14:paraId="5D479E84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1F992158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9"/>
            <w:shd w:val="clear" w:color="auto" w:fill="auto"/>
          </w:tcPr>
          <w:p w14:paraId="50A0FC51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500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57F4C" w:rsidRPr="001500E7" w14:paraId="7F387C5C" w14:textId="77777777" w:rsidTr="00732B1C">
        <w:trPr>
          <w:trHeight w:val="272"/>
        </w:trPr>
        <w:tc>
          <w:tcPr>
            <w:tcW w:w="3150" w:type="dxa"/>
            <w:shd w:val="clear" w:color="auto" w:fill="auto"/>
          </w:tcPr>
          <w:p w14:paraId="1EDF2DCC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500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900" w:type="dxa"/>
          </w:tcPr>
          <w:p w14:paraId="0A082B79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9"/>
            <w:shd w:val="clear" w:color="auto" w:fill="auto"/>
          </w:tcPr>
          <w:p w14:paraId="72ECBDC1" w14:textId="1FEE0A2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957F4C" w:rsidRPr="001500E7" w14:paraId="1C5386A7" w14:textId="77777777" w:rsidTr="00732B1C">
        <w:tc>
          <w:tcPr>
            <w:tcW w:w="3150" w:type="dxa"/>
            <w:shd w:val="clear" w:color="auto" w:fill="auto"/>
          </w:tcPr>
          <w:p w14:paraId="3507E150" w14:textId="51088EDC" w:rsidR="00957F4C" w:rsidRPr="001500E7" w:rsidRDefault="00957F4C" w:rsidP="00957F4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786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86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</w:t>
            </w:r>
            <w:r w:rsidRPr="00786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14:paraId="09143599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0A5B98B3" w14:textId="7678885C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6FDCE4F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1E0B140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3FCA42A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E32B6C7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A9AC0C4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4DE1FC30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194A73C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EE094EA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8BDD968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64A431F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9FDDC05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AEE8AE7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7F4C" w:rsidRPr="001500E7" w14:paraId="641FC4A6" w14:textId="77777777" w:rsidTr="00732B1C">
        <w:tc>
          <w:tcPr>
            <w:tcW w:w="3150" w:type="dxa"/>
            <w:shd w:val="clear" w:color="auto" w:fill="auto"/>
          </w:tcPr>
          <w:p w14:paraId="4B617A20" w14:textId="77777777" w:rsidR="00957F4C" w:rsidRPr="001500E7" w:rsidRDefault="00957F4C" w:rsidP="00957F4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900" w:type="dxa"/>
          </w:tcPr>
          <w:p w14:paraId="5A468FB4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75970612" w14:textId="3A875948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86EC4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5D20E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20EE"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 w:rsidRPr="00786EC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DD0E8AF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27B5D11" w14:textId="17EC72C9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6EC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D20EE">
              <w:rPr>
                <w:rFonts w:asciiTheme="majorBidi" w:hAnsiTheme="majorBidi" w:cstheme="majorBidi"/>
                <w:sz w:val="28"/>
                <w:szCs w:val="28"/>
              </w:rPr>
              <w:t>86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20EE">
              <w:rPr>
                <w:rFonts w:asciiTheme="majorBidi" w:hAnsiTheme="majorBidi" w:cstheme="majorBidi"/>
                <w:sz w:val="28"/>
                <w:szCs w:val="28"/>
              </w:rPr>
              <w:t>444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1AE0056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B4FAEB2" w14:textId="3D86D05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20E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86E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D20E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20EE">
              <w:rPr>
                <w:rFonts w:asciiTheme="majorBidi" w:hAnsiTheme="majorBidi" w:cstheme="majorBidi"/>
                <w:sz w:val="28"/>
                <w:szCs w:val="28"/>
              </w:rPr>
              <w:t>386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AEDB922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CE4185A" w14:textId="2C2BB008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6EC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D20E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20EE">
              <w:rPr>
                <w:rFonts w:asciiTheme="majorBidi" w:hAnsiTheme="majorBidi" w:cstheme="majorBidi"/>
                <w:sz w:val="28"/>
                <w:szCs w:val="28"/>
              </w:rPr>
              <w:t>044</w:t>
            </w:r>
          </w:p>
        </w:tc>
        <w:tc>
          <w:tcPr>
            <w:tcW w:w="270" w:type="dxa"/>
            <w:shd w:val="clear" w:color="auto" w:fill="auto"/>
          </w:tcPr>
          <w:p w14:paraId="55872E14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DFF98FF" w14:textId="5DF4C68F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786E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D20E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6EC4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5D20E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19D3F6A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89671A4" w14:textId="449C594F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20EE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6EC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D20EE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1E9279E5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45B0D72" w14:textId="4FF57936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6E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6E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D20E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6E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D20EE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</w:tr>
      <w:tr w:rsidR="00957F4C" w:rsidRPr="001500E7" w14:paraId="5B534C66" w14:textId="77777777" w:rsidTr="00732B1C">
        <w:tc>
          <w:tcPr>
            <w:tcW w:w="3150" w:type="dxa"/>
            <w:shd w:val="clear" w:color="auto" w:fill="auto"/>
          </w:tcPr>
          <w:p w14:paraId="31C8066C" w14:textId="77777777" w:rsidR="00957F4C" w:rsidRPr="001500E7" w:rsidRDefault="00957F4C" w:rsidP="00957F4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00E7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900" w:type="dxa"/>
          </w:tcPr>
          <w:p w14:paraId="0D14C8E2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61AB2936" w14:textId="3AD59165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E58DD7F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2364C05" w14:textId="270E07FD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80F3175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9E946F2" w14:textId="1012B421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20E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6E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D20EE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5538BE6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12AFC87" w14:textId="00B1A26C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269832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8A95EC7" w14:textId="0390342A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D20EE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Pr="00786EC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4A5BD02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550987E" w14:textId="49E969D2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F6FE67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18A8D16" w14:textId="6A0B6200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D20E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20EE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Pr="00786EC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957F4C" w:rsidRPr="001500E7" w14:paraId="1A3F05CC" w14:textId="77777777" w:rsidTr="00732B1C">
        <w:trPr>
          <w:trHeight w:val="116"/>
        </w:trPr>
        <w:tc>
          <w:tcPr>
            <w:tcW w:w="3150" w:type="dxa"/>
            <w:shd w:val="clear" w:color="auto" w:fill="auto"/>
          </w:tcPr>
          <w:p w14:paraId="25A6C2DE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A89A90F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8E8203" w14:textId="4C2B02C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</w:t>
            </w:r>
            <w:r w:rsidRPr="00786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B1E6BE1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1D78D2" w14:textId="66F45CCA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AB0E137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BCB50E" w14:textId="5665CA1D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786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87A84CB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454E1E" w14:textId="334670D8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044</w:t>
            </w:r>
          </w:p>
        </w:tc>
        <w:tc>
          <w:tcPr>
            <w:tcW w:w="270" w:type="dxa"/>
            <w:shd w:val="clear" w:color="auto" w:fill="auto"/>
          </w:tcPr>
          <w:p w14:paraId="70D29DCD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FCB78F" w14:textId="4732386C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595</w:t>
            </w:r>
          </w:p>
        </w:tc>
        <w:tc>
          <w:tcPr>
            <w:tcW w:w="270" w:type="dxa"/>
            <w:shd w:val="clear" w:color="auto" w:fill="auto"/>
          </w:tcPr>
          <w:p w14:paraId="2C1ACCFB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367F78" w14:textId="03E24FBA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86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14C4E09C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E9751F" w14:textId="13390E29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86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840</w:t>
            </w:r>
          </w:p>
        </w:tc>
      </w:tr>
      <w:tr w:rsidR="00957F4C" w:rsidRPr="001500E7" w14:paraId="0D864357" w14:textId="77777777" w:rsidTr="00D45E24">
        <w:trPr>
          <w:trHeight w:val="402"/>
        </w:trPr>
        <w:tc>
          <w:tcPr>
            <w:tcW w:w="3150" w:type="dxa"/>
            <w:shd w:val="clear" w:color="auto" w:fill="auto"/>
          </w:tcPr>
          <w:p w14:paraId="7ECE2D49" w14:textId="3A9CB95F" w:rsidR="00957F4C" w:rsidRPr="001500E7" w:rsidRDefault="00957F4C" w:rsidP="00957F4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786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500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86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563</w:t>
            </w:r>
          </w:p>
        </w:tc>
        <w:tc>
          <w:tcPr>
            <w:tcW w:w="900" w:type="dxa"/>
          </w:tcPr>
          <w:p w14:paraId="597E4D13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6AC42FA" w14:textId="4E276C9B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9925B98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ED0A9D6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6106BDC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F0686BA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86B630F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4AC44051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5E445A8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1511CE5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FCE2F05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43EEA4A4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52EF40B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5551EAA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57F4C" w:rsidRPr="001500E7" w14:paraId="43E1F160" w14:textId="77777777" w:rsidTr="006F7E2D">
        <w:tc>
          <w:tcPr>
            <w:tcW w:w="3150" w:type="dxa"/>
            <w:shd w:val="clear" w:color="auto" w:fill="auto"/>
          </w:tcPr>
          <w:p w14:paraId="6A43CDE7" w14:textId="1F21FD54" w:rsidR="00957F4C" w:rsidRPr="00957F4C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6F7E2D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900" w:type="dxa"/>
          </w:tcPr>
          <w:p w14:paraId="3FB2F5A0" w14:textId="77777777" w:rsidR="00957F4C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63EFF4B" w14:textId="040E7AB8" w:rsidR="00957F4C" w:rsidRPr="00D45E24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EC4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11</w:t>
            </w:r>
            <w:r w:rsidRPr="005D20E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D20E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456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9D4BB0E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1190DFB" w14:textId="6CA0FD80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93A46CC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BBB009C" w14:textId="74A4C172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6F7E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13,504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0134E37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0FAC8367" w14:textId="523B636B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786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839BDB7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A2FF145" w14:textId="20F9DCB8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B32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830</w:t>
            </w:r>
          </w:p>
        </w:tc>
        <w:tc>
          <w:tcPr>
            <w:tcW w:w="270" w:type="dxa"/>
            <w:shd w:val="clear" w:color="auto" w:fill="auto"/>
          </w:tcPr>
          <w:p w14:paraId="6C47AB19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147BBF6B" w14:textId="04BEA339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847</w:t>
            </w:r>
          </w:p>
        </w:tc>
        <w:tc>
          <w:tcPr>
            <w:tcW w:w="270" w:type="dxa"/>
            <w:shd w:val="clear" w:color="auto" w:fill="auto"/>
          </w:tcPr>
          <w:p w14:paraId="6A6B1D8C" w14:textId="77777777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A596E1C" w14:textId="330484FC" w:rsidR="00957F4C" w:rsidRPr="001500E7" w:rsidRDefault="00957F4C" w:rsidP="0095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D20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6F7E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6F7E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221</w:t>
            </w:r>
          </w:p>
        </w:tc>
      </w:tr>
    </w:tbl>
    <w:p w14:paraId="4DF5DB79" w14:textId="77777777" w:rsidR="00CA426A" w:rsidRPr="001500E7" w:rsidRDefault="00CA426A" w:rsidP="00652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50"/>
        </w:tabs>
        <w:ind w:left="540" w:right="71"/>
        <w:jc w:val="thaiDistribute"/>
        <w:rPr>
          <w:rFonts w:ascii="Angsana New" w:hAnsi="Angsana New"/>
          <w:spacing w:val="10"/>
          <w:sz w:val="30"/>
          <w:szCs w:val="30"/>
        </w:rPr>
      </w:pPr>
    </w:p>
    <w:p w14:paraId="6BF18480" w14:textId="77777777" w:rsidR="00875A0B" w:rsidRDefault="00875A0B" w:rsidP="00B37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50"/>
        </w:tabs>
        <w:ind w:left="540" w:right="53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B7510A5" w14:textId="77777777" w:rsidR="001500E7" w:rsidRDefault="001500E7" w:rsidP="00B37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50"/>
        </w:tabs>
        <w:ind w:left="540" w:right="53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50C6461" w14:textId="77777777" w:rsidR="001500E7" w:rsidRDefault="001500E7" w:rsidP="00B37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50"/>
        </w:tabs>
        <w:ind w:left="540" w:right="53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773C04C" w14:textId="77777777" w:rsidR="001500E7" w:rsidRDefault="001500E7" w:rsidP="00B37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50"/>
        </w:tabs>
        <w:ind w:left="540" w:right="53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EA4DC07" w14:textId="77777777" w:rsidR="001500E7" w:rsidRDefault="001500E7" w:rsidP="00B37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50"/>
        </w:tabs>
        <w:ind w:left="540" w:right="53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599F022" w14:textId="77777777" w:rsidR="001500E7" w:rsidRPr="00B3751D" w:rsidRDefault="001500E7" w:rsidP="00B37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50"/>
        </w:tabs>
        <w:ind w:left="540" w:right="53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183F27D" w14:textId="77777777" w:rsidR="00D45E24" w:rsidRDefault="00D45E24">
      <w:r>
        <w:br w:type="page"/>
      </w:r>
    </w:p>
    <w:tbl>
      <w:tblPr>
        <w:tblW w:w="144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170"/>
        <w:gridCol w:w="270"/>
        <w:gridCol w:w="1101"/>
        <w:gridCol w:w="69"/>
        <w:gridCol w:w="270"/>
        <w:gridCol w:w="1620"/>
        <w:gridCol w:w="270"/>
        <w:gridCol w:w="1170"/>
        <w:gridCol w:w="270"/>
        <w:gridCol w:w="1440"/>
        <w:gridCol w:w="270"/>
        <w:gridCol w:w="1170"/>
      </w:tblGrid>
      <w:tr w:rsidR="004A7B11" w:rsidRPr="00D533B8" w14:paraId="0AA94804" w14:textId="77777777" w:rsidTr="001500E7">
        <w:tc>
          <w:tcPr>
            <w:tcW w:w="3960" w:type="dxa"/>
            <w:shd w:val="clear" w:color="auto" w:fill="auto"/>
          </w:tcPr>
          <w:p w14:paraId="4D9DF7EE" w14:textId="7D0F5D87" w:rsidR="004A7B11" w:rsidRPr="00D533B8" w:rsidRDefault="004A7B11" w:rsidP="0015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0" w:type="dxa"/>
            <w:gridSpan w:val="14"/>
            <w:shd w:val="clear" w:color="auto" w:fill="auto"/>
          </w:tcPr>
          <w:p w14:paraId="403D4C6A" w14:textId="77777777" w:rsidR="004A7B11" w:rsidRPr="00D533B8" w:rsidRDefault="004A7B11" w:rsidP="00BB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2E06" w:rsidRPr="00D533B8" w14:paraId="5291E7A8" w14:textId="77777777" w:rsidTr="001500E7">
        <w:tc>
          <w:tcPr>
            <w:tcW w:w="3960" w:type="dxa"/>
            <w:shd w:val="clear" w:color="auto" w:fill="auto"/>
          </w:tcPr>
          <w:p w14:paraId="1B3C7C33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A757396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70" w:type="dxa"/>
            <w:shd w:val="clear" w:color="auto" w:fill="auto"/>
          </w:tcPr>
          <w:p w14:paraId="06E03124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C9D811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  <w:shd w:val="clear" w:color="auto" w:fill="auto"/>
          </w:tcPr>
          <w:p w14:paraId="1772E18A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D432B0C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4D742E1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512D6B35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  <w:shd w:val="clear" w:color="auto" w:fill="auto"/>
          </w:tcPr>
          <w:p w14:paraId="5676B64E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33CB750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B513DE5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6C05F1F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</w:t>
            </w:r>
          </w:p>
        </w:tc>
        <w:tc>
          <w:tcPr>
            <w:tcW w:w="270" w:type="dxa"/>
            <w:shd w:val="clear" w:color="auto" w:fill="auto"/>
          </w:tcPr>
          <w:p w14:paraId="3D0DF583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B9086D8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2E06" w:rsidRPr="00D533B8" w14:paraId="00BC499E" w14:textId="77777777" w:rsidTr="001500E7">
        <w:tc>
          <w:tcPr>
            <w:tcW w:w="3960" w:type="dxa"/>
            <w:shd w:val="clear" w:color="auto" w:fill="auto"/>
          </w:tcPr>
          <w:p w14:paraId="4270F40B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24F25F0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  <w:shd w:val="clear" w:color="auto" w:fill="auto"/>
          </w:tcPr>
          <w:p w14:paraId="316F16CB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DCA42D7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  <w:shd w:val="clear" w:color="auto" w:fill="auto"/>
          </w:tcPr>
          <w:p w14:paraId="2372FB76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D25B10B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  <w:shd w:val="clear" w:color="auto" w:fill="auto"/>
          </w:tcPr>
          <w:p w14:paraId="7A0597EF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43A29AB8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ติดตั้งและเครื่องใช้</w:t>
            </w:r>
          </w:p>
        </w:tc>
        <w:tc>
          <w:tcPr>
            <w:tcW w:w="270" w:type="dxa"/>
            <w:shd w:val="clear" w:color="auto" w:fill="auto"/>
          </w:tcPr>
          <w:p w14:paraId="50165817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43E3CA1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2A8B0E5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C973B2C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50C5FC19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6652153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2E06" w:rsidRPr="00D533B8" w14:paraId="23504F60" w14:textId="77777777" w:rsidTr="001500E7">
        <w:tc>
          <w:tcPr>
            <w:tcW w:w="3960" w:type="dxa"/>
            <w:shd w:val="clear" w:color="auto" w:fill="auto"/>
          </w:tcPr>
          <w:p w14:paraId="5260EB6B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B344A7A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</w:tcPr>
          <w:p w14:paraId="501A111F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30FB432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  <w:shd w:val="clear" w:color="auto" w:fill="auto"/>
          </w:tcPr>
          <w:p w14:paraId="5C80A526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E4C8B7B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  <w:shd w:val="clear" w:color="auto" w:fill="auto"/>
          </w:tcPr>
          <w:p w14:paraId="698FBE01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4A7921C7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  <w:shd w:val="clear" w:color="auto" w:fill="auto"/>
          </w:tcPr>
          <w:p w14:paraId="24119AF9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2730777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</w:tcPr>
          <w:p w14:paraId="21F2453C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656E2F0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  <w:shd w:val="clear" w:color="auto" w:fill="auto"/>
          </w:tcPr>
          <w:p w14:paraId="2E4D10B8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D871C2A" w14:textId="77777777" w:rsidR="00652E06" w:rsidRPr="00D533B8" w:rsidRDefault="00652E0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A7B11" w:rsidRPr="00D533B8" w14:paraId="7DDA246C" w14:textId="77777777" w:rsidTr="001500E7">
        <w:tc>
          <w:tcPr>
            <w:tcW w:w="3960" w:type="dxa"/>
            <w:shd w:val="clear" w:color="auto" w:fill="auto"/>
          </w:tcPr>
          <w:p w14:paraId="5B01E0BA" w14:textId="77777777" w:rsidR="004A7B11" w:rsidRPr="00D533B8" w:rsidRDefault="004A7B11" w:rsidP="00BB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30" w:type="dxa"/>
            <w:gridSpan w:val="14"/>
            <w:shd w:val="clear" w:color="auto" w:fill="auto"/>
          </w:tcPr>
          <w:p w14:paraId="72172B04" w14:textId="77777777" w:rsidR="004A7B11" w:rsidRPr="00D533B8" w:rsidRDefault="004A7B11" w:rsidP="00BB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A7B11" w:rsidRPr="00D533B8" w14:paraId="6D827212" w14:textId="77777777" w:rsidTr="001500E7">
        <w:tc>
          <w:tcPr>
            <w:tcW w:w="3960" w:type="dxa"/>
            <w:shd w:val="clear" w:color="auto" w:fill="auto"/>
          </w:tcPr>
          <w:p w14:paraId="34B439B2" w14:textId="77777777" w:rsidR="004A7B11" w:rsidRPr="00D533B8" w:rsidRDefault="004A7B11" w:rsidP="00BB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</w:tcPr>
          <w:p w14:paraId="01164240" w14:textId="77777777" w:rsidR="004A7B11" w:rsidRPr="00D533B8" w:rsidRDefault="004A7B11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DF849E5" w14:textId="77777777" w:rsidR="004A7B11" w:rsidRPr="00D533B8" w:rsidRDefault="004A7B11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937BC52" w14:textId="77777777" w:rsidR="004A7B11" w:rsidRPr="00D533B8" w:rsidRDefault="004A7B11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A406AD4" w14:textId="77777777" w:rsidR="004A7B11" w:rsidRPr="00D533B8" w:rsidRDefault="004A7B11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144F4D71" w14:textId="77777777" w:rsidR="004A7B11" w:rsidRPr="00D533B8" w:rsidRDefault="004A7B11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9" w:type="dxa"/>
            <w:gridSpan w:val="2"/>
            <w:shd w:val="clear" w:color="auto" w:fill="auto"/>
          </w:tcPr>
          <w:p w14:paraId="415A966F" w14:textId="77777777" w:rsidR="004A7B11" w:rsidRPr="00D533B8" w:rsidRDefault="004A7B11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B49E482" w14:textId="77777777" w:rsidR="004A7B11" w:rsidRPr="00D533B8" w:rsidRDefault="004A7B11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CD0344D" w14:textId="77777777" w:rsidR="004A7B11" w:rsidRPr="00D533B8" w:rsidRDefault="004A7B11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A736F74" w14:textId="77777777" w:rsidR="004A7B11" w:rsidRPr="00D533B8" w:rsidRDefault="004A7B11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98763D3" w14:textId="77777777" w:rsidR="004A7B11" w:rsidRPr="00D533B8" w:rsidRDefault="004A7B11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A0D4F59" w14:textId="77777777" w:rsidR="004A7B11" w:rsidRPr="00D533B8" w:rsidRDefault="004A7B11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BA9DDED" w14:textId="77777777" w:rsidR="004A7B11" w:rsidRPr="00D533B8" w:rsidRDefault="004A7B11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EB3A9B6" w14:textId="77777777" w:rsidR="004A7B11" w:rsidRPr="00D533B8" w:rsidRDefault="004A7B11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6396" w:rsidRPr="00D533B8" w14:paraId="22963478" w14:textId="77777777" w:rsidTr="001500E7">
        <w:tc>
          <w:tcPr>
            <w:tcW w:w="3960" w:type="dxa"/>
            <w:shd w:val="clear" w:color="auto" w:fill="auto"/>
          </w:tcPr>
          <w:p w14:paraId="405F1D44" w14:textId="5A97176C" w:rsidR="00926396" w:rsidRPr="00D533B8" w:rsidRDefault="00926396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56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1BF295F1" w14:textId="20178193" w:rsidR="00926396" w:rsidRPr="00926396" w:rsidRDefault="00786EC4" w:rsidP="00926396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right="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926396" w:rsidRPr="00926396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388</w:t>
            </w:r>
          </w:p>
        </w:tc>
        <w:tc>
          <w:tcPr>
            <w:tcW w:w="270" w:type="dxa"/>
            <w:shd w:val="clear" w:color="auto" w:fill="auto"/>
          </w:tcPr>
          <w:p w14:paraId="446F0908" w14:textId="77777777" w:rsidR="00926396" w:rsidRPr="00926396" w:rsidRDefault="00926396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2BA4082" w14:textId="67308E28" w:rsidR="00926396" w:rsidRPr="00926396" w:rsidRDefault="005D20EE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387</w:t>
            </w:r>
            <w:r w:rsidR="00926396" w:rsidRPr="00926396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79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E49BBCD" w14:textId="77777777" w:rsidR="00926396" w:rsidRPr="00926396" w:rsidRDefault="00926396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1DB69BFD" w14:textId="608A961D" w:rsidR="00926396" w:rsidRPr="00926396" w:rsidRDefault="00786EC4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926396" w:rsidRPr="00926396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08</w:t>
            </w: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926396" w:rsidRPr="00926396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78</w:t>
            </w: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339" w:type="dxa"/>
            <w:gridSpan w:val="2"/>
            <w:shd w:val="clear" w:color="auto" w:fill="auto"/>
          </w:tcPr>
          <w:p w14:paraId="018AFDC6" w14:textId="77777777" w:rsidR="00926396" w:rsidRPr="00926396" w:rsidRDefault="00926396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C3645A2" w14:textId="65D14A7F" w:rsidR="00926396" w:rsidRPr="00926396" w:rsidRDefault="005D20EE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95</w:t>
            </w:r>
            <w:r w:rsidR="00926396" w:rsidRPr="00926396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965</w:t>
            </w:r>
          </w:p>
        </w:tc>
        <w:tc>
          <w:tcPr>
            <w:tcW w:w="270" w:type="dxa"/>
            <w:shd w:val="clear" w:color="auto" w:fill="auto"/>
          </w:tcPr>
          <w:p w14:paraId="591A343D" w14:textId="77777777" w:rsidR="00926396" w:rsidRPr="00926396" w:rsidRDefault="00926396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D52EC0A" w14:textId="080EA520" w:rsidR="00926396" w:rsidRPr="00926396" w:rsidRDefault="005D20EE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54</w:t>
            </w:r>
            <w:r w:rsidR="00926396" w:rsidRPr="00926396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099</w:t>
            </w:r>
          </w:p>
        </w:tc>
        <w:tc>
          <w:tcPr>
            <w:tcW w:w="270" w:type="dxa"/>
            <w:shd w:val="clear" w:color="auto" w:fill="auto"/>
          </w:tcPr>
          <w:p w14:paraId="51361A57" w14:textId="77777777" w:rsidR="00926396" w:rsidRPr="00926396" w:rsidRDefault="00926396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39D6C3A" w14:textId="493181DC" w:rsidR="00926396" w:rsidRPr="00926396" w:rsidRDefault="005D20EE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87</w:t>
            </w:r>
            <w:r w:rsidR="00926396" w:rsidRPr="00926396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3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Pr="005D20E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94DA0C5" w14:textId="77777777" w:rsidR="00926396" w:rsidRPr="00926396" w:rsidRDefault="00926396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21D8C24" w14:textId="0A04EF5D" w:rsidR="00926396" w:rsidRPr="00926396" w:rsidRDefault="00786EC4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926396" w:rsidRPr="00926396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838</w:t>
            </w:r>
            <w:r w:rsidR="00926396" w:rsidRPr="00926396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349</w:t>
            </w:r>
          </w:p>
        </w:tc>
      </w:tr>
      <w:tr w:rsidR="00926396" w:rsidRPr="00D533B8" w14:paraId="4D3FEFD3" w14:textId="77777777" w:rsidTr="001500E7">
        <w:tc>
          <w:tcPr>
            <w:tcW w:w="3960" w:type="dxa"/>
            <w:shd w:val="clear" w:color="auto" w:fill="auto"/>
          </w:tcPr>
          <w:p w14:paraId="7767AEF1" w14:textId="77777777" w:rsidR="00926396" w:rsidRPr="00D533B8" w:rsidRDefault="00926396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</w:tcPr>
          <w:p w14:paraId="5FAF3B1A" w14:textId="44DC1413" w:rsidR="00926396" w:rsidRPr="00D533B8" w:rsidRDefault="00926396" w:rsidP="00926396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right="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7B2F7B" w14:textId="77777777" w:rsidR="00926396" w:rsidRPr="00D533B8" w:rsidRDefault="00926396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0D9761F" w14:textId="69905CBA" w:rsidR="00926396" w:rsidRPr="00D533B8" w:rsidRDefault="00786EC4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122</w:t>
            </w:r>
          </w:p>
        </w:tc>
        <w:tc>
          <w:tcPr>
            <w:tcW w:w="270" w:type="dxa"/>
            <w:shd w:val="clear" w:color="auto" w:fill="auto"/>
          </w:tcPr>
          <w:p w14:paraId="61956770" w14:textId="77777777" w:rsidR="00926396" w:rsidRPr="00D533B8" w:rsidRDefault="00926396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3BAE2E58" w14:textId="46ECCEBF" w:rsidR="00926396" w:rsidRPr="00D533B8" w:rsidRDefault="00786EC4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12</w:t>
            </w:r>
            <w:r w:rsidR="00926396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309</w:t>
            </w:r>
          </w:p>
        </w:tc>
        <w:tc>
          <w:tcPr>
            <w:tcW w:w="339" w:type="dxa"/>
            <w:gridSpan w:val="2"/>
            <w:shd w:val="clear" w:color="auto" w:fill="auto"/>
          </w:tcPr>
          <w:p w14:paraId="2434CD12" w14:textId="77777777" w:rsidR="00926396" w:rsidRPr="00D533B8" w:rsidRDefault="00926396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18AC02FC" w14:textId="31C4728C" w:rsidR="00926396" w:rsidRPr="00D533B8" w:rsidRDefault="00786EC4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926396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747</w:t>
            </w:r>
          </w:p>
        </w:tc>
        <w:tc>
          <w:tcPr>
            <w:tcW w:w="270" w:type="dxa"/>
            <w:shd w:val="clear" w:color="auto" w:fill="auto"/>
          </w:tcPr>
          <w:p w14:paraId="19FB300D" w14:textId="77777777" w:rsidR="00926396" w:rsidRPr="00D533B8" w:rsidRDefault="00926396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46F2688" w14:textId="59004025" w:rsidR="00926396" w:rsidRPr="00D533B8" w:rsidRDefault="00786EC4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926396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9</w:t>
            </w: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47261802" w14:textId="77777777" w:rsidR="00926396" w:rsidRPr="00D533B8" w:rsidRDefault="00926396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B73CE15" w14:textId="3908DD46" w:rsidR="00926396" w:rsidRPr="00D533B8" w:rsidRDefault="005D20EE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66</w:t>
            </w:r>
            <w:r w:rsidR="00926396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379</w:t>
            </w:r>
          </w:p>
        </w:tc>
        <w:tc>
          <w:tcPr>
            <w:tcW w:w="270" w:type="dxa"/>
            <w:shd w:val="clear" w:color="auto" w:fill="auto"/>
          </w:tcPr>
          <w:p w14:paraId="44B5CECD" w14:textId="77777777" w:rsidR="00926396" w:rsidRPr="00D533B8" w:rsidRDefault="00926396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DCB59C7" w14:textId="4EE76E2F" w:rsidR="00926396" w:rsidRPr="00D533B8" w:rsidRDefault="005D20EE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8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926396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467</w:t>
            </w:r>
          </w:p>
        </w:tc>
      </w:tr>
      <w:tr w:rsidR="00926396" w:rsidRPr="00D533B8" w14:paraId="31C81B38" w14:textId="77777777" w:rsidTr="001500E7">
        <w:tc>
          <w:tcPr>
            <w:tcW w:w="3960" w:type="dxa"/>
            <w:shd w:val="clear" w:color="auto" w:fill="auto"/>
          </w:tcPr>
          <w:p w14:paraId="28E044E6" w14:textId="77777777" w:rsidR="00926396" w:rsidRPr="00D533B8" w:rsidRDefault="00926396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  <w:shd w:val="clear" w:color="auto" w:fill="auto"/>
          </w:tcPr>
          <w:p w14:paraId="3EBFFDD4" w14:textId="5A9ACAC9" w:rsidR="00926396" w:rsidRPr="00D533B8" w:rsidRDefault="00926396" w:rsidP="00D27F42">
            <w:pPr>
              <w:pStyle w:val="acctfourfigures"/>
              <w:tabs>
                <w:tab w:val="clear" w:pos="765"/>
                <w:tab w:val="decimal" w:pos="682"/>
              </w:tabs>
              <w:spacing w:line="360" w:lineRule="exact"/>
              <w:ind w:right="72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79726C" w14:textId="77777777" w:rsidR="00926396" w:rsidRPr="00D533B8" w:rsidRDefault="00926396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C279337" w14:textId="7C7E6997" w:rsidR="00926396" w:rsidRPr="00D533B8" w:rsidRDefault="00786EC4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926396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304</w:t>
            </w:r>
          </w:p>
        </w:tc>
        <w:tc>
          <w:tcPr>
            <w:tcW w:w="270" w:type="dxa"/>
            <w:shd w:val="clear" w:color="auto" w:fill="auto"/>
          </w:tcPr>
          <w:p w14:paraId="75479A17" w14:textId="77777777" w:rsidR="00926396" w:rsidRPr="00D533B8" w:rsidRDefault="00926396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56EF60E3" w14:textId="4A017417" w:rsidR="00926396" w:rsidRPr="00D533B8" w:rsidRDefault="005D20EE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85</w:t>
            </w:r>
            <w:r w:rsidR="00926396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556</w:t>
            </w:r>
          </w:p>
        </w:tc>
        <w:tc>
          <w:tcPr>
            <w:tcW w:w="339" w:type="dxa"/>
            <w:gridSpan w:val="2"/>
            <w:shd w:val="clear" w:color="auto" w:fill="auto"/>
          </w:tcPr>
          <w:p w14:paraId="3864BA1C" w14:textId="77777777" w:rsidR="00926396" w:rsidRPr="00D533B8" w:rsidRDefault="00926396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B448F41" w14:textId="2C6C6B06" w:rsidR="00926396" w:rsidRPr="00D533B8" w:rsidRDefault="00786EC4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926396">
              <w:rPr>
                <w:rFonts w:ascii="Angsana New" w:hAnsi="Angsana New"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6038643D" w14:textId="77777777" w:rsidR="00926396" w:rsidRPr="00D533B8" w:rsidRDefault="00926396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E6A57C4" w14:textId="1D94F706" w:rsidR="00926396" w:rsidRPr="00D533B8" w:rsidRDefault="00786EC4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926396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596</w:t>
            </w:r>
          </w:p>
        </w:tc>
        <w:tc>
          <w:tcPr>
            <w:tcW w:w="270" w:type="dxa"/>
            <w:shd w:val="clear" w:color="auto" w:fill="auto"/>
          </w:tcPr>
          <w:p w14:paraId="00B5F1B8" w14:textId="77777777" w:rsidR="00926396" w:rsidRPr="00D533B8" w:rsidRDefault="00926396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F06C887" w14:textId="719EDCE1" w:rsidR="00926396" w:rsidRPr="00D533B8" w:rsidRDefault="00926396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9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586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247D516" w14:textId="77777777" w:rsidR="00926396" w:rsidRPr="00D533B8" w:rsidRDefault="00926396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8C67D77" w14:textId="246F4116" w:rsidR="00926396" w:rsidRPr="00D533B8" w:rsidRDefault="00926396" w:rsidP="00926396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right="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926396" w:rsidRPr="00D533B8" w14:paraId="7E116F4C" w14:textId="77777777" w:rsidTr="001500E7">
        <w:tc>
          <w:tcPr>
            <w:tcW w:w="3960" w:type="dxa"/>
            <w:shd w:val="clear" w:color="auto" w:fill="auto"/>
          </w:tcPr>
          <w:p w14:paraId="64C8F6C7" w14:textId="77777777" w:rsidR="00926396" w:rsidRPr="00D533B8" w:rsidRDefault="00926396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</w:tcPr>
          <w:p w14:paraId="0CB01C6B" w14:textId="115568C6" w:rsidR="00926396" w:rsidRPr="00D533B8" w:rsidRDefault="00926396" w:rsidP="00926396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right="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3EEC77" w14:textId="77777777" w:rsidR="00926396" w:rsidRPr="00D533B8" w:rsidRDefault="00926396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80288E5" w14:textId="03BF85FC" w:rsidR="00926396" w:rsidRPr="00D533B8" w:rsidRDefault="00926396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4A6FBE" w14:textId="77777777" w:rsidR="00926396" w:rsidRPr="00D533B8" w:rsidRDefault="00926396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26AD887E" w14:textId="0D601BF4" w:rsidR="00926396" w:rsidRPr="00D533B8" w:rsidRDefault="00926396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94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39" w:type="dxa"/>
            <w:gridSpan w:val="2"/>
            <w:shd w:val="clear" w:color="auto" w:fill="auto"/>
          </w:tcPr>
          <w:p w14:paraId="6A5A13A7" w14:textId="77777777" w:rsidR="00926396" w:rsidRPr="00D533B8" w:rsidRDefault="00926396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1CB0CB42" w14:textId="4BDC596A" w:rsidR="00926396" w:rsidRPr="00D533B8" w:rsidRDefault="00926396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72516F" w14:textId="77777777" w:rsidR="00926396" w:rsidRPr="00D533B8" w:rsidRDefault="00926396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DAADA7A" w14:textId="374A1B6B" w:rsidR="00926396" w:rsidRPr="00D533B8" w:rsidRDefault="00926396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069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E8C5B47" w14:textId="77777777" w:rsidR="00926396" w:rsidRPr="00D533B8" w:rsidRDefault="00926396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9968E47" w14:textId="3106B6AC" w:rsidR="00926396" w:rsidRPr="00D533B8" w:rsidRDefault="00926396" w:rsidP="00926396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right="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DD31AD" w14:textId="77777777" w:rsidR="00926396" w:rsidRPr="00D533B8" w:rsidRDefault="00926396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3C7ABA9" w14:textId="742D0462" w:rsidR="00926396" w:rsidRPr="00D533B8" w:rsidRDefault="00926396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63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26396" w:rsidRPr="00D533B8" w14:paraId="6B28BAFE" w14:textId="77777777" w:rsidTr="001500E7">
        <w:tc>
          <w:tcPr>
            <w:tcW w:w="3960" w:type="dxa"/>
            <w:shd w:val="clear" w:color="auto" w:fill="auto"/>
          </w:tcPr>
          <w:p w14:paraId="7DE7AEF1" w14:textId="7C34F45B" w:rsidR="00926396" w:rsidRPr="00D533B8" w:rsidRDefault="00926396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563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C2F48F7" w14:textId="2B00913A" w:rsidR="00926396" w:rsidRPr="00D533B8" w:rsidRDefault="00786EC4" w:rsidP="00926396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right="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86EC4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5D20EE" w:rsidRPr="005D20EE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</w:t>
            </w:r>
            <w:r w:rsidRPr="00786EC4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926396" w:rsidRPr="00035DA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388</w:t>
            </w:r>
          </w:p>
        </w:tc>
        <w:tc>
          <w:tcPr>
            <w:tcW w:w="270" w:type="dxa"/>
            <w:shd w:val="clear" w:color="auto" w:fill="auto"/>
          </w:tcPr>
          <w:p w14:paraId="7D0EF77B" w14:textId="77777777" w:rsidR="00926396" w:rsidRPr="00D533B8" w:rsidRDefault="00926396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2391C06" w14:textId="2EA4C735" w:rsidR="00926396" w:rsidRPr="00D533B8" w:rsidRDefault="005D20EE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389</w:t>
            </w:r>
            <w:r w:rsidR="009263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23F4F337" w14:textId="77777777" w:rsidR="00926396" w:rsidRPr="00D533B8" w:rsidRDefault="00926396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</w:tcPr>
          <w:p w14:paraId="07234114" w14:textId="43F20C16" w:rsidR="00926396" w:rsidRPr="00D533B8" w:rsidRDefault="00786EC4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263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79</w:t>
            </w:r>
            <w:r w:rsidR="009263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339" w:type="dxa"/>
            <w:gridSpan w:val="2"/>
            <w:shd w:val="clear" w:color="auto" w:fill="auto"/>
          </w:tcPr>
          <w:p w14:paraId="6E84434D" w14:textId="77777777" w:rsidR="00926396" w:rsidRPr="00D533B8" w:rsidRDefault="00926396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6316D329" w14:textId="5A09E37A" w:rsidR="00926396" w:rsidRPr="00D533B8" w:rsidRDefault="005D20EE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99</w:t>
            </w:r>
            <w:r w:rsidR="009263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84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DAFC533" w14:textId="77777777" w:rsidR="00926396" w:rsidRPr="00D533B8" w:rsidRDefault="00926396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B2D38A7" w14:textId="1206C328" w:rsidR="00926396" w:rsidRPr="00D533B8" w:rsidRDefault="005D20EE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  <w:r w:rsidR="009263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536</w:t>
            </w:r>
          </w:p>
        </w:tc>
        <w:tc>
          <w:tcPr>
            <w:tcW w:w="270" w:type="dxa"/>
            <w:shd w:val="clear" w:color="auto" w:fill="auto"/>
          </w:tcPr>
          <w:p w14:paraId="70E333B5" w14:textId="77777777" w:rsidR="00926396" w:rsidRPr="00D533B8" w:rsidRDefault="00926396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743AD2D" w14:textId="59ACE82F" w:rsidR="00926396" w:rsidRPr="00D533B8" w:rsidRDefault="005D20EE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9263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A576C17" w14:textId="77777777" w:rsidR="00926396" w:rsidRPr="00D533B8" w:rsidRDefault="00926396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6DA98E7" w14:textId="73D63CE0" w:rsidR="00926396" w:rsidRPr="00D533B8" w:rsidRDefault="00786EC4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263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9263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553</w:t>
            </w:r>
          </w:p>
        </w:tc>
      </w:tr>
      <w:tr w:rsidR="00926396" w:rsidRPr="00D533B8" w14:paraId="44E127A0" w14:textId="77777777" w:rsidTr="001500E7">
        <w:tc>
          <w:tcPr>
            <w:tcW w:w="3960" w:type="dxa"/>
            <w:shd w:val="clear" w:color="auto" w:fill="auto"/>
          </w:tcPr>
          <w:p w14:paraId="149AA3C1" w14:textId="77777777" w:rsidR="00926396" w:rsidRPr="00D533B8" w:rsidRDefault="00926396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</w:tcPr>
          <w:p w14:paraId="0B88D1CC" w14:textId="3C83EADF" w:rsidR="00926396" w:rsidRPr="00E74DA2" w:rsidRDefault="005D20EE" w:rsidP="00DB1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D20EE">
              <w:rPr>
                <w:rFonts w:ascii="Angsana New" w:hAnsi="Angsana New" w:hint="cs"/>
                <w:sz w:val="30"/>
                <w:szCs w:val="30"/>
              </w:rPr>
              <w:t>363</w:t>
            </w:r>
          </w:p>
        </w:tc>
        <w:tc>
          <w:tcPr>
            <w:tcW w:w="270" w:type="dxa"/>
            <w:shd w:val="clear" w:color="auto" w:fill="auto"/>
          </w:tcPr>
          <w:p w14:paraId="1AE538CF" w14:textId="77777777" w:rsidR="00926396" w:rsidRPr="00D533B8" w:rsidRDefault="00926396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6C10B6E" w14:textId="472A3443" w:rsidR="00926396" w:rsidRPr="00D533B8" w:rsidRDefault="00786EC4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 w:hint="cs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 w:hint="cs"/>
                <w:sz w:val="30"/>
                <w:szCs w:val="30"/>
              </w:rPr>
              <w:t>45</w:t>
            </w:r>
          </w:p>
        </w:tc>
        <w:tc>
          <w:tcPr>
            <w:tcW w:w="270" w:type="dxa"/>
            <w:shd w:val="clear" w:color="auto" w:fill="auto"/>
          </w:tcPr>
          <w:p w14:paraId="16E05793" w14:textId="77777777" w:rsidR="00926396" w:rsidRPr="00D533B8" w:rsidRDefault="00926396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378C695C" w14:textId="7E6AF1A9" w:rsidR="00926396" w:rsidRPr="00D533B8" w:rsidRDefault="00786EC4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</w:t>
            </w:r>
            <w:r w:rsidR="00DB111C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670</w:t>
            </w:r>
          </w:p>
        </w:tc>
        <w:tc>
          <w:tcPr>
            <w:tcW w:w="339" w:type="dxa"/>
            <w:gridSpan w:val="2"/>
            <w:shd w:val="clear" w:color="auto" w:fill="auto"/>
          </w:tcPr>
          <w:p w14:paraId="20B2C8CA" w14:textId="77777777" w:rsidR="00926396" w:rsidRPr="00D533B8" w:rsidRDefault="00926396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5CDA31C" w14:textId="586845BE" w:rsidR="00926396" w:rsidRPr="00D533B8" w:rsidRDefault="00786EC4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DB111C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003</w:t>
            </w:r>
          </w:p>
        </w:tc>
        <w:tc>
          <w:tcPr>
            <w:tcW w:w="270" w:type="dxa"/>
            <w:shd w:val="clear" w:color="auto" w:fill="auto"/>
          </w:tcPr>
          <w:p w14:paraId="3CF725B7" w14:textId="77777777" w:rsidR="00926396" w:rsidRPr="00D533B8" w:rsidRDefault="00926396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06EAE53" w14:textId="47485AC0" w:rsidR="00926396" w:rsidRPr="00D533B8" w:rsidRDefault="005D20EE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3</w:t>
            </w:r>
            <w:r w:rsidR="00DB111C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593</w:t>
            </w:r>
          </w:p>
        </w:tc>
        <w:tc>
          <w:tcPr>
            <w:tcW w:w="270" w:type="dxa"/>
            <w:shd w:val="clear" w:color="auto" w:fill="auto"/>
          </w:tcPr>
          <w:p w14:paraId="6122A5FA" w14:textId="77777777" w:rsidR="00926396" w:rsidRPr="00D533B8" w:rsidRDefault="00926396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9466388" w14:textId="7CAA35C1" w:rsidR="00926396" w:rsidRPr="00D533B8" w:rsidRDefault="005D20EE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50</w:t>
            </w:r>
            <w:r w:rsidR="00DB111C">
              <w:rPr>
                <w:rFonts w:ascii="Angsana New" w:hAnsi="Angsana New"/>
                <w:sz w:val="30"/>
                <w:szCs w:val="30"/>
              </w:rPr>
              <w:t>,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Pr="005D20EE"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270" w:type="dxa"/>
            <w:shd w:val="clear" w:color="auto" w:fill="auto"/>
          </w:tcPr>
          <w:p w14:paraId="6C65079C" w14:textId="77777777" w:rsidR="00926396" w:rsidRPr="00D533B8" w:rsidRDefault="00926396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AE1D624" w14:textId="779A4AF0" w:rsidR="00926396" w:rsidRPr="00D533B8" w:rsidRDefault="005D20EE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70</w:t>
            </w:r>
            <w:r w:rsidR="00DB111C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058</w:t>
            </w:r>
          </w:p>
        </w:tc>
      </w:tr>
      <w:tr w:rsidR="00926396" w:rsidRPr="00D533B8" w14:paraId="235D89EA" w14:textId="77777777" w:rsidTr="001500E7">
        <w:tc>
          <w:tcPr>
            <w:tcW w:w="3960" w:type="dxa"/>
            <w:shd w:val="clear" w:color="auto" w:fill="auto"/>
          </w:tcPr>
          <w:p w14:paraId="0CBA0B68" w14:textId="77777777" w:rsidR="00926396" w:rsidRPr="00D533B8" w:rsidRDefault="00926396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  <w:shd w:val="clear" w:color="auto" w:fill="auto"/>
          </w:tcPr>
          <w:p w14:paraId="585445EF" w14:textId="4598170C" w:rsidR="00926396" w:rsidRPr="00DB111C" w:rsidRDefault="005D20EE" w:rsidP="00DB1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 w:hint="cs"/>
                <w:sz w:val="30"/>
                <w:szCs w:val="30"/>
              </w:rPr>
              <w:t>6</w:t>
            </w:r>
            <w:r w:rsidR="00DB111C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806</w:t>
            </w:r>
          </w:p>
        </w:tc>
        <w:tc>
          <w:tcPr>
            <w:tcW w:w="270" w:type="dxa"/>
            <w:shd w:val="clear" w:color="auto" w:fill="auto"/>
          </w:tcPr>
          <w:p w14:paraId="340BC1A9" w14:textId="77777777" w:rsidR="00926396" w:rsidRPr="00D533B8" w:rsidRDefault="00926396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2113015" w14:textId="2E4DE8D7" w:rsidR="00926396" w:rsidRPr="00D533B8" w:rsidRDefault="005D20EE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 w:hint="cs"/>
                <w:sz w:val="30"/>
                <w:szCs w:val="30"/>
              </w:rPr>
              <w:t>7</w:t>
            </w:r>
            <w:r w:rsidR="00DB111C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 w:hint="cs"/>
                <w:sz w:val="30"/>
                <w:szCs w:val="30"/>
              </w:rPr>
              <w:t>6</w:t>
            </w:r>
            <w:r w:rsidR="00786EC4" w:rsidRPr="00786EC4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5D20EE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286E7E9B" w14:textId="77777777" w:rsidR="00926396" w:rsidRPr="00D533B8" w:rsidRDefault="00926396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31FBC625" w14:textId="4EC56DF0" w:rsidR="00926396" w:rsidRPr="00D533B8" w:rsidRDefault="00786EC4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22</w:t>
            </w:r>
            <w:r w:rsidR="00DB111C">
              <w:rPr>
                <w:rFonts w:ascii="Angsana New" w:hAnsi="Angsana New"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339" w:type="dxa"/>
            <w:gridSpan w:val="2"/>
            <w:shd w:val="clear" w:color="auto" w:fill="auto"/>
          </w:tcPr>
          <w:p w14:paraId="22ED3802" w14:textId="77777777" w:rsidR="00926396" w:rsidRPr="00D533B8" w:rsidRDefault="00926396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18A71E8" w14:textId="305EEAFF" w:rsidR="00926396" w:rsidRPr="00D533B8" w:rsidRDefault="005D20EE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9</w:t>
            </w:r>
            <w:r w:rsidR="00DB111C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0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Pr="005D20E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7408834" w14:textId="77777777" w:rsidR="00926396" w:rsidRPr="00D533B8" w:rsidRDefault="00926396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1B61233" w14:textId="403892B3" w:rsidR="00926396" w:rsidRPr="00D533B8" w:rsidRDefault="00DB111C" w:rsidP="00DB111C">
            <w:pPr>
              <w:pStyle w:val="acctfourfigures"/>
              <w:tabs>
                <w:tab w:val="clear" w:pos="765"/>
                <w:tab w:val="decimal" w:pos="757"/>
              </w:tabs>
              <w:spacing w:line="36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E515A2" w14:textId="77777777" w:rsidR="00926396" w:rsidRPr="00D533B8" w:rsidRDefault="00926396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F7B98ED" w14:textId="35BFE5AA" w:rsidR="00926396" w:rsidRPr="00D533B8" w:rsidRDefault="00DB111C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45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58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3A6BB53" w14:textId="77777777" w:rsidR="00926396" w:rsidRPr="00D533B8" w:rsidRDefault="00926396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E6D54DD" w14:textId="5BAF8F25" w:rsidR="00926396" w:rsidRPr="00D533B8" w:rsidRDefault="00DB111C" w:rsidP="00926396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right="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926396" w:rsidRPr="00D533B8" w14:paraId="6FC26B0B" w14:textId="77777777" w:rsidTr="001500E7">
        <w:tc>
          <w:tcPr>
            <w:tcW w:w="3960" w:type="dxa"/>
            <w:shd w:val="clear" w:color="auto" w:fill="auto"/>
          </w:tcPr>
          <w:p w14:paraId="56809180" w14:textId="77777777" w:rsidR="00926396" w:rsidRPr="00D533B8" w:rsidRDefault="00926396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1D5ABDE2" w14:textId="06B28021" w:rsidR="00926396" w:rsidRPr="00D533B8" w:rsidRDefault="00DB111C" w:rsidP="00926396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right="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334D89" w14:textId="77777777" w:rsidR="00926396" w:rsidRPr="00D533B8" w:rsidRDefault="00926396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43250B7" w14:textId="7A858F1C" w:rsidR="00926396" w:rsidRPr="00D533B8" w:rsidRDefault="00DB111C" w:rsidP="00926396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right="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4F756A" w14:textId="77777777" w:rsidR="00926396" w:rsidRPr="00D533B8" w:rsidRDefault="00926396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085843F2" w14:textId="6404139A" w:rsidR="00926396" w:rsidRPr="00D533B8" w:rsidRDefault="00DB111C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747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39" w:type="dxa"/>
            <w:gridSpan w:val="2"/>
            <w:shd w:val="clear" w:color="auto" w:fill="auto"/>
          </w:tcPr>
          <w:p w14:paraId="3D3345A0" w14:textId="77777777" w:rsidR="00926396" w:rsidRPr="00D533B8" w:rsidRDefault="00926396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7302D321" w14:textId="070C81BE" w:rsidR="00926396" w:rsidRPr="00D533B8" w:rsidRDefault="00DB111C" w:rsidP="00DB1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7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E6A882E" w14:textId="77777777" w:rsidR="00926396" w:rsidRPr="00D533B8" w:rsidRDefault="00926396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7F73BD4" w14:textId="603DD45C" w:rsidR="00926396" w:rsidRPr="00D533B8" w:rsidRDefault="00DB111C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568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2BF1C2B" w14:textId="77777777" w:rsidR="00926396" w:rsidRPr="00D533B8" w:rsidRDefault="00926396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8A86387" w14:textId="465A6301" w:rsidR="00926396" w:rsidRPr="00D533B8" w:rsidRDefault="00DB111C" w:rsidP="00926396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right="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FF1DF0" w14:textId="77777777" w:rsidR="00926396" w:rsidRPr="00D533B8" w:rsidRDefault="00926396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C2C6F9C" w14:textId="32EF3408" w:rsidR="00926396" w:rsidRPr="00D533B8" w:rsidRDefault="00DB111C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04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26396" w:rsidRPr="00D533B8" w14:paraId="62DEB0BF" w14:textId="77777777" w:rsidTr="001500E7">
        <w:tc>
          <w:tcPr>
            <w:tcW w:w="3960" w:type="dxa"/>
            <w:shd w:val="clear" w:color="auto" w:fill="auto"/>
          </w:tcPr>
          <w:p w14:paraId="109167C1" w14:textId="1B540D84" w:rsidR="00926396" w:rsidRPr="00D533B8" w:rsidRDefault="00926396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563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61A2D" w14:textId="0CC42A9B" w:rsidR="00926396" w:rsidRPr="00035DAF" w:rsidRDefault="00786EC4" w:rsidP="00926396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right="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86EC4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5D20EE" w:rsidRPr="005D20EE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38</w:t>
            </w:r>
            <w:r w:rsidR="00DB111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5D20EE" w:rsidRPr="005D20EE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55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D66F9A0" w14:textId="77777777" w:rsidR="00926396" w:rsidRPr="00D533B8" w:rsidRDefault="00926396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361B1" w14:textId="7521D554" w:rsidR="00926396" w:rsidRPr="00D533B8" w:rsidRDefault="005D20EE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 w:hint="cs"/>
                <w:b/>
                <w:bCs/>
                <w:sz w:val="30"/>
                <w:szCs w:val="30"/>
              </w:rPr>
              <w:t>396</w:t>
            </w:r>
            <w:r w:rsidR="00DB111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98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54792BA" w14:textId="77777777" w:rsidR="00926396" w:rsidRPr="00D533B8" w:rsidRDefault="00926396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D4B1B9" w14:textId="18395141" w:rsidR="00926396" w:rsidRPr="00D533B8" w:rsidRDefault="00786EC4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B111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DB111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339" w:type="dxa"/>
            <w:gridSpan w:val="2"/>
            <w:shd w:val="clear" w:color="auto" w:fill="auto"/>
          </w:tcPr>
          <w:p w14:paraId="7BB30355" w14:textId="77777777" w:rsidR="00926396" w:rsidRPr="00D533B8" w:rsidRDefault="00926396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93E145" w14:textId="64460ED7" w:rsidR="00926396" w:rsidRPr="00D533B8" w:rsidRDefault="00786EC4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09</w:t>
            </w:r>
            <w:r w:rsidR="00DB111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D35E49D" w14:textId="77777777" w:rsidR="00926396" w:rsidRPr="00D533B8" w:rsidRDefault="00926396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903EFE" w14:textId="3AD714FD" w:rsidR="00926396" w:rsidRPr="00D533B8" w:rsidRDefault="005D20EE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  <w:r w:rsidR="00DB111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3CD5596" w14:textId="77777777" w:rsidR="00926396" w:rsidRPr="00D533B8" w:rsidRDefault="00926396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5947FD" w14:textId="6B65E5A4" w:rsidR="00926396" w:rsidRPr="00D533B8" w:rsidRDefault="005D20EE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  <w:r w:rsidR="00DB111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172B8F5A" w14:textId="77777777" w:rsidR="00926396" w:rsidRPr="00D533B8" w:rsidRDefault="00926396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272C62" w14:textId="10843F8E" w:rsidR="00926396" w:rsidRPr="00D533B8" w:rsidRDefault="00786EC4" w:rsidP="0092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B111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979</w:t>
            </w:r>
            <w:r w:rsidR="00DB111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570</w:t>
            </w:r>
          </w:p>
        </w:tc>
      </w:tr>
    </w:tbl>
    <w:p w14:paraId="142F870D" w14:textId="77777777" w:rsidR="00E14BF2" w:rsidRPr="00D533B8" w:rsidRDefault="005C53B8">
      <w:pPr>
        <w:rPr>
          <w:rFonts w:ascii="Angsana New" w:hAnsi="Angsana New"/>
        </w:rPr>
      </w:pPr>
      <w:r w:rsidRPr="00D533B8">
        <w:rPr>
          <w:rFonts w:ascii="Angsana New" w:hAnsi="Angsana New"/>
        </w:rPr>
        <w:t>.</w:t>
      </w:r>
    </w:p>
    <w:p w14:paraId="7E5CB444" w14:textId="77777777" w:rsidR="00377F04" w:rsidRPr="00D533B8" w:rsidRDefault="00377F04">
      <w:pPr>
        <w:rPr>
          <w:rFonts w:ascii="Angsana New" w:hAnsi="Angsana New"/>
        </w:rPr>
      </w:pPr>
    </w:p>
    <w:p w14:paraId="457C9DE6" w14:textId="77777777" w:rsidR="00377F04" w:rsidRPr="00D533B8" w:rsidRDefault="00377F04">
      <w:pPr>
        <w:rPr>
          <w:rFonts w:ascii="Angsana New" w:hAnsi="Angsana New"/>
        </w:rPr>
      </w:pPr>
    </w:p>
    <w:p w14:paraId="58C24A82" w14:textId="77777777" w:rsidR="00377F04" w:rsidRPr="00D533B8" w:rsidRDefault="00377F04">
      <w:pPr>
        <w:rPr>
          <w:rFonts w:ascii="Angsana New" w:hAnsi="Angsana New"/>
        </w:rPr>
      </w:pPr>
    </w:p>
    <w:p w14:paraId="30B141C8" w14:textId="77777777" w:rsidR="00377F04" w:rsidRPr="00D533B8" w:rsidRDefault="00377F04">
      <w:pPr>
        <w:rPr>
          <w:rFonts w:ascii="Angsana New" w:hAnsi="Angsana New"/>
        </w:rPr>
      </w:pPr>
    </w:p>
    <w:p w14:paraId="1B35665B" w14:textId="77777777" w:rsidR="00377F04" w:rsidRPr="00D533B8" w:rsidRDefault="00377F04">
      <w:pPr>
        <w:rPr>
          <w:rFonts w:ascii="Angsana New" w:hAnsi="Angsana New"/>
        </w:rPr>
      </w:pPr>
    </w:p>
    <w:p w14:paraId="6AA47C96" w14:textId="77777777" w:rsidR="00377F04" w:rsidRPr="00D533B8" w:rsidRDefault="00377F04">
      <w:pPr>
        <w:rPr>
          <w:rFonts w:ascii="Angsana New" w:hAnsi="Angsana New"/>
        </w:rPr>
      </w:pPr>
    </w:p>
    <w:tbl>
      <w:tblPr>
        <w:tblW w:w="144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170"/>
        <w:gridCol w:w="270"/>
        <w:gridCol w:w="1170"/>
        <w:gridCol w:w="270"/>
        <w:gridCol w:w="1620"/>
        <w:gridCol w:w="270"/>
        <w:gridCol w:w="1170"/>
        <w:gridCol w:w="270"/>
        <w:gridCol w:w="1440"/>
        <w:gridCol w:w="270"/>
        <w:gridCol w:w="1170"/>
      </w:tblGrid>
      <w:tr w:rsidR="004A7B11" w:rsidRPr="00D533B8" w14:paraId="4589CB5D" w14:textId="77777777" w:rsidTr="001500E7">
        <w:tc>
          <w:tcPr>
            <w:tcW w:w="3960" w:type="dxa"/>
          </w:tcPr>
          <w:p w14:paraId="434C63EE" w14:textId="77777777" w:rsidR="004A7B11" w:rsidRPr="00D533B8" w:rsidRDefault="004A7B11" w:rsidP="00030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0530" w:type="dxa"/>
            <w:gridSpan w:val="13"/>
          </w:tcPr>
          <w:p w14:paraId="64A26857" w14:textId="77777777" w:rsidR="004A7B11" w:rsidRPr="00D533B8" w:rsidRDefault="004A7B11" w:rsidP="00030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356E" w:rsidRPr="00D533B8" w14:paraId="13F2C233" w14:textId="77777777" w:rsidTr="001500E7">
        <w:tc>
          <w:tcPr>
            <w:tcW w:w="3960" w:type="dxa"/>
          </w:tcPr>
          <w:p w14:paraId="524B8EFE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B988CE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63C21B34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9A87F6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14:paraId="4B5EBBB0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53282E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392CFF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5802CFF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614AFDF0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FCCF16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A12BE0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F1D02A5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</w:t>
            </w:r>
          </w:p>
        </w:tc>
        <w:tc>
          <w:tcPr>
            <w:tcW w:w="270" w:type="dxa"/>
          </w:tcPr>
          <w:p w14:paraId="76FB5EB6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6D661A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356E" w:rsidRPr="00D533B8" w14:paraId="48D58423" w14:textId="77777777" w:rsidTr="001500E7">
        <w:tc>
          <w:tcPr>
            <w:tcW w:w="3960" w:type="dxa"/>
          </w:tcPr>
          <w:p w14:paraId="6310CE54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C86860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2158E805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AC9C3AF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5964EF6F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0424DAB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5AAA5284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32C7109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ติดตั้งและเครื่องใช้</w:t>
            </w:r>
          </w:p>
        </w:tc>
        <w:tc>
          <w:tcPr>
            <w:tcW w:w="270" w:type="dxa"/>
          </w:tcPr>
          <w:p w14:paraId="6AF9535D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00029B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70DCD5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DD4C035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5DE693B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77A3D9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356E" w:rsidRPr="00D533B8" w14:paraId="6204A7E5" w14:textId="77777777" w:rsidTr="001500E7">
        <w:tc>
          <w:tcPr>
            <w:tcW w:w="3960" w:type="dxa"/>
          </w:tcPr>
          <w:p w14:paraId="423B176B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FE4281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084A3884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266D7ED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5E766CDF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03B95AF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08EA18EB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7CAA7A6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548E369A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ED1A273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7B51F888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2B862D5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46B44EBC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E3D5578" w14:textId="77777777" w:rsidR="000D356E" w:rsidRPr="00D533B8" w:rsidRDefault="000D356E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A7B11" w:rsidRPr="00D533B8" w14:paraId="0073BC70" w14:textId="77777777" w:rsidTr="001500E7">
        <w:tc>
          <w:tcPr>
            <w:tcW w:w="3960" w:type="dxa"/>
          </w:tcPr>
          <w:p w14:paraId="67A9EB15" w14:textId="77777777" w:rsidR="004A7B11" w:rsidRPr="00D533B8" w:rsidRDefault="004A7B11" w:rsidP="00030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30" w:type="dxa"/>
            <w:gridSpan w:val="13"/>
          </w:tcPr>
          <w:p w14:paraId="7CAC7E3C" w14:textId="77777777" w:rsidR="004A7B11" w:rsidRPr="00D533B8" w:rsidRDefault="004A7B11" w:rsidP="00030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A7B11" w:rsidRPr="00D533B8" w14:paraId="3288EC07" w14:textId="77777777" w:rsidTr="001500E7">
        <w:tc>
          <w:tcPr>
            <w:tcW w:w="3960" w:type="dxa"/>
          </w:tcPr>
          <w:p w14:paraId="7310B2E1" w14:textId="77777777" w:rsidR="004A7B11" w:rsidRPr="00D533B8" w:rsidRDefault="00B83F94" w:rsidP="00030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  <w:r w:rsidR="004E133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และขาดทุนจากการด้อยค่า</w:t>
            </w:r>
          </w:p>
        </w:tc>
        <w:tc>
          <w:tcPr>
            <w:tcW w:w="1170" w:type="dxa"/>
          </w:tcPr>
          <w:p w14:paraId="62AB69A8" w14:textId="77777777" w:rsidR="004A7B11" w:rsidRPr="00D533B8" w:rsidRDefault="004A7B11" w:rsidP="00030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014A70" w14:textId="77777777" w:rsidR="004A7B11" w:rsidRPr="00D533B8" w:rsidRDefault="004A7B11" w:rsidP="00030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91A6EA" w14:textId="77777777" w:rsidR="004A7B11" w:rsidRPr="00D533B8" w:rsidRDefault="004A7B11" w:rsidP="00030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BD655A" w14:textId="77777777" w:rsidR="004A7B11" w:rsidRPr="00D533B8" w:rsidRDefault="004A7B11" w:rsidP="00030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E621C3" w14:textId="77777777" w:rsidR="004A7B11" w:rsidRPr="00D533B8" w:rsidRDefault="004A7B11" w:rsidP="00030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A9F72D" w14:textId="77777777" w:rsidR="004A7B11" w:rsidRPr="00D533B8" w:rsidRDefault="004A7B11" w:rsidP="00030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D7C622B" w14:textId="77777777" w:rsidR="004A7B11" w:rsidRPr="00D533B8" w:rsidRDefault="004A7B11" w:rsidP="00030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CF1052" w14:textId="77777777" w:rsidR="004A7B11" w:rsidRPr="00D533B8" w:rsidRDefault="004A7B11" w:rsidP="00030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B1E7A4" w14:textId="77777777" w:rsidR="004A7B11" w:rsidRPr="00D533B8" w:rsidRDefault="004A7B11" w:rsidP="00030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104DDA" w14:textId="77777777" w:rsidR="004A7B11" w:rsidRPr="00D533B8" w:rsidRDefault="004A7B11" w:rsidP="00030C5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58784C7" w14:textId="77777777" w:rsidR="004A7B11" w:rsidRPr="00D533B8" w:rsidRDefault="004A7B11" w:rsidP="00030C5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FDA54E" w14:textId="77777777" w:rsidR="004A7B11" w:rsidRPr="00D533B8" w:rsidRDefault="004A7B11" w:rsidP="00030C5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BB6119" w14:textId="77777777" w:rsidR="004A7B11" w:rsidRPr="00D533B8" w:rsidRDefault="004A7B11" w:rsidP="00030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7F42" w:rsidRPr="00D533B8" w14:paraId="127A2D2C" w14:textId="77777777" w:rsidTr="001500E7">
        <w:tc>
          <w:tcPr>
            <w:tcW w:w="3960" w:type="dxa"/>
          </w:tcPr>
          <w:p w14:paraId="49D38A41" w14:textId="464D5BC9" w:rsidR="00D27F42" w:rsidRPr="00D533B8" w:rsidRDefault="00D27F42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56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170" w:type="dxa"/>
          </w:tcPr>
          <w:p w14:paraId="536BC4EA" w14:textId="27CCD850" w:rsidR="00D27F42" w:rsidRPr="00D27F42" w:rsidRDefault="00786EC4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 w:hint="cs"/>
                <w:sz w:val="30"/>
                <w:szCs w:val="30"/>
              </w:rPr>
              <w:t>8</w:t>
            </w:r>
            <w:r w:rsidR="00D27F42" w:rsidRPr="00D27F42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5D20EE" w:rsidRPr="005D20EE">
              <w:rPr>
                <w:rFonts w:ascii="Angsana New" w:hAnsi="Angsana New" w:hint="cs"/>
                <w:sz w:val="30"/>
                <w:szCs w:val="30"/>
              </w:rPr>
              <w:t>766</w:t>
            </w:r>
          </w:p>
        </w:tc>
        <w:tc>
          <w:tcPr>
            <w:tcW w:w="270" w:type="dxa"/>
          </w:tcPr>
          <w:p w14:paraId="686E3506" w14:textId="77777777" w:rsidR="00D27F42" w:rsidRPr="00D27F42" w:rsidRDefault="00D27F42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F51639" w14:textId="700B967A" w:rsidR="00D27F42" w:rsidRPr="00D27F42" w:rsidRDefault="00786EC4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4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D27F42" w:rsidRPr="00D27F42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7</w:t>
            </w:r>
            <w:r w:rsidRPr="00786EC4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636269E3" w14:textId="77777777" w:rsidR="00D27F42" w:rsidRPr="00D27F42" w:rsidRDefault="00D27F42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8519DB" w14:textId="09C15FB4" w:rsidR="00D27F42" w:rsidRPr="00D27F42" w:rsidRDefault="005D20EE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5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Pr="005D20EE">
              <w:rPr>
                <w:rFonts w:ascii="Angsana New" w:hAnsi="Angsana New"/>
                <w:sz w:val="30"/>
                <w:szCs w:val="30"/>
              </w:rPr>
              <w:t>0</w:t>
            </w:r>
            <w:r w:rsidR="00D27F42" w:rsidRPr="00D27F42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880</w:t>
            </w:r>
          </w:p>
        </w:tc>
        <w:tc>
          <w:tcPr>
            <w:tcW w:w="270" w:type="dxa"/>
          </w:tcPr>
          <w:p w14:paraId="7A3DD214" w14:textId="77777777" w:rsidR="00D27F42" w:rsidRPr="00D27F42" w:rsidRDefault="00D27F42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0B13C35" w14:textId="465825FE" w:rsidR="00D27F42" w:rsidRPr="00D27F42" w:rsidRDefault="005D20EE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65</w:t>
            </w:r>
            <w:r w:rsidR="00D27F42" w:rsidRPr="00D27F42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56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A5F894F" w14:textId="77777777" w:rsidR="00D27F42" w:rsidRPr="00D27F42" w:rsidRDefault="00D27F42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235D2F" w14:textId="724B764D" w:rsidR="00D27F42" w:rsidRPr="00D27F42" w:rsidRDefault="005D20EE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36</w:t>
            </w:r>
            <w:r w:rsidR="00D27F42" w:rsidRPr="00D27F42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5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Pr="005D20E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DBACAD7" w14:textId="77777777" w:rsidR="00D27F42" w:rsidRPr="00D27F42" w:rsidRDefault="00D27F42" w:rsidP="00D27F4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20449C2" w14:textId="51122402" w:rsidR="00D27F42" w:rsidRPr="00D27F42" w:rsidRDefault="00786EC4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D27F42" w:rsidRPr="00D27F42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434</w:t>
            </w:r>
          </w:p>
        </w:tc>
        <w:tc>
          <w:tcPr>
            <w:tcW w:w="270" w:type="dxa"/>
          </w:tcPr>
          <w:p w14:paraId="098E8566" w14:textId="77777777" w:rsidR="00D27F42" w:rsidRPr="00D27F42" w:rsidRDefault="00D27F42" w:rsidP="00D27F4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A05F70" w14:textId="3357A7E2" w:rsidR="00D27F42" w:rsidRPr="00D27F42" w:rsidRDefault="005D20EE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785</w:t>
            </w:r>
            <w:r w:rsidR="00D27F42" w:rsidRPr="00D27F42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886</w:t>
            </w:r>
          </w:p>
        </w:tc>
      </w:tr>
      <w:tr w:rsidR="00D27F42" w:rsidRPr="00D533B8" w14:paraId="029316BE" w14:textId="77777777" w:rsidTr="001500E7">
        <w:tc>
          <w:tcPr>
            <w:tcW w:w="3960" w:type="dxa"/>
          </w:tcPr>
          <w:p w14:paraId="7423B085" w14:textId="77777777" w:rsidR="00D27F42" w:rsidRPr="00D533B8" w:rsidRDefault="00D27F42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1837DFB8" w14:textId="7FECCCE6" w:rsidR="00D27F42" w:rsidRPr="00D533B8" w:rsidRDefault="005D20EE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4</w:t>
            </w:r>
            <w:r w:rsidR="00D27F42">
              <w:rPr>
                <w:rFonts w:ascii="Angsana New" w:hAnsi="Angsana New"/>
                <w:sz w:val="30"/>
                <w:szCs w:val="30"/>
              </w:rPr>
              <w:t>,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Pr="005D20EE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270" w:type="dxa"/>
          </w:tcPr>
          <w:p w14:paraId="328E63FF" w14:textId="77777777" w:rsidR="00D27F42" w:rsidRPr="00D533B8" w:rsidRDefault="00D27F42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9EF26C" w14:textId="11A23382" w:rsidR="00D27F42" w:rsidRPr="00D533B8" w:rsidRDefault="00786EC4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4</w:t>
            </w:r>
            <w:r w:rsidR="00D27F42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545</w:t>
            </w:r>
          </w:p>
        </w:tc>
        <w:tc>
          <w:tcPr>
            <w:tcW w:w="270" w:type="dxa"/>
          </w:tcPr>
          <w:p w14:paraId="3BC6E955" w14:textId="77777777" w:rsidR="00D27F42" w:rsidRPr="00D533B8" w:rsidRDefault="00D27F42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F24263" w14:textId="2B550F75" w:rsidR="00D27F42" w:rsidRPr="00D533B8" w:rsidRDefault="00786EC4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7</w:t>
            </w:r>
            <w:r w:rsidR="00D27F42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06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0E9A801" w14:textId="77777777" w:rsidR="00D27F42" w:rsidRPr="00D533B8" w:rsidRDefault="00D27F42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EDF189C" w14:textId="7CE492E3" w:rsidR="00D27F42" w:rsidRPr="00D533B8" w:rsidRDefault="00786EC4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</w:t>
            </w:r>
            <w:r w:rsidR="00D27F42">
              <w:rPr>
                <w:rFonts w:ascii="Angsana New" w:hAnsi="Angsana New"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03</w:t>
            </w:r>
          </w:p>
        </w:tc>
        <w:tc>
          <w:tcPr>
            <w:tcW w:w="270" w:type="dxa"/>
          </w:tcPr>
          <w:p w14:paraId="4FC0083D" w14:textId="77777777" w:rsidR="00D27F42" w:rsidRPr="00D533B8" w:rsidRDefault="00D27F42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08F7D6" w14:textId="7E42AAA3" w:rsidR="00D27F42" w:rsidRPr="00D533B8" w:rsidRDefault="005D20EE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5</w:t>
            </w:r>
            <w:r w:rsidR="00D27F42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967</w:t>
            </w:r>
          </w:p>
        </w:tc>
        <w:tc>
          <w:tcPr>
            <w:tcW w:w="270" w:type="dxa"/>
          </w:tcPr>
          <w:p w14:paraId="141880E5" w14:textId="77777777" w:rsidR="00D27F42" w:rsidRPr="00D533B8" w:rsidRDefault="00D27F42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B1594DB" w14:textId="0C855E23" w:rsidR="00D27F42" w:rsidRPr="00D533B8" w:rsidRDefault="00D27F42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FC49DC" w14:textId="77777777" w:rsidR="00D27F42" w:rsidRPr="00D533B8" w:rsidRDefault="00D27F42" w:rsidP="00D27F4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AA4E85" w14:textId="33196BF0" w:rsidR="00D27F42" w:rsidRPr="00D533B8" w:rsidRDefault="00786EC4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6</w:t>
            </w: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D27F42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9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D27F42" w:rsidRPr="00D533B8" w14:paraId="57024A56" w14:textId="77777777" w:rsidTr="001500E7">
        <w:tc>
          <w:tcPr>
            <w:tcW w:w="3960" w:type="dxa"/>
          </w:tcPr>
          <w:p w14:paraId="5FDC2301" w14:textId="77777777" w:rsidR="00D27F42" w:rsidRPr="00D533B8" w:rsidRDefault="00D27F42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1B37CF1C" w14:textId="2CB27FD7" w:rsidR="00D27F42" w:rsidRPr="00D533B8" w:rsidRDefault="00D27F42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11254F" w14:textId="77777777" w:rsidR="00D27F42" w:rsidRPr="00D533B8" w:rsidRDefault="00D27F42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D1341E" w14:textId="4A0AD017" w:rsidR="00D27F42" w:rsidRPr="00D533B8" w:rsidRDefault="00D27F42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C95CBC" w14:textId="77777777" w:rsidR="00D27F42" w:rsidRPr="00D533B8" w:rsidRDefault="00D27F42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F75942" w14:textId="6E5A210A" w:rsidR="00D27F42" w:rsidRPr="00D533B8" w:rsidRDefault="00D27F42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93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E282552" w14:textId="77777777" w:rsidR="00D27F42" w:rsidRPr="00D533B8" w:rsidRDefault="00D27F42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52CADA7" w14:textId="6DDC3752" w:rsidR="00D27F42" w:rsidRPr="00D533B8" w:rsidRDefault="00D27F42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0ECAF7" w14:textId="77777777" w:rsidR="00D27F42" w:rsidRPr="00D533B8" w:rsidRDefault="00D27F42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8D43C3" w14:textId="33D41F47" w:rsidR="00D27F42" w:rsidRPr="00D533B8" w:rsidRDefault="00D27F42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069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E6D8E78" w14:textId="77777777" w:rsidR="00D27F42" w:rsidRPr="00D533B8" w:rsidRDefault="00D27F42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BFF6A89" w14:textId="0D524E03" w:rsidR="00D27F42" w:rsidRPr="00D533B8" w:rsidRDefault="00D27F42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A6D48D" w14:textId="77777777" w:rsidR="00D27F42" w:rsidRPr="00D533B8" w:rsidRDefault="00D27F42" w:rsidP="00D27F4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34E357" w14:textId="38C41D03" w:rsidR="00D27F42" w:rsidRPr="00D533B8" w:rsidRDefault="00D27F42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6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27F42" w:rsidRPr="00D533B8" w14:paraId="52C2A3DC" w14:textId="77777777" w:rsidTr="001500E7">
        <w:tc>
          <w:tcPr>
            <w:tcW w:w="3960" w:type="dxa"/>
          </w:tcPr>
          <w:p w14:paraId="0DEAA065" w14:textId="46DB1B9C" w:rsidR="00D27F42" w:rsidRPr="00D533B8" w:rsidRDefault="00D27F42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563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D180812" w14:textId="5D8DEE4E" w:rsidR="00D27F42" w:rsidRPr="00D533B8" w:rsidRDefault="00786EC4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27F4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1DFAA263" w14:textId="77777777" w:rsidR="00D27F42" w:rsidRPr="00D533B8" w:rsidRDefault="00D27F42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3346F94" w14:textId="3E3DEAA2" w:rsidR="00D27F42" w:rsidRPr="00D533B8" w:rsidRDefault="00786EC4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67</w:t>
            </w:r>
            <w:r w:rsidR="00D27F4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270" w:type="dxa"/>
          </w:tcPr>
          <w:p w14:paraId="7DA962C5" w14:textId="77777777" w:rsidR="00D27F42" w:rsidRPr="00D533B8" w:rsidRDefault="00D27F42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63F0FE2" w14:textId="44D21359" w:rsidR="00D27F42" w:rsidRPr="00D533B8" w:rsidRDefault="005D20EE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637</w:t>
            </w:r>
            <w:r w:rsidR="00D27F4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749</w:t>
            </w:r>
          </w:p>
        </w:tc>
        <w:tc>
          <w:tcPr>
            <w:tcW w:w="270" w:type="dxa"/>
          </w:tcPr>
          <w:p w14:paraId="1C5135BC" w14:textId="77777777" w:rsidR="00D27F42" w:rsidRPr="00D533B8" w:rsidRDefault="00D27F42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2871E99" w14:textId="19BCB179" w:rsidR="00D27F42" w:rsidRPr="00D533B8" w:rsidRDefault="005D20EE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  <w:r w:rsidR="00D27F4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665</w:t>
            </w:r>
          </w:p>
        </w:tc>
        <w:tc>
          <w:tcPr>
            <w:tcW w:w="270" w:type="dxa"/>
          </w:tcPr>
          <w:p w14:paraId="44ADC15A" w14:textId="77777777" w:rsidR="00D27F42" w:rsidRPr="00D533B8" w:rsidRDefault="00D27F42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8DF7794" w14:textId="242D6A7A" w:rsidR="00D27F42" w:rsidRPr="00D533B8" w:rsidRDefault="005D20EE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  <w:r w:rsidR="00D27F4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0FFB5976" w14:textId="77777777" w:rsidR="00D27F42" w:rsidRPr="00D533B8" w:rsidRDefault="00D27F42" w:rsidP="00D27F4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A3BE89" w14:textId="7B427D8A" w:rsidR="00D27F42" w:rsidRPr="00D533B8" w:rsidRDefault="00786EC4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27F4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434</w:t>
            </w:r>
          </w:p>
        </w:tc>
        <w:tc>
          <w:tcPr>
            <w:tcW w:w="270" w:type="dxa"/>
          </w:tcPr>
          <w:p w14:paraId="7CD17039" w14:textId="77777777" w:rsidR="00D27F42" w:rsidRPr="00D533B8" w:rsidRDefault="00D27F42" w:rsidP="00D27F4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9CB2E7A" w14:textId="1852F656" w:rsidR="00D27F42" w:rsidRPr="00D533B8" w:rsidRDefault="005D20EE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944</w:t>
            </w:r>
            <w:r w:rsidR="00D27F4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547</w:t>
            </w:r>
          </w:p>
        </w:tc>
      </w:tr>
      <w:tr w:rsidR="00D27F42" w:rsidRPr="00D533B8" w14:paraId="1AC2236E" w14:textId="77777777" w:rsidTr="001500E7">
        <w:tc>
          <w:tcPr>
            <w:tcW w:w="3960" w:type="dxa"/>
          </w:tcPr>
          <w:p w14:paraId="101508D7" w14:textId="77777777" w:rsidR="00D27F42" w:rsidRPr="00D533B8" w:rsidRDefault="00D27F42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</w:tcPr>
          <w:p w14:paraId="1200D263" w14:textId="3ECD18CD" w:rsidR="00D27F42" w:rsidRPr="00D533B8" w:rsidRDefault="005D20EE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3</w:t>
            </w:r>
            <w:r w:rsidR="00E85122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474</w:t>
            </w:r>
          </w:p>
        </w:tc>
        <w:tc>
          <w:tcPr>
            <w:tcW w:w="270" w:type="dxa"/>
            <w:shd w:val="clear" w:color="auto" w:fill="auto"/>
          </w:tcPr>
          <w:p w14:paraId="4493CEDF" w14:textId="77777777" w:rsidR="00D27F42" w:rsidRPr="00D533B8" w:rsidRDefault="00D27F42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5740F9C" w14:textId="173C38CC" w:rsidR="00D27F42" w:rsidRPr="00D533B8" w:rsidRDefault="00786EC4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4</w:t>
            </w:r>
            <w:r w:rsidR="00E85122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006</w:t>
            </w:r>
          </w:p>
        </w:tc>
        <w:tc>
          <w:tcPr>
            <w:tcW w:w="270" w:type="dxa"/>
            <w:shd w:val="clear" w:color="auto" w:fill="auto"/>
          </w:tcPr>
          <w:p w14:paraId="0087C245" w14:textId="77777777" w:rsidR="00D27F42" w:rsidRPr="00D533B8" w:rsidRDefault="00D27F42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348870" w14:textId="4ED641B8" w:rsidR="00D27F42" w:rsidRPr="00D533B8" w:rsidRDefault="00786EC4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8</w:t>
            </w:r>
            <w:r w:rsidR="00E85122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78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1631372" w14:textId="77777777" w:rsidR="00D27F42" w:rsidRPr="00D533B8" w:rsidRDefault="00D27F42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10EDCADE" w14:textId="26DFD5D2" w:rsidR="00D27F42" w:rsidRPr="00D533B8" w:rsidRDefault="005D20EE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9</w:t>
            </w:r>
            <w:r w:rsidR="00E85122">
              <w:rPr>
                <w:rFonts w:ascii="Angsana New" w:hAnsi="Angsana New"/>
                <w:sz w:val="30"/>
                <w:szCs w:val="30"/>
              </w:rPr>
              <w:t>,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Pr="005D20EE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270" w:type="dxa"/>
            <w:shd w:val="clear" w:color="auto" w:fill="auto"/>
          </w:tcPr>
          <w:p w14:paraId="0D8C60F2" w14:textId="77777777" w:rsidR="00D27F42" w:rsidRPr="00D533B8" w:rsidRDefault="00D27F42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D6FE387" w14:textId="27B80055" w:rsidR="00D27F42" w:rsidRPr="00D533B8" w:rsidRDefault="005D20EE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6</w:t>
            </w:r>
            <w:r w:rsidR="00E85122">
              <w:rPr>
                <w:rFonts w:ascii="Angsana New" w:hAnsi="Angsana New"/>
                <w:sz w:val="30"/>
                <w:szCs w:val="30"/>
              </w:rPr>
              <w:t>,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Pr="005D20EE"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270" w:type="dxa"/>
            <w:shd w:val="clear" w:color="auto" w:fill="auto"/>
          </w:tcPr>
          <w:p w14:paraId="2878940D" w14:textId="77777777" w:rsidR="00D27F42" w:rsidRPr="00D533B8" w:rsidRDefault="00D27F42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4D480AE" w14:textId="05796BE6" w:rsidR="00D27F42" w:rsidRPr="00D533B8" w:rsidRDefault="00E85122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595166" w14:textId="77777777" w:rsidR="00D27F42" w:rsidRPr="00D533B8" w:rsidRDefault="00D27F42" w:rsidP="00D27F4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894AD1E" w14:textId="45F9707C" w:rsidR="00D27F42" w:rsidRPr="00D533B8" w:rsidRDefault="00786EC4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6</w:t>
            </w: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E85122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8</w:t>
            </w: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D27F42" w:rsidRPr="00D533B8" w14:paraId="22F17582" w14:textId="77777777" w:rsidTr="001500E7">
        <w:tc>
          <w:tcPr>
            <w:tcW w:w="3960" w:type="dxa"/>
          </w:tcPr>
          <w:p w14:paraId="24D5EA09" w14:textId="77777777" w:rsidR="00D27F42" w:rsidRPr="00D533B8" w:rsidRDefault="00D27F42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3D802227" w14:textId="01ED0EED" w:rsidR="00D27F42" w:rsidRPr="00D533B8" w:rsidRDefault="00E85122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AB058F" w14:textId="77777777" w:rsidR="00D27F42" w:rsidRPr="00D533B8" w:rsidRDefault="00D27F42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7014584" w14:textId="0AC18D5B" w:rsidR="00D27F42" w:rsidRPr="00D533B8" w:rsidRDefault="00E85122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D4E1DA" w14:textId="77777777" w:rsidR="00D27F42" w:rsidRPr="00D533B8" w:rsidRDefault="00D27F42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FE91647" w14:textId="51ACA3CF" w:rsidR="00D27F42" w:rsidRPr="00D533B8" w:rsidRDefault="00E85122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746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C087078" w14:textId="77777777" w:rsidR="00D27F42" w:rsidRPr="00D533B8" w:rsidRDefault="00D27F42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ACF7ACC" w14:textId="461B174C" w:rsidR="00D27F42" w:rsidRPr="00D533B8" w:rsidRDefault="00E85122" w:rsidP="00E8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7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4A6975C" w14:textId="77777777" w:rsidR="00D27F42" w:rsidRPr="00D533B8" w:rsidRDefault="00D27F42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609878E" w14:textId="3D9F6374" w:rsidR="00D27F42" w:rsidRPr="00D533B8" w:rsidRDefault="00E85122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568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6A211FB" w14:textId="77777777" w:rsidR="00D27F42" w:rsidRPr="00D533B8" w:rsidRDefault="00D27F42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29870ED" w14:textId="1E2CFC52" w:rsidR="00D27F42" w:rsidRPr="00D533B8" w:rsidRDefault="00E85122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30E40C" w14:textId="77777777" w:rsidR="00D27F42" w:rsidRPr="00D533B8" w:rsidRDefault="00D27F42" w:rsidP="00D27F4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7A9AA27" w14:textId="616E9886" w:rsidR="00D27F42" w:rsidRPr="00D533B8" w:rsidRDefault="00E85122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03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27F42" w:rsidRPr="00D533B8" w14:paraId="2F7FF7AC" w14:textId="77777777" w:rsidTr="001500E7">
        <w:tc>
          <w:tcPr>
            <w:tcW w:w="3960" w:type="dxa"/>
          </w:tcPr>
          <w:p w14:paraId="2435BFD0" w14:textId="0AEBA6A5" w:rsidR="00D27F42" w:rsidRPr="00D533B8" w:rsidRDefault="00D27F42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563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0C6242" w14:textId="68BFE92C" w:rsidR="00D27F42" w:rsidRPr="00D533B8" w:rsidRDefault="00786EC4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E8512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486</w:t>
            </w:r>
          </w:p>
        </w:tc>
        <w:tc>
          <w:tcPr>
            <w:tcW w:w="270" w:type="dxa"/>
            <w:shd w:val="clear" w:color="auto" w:fill="auto"/>
          </w:tcPr>
          <w:p w14:paraId="1F2253B2" w14:textId="77777777" w:rsidR="00D27F42" w:rsidRPr="00D533B8" w:rsidRDefault="00D27F42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F1A5B7" w14:textId="3EA492AE" w:rsidR="00D27F42" w:rsidRPr="00D533B8" w:rsidRDefault="00786EC4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8512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B6F0CFD" w14:textId="77777777" w:rsidR="00D27F42" w:rsidRPr="00D533B8" w:rsidRDefault="00D27F42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51FF88" w14:textId="1DA075AF" w:rsidR="00D27F42" w:rsidRPr="00D533B8" w:rsidRDefault="005D20EE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755</w:t>
            </w:r>
            <w:r w:rsidR="00E8512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785</w:t>
            </w:r>
          </w:p>
        </w:tc>
        <w:tc>
          <w:tcPr>
            <w:tcW w:w="270" w:type="dxa"/>
            <w:shd w:val="clear" w:color="auto" w:fill="auto"/>
          </w:tcPr>
          <w:p w14:paraId="6AC4E906" w14:textId="77777777" w:rsidR="00D27F42" w:rsidRPr="00D533B8" w:rsidRDefault="00D27F42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C79ED" w14:textId="4361BE88" w:rsidR="00D27F42" w:rsidRPr="00D533B8" w:rsidRDefault="005D20EE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83</w:t>
            </w:r>
            <w:r w:rsidR="00E8512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84E3E8F" w14:textId="77777777" w:rsidR="00D27F42" w:rsidRPr="00D533B8" w:rsidRDefault="00D27F42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C2B609" w14:textId="6BF65A41" w:rsidR="00D27F42" w:rsidRPr="00D533B8" w:rsidRDefault="005D20EE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40</w:t>
            </w:r>
            <w:r w:rsidR="00E8512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</w:p>
        </w:tc>
        <w:tc>
          <w:tcPr>
            <w:tcW w:w="270" w:type="dxa"/>
            <w:shd w:val="clear" w:color="auto" w:fill="auto"/>
          </w:tcPr>
          <w:p w14:paraId="14CE590E" w14:textId="77777777" w:rsidR="00D27F42" w:rsidRPr="00D533B8" w:rsidRDefault="00D27F42" w:rsidP="00D27F4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3B2323" w14:textId="405910CD" w:rsidR="00D27F42" w:rsidRPr="00D533B8" w:rsidRDefault="00786EC4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8512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434</w:t>
            </w:r>
          </w:p>
        </w:tc>
        <w:tc>
          <w:tcPr>
            <w:tcW w:w="270" w:type="dxa"/>
            <w:shd w:val="clear" w:color="auto" w:fill="auto"/>
          </w:tcPr>
          <w:p w14:paraId="36BFC045" w14:textId="77777777" w:rsidR="00D27F42" w:rsidRPr="00D533B8" w:rsidRDefault="00D27F42" w:rsidP="00D27F4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3FE6A3" w14:textId="795CDF01" w:rsidR="00D27F42" w:rsidRPr="00D533B8" w:rsidRDefault="00786EC4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8512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098</w:t>
            </w:r>
            <w:r w:rsidR="00E8512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330</w:t>
            </w:r>
          </w:p>
        </w:tc>
      </w:tr>
      <w:tr w:rsidR="00BF4887" w:rsidRPr="00D45E24" w14:paraId="12DB5DDC" w14:textId="77777777" w:rsidTr="001500E7">
        <w:tc>
          <w:tcPr>
            <w:tcW w:w="3960" w:type="dxa"/>
          </w:tcPr>
          <w:p w14:paraId="701677D8" w14:textId="77777777" w:rsidR="00BF4887" w:rsidRPr="00D45E24" w:rsidRDefault="00BF4887" w:rsidP="00030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530" w:type="dxa"/>
            <w:gridSpan w:val="13"/>
          </w:tcPr>
          <w:p w14:paraId="29007D80" w14:textId="3DE25D16" w:rsidR="00BF4887" w:rsidRPr="00D45E24" w:rsidRDefault="00BF4887" w:rsidP="00030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ind w:lef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BF4887" w:rsidRPr="00D533B8" w14:paraId="1E6D2261" w14:textId="77777777" w:rsidTr="00406806">
        <w:tc>
          <w:tcPr>
            <w:tcW w:w="3960" w:type="dxa"/>
          </w:tcPr>
          <w:p w14:paraId="04AC89E8" w14:textId="77777777" w:rsidR="00BF4887" w:rsidRPr="00D533B8" w:rsidRDefault="00BF4887" w:rsidP="00030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</w:tcPr>
          <w:p w14:paraId="6A33399C" w14:textId="77777777" w:rsidR="00BF4887" w:rsidRPr="00D533B8" w:rsidRDefault="00BF4887" w:rsidP="00C1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35F594" w14:textId="77777777" w:rsidR="00BF4887" w:rsidRPr="00D533B8" w:rsidRDefault="00BF4887" w:rsidP="00C1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1B1BCA" w14:textId="77777777" w:rsidR="00BF4887" w:rsidRPr="00D533B8" w:rsidRDefault="00BF4887" w:rsidP="00C1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05D2E0" w14:textId="77777777" w:rsidR="00BF4887" w:rsidRPr="00D533B8" w:rsidRDefault="00BF4887" w:rsidP="00C1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77A196" w14:textId="77777777" w:rsidR="00BF4887" w:rsidRPr="00D533B8" w:rsidRDefault="00BF4887" w:rsidP="00C1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7EB288" w14:textId="77777777" w:rsidR="00BF4887" w:rsidRPr="00D533B8" w:rsidRDefault="00BF4887" w:rsidP="00C1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39410B5" w14:textId="77777777" w:rsidR="00BF4887" w:rsidRPr="00D533B8" w:rsidRDefault="00BF4887" w:rsidP="00C1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51A8A1" w14:textId="77777777" w:rsidR="00BF4887" w:rsidRPr="00D533B8" w:rsidRDefault="00BF4887" w:rsidP="00C1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BED6CC" w14:textId="77777777" w:rsidR="00BF4887" w:rsidRPr="00D533B8" w:rsidRDefault="00BF4887" w:rsidP="00C1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430D54" w14:textId="77777777" w:rsidR="00BF4887" w:rsidRPr="00D533B8" w:rsidRDefault="00BF4887" w:rsidP="00030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463295A" w14:textId="77777777" w:rsidR="00BF4887" w:rsidRPr="00D533B8" w:rsidRDefault="00BF4887" w:rsidP="00C1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3659BB" w14:textId="77777777" w:rsidR="00BF4887" w:rsidRPr="00D533B8" w:rsidRDefault="00BF4887" w:rsidP="00030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1D3452" w14:textId="77777777" w:rsidR="00BF4887" w:rsidRPr="00D533B8" w:rsidRDefault="00BF4887" w:rsidP="00C1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7F42" w:rsidRPr="00D533B8" w14:paraId="5F5BC861" w14:textId="77777777" w:rsidTr="00406806">
        <w:tc>
          <w:tcPr>
            <w:tcW w:w="3960" w:type="dxa"/>
          </w:tcPr>
          <w:p w14:paraId="5BCCAEFD" w14:textId="750F8890" w:rsidR="00D27F42" w:rsidRPr="00D533B8" w:rsidRDefault="00D27F42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6621240" w14:textId="1B77EFBE" w:rsidR="00D27F42" w:rsidRPr="00D533B8" w:rsidRDefault="00786EC4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08</w:t>
            </w:r>
            <w:r w:rsidR="00D27F4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376</w:t>
            </w:r>
          </w:p>
        </w:tc>
        <w:tc>
          <w:tcPr>
            <w:tcW w:w="270" w:type="dxa"/>
          </w:tcPr>
          <w:p w14:paraId="0B630223" w14:textId="77777777" w:rsidR="00D27F42" w:rsidRPr="00D533B8" w:rsidRDefault="00D27F42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055A6DE" w14:textId="0E49D25C" w:rsidR="00D27F42" w:rsidRPr="00D533B8" w:rsidRDefault="00786EC4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221</w:t>
            </w:r>
            <w:r w:rsidR="00D27F4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95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0EF8EA8" w14:textId="77777777" w:rsidR="00D27F42" w:rsidRPr="00D533B8" w:rsidRDefault="00D27F42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1408E30" w14:textId="049393A8" w:rsidR="00D27F42" w:rsidRPr="00D533B8" w:rsidRDefault="005D20EE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54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27F4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703</w:t>
            </w:r>
          </w:p>
        </w:tc>
        <w:tc>
          <w:tcPr>
            <w:tcW w:w="270" w:type="dxa"/>
          </w:tcPr>
          <w:p w14:paraId="449B8208" w14:textId="77777777" w:rsidR="00D27F42" w:rsidRPr="00D533B8" w:rsidRDefault="00D27F42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1CD84865" w14:textId="2F1FBE5F" w:rsidR="00D27F42" w:rsidRPr="00D533B8" w:rsidRDefault="00786EC4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D27F4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77</w:t>
            </w:r>
          </w:p>
        </w:tc>
        <w:tc>
          <w:tcPr>
            <w:tcW w:w="270" w:type="dxa"/>
          </w:tcPr>
          <w:p w14:paraId="305E1C37" w14:textId="77777777" w:rsidR="00D27F42" w:rsidRPr="00D533B8" w:rsidRDefault="00D27F42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56D356F" w14:textId="1EE945F6" w:rsidR="00D27F42" w:rsidRPr="00D533B8" w:rsidRDefault="00786EC4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D27F4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9A7B9CA" w14:textId="77777777" w:rsidR="00D27F42" w:rsidRPr="00D533B8" w:rsidRDefault="00D27F42" w:rsidP="00D27F4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28F6BBF" w14:textId="5017D16E" w:rsidR="00D27F42" w:rsidRPr="00D533B8" w:rsidRDefault="005D20EE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  <w:r w:rsidR="00D27F4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683</w:t>
            </w:r>
          </w:p>
        </w:tc>
        <w:tc>
          <w:tcPr>
            <w:tcW w:w="270" w:type="dxa"/>
          </w:tcPr>
          <w:p w14:paraId="332577C6" w14:textId="77777777" w:rsidR="00D27F42" w:rsidRPr="00D533B8" w:rsidRDefault="00D27F42" w:rsidP="00D27F4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F70A44C" w14:textId="477AB1AE" w:rsidR="00D27F42" w:rsidRPr="00D533B8" w:rsidRDefault="005D20EE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973</w:t>
            </w:r>
            <w:r w:rsidR="00D27F4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006</w:t>
            </w:r>
          </w:p>
        </w:tc>
      </w:tr>
      <w:tr w:rsidR="00D27F42" w:rsidRPr="00D533B8" w14:paraId="789BC6C1" w14:textId="77777777" w:rsidTr="00406806">
        <w:tc>
          <w:tcPr>
            <w:tcW w:w="3960" w:type="dxa"/>
            <w:shd w:val="clear" w:color="auto" w:fill="auto"/>
          </w:tcPr>
          <w:p w14:paraId="5F232A19" w14:textId="1B6FB220" w:rsidR="00D27F42" w:rsidRPr="00D533B8" w:rsidRDefault="00D27F42" w:rsidP="00D27F4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563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312DA65" w14:textId="003AEF3B" w:rsidR="00D27F42" w:rsidRPr="00D533B8" w:rsidRDefault="00786EC4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112</w:t>
            </w:r>
            <w:r w:rsidR="00DA6FD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07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551424F" w14:textId="77777777" w:rsidR="00D27F42" w:rsidRPr="00D533B8" w:rsidRDefault="00D27F42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969C6EF" w14:textId="5791F82C" w:rsidR="00D27F42" w:rsidRPr="00D533B8" w:rsidRDefault="00786EC4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05</w:t>
            </w:r>
            <w:r w:rsidR="00DA6FD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6A01B0CA" w14:textId="77777777" w:rsidR="00D27F42" w:rsidRPr="00D533B8" w:rsidRDefault="00D27F42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DE819DC" w14:textId="15A53096" w:rsidR="00D27F42" w:rsidRPr="00D533B8" w:rsidRDefault="005D20EE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458</w:t>
            </w:r>
            <w:r w:rsidR="00DA6FD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734</w:t>
            </w:r>
          </w:p>
        </w:tc>
        <w:tc>
          <w:tcPr>
            <w:tcW w:w="270" w:type="dxa"/>
            <w:shd w:val="clear" w:color="auto" w:fill="auto"/>
          </w:tcPr>
          <w:p w14:paraId="2C34FD04" w14:textId="77777777" w:rsidR="00D27F42" w:rsidRPr="00D533B8" w:rsidRDefault="00D27F42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</w:tcPr>
          <w:p w14:paraId="07DB521B" w14:textId="6E72DE50" w:rsidR="00D27F42" w:rsidRPr="00D533B8" w:rsidRDefault="00786EC4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DA6FD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3E98C83" w14:textId="77777777" w:rsidR="00D27F42" w:rsidRPr="00D533B8" w:rsidRDefault="00D27F42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1C021A2" w14:textId="07D88362" w:rsidR="00D27F42" w:rsidRPr="00D533B8" w:rsidRDefault="00786EC4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A6FD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2D7057D" w14:textId="77777777" w:rsidR="00D27F42" w:rsidRPr="00D533B8" w:rsidRDefault="00D27F42" w:rsidP="00D27F4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7DFA6ABE" w14:textId="7259E9CE" w:rsidR="00D27F42" w:rsidRPr="00D533B8" w:rsidRDefault="005D20EE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65</w:t>
            </w:r>
            <w:r w:rsidR="00DA6FD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385</w:t>
            </w:r>
          </w:p>
        </w:tc>
        <w:tc>
          <w:tcPr>
            <w:tcW w:w="270" w:type="dxa"/>
            <w:shd w:val="clear" w:color="auto" w:fill="auto"/>
          </w:tcPr>
          <w:p w14:paraId="0ADDEF2A" w14:textId="77777777" w:rsidR="00D27F42" w:rsidRPr="00D533B8" w:rsidRDefault="00D27F42" w:rsidP="00D27F4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F2CE6B6" w14:textId="62CA28E8" w:rsidR="00D27F42" w:rsidRPr="00D533B8" w:rsidRDefault="005D20EE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88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A6FD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40</w:t>
            </w:r>
          </w:p>
        </w:tc>
      </w:tr>
      <w:tr w:rsidR="00D27F42" w:rsidRPr="00D45E24" w14:paraId="71487573" w14:textId="77777777" w:rsidTr="001500E7">
        <w:tc>
          <w:tcPr>
            <w:tcW w:w="3960" w:type="dxa"/>
            <w:shd w:val="clear" w:color="auto" w:fill="auto"/>
          </w:tcPr>
          <w:p w14:paraId="0B24D706" w14:textId="77777777" w:rsidR="00D27F42" w:rsidRPr="00D45E24" w:rsidRDefault="00D27F42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F59ACDD" w14:textId="77777777" w:rsidR="00D27F42" w:rsidRPr="00D45E24" w:rsidRDefault="00D27F42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E497027" w14:textId="77777777" w:rsidR="00D27F42" w:rsidRPr="00D45E24" w:rsidRDefault="00D27F42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72606826" w14:textId="77777777" w:rsidR="00D27F42" w:rsidRPr="00D45E24" w:rsidRDefault="00D27F42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7886DCA" w14:textId="77777777" w:rsidR="00D27F42" w:rsidRPr="00D45E24" w:rsidRDefault="00D27F42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7E8E57A" w14:textId="77777777" w:rsidR="00D27F42" w:rsidRPr="00D45E24" w:rsidRDefault="00D27F42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CB86657" w14:textId="77777777" w:rsidR="00D27F42" w:rsidRPr="00D45E24" w:rsidRDefault="00D27F42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593AFC75" w14:textId="77777777" w:rsidR="00D27F42" w:rsidRPr="00D45E24" w:rsidRDefault="00D27F42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6F40113" w14:textId="77777777" w:rsidR="00D27F42" w:rsidRPr="00D45E24" w:rsidRDefault="00D27F42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9DA1750" w14:textId="77777777" w:rsidR="00D27F42" w:rsidRPr="00D45E24" w:rsidRDefault="00D27F42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EBD10A2" w14:textId="77777777" w:rsidR="00D27F42" w:rsidRPr="00D45E24" w:rsidRDefault="00D27F42" w:rsidP="00D27F42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1633F603" w14:textId="77777777" w:rsidR="00D27F42" w:rsidRPr="00D45E24" w:rsidRDefault="00D27F42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15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2719ECA" w14:textId="77777777" w:rsidR="00D27F42" w:rsidRPr="00D45E24" w:rsidRDefault="00D27F42" w:rsidP="00D27F42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BE59316" w14:textId="77777777" w:rsidR="00D27F42" w:rsidRPr="00D45E24" w:rsidRDefault="00D27F42" w:rsidP="00D2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D27F42" w:rsidRPr="00B8225D" w14:paraId="2DDE5360" w14:textId="77777777" w:rsidTr="001500E7">
        <w:tc>
          <w:tcPr>
            <w:tcW w:w="14490" w:type="dxa"/>
            <w:gridSpan w:val="14"/>
            <w:shd w:val="clear" w:color="auto" w:fill="auto"/>
          </w:tcPr>
          <w:p w14:paraId="03CEC168" w14:textId="38F5D830" w:rsidR="00D27F42" w:rsidRPr="00B8225D" w:rsidRDefault="00D27F42" w:rsidP="00D27F42">
            <w:pPr>
              <w:pStyle w:val="block"/>
              <w:spacing w:after="0" w:line="240" w:lineRule="auto"/>
              <w:ind w:left="0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225D">
              <w:rPr>
                <w:rFonts w:ascii="Angsana New" w:hAnsi="Angsana New"/>
                <w:spacing w:val="-8"/>
                <w:sz w:val="30"/>
                <w:szCs w:val="30"/>
                <w:cs/>
                <w:lang w:bidi="th-TH"/>
              </w:rPr>
              <w:t>ราคาทรัพย์สินของ</w:t>
            </w:r>
            <w:r w:rsidRPr="00B8225D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กลุ่มบริษัทและ</w:t>
            </w:r>
            <w:r w:rsidRPr="00B8225D">
              <w:rPr>
                <w:rFonts w:ascii="Angsana New" w:hAnsi="Angsana New"/>
                <w:spacing w:val="-8"/>
                <w:sz w:val="30"/>
                <w:szCs w:val="30"/>
                <w:cs/>
                <w:lang w:bidi="th-TH"/>
              </w:rPr>
              <w:t>บริษัทก่อนหักค่าเสื่อมราคาสะสมของ</w:t>
            </w:r>
            <w:r w:rsidRPr="00B8225D">
              <w:rPr>
                <w:rFonts w:ascii="Angsana New" w:hAnsi="Angsana New" w:hint="cs"/>
                <w:spacing w:val="-8"/>
                <w:sz w:val="30"/>
                <w:szCs w:val="30"/>
                <w:cs/>
                <w:lang w:bidi="th-TH"/>
              </w:rPr>
              <w:t xml:space="preserve">ส่วนปรับปรุงที่ดิน </w:t>
            </w:r>
            <w:r w:rsidRPr="00B8225D">
              <w:rPr>
                <w:rFonts w:ascii="Angsana New" w:hAnsi="Angsana New"/>
                <w:spacing w:val="-8"/>
                <w:sz w:val="30"/>
                <w:szCs w:val="30"/>
                <w:cs/>
                <w:lang w:bidi="th-TH"/>
              </w:rPr>
              <w:t>อาคารและอุปกรณ์</w:t>
            </w:r>
            <w:r w:rsidRPr="00B8225D">
              <w:rPr>
                <w:rFonts w:ascii="Angsana New" w:hAnsi="Angsana New"/>
                <w:spacing w:val="-8"/>
                <w:sz w:val="30"/>
                <w:szCs w:val="30"/>
                <w:lang w:bidi="th-TH"/>
              </w:rPr>
              <w:t xml:space="preserve"> </w:t>
            </w:r>
            <w:r w:rsidRPr="00B8225D">
              <w:rPr>
                <w:rFonts w:ascii="Angsana New" w:hAnsi="Angsana New"/>
                <w:spacing w:val="-8"/>
                <w:sz w:val="30"/>
                <w:szCs w:val="30"/>
                <w:cs/>
                <w:lang w:bidi="th-TH"/>
              </w:rPr>
              <w:t>ซึ่งได้คิดค่าเสื่อมราคาเต็ม</w:t>
            </w:r>
            <w:r w:rsidRPr="00B8225D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จำนวนแล้ว</w:t>
            </w:r>
            <w:r w:rsidRPr="00B8225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8225D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แต่ยังคงใช้งานจนถึง ณ วันที่ </w:t>
            </w:r>
            <w:r w:rsidRPr="00B8225D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786EC4" w:rsidRPr="00786EC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B8225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8225D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ธันวาคม </w:t>
            </w:r>
            <w:r w:rsidR="00786EC4" w:rsidRPr="00786EC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/>
              </w:rPr>
              <w:t>563</w:t>
            </w:r>
            <w:r w:rsidRPr="00B8225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8225D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มีจำนวน</w:t>
            </w:r>
            <w:r w:rsidRPr="00B8225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786EC4"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97</w:t>
            </w:r>
            <w:r w:rsidR="00ED3EBD">
              <w:rPr>
                <w:rFonts w:ascii="Angsana New" w:hAnsi="Angsana New"/>
                <w:sz w:val="30"/>
                <w:szCs w:val="30"/>
                <w:lang w:bidi="th-TH"/>
              </w:rPr>
              <w:t>.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  <w:r w:rsidRPr="00B8225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8225D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ล้านบาท</w:t>
            </w:r>
            <w:r w:rsidRPr="00B8225D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B8225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และ </w:t>
            </w:r>
            <w:r w:rsidR="00786EC4"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786EC4"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ED3EBD">
              <w:rPr>
                <w:rFonts w:ascii="Angsana New" w:hAnsi="Angsana New"/>
                <w:sz w:val="30"/>
                <w:szCs w:val="30"/>
                <w:lang w:bidi="th-TH"/>
              </w:rPr>
              <w:t>.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96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B8225D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ล้านบาท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B8225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ตามลำดับ</w:t>
            </w:r>
            <w:r w:rsidRPr="00B8225D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B8225D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="00786EC4" w:rsidRPr="00786EC4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</w:t>
            </w:r>
            <w:r w:rsidR="005D20EE" w:rsidRPr="005D20EE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56</w:t>
            </w:r>
            <w:r w:rsidR="00786EC4" w:rsidRPr="00786EC4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</w:t>
            </w:r>
            <w:r w:rsidRPr="00B8225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="00786EC4" w:rsidRPr="00786EC4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22</w:t>
            </w:r>
            <w:r w:rsidR="005D20EE" w:rsidRPr="005D20E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.</w:t>
            </w:r>
            <w:r w:rsidR="005D20EE" w:rsidRPr="005D20E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89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B8225D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B8225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 และ </w:t>
            </w:r>
            <w:r w:rsidR="00786EC4" w:rsidRPr="00786EC4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21</w:t>
            </w:r>
            <w:r w:rsidR="005D20EE" w:rsidRPr="005D20E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.</w:t>
            </w:r>
            <w:r w:rsidR="00786EC4" w:rsidRPr="00786EC4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2</w:t>
            </w:r>
            <w:r w:rsidR="005D20EE" w:rsidRPr="005D20E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B8225D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B8225D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</w:tbl>
    <w:p w14:paraId="1CAFD7CB" w14:textId="77777777" w:rsidR="005B3B34" w:rsidRPr="00311095" w:rsidRDefault="005B3B34" w:rsidP="00C424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/>
        <w:ind w:right="-45"/>
        <w:jc w:val="both"/>
        <w:rPr>
          <w:rFonts w:ascii="Angsana New" w:hAnsi="Angsana New"/>
          <w:sz w:val="30"/>
          <w:szCs w:val="30"/>
          <w:highlight w:val="green"/>
          <w:cs/>
        </w:rPr>
        <w:sectPr w:rsidR="005B3B34" w:rsidRPr="00311095" w:rsidSect="000F79BD">
          <w:headerReference w:type="default" r:id="rId17"/>
          <w:footerReference w:type="default" r:id="rId18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6C7C439A" w14:textId="022603DE" w:rsidR="00D45E24" w:rsidRDefault="00D45E24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สัญญาเช่า</w:t>
      </w:r>
    </w:p>
    <w:p w14:paraId="4E366B06" w14:textId="6A3B9A0D" w:rsidR="00D45E24" w:rsidRPr="005A1E95" w:rsidRDefault="00D45E24" w:rsidP="005D0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5BD98A4" w14:textId="77777777" w:rsidR="005D09B1" w:rsidRPr="005D09B1" w:rsidRDefault="005D09B1" w:rsidP="005D09B1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5D09B1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ในฐานะผู้เช่า</w:t>
      </w:r>
    </w:p>
    <w:p w14:paraId="0595B289" w14:textId="77777777" w:rsidR="005D09B1" w:rsidRPr="005A1E95" w:rsidRDefault="005D09B1" w:rsidP="005D09B1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24"/>
          <w:szCs w:val="24"/>
          <w:lang w:val="en-US" w:bidi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030"/>
        <w:gridCol w:w="1530"/>
        <w:gridCol w:w="180"/>
        <w:gridCol w:w="1440"/>
      </w:tblGrid>
      <w:tr w:rsidR="005D09B1" w:rsidRPr="005D09B1" w14:paraId="1BA37A0A" w14:textId="77777777" w:rsidTr="005D09B1">
        <w:trPr>
          <w:cantSplit/>
          <w:tblHeader/>
        </w:trPr>
        <w:tc>
          <w:tcPr>
            <w:tcW w:w="6030" w:type="dxa"/>
            <w:vAlign w:val="bottom"/>
            <w:hideMark/>
          </w:tcPr>
          <w:p w14:paraId="17708F7F" w14:textId="366A37F6" w:rsidR="005D09B1" w:rsidRPr="005D09B1" w:rsidRDefault="005D09B1" w:rsidP="00BD7D1C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5D09B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</w:t>
            </w:r>
            <w:r w:rsidRPr="005D09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วันที่ </w:t>
            </w:r>
            <w:r w:rsidR="005D20EE" w:rsidRPr="005D20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786EC4" w:rsidRPr="00786E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Pr="005D09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5D09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786EC4" w:rsidRPr="00786E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</w:t>
            </w:r>
            <w:r w:rsidR="005D20EE" w:rsidRPr="005D20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563</w:t>
            </w:r>
          </w:p>
        </w:tc>
        <w:tc>
          <w:tcPr>
            <w:tcW w:w="1530" w:type="dxa"/>
            <w:hideMark/>
          </w:tcPr>
          <w:p w14:paraId="543DB5F4" w14:textId="77777777" w:rsidR="005D09B1" w:rsidRPr="005D09B1" w:rsidRDefault="005D09B1" w:rsidP="00BD7D1C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5E7A4208" w14:textId="7DB14D60" w:rsidR="005D09B1" w:rsidRPr="005D09B1" w:rsidRDefault="005D09B1" w:rsidP="00BD7D1C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D09B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344186E" w14:textId="77777777" w:rsidR="005D09B1" w:rsidRPr="005D09B1" w:rsidRDefault="005D09B1" w:rsidP="00BD7D1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366A008A" w14:textId="0C409E73" w:rsidR="005D09B1" w:rsidRPr="005D09B1" w:rsidRDefault="005D09B1" w:rsidP="00BD7D1C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5D09B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5D09B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 xml:space="preserve">       </w:t>
            </w:r>
            <w:r w:rsidRPr="005D09B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5D09B1" w:rsidRPr="005D09B1" w14:paraId="7B6225BF" w14:textId="77777777" w:rsidTr="005D09B1">
        <w:trPr>
          <w:cantSplit/>
          <w:tblHeader/>
        </w:trPr>
        <w:tc>
          <w:tcPr>
            <w:tcW w:w="6030" w:type="dxa"/>
          </w:tcPr>
          <w:p w14:paraId="698D852E" w14:textId="77777777" w:rsidR="005D09B1" w:rsidRPr="005D09B1" w:rsidRDefault="005D09B1" w:rsidP="00BD7D1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3150" w:type="dxa"/>
            <w:gridSpan w:val="3"/>
            <w:hideMark/>
          </w:tcPr>
          <w:p w14:paraId="753B34B6" w14:textId="77777777" w:rsidR="005D09B1" w:rsidRPr="005D09B1" w:rsidRDefault="005D09B1" w:rsidP="00BD7D1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D09B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D09B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D09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D09B1" w:rsidRPr="005D09B1" w14:paraId="0283D276" w14:textId="77777777" w:rsidTr="005D09B1">
        <w:trPr>
          <w:cantSplit/>
        </w:trPr>
        <w:tc>
          <w:tcPr>
            <w:tcW w:w="6030" w:type="dxa"/>
            <w:hideMark/>
          </w:tcPr>
          <w:p w14:paraId="7F4F057F" w14:textId="77777777" w:rsidR="005D09B1" w:rsidRPr="00DA6FDF" w:rsidRDefault="005D09B1" w:rsidP="00BD7D1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211E1F"/>
                <w:sz w:val="30"/>
                <w:szCs w:val="30"/>
              </w:rPr>
            </w:pPr>
            <w:r w:rsidRPr="00DA6F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30" w:type="dxa"/>
          </w:tcPr>
          <w:p w14:paraId="1592D5BF" w14:textId="77777777" w:rsidR="005D09B1" w:rsidRPr="005D09B1" w:rsidRDefault="005D09B1" w:rsidP="00BD7D1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D1EB68F" w14:textId="77777777" w:rsidR="005D09B1" w:rsidRPr="005D09B1" w:rsidRDefault="005D09B1" w:rsidP="00BD7D1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4E724D" w14:textId="77777777" w:rsidR="005D09B1" w:rsidRPr="005D09B1" w:rsidRDefault="005D09B1" w:rsidP="00BD7D1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09B1" w:rsidRPr="005D09B1" w14:paraId="771E4F11" w14:textId="77777777" w:rsidTr="005D09B1">
        <w:trPr>
          <w:cantSplit/>
        </w:trPr>
        <w:tc>
          <w:tcPr>
            <w:tcW w:w="6030" w:type="dxa"/>
          </w:tcPr>
          <w:p w14:paraId="162DAE38" w14:textId="77777777" w:rsidR="005D09B1" w:rsidRPr="00DA6FDF" w:rsidRDefault="005D09B1" w:rsidP="00BD7D1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A6FDF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530" w:type="dxa"/>
          </w:tcPr>
          <w:p w14:paraId="71815A68" w14:textId="0FA539C9" w:rsidR="005D09B1" w:rsidRPr="005D09B1" w:rsidRDefault="005D20EE" w:rsidP="00BD7D1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DA6F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</w:tcPr>
          <w:p w14:paraId="0A76443E" w14:textId="77777777" w:rsidR="005D09B1" w:rsidRPr="005D09B1" w:rsidRDefault="005D09B1" w:rsidP="00BD7D1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24A6C2" w14:textId="08A7DFF1" w:rsidR="005D09B1" w:rsidRPr="005D09B1" w:rsidRDefault="005D20EE" w:rsidP="00BD7D1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</w:t>
            </w:r>
            <w:r w:rsidR="00DA6F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6F7E2D" w:rsidRPr="005D09B1" w14:paraId="04162A22" w14:textId="77777777" w:rsidTr="005D09B1">
        <w:trPr>
          <w:cantSplit/>
        </w:trPr>
        <w:tc>
          <w:tcPr>
            <w:tcW w:w="6030" w:type="dxa"/>
          </w:tcPr>
          <w:p w14:paraId="6A13C5F8" w14:textId="615C7C0E" w:rsidR="006F7E2D" w:rsidRPr="00DA6FDF" w:rsidRDefault="006F7E2D" w:rsidP="00BD7D1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530" w:type="dxa"/>
          </w:tcPr>
          <w:p w14:paraId="139EB1B5" w14:textId="3A183CC4" w:rsidR="006F7E2D" w:rsidRPr="005D20EE" w:rsidRDefault="006F7E2D" w:rsidP="00BD7D1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24,418</w:t>
            </w:r>
          </w:p>
        </w:tc>
        <w:tc>
          <w:tcPr>
            <w:tcW w:w="180" w:type="dxa"/>
          </w:tcPr>
          <w:p w14:paraId="4A1434D6" w14:textId="77777777" w:rsidR="006F7E2D" w:rsidRPr="005D09B1" w:rsidRDefault="006F7E2D" w:rsidP="00BD7D1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43BC58B" w14:textId="081A717F" w:rsidR="006F7E2D" w:rsidRPr="005D20EE" w:rsidRDefault="007E50F2" w:rsidP="007E50F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F7E2D" w:rsidRPr="005D09B1" w14:paraId="426AE7F4" w14:textId="77777777" w:rsidTr="005D09B1">
        <w:trPr>
          <w:cantSplit/>
        </w:trPr>
        <w:tc>
          <w:tcPr>
            <w:tcW w:w="6030" w:type="dxa"/>
          </w:tcPr>
          <w:p w14:paraId="4E7DC115" w14:textId="5BE83D36" w:rsidR="006F7E2D" w:rsidRPr="00DA6FDF" w:rsidRDefault="006F7E2D" w:rsidP="00BD7D1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30" w:type="dxa"/>
          </w:tcPr>
          <w:p w14:paraId="4965278F" w14:textId="02149559" w:rsidR="006F7E2D" w:rsidRPr="005D20EE" w:rsidRDefault="006F7E2D" w:rsidP="00BD7D1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</w:t>
            </w:r>
          </w:p>
        </w:tc>
        <w:tc>
          <w:tcPr>
            <w:tcW w:w="180" w:type="dxa"/>
          </w:tcPr>
          <w:p w14:paraId="48AB6620" w14:textId="77777777" w:rsidR="006F7E2D" w:rsidRPr="005D09B1" w:rsidRDefault="006F7E2D" w:rsidP="00BD7D1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279B6E8" w14:textId="7980C28A" w:rsidR="006F7E2D" w:rsidRPr="005D20EE" w:rsidRDefault="007E50F2" w:rsidP="007E50F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D09B1" w:rsidRPr="005D09B1" w14:paraId="600FBDF1" w14:textId="77777777" w:rsidTr="005D09B1">
        <w:trPr>
          <w:cantSplit/>
        </w:trPr>
        <w:tc>
          <w:tcPr>
            <w:tcW w:w="6030" w:type="dxa"/>
            <w:hideMark/>
          </w:tcPr>
          <w:p w14:paraId="162433F7" w14:textId="77777777" w:rsidR="005D09B1" w:rsidRPr="00DA6FDF" w:rsidRDefault="005D09B1" w:rsidP="00BD7D1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6F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EA3AD7" w14:textId="4D060E95" w:rsidR="005D09B1" w:rsidRPr="005D09B1" w:rsidRDefault="006F7E2D" w:rsidP="00BD7D1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96,763</w:t>
            </w:r>
          </w:p>
        </w:tc>
        <w:tc>
          <w:tcPr>
            <w:tcW w:w="180" w:type="dxa"/>
          </w:tcPr>
          <w:p w14:paraId="05E005C1" w14:textId="77777777" w:rsidR="005D09B1" w:rsidRPr="005D09B1" w:rsidRDefault="005D09B1" w:rsidP="00BD7D1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4960B3" w14:textId="55FC10D4" w:rsidR="005D09B1" w:rsidRPr="005D09B1" w:rsidRDefault="005D20EE" w:rsidP="00BD7D1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</w:t>
            </w:r>
            <w:r w:rsidR="00DA6F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86EC4" w:rsidRPr="00786E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</w:tbl>
    <w:p w14:paraId="56F6BDC3" w14:textId="77777777" w:rsidR="005D09B1" w:rsidRPr="005A1E95" w:rsidRDefault="005D09B1" w:rsidP="005D09B1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52DABB4E" w14:textId="5C3C350D" w:rsidR="005D09B1" w:rsidRPr="005D09B1" w:rsidRDefault="005D09B1" w:rsidP="005D09B1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D09B1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786EC4" w:rsidRPr="00786EC4">
        <w:rPr>
          <w:rFonts w:asciiTheme="majorBidi" w:hAnsiTheme="majorBidi" w:cstheme="majorBidi"/>
          <w:sz w:val="30"/>
          <w:szCs w:val="30"/>
        </w:rPr>
        <w:t>2</w:t>
      </w:r>
      <w:r w:rsidR="005D20EE" w:rsidRPr="005D20EE">
        <w:rPr>
          <w:rFonts w:asciiTheme="majorBidi" w:hAnsiTheme="majorBidi" w:cstheme="majorBidi"/>
          <w:sz w:val="30"/>
          <w:szCs w:val="30"/>
        </w:rPr>
        <w:t>563</w:t>
      </w:r>
      <w:r w:rsidRPr="005D09B1">
        <w:rPr>
          <w:rFonts w:asciiTheme="majorBidi" w:hAnsiTheme="majorBidi" w:cstheme="majorBidi"/>
          <w:sz w:val="30"/>
          <w:szCs w:val="30"/>
        </w:rPr>
        <w:t xml:space="preserve"> </w:t>
      </w:r>
      <w:r w:rsidRPr="005D09B1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สินทรัพย์สิทธิการใช้ของกลุ่มบริษัทและบริษัทเพิ่มขึ้นเป็น</w:t>
      </w:r>
      <w:r w:rsidRPr="00575F3A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575F3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F7E2D">
        <w:rPr>
          <w:rFonts w:asciiTheme="majorBidi" w:hAnsiTheme="majorBidi" w:cstheme="majorBidi"/>
          <w:sz w:val="30"/>
          <w:szCs w:val="30"/>
        </w:rPr>
        <w:t>110.</w:t>
      </w:r>
      <w:r w:rsidR="00F5226F">
        <w:rPr>
          <w:rFonts w:asciiTheme="majorBidi" w:hAnsiTheme="majorBidi" w:cstheme="majorBidi"/>
          <w:sz w:val="30"/>
          <w:szCs w:val="30"/>
        </w:rPr>
        <w:t>15</w:t>
      </w:r>
      <w:r w:rsidRPr="00575F3A">
        <w:rPr>
          <w:rFonts w:asciiTheme="majorBidi" w:hAnsiTheme="majorBidi" w:cstheme="majorBidi"/>
          <w:sz w:val="30"/>
          <w:szCs w:val="30"/>
        </w:rPr>
        <w:t xml:space="preserve"> </w:t>
      </w:r>
      <w:r w:rsidRPr="00575F3A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Pr="00575F3A">
        <w:rPr>
          <w:rFonts w:asciiTheme="majorBidi" w:hAnsiTheme="majorBidi" w:cstheme="majorBidi"/>
          <w:sz w:val="30"/>
          <w:szCs w:val="30"/>
        </w:rPr>
        <w:t xml:space="preserve"> </w:t>
      </w:r>
      <w:r w:rsidR="005D20EE" w:rsidRPr="005D20EE">
        <w:rPr>
          <w:rFonts w:asciiTheme="majorBidi" w:hAnsiTheme="majorBidi" w:cstheme="majorBidi"/>
          <w:sz w:val="30"/>
          <w:szCs w:val="30"/>
        </w:rPr>
        <w:t>75</w:t>
      </w:r>
      <w:r w:rsidR="00617214">
        <w:rPr>
          <w:rFonts w:asciiTheme="majorBidi" w:hAnsiTheme="majorBidi" w:cstheme="majorBidi"/>
          <w:sz w:val="30"/>
          <w:szCs w:val="30"/>
        </w:rPr>
        <w:t>.</w:t>
      </w:r>
      <w:r w:rsidR="00786EC4" w:rsidRPr="00786EC4">
        <w:rPr>
          <w:rFonts w:asciiTheme="majorBidi" w:hAnsiTheme="majorBidi" w:cstheme="majorBidi"/>
          <w:sz w:val="30"/>
          <w:szCs w:val="30"/>
        </w:rPr>
        <w:t>1</w:t>
      </w:r>
      <w:r w:rsidR="005D20EE" w:rsidRPr="005D20EE">
        <w:rPr>
          <w:rFonts w:asciiTheme="majorBidi" w:hAnsiTheme="majorBidi" w:cstheme="majorBidi"/>
          <w:sz w:val="30"/>
          <w:szCs w:val="30"/>
        </w:rPr>
        <w:t>7</w:t>
      </w:r>
      <w:r w:rsidRPr="00575F3A">
        <w:rPr>
          <w:rFonts w:asciiTheme="majorBidi" w:hAnsiTheme="majorBidi" w:cstheme="majorBidi"/>
          <w:sz w:val="30"/>
          <w:szCs w:val="30"/>
        </w:rPr>
        <w:t xml:space="preserve"> </w:t>
      </w:r>
      <w:r w:rsidRPr="00575F3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575F3A">
        <w:rPr>
          <w:rFonts w:asciiTheme="majorBidi" w:hAnsiTheme="majorBidi" w:cstheme="majorBidi"/>
          <w:sz w:val="30"/>
          <w:szCs w:val="30"/>
        </w:rPr>
        <w:t xml:space="preserve"> </w:t>
      </w:r>
      <w:r w:rsidRPr="00575F3A">
        <w:rPr>
          <w:rFonts w:asciiTheme="majorBidi" w:hAnsiTheme="majorBidi" w:cstheme="majorBidi"/>
          <w:sz w:val="30"/>
          <w:szCs w:val="30"/>
          <w:cs/>
        </w:rPr>
        <w:t>ตามลำดับ</w:t>
      </w:r>
    </w:p>
    <w:p w14:paraId="0B91DC50" w14:textId="606FFD2C" w:rsidR="005D09B1" w:rsidRPr="005A1E95" w:rsidRDefault="005D09B1" w:rsidP="005D0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FAD204F" w14:textId="77777777" w:rsidR="005D09B1" w:rsidRPr="00617214" w:rsidRDefault="005D09B1" w:rsidP="005D09B1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17214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2FBD6CCA" w14:textId="77777777" w:rsidR="005D09B1" w:rsidRPr="005A1E95" w:rsidRDefault="005D09B1" w:rsidP="005D09B1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35A63091" w14:textId="5AEAC18B" w:rsidR="00EC46F3" w:rsidRDefault="005D09B1" w:rsidP="00617214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17214">
        <w:rPr>
          <w:rFonts w:asciiTheme="majorBidi" w:hAnsiTheme="majorBidi" w:cstheme="majorBidi"/>
          <w:sz w:val="30"/>
          <w:szCs w:val="30"/>
          <w:cs/>
        </w:rPr>
        <w:t>สัญญาเช่าอสังหาริมทรัพย์บางสัญญาให้สิทธิกลุ่มบริษัทในการเลือกขยายอายุสัญญาเช่าก่อนสิ้นสุดระยะเวลาเช่าที่บอกเลิกไม่ได้ ในทางปฏิบัติกลุ่มบริษัท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กลุ่มบริษัทเป็นผู้มีสิทธิเลือกโดยผู้ให้เช่าไม่มีสิทธิดังกล่าว 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 และกลุ่มบริษัท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กลุ่มบริษัท</w:t>
      </w:r>
    </w:p>
    <w:p w14:paraId="7B0F43DC" w14:textId="77777777" w:rsidR="0013659C" w:rsidRPr="005A1E95" w:rsidRDefault="0013659C" w:rsidP="005D09B1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31DE4DBA" w14:textId="77777777" w:rsidR="008D18F8" w:rsidRDefault="008D18F8">
      <w: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180"/>
        <w:gridCol w:w="990"/>
        <w:gridCol w:w="180"/>
        <w:gridCol w:w="1080"/>
        <w:gridCol w:w="180"/>
        <w:gridCol w:w="1080"/>
      </w:tblGrid>
      <w:tr w:rsidR="005D09B1" w:rsidRPr="005D09B1" w14:paraId="196806E3" w14:textId="77777777" w:rsidTr="005D09B1">
        <w:trPr>
          <w:cantSplit/>
          <w:tblHeader/>
        </w:trPr>
        <w:tc>
          <w:tcPr>
            <w:tcW w:w="4410" w:type="dxa"/>
            <w:shd w:val="clear" w:color="auto" w:fill="auto"/>
            <w:vAlign w:val="bottom"/>
          </w:tcPr>
          <w:p w14:paraId="60EBBABD" w14:textId="11562BE3" w:rsidR="005D09B1" w:rsidRPr="005D09B1" w:rsidRDefault="005D09B1" w:rsidP="00BD7D1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4E67BF79" w14:textId="08C6014E" w:rsidR="005D09B1" w:rsidRPr="005D09B1" w:rsidRDefault="005D09B1" w:rsidP="00BD7D1C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5D09B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D29647D" w14:textId="77777777" w:rsidR="005D09B1" w:rsidRPr="005D09B1" w:rsidRDefault="005D09B1" w:rsidP="00BD7D1C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3800FFF4" w14:textId="2A348980" w:rsidR="005D09B1" w:rsidRPr="005D09B1" w:rsidRDefault="005D09B1" w:rsidP="00BD7D1C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5D09B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D09B1" w:rsidRPr="005D09B1" w14:paraId="1DE8A7E7" w14:textId="77777777" w:rsidTr="005D09B1">
        <w:trPr>
          <w:cantSplit/>
          <w:tblHeader/>
        </w:trPr>
        <w:tc>
          <w:tcPr>
            <w:tcW w:w="4410" w:type="dxa"/>
          </w:tcPr>
          <w:p w14:paraId="46DD04BC" w14:textId="1EC9163B" w:rsidR="005D09B1" w:rsidRPr="005D09B1" w:rsidRDefault="005D09B1" w:rsidP="00BD7D1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  <w:r w:rsidRPr="005D09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5D20EE" w:rsidRPr="005D20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786EC4" w:rsidRPr="00786E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Pr="005D09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5D09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280B8B12" w14:textId="6041DB0E" w:rsidR="005D09B1" w:rsidRPr="005D09B1" w:rsidRDefault="00786EC4" w:rsidP="00BD7D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786EC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</w:t>
            </w:r>
            <w:r w:rsidR="005D20EE" w:rsidRPr="005D20E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563</w:t>
            </w:r>
          </w:p>
        </w:tc>
        <w:tc>
          <w:tcPr>
            <w:tcW w:w="180" w:type="dxa"/>
          </w:tcPr>
          <w:p w14:paraId="5DE30528" w14:textId="77777777" w:rsidR="005D09B1" w:rsidRPr="005D09B1" w:rsidRDefault="005D09B1" w:rsidP="00BD7D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949C4A4" w14:textId="42C266AB" w:rsidR="005D09B1" w:rsidRPr="005D09B1" w:rsidRDefault="00786EC4" w:rsidP="00BD7D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</w:t>
            </w:r>
            <w:r w:rsidR="005D20EE" w:rsidRPr="005D20E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56</w:t>
            </w:r>
            <w:r w:rsidRPr="00786EC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</w:tcPr>
          <w:p w14:paraId="4E09C41C" w14:textId="77777777" w:rsidR="005D09B1" w:rsidRPr="005D09B1" w:rsidRDefault="005D09B1" w:rsidP="00BD7D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B53BAA" w14:textId="3A1FC260" w:rsidR="005D09B1" w:rsidRPr="005D09B1" w:rsidRDefault="00786EC4" w:rsidP="00BD7D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</w:t>
            </w:r>
            <w:r w:rsidR="005D20EE" w:rsidRPr="005D20E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563</w:t>
            </w:r>
          </w:p>
        </w:tc>
        <w:tc>
          <w:tcPr>
            <w:tcW w:w="180" w:type="dxa"/>
          </w:tcPr>
          <w:p w14:paraId="2EBECC44" w14:textId="77777777" w:rsidR="005D09B1" w:rsidRPr="005D09B1" w:rsidRDefault="005D09B1" w:rsidP="00BD7D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AF0892" w14:textId="4E446883" w:rsidR="005D09B1" w:rsidRPr="005D09B1" w:rsidRDefault="00786EC4" w:rsidP="00BD7D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</w:t>
            </w:r>
            <w:r w:rsidR="005D20EE" w:rsidRPr="005D20E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56</w:t>
            </w:r>
            <w:r w:rsidRPr="00786EC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</w:t>
            </w:r>
          </w:p>
        </w:tc>
      </w:tr>
      <w:tr w:rsidR="005D09B1" w:rsidRPr="005D09B1" w14:paraId="53642F95" w14:textId="77777777" w:rsidTr="005D09B1">
        <w:trPr>
          <w:cantSplit/>
          <w:tblHeader/>
        </w:trPr>
        <w:tc>
          <w:tcPr>
            <w:tcW w:w="4410" w:type="dxa"/>
          </w:tcPr>
          <w:p w14:paraId="017DFAC0" w14:textId="6FD4C1A9" w:rsidR="005D09B1" w:rsidRPr="005D09B1" w:rsidRDefault="005D09B1" w:rsidP="00BD7D1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4770" w:type="dxa"/>
            <w:gridSpan w:val="7"/>
          </w:tcPr>
          <w:p w14:paraId="59094335" w14:textId="3B601364" w:rsidR="005D09B1" w:rsidRPr="005D09B1" w:rsidRDefault="005D09B1" w:rsidP="00BD7D1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D09B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5D09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5D09B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D09B1" w:rsidRPr="005D09B1" w14:paraId="015A570A" w14:textId="77777777" w:rsidTr="005D09B1">
        <w:trPr>
          <w:cantSplit/>
        </w:trPr>
        <w:tc>
          <w:tcPr>
            <w:tcW w:w="4410" w:type="dxa"/>
          </w:tcPr>
          <w:p w14:paraId="45823893" w14:textId="77777777" w:rsidR="005D09B1" w:rsidRPr="005A1E95" w:rsidRDefault="005D09B1" w:rsidP="00BD7D1C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A1E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5A1E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A1E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2FC14A40" w14:textId="77777777" w:rsidR="005D09B1" w:rsidRPr="005D09B1" w:rsidRDefault="005D09B1" w:rsidP="00BD7D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54A53D7" w14:textId="77777777" w:rsidR="005D09B1" w:rsidRPr="005D09B1" w:rsidRDefault="005D09B1" w:rsidP="00BD7D1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F7F29BC" w14:textId="77777777" w:rsidR="005D09B1" w:rsidRPr="005D09B1" w:rsidRDefault="005D09B1" w:rsidP="00BD7D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C70E7D7" w14:textId="77777777" w:rsidR="005D09B1" w:rsidRPr="005D09B1" w:rsidRDefault="005D09B1" w:rsidP="00BD7D1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7AF514" w14:textId="77777777" w:rsidR="005D09B1" w:rsidRPr="005D09B1" w:rsidRDefault="005D09B1" w:rsidP="00BD7D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218CF2A" w14:textId="77777777" w:rsidR="005D09B1" w:rsidRPr="005D09B1" w:rsidRDefault="005D09B1" w:rsidP="00BD7D1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D0625D" w14:textId="77777777" w:rsidR="005D09B1" w:rsidRPr="005D09B1" w:rsidRDefault="005D09B1" w:rsidP="00BD7D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09B1" w:rsidRPr="005D09B1" w14:paraId="104DE8FE" w14:textId="77777777" w:rsidTr="005D09B1">
        <w:trPr>
          <w:cantSplit/>
        </w:trPr>
        <w:tc>
          <w:tcPr>
            <w:tcW w:w="4410" w:type="dxa"/>
          </w:tcPr>
          <w:p w14:paraId="5F01C914" w14:textId="77777777" w:rsidR="005D09B1" w:rsidRPr="005A1E95" w:rsidRDefault="005D09B1" w:rsidP="00BD7D1C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1E95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628BFC26" w14:textId="77777777" w:rsidR="005D09B1" w:rsidRPr="005D09B1" w:rsidRDefault="005D09B1" w:rsidP="00BD7D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F552F9F" w14:textId="77777777" w:rsidR="005D09B1" w:rsidRPr="005D09B1" w:rsidRDefault="005D09B1" w:rsidP="00BD7D1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10BD3A" w14:textId="77777777" w:rsidR="005D09B1" w:rsidRPr="005D09B1" w:rsidRDefault="005D09B1" w:rsidP="00BD7D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7384B71" w14:textId="77777777" w:rsidR="005D09B1" w:rsidRPr="005D09B1" w:rsidRDefault="005D09B1" w:rsidP="00BD7D1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5B2DAC9" w14:textId="77777777" w:rsidR="005D09B1" w:rsidRPr="005D09B1" w:rsidRDefault="005D09B1" w:rsidP="00BD7D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980155C" w14:textId="77777777" w:rsidR="005D09B1" w:rsidRPr="005D09B1" w:rsidRDefault="005D09B1" w:rsidP="00BD7D1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C010B7" w14:textId="77777777" w:rsidR="005D09B1" w:rsidRPr="005D09B1" w:rsidRDefault="005D09B1" w:rsidP="00BD7D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D09B1" w:rsidRPr="005D09B1" w14:paraId="0079F201" w14:textId="77777777" w:rsidTr="005D09B1">
        <w:trPr>
          <w:cantSplit/>
        </w:trPr>
        <w:tc>
          <w:tcPr>
            <w:tcW w:w="4410" w:type="dxa"/>
          </w:tcPr>
          <w:p w14:paraId="17F007B5" w14:textId="77777777" w:rsidR="005D09B1" w:rsidRPr="005A1E95" w:rsidRDefault="005D09B1" w:rsidP="005D09B1">
            <w:pPr>
              <w:pStyle w:val="ListParagraph"/>
              <w:numPr>
                <w:ilvl w:val="0"/>
                <w:numId w:val="19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A1E95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6E645D67" w14:textId="7631CCC0" w:rsidR="005D09B1" w:rsidRPr="005D09B1" w:rsidRDefault="00786EC4" w:rsidP="00BD7D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EC46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vAlign w:val="bottom"/>
          </w:tcPr>
          <w:p w14:paraId="1B603088" w14:textId="77777777" w:rsidR="005D09B1" w:rsidRPr="005D09B1" w:rsidRDefault="005D09B1" w:rsidP="00BD7D1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328B7A" w14:textId="77777777" w:rsidR="005D09B1" w:rsidRPr="005D09B1" w:rsidRDefault="005D09B1" w:rsidP="005D09B1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5D09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21D9865" w14:textId="77777777" w:rsidR="005D09B1" w:rsidRPr="005D09B1" w:rsidRDefault="005D09B1" w:rsidP="00BD7D1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46C22B3" w14:textId="492BBA9B" w:rsidR="005D09B1" w:rsidRPr="005D09B1" w:rsidRDefault="00786EC4" w:rsidP="00BD7D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EC46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046</w:t>
            </w:r>
          </w:p>
        </w:tc>
        <w:tc>
          <w:tcPr>
            <w:tcW w:w="180" w:type="dxa"/>
            <w:vAlign w:val="bottom"/>
          </w:tcPr>
          <w:p w14:paraId="337BF5DC" w14:textId="77777777" w:rsidR="005D09B1" w:rsidRPr="005D09B1" w:rsidRDefault="005D09B1" w:rsidP="00BD7D1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93C1AE" w14:textId="77777777" w:rsidR="005D09B1" w:rsidRPr="005D09B1" w:rsidRDefault="005D09B1" w:rsidP="005D09B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5D09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F7E2D" w:rsidRPr="005D09B1" w14:paraId="071EC32A" w14:textId="77777777" w:rsidTr="009D5FC0">
        <w:trPr>
          <w:cantSplit/>
        </w:trPr>
        <w:tc>
          <w:tcPr>
            <w:tcW w:w="4410" w:type="dxa"/>
          </w:tcPr>
          <w:p w14:paraId="4E0D8A7A" w14:textId="5DE3F2EB" w:rsidR="006F7E2D" w:rsidRPr="005A1E95" w:rsidRDefault="006F7E2D" w:rsidP="006F7E2D">
            <w:pPr>
              <w:pStyle w:val="ListParagraph"/>
              <w:numPr>
                <w:ilvl w:val="0"/>
                <w:numId w:val="19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080" w:type="dxa"/>
            <w:vAlign w:val="bottom"/>
          </w:tcPr>
          <w:p w14:paraId="78865265" w14:textId="3FF9EF9D" w:rsidR="006F7E2D" w:rsidRPr="00786EC4" w:rsidRDefault="006F7E2D" w:rsidP="006F7E2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2,710</w:t>
            </w:r>
          </w:p>
        </w:tc>
        <w:tc>
          <w:tcPr>
            <w:tcW w:w="180" w:type="dxa"/>
            <w:vAlign w:val="bottom"/>
          </w:tcPr>
          <w:p w14:paraId="5413D1FE" w14:textId="77777777" w:rsidR="006F7E2D" w:rsidRPr="005D09B1" w:rsidRDefault="006F7E2D" w:rsidP="006F7E2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6BED4B" w14:textId="7188D780" w:rsidR="006F7E2D" w:rsidRPr="005D09B1" w:rsidRDefault="006F7E2D" w:rsidP="006F7E2D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47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27B1EEE" w14:textId="77777777" w:rsidR="006F7E2D" w:rsidRPr="005D09B1" w:rsidRDefault="006F7E2D" w:rsidP="006F7E2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5E4B47" w14:textId="6B557E4D" w:rsidR="006F7E2D" w:rsidRPr="00B226A9" w:rsidRDefault="006F7E2D" w:rsidP="00B226A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607F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47AD330" w14:textId="77777777" w:rsidR="006F7E2D" w:rsidRPr="005D09B1" w:rsidRDefault="006F7E2D" w:rsidP="006F7E2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049D98" w14:textId="4DE02D95" w:rsidR="006F7E2D" w:rsidRPr="005D09B1" w:rsidRDefault="006F7E2D" w:rsidP="006F7E2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70C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F7E2D" w:rsidRPr="005D09B1" w14:paraId="4312F6C1" w14:textId="77777777" w:rsidTr="009D5FC0">
        <w:trPr>
          <w:cantSplit/>
        </w:trPr>
        <w:tc>
          <w:tcPr>
            <w:tcW w:w="4410" w:type="dxa"/>
          </w:tcPr>
          <w:p w14:paraId="2B4FA4DC" w14:textId="2B427231" w:rsidR="006F7E2D" w:rsidRPr="005A1E95" w:rsidRDefault="006F7E2D" w:rsidP="006F7E2D">
            <w:pPr>
              <w:pStyle w:val="ListParagraph"/>
              <w:numPr>
                <w:ilvl w:val="0"/>
                <w:numId w:val="19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29745A00" w14:textId="1FC9DD48" w:rsidR="006F7E2D" w:rsidRPr="00786EC4" w:rsidRDefault="006F7E2D" w:rsidP="006F7E2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428</w:t>
            </w:r>
          </w:p>
        </w:tc>
        <w:tc>
          <w:tcPr>
            <w:tcW w:w="180" w:type="dxa"/>
            <w:vAlign w:val="bottom"/>
          </w:tcPr>
          <w:p w14:paraId="6FAD6FD0" w14:textId="77777777" w:rsidR="006F7E2D" w:rsidRPr="005D09B1" w:rsidRDefault="006F7E2D" w:rsidP="006F7E2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A77925" w14:textId="29C043EF" w:rsidR="006F7E2D" w:rsidRPr="005D09B1" w:rsidRDefault="006F7E2D" w:rsidP="006F7E2D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47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2DF6094" w14:textId="77777777" w:rsidR="006F7E2D" w:rsidRPr="005D09B1" w:rsidRDefault="006F7E2D" w:rsidP="006F7E2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88C30B" w14:textId="49DB4888" w:rsidR="006F7E2D" w:rsidRPr="00B226A9" w:rsidRDefault="006F7E2D" w:rsidP="00B226A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607F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FAF3617" w14:textId="77777777" w:rsidR="006F7E2D" w:rsidRPr="005D09B1" w:rsidRDefault="006F7E2D" w:rsidP="006F7E2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BAF9ED" w14:textId="2C417C2E" w:rsidR="006F7E2D" w:rsidRPr="005D09B1" w:rsidRDefault="006F7E2D" w:rsidP="006F7E2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70C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D09B1" w:rsidRPr="005D09B1" w14:paraId="7EC65459" w14:textId="77777777" w:rsidTr="005D09B1">
        <w:trPr>
          <w:cantSplit/>
        </w:trPr>
        <w:tc>
          <w:tcPr>
            <w:tcW w:w="4410" w:type="dxa"/>
          </w:tcPr>
          <w:p w14:paraId="5CC5AD22" w14:textId="77777777" w:rsidR="005D09B1" w:rsidRPr="005A1E95" w:rsidRDefault="005D09B1" w:rsidP="00BD7D1C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1E9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 w:rsidRPr="005A1E9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  <w:r w:rsidRPr="005A1E95">
              <w:rPr>
                <w:rFonts w:asciiTheme="majorBidi" w:hAnsiTheme="majorBidi" w:cstheme="majorBidi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1080" w:type="dxa"/>
          </w:tcPr>
          <w:p w14:paraId="268FD11D" w14:textId="3ACE927A" w:rsidR="005D09B1" w:rsidRPr="005D09B1" w:rsidRDefault="00786EC4" w:rsidP="00BD7D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EC46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vAlign w:val="bottom"/>
          </w:tcPr>
          <w:p w14:paraId="7655FE41" w14:textId="77777777" w:rsidR="005D09B1" w:rsidRPr="005D09B1" w:rsidRDefault="005D09B1" w:rsidP="00BD7D1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C07F0B5" w14:textId="77777777" w:rsidR="005D09B1" w:rsidRPr="005D09B1" w:rsidRDefault="005D09B1" w:rsidP="005D09B1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5D09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7AA3B94" w14:textId="77777777" w:rsidR="005D09B1" w:rsidRPr="005D09B1" w:rsidRDefault="005D09B1" w:rsidP="00BD7D1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BC5EDB" w14:textId="51574DCC" w:rsidR="005D09B1" w:rsidRPr="005D09B1" w:rsidRDefault="00786EC4" w:rsidP="00BD7D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EC46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098</w:t>
            </w:r>
          </w:p>
        </w:tc>
        <w:tc>
          <w:tcPr>
            <w:tcW w:w="180" w:type="dxa"/>
            <w:vAlign w:val="bottom"/>
          </w:tcPr>
          <w:p w14:paraId="0D8FB2FB" w14:textId="77777777" w:rsidR="005D09B1" w:rsidRPr="005D09B1" w:rsidRDefault="005D09B1" w:rsidP="00BD7D1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CD1FC3B" w14:textId="77777777" w:rsidR="005D09B1" w:rsidRPr="005D09B1" w:rsidRDefault="005D09B1" w:rsidP="005D09B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5D09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D09B1" w:rsidRPr="005D09B1" w14:paraId="47CC894F" w14:textId="77777777" w:rsidTr="005D09B1">
        <w:trPr>
          <w:cantSplit/>
        </w:trPr>
        <w:tc>
          <w:tcPr>
            <w:tcW w:w="4410" w:type="dxa"/>
          </w:tcPr>
          <w:p w14:paraId="199ED046" w14:textId="77777777" w:rsidR="005D09B1" w:rsidRPr="005A1E95" w:rsidRDefault="005D09B1" w:rsidP="00BD7D1C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A1E9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080" w:type="dxa"/>
          </w:tcPr>
          <w:p w14:paraId="7CA8BD4E" w14:textId="513C16E7" w:rsidR="005D09B1" w:rsidRPr="005D09B1" w:rsidRDefault="007E2609" w:rsidP="00BD7D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10,666</w:t>
            </w:r>
          </w:p>
        </w:tc>
        <w:tc>
          <w:tcPr>
            <w:tcW w:w="180" w:type="dxa"/>
            <w:vAlign w:val="bottom"/>
          </w:tcPr>
          <w:p w14:paraId="70735C28" w14:textId="77777777" w:rsidR="005D09B1" w:rsidRPr="005D09B1" w:rsidRDefault="005D09B1" w:rsidP="00BD7D1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4A3706E" w14:textId="77777777" w:rsidR="005D09B1" w:rsidRPr="005D09B1" w:rsidRDefault="005D09B1" w:rsidP="005D09B1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5D09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D1CF637" w14:textId="77777777" w:rsidR="005D09B1" w:rsidRPr="005D09B1" w:rsidRDefault="005D09B1" w:rsidP="00BD7D1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1E760B" w14:textId="71BCBC70" w:rsidR="005D09B1" w:rsidRPr="005D09B1" w:rsidRDefault="007E2609" w:rsidP="00BD7D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6,304</w:t>
            </w:r>
          </w:p>
        </w:tc>
        <w:tc>
          <w:tcPr>
            <w:tcW w:w="180" w:type="dxa"/>
            <w:vAlign w:val="bottom"/>
          </w:tcPr>
          <w:p w14:paraId="1AA36A93" w14:textId="77777777" w:rsidR="005D09B1" w:rsidRPr="005D09B1" w:rsidRDefault="005D09B1" w:rsidP="00BD7D1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A3C566F" w14:textId="77777777" w:rsidR="005D09B1" w:rsidRPr="005D09B1" w:rsidRDefault="005D09B1" w:rsidP="005D09B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5D09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D09B1" w:rsidRPr="005D09B1" w14:paraId="70C414A6" w14:textId="77777777" w:rsidTr="005D09B1">
        <w:trPr>
          <w:cantSplit/>
        </w:trPr>
        <w:tc>
          <w:tcPr>
            <w:tcW w:w="4410" w:type="dxa"/>
          </w:tcPr>
          <w:p w14:paraId="175B6838" w14:textId="77777777" w:rsidR="005D09B1" w:rsidRPr="005D09B1" w:rsidRDefault="005D09B1" w:rsidP="00BD7D1C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09B1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80" w:type="dxa"/>
            <w:vAlign w:val="bottom"/>
          </w:tcPr>
          <w:p w14:paraId="28B9ED3C" w14:textId="77777777" w:rsidR="005D09B1" w:rsidRPr="005D09B1" w:rsidRDefault="005D09B1" w:rsidP="005D09B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5D09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FCED5CF" w14:textId="77777777" w:rsidR="005D09B1" w:rsidRPr="005D09B1" w:rsidRDefault="005D09B1" w:rsidP="00BD7D1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ED5D30" w14:textId="469EB779" w:rsidR="005D09B1" w:rsidRPr="005D09B1" w:rsidRDefault="00786EC4" w:rsidP="00BD7D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7E26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1,962</w:t>
            </w:r>
          </w:p>
        </w:tc>
        <w:tc>
          <w:tcPr>
            <w:tcW w:w="180" w:type="dxa"/>
            <w:vAlign w:val="bottom"/>
          </w:tcPr>
          <w:p w14:paraId="791CBEFE" w14:textId="77777777" w:rsidR="005D09B1" w:rsidRPr="005D09B1" w:rsidRDefault="005D09B1" w:rsidP="00BD7D1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D81E31" w14:textId="77777777" w:rsidR="005D09B1" w:rsidRPr="005D09B1" w:rsidRDefault="005D09B1" w:rsidP="005D09B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5D09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40B2AD3" w14:textId="77777777" w:rsidR="005D09B1" w:rsidRPr="005D09B1" w:rsidRDefault="005D09B1" w:rsidP="00BD7D1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769F24" w14:textId="14FA8359" w:rsidR="005D09B1" w:rsidRPr="005D09B1" w:rsidRDefault="00786EC4" w:rsidP="00BD7D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E26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4,834</w:t>
            </w:r>
          </w:p>
        </w:tc>
      </w:tr>
    </w:tbl>
    <w:p w14:paraId="4AE7F901" w14:textId="77777777" w:rsidR="0013659C" w:rsidRPr="00B226A9" w:rsidRDefault="0013659C" w:rsidP="005D0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AAF84CA" w14:textId="45F0EF44" w:rsidR="005D09B1" w:rsidRPr="005D09B1" w:rsidRDefault="005D09B1" w:rsidP="005D0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val="en-GB" w:bidi="ar-SA"/>
        </w:rPr>
      </w:pPr>
      <w:r w:rsidRPr="005A1E95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786EC4" w:rsidRPr="00786EC4">
        <w:rPr>
          <w:rFonts w:ascii="Angsana New" w:hAnsi="Angsana New"/>
          <w:sz w:val="30"/>
          <w:szCs w:val="30"/>
        </w:rPr>
        <w:t>2</w:t>
      </w:r>
      <w:r w:rsidR="005D20EE" w:rsidRPr="005D20EE">
        <w:rPr>
          <w:rFonts w:ascii="Angsana New" w:hAnsi="Angsana New"/>
          <w:sz w:val="30"/>
          <w:szCs w:val="30"/>
        </w:rPr>
        <w:t>563</w:t>
      </w:r>
      <w:r w:rsidRPr="005A1E95">
        <w:rPr>
          <w:rFonts w:ascii="Angsana New" w:hAnsi="Angsana New"/>
          <w:sz w:val="30"/>
          <w:szCs w:val="30"/>
        </w:rPr>
        <w:t xml:space="preserve"> </w:t>
      </w:r>
      <w:r w:rsidRPr="005A1E95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</w:t>
      </w:r>
      <w:r w:rsidRPr="005A1E95">
        <w:rPr>
          <w:rFonts w:ascii="Angsana New" w:hAnsi="Angsana New" w:hint="cs"/>
          <w:sz w:val="30"/>
          <w:szCs w:val="30"/>
          <w:cs/>
        </w:rPr>
        <w:t>ของ</w:t>
      </w:r>
      <w:r w:rsidRPr="005A1E95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  <w:r w:rsidRPr="005A1E95">
        <w:rPr>
          <w:rFonts w:ascii="Angsana New" w:hAnsi="Angsana New"/>
          <w:sz w:val="30"/>
          <w:szCs w:val="30"/>
          <w:cs/>
        </w:rPr>
        <w:t xml:space="preserve"> มีจำนวน </w:t>
      </w:r>
      <w:r w:rsidR="00786EC4" w:rsidRPr="00786EC4">
        <w:rPr>
          <w:rFonts w:ascii="Angsana New" w:hAnsi="Angsana New" w:hint="cs"/>
          <w:sz w:val="30"/>
          <w:szCs w:val="30"/>
        </w:rPr>
        <w:t>21</w:t>
      </w:r>
      <w:r w:rsidR="00EC46F3" w:rsidRPr="005A1E95">
        <w:rPr>
          <w:rFonts w:ascii="Angsana New" w:hAnsi="Angsana New" w:hint="cs"/>
          <w:sz w:val="30"/>
          <w:szCs w:val="30"/>
          <w:cs/>
        </w:rPr>
        <w:t>.</w:t>
      </w:r>
      <w:r w:rsidR="005D20EE" w:rsidRPr="005D20EE">
        <w:rPr>
          <w:rFonts w:ascii="Angsana New" w:hAnsi="Angsana New" w:hint="cs"/>
          <w:sz w:val="30"/>
          <w:szCs w:val="30"/>
        </w:rPr>
        <w:t>39</w:t>
      </w:r>
      <w:r w:rsidR="00EC46F3" w:rsidRPr="005A1E95">
        <w:rPr>
          <w:rFonts w:ascii="Angsana New" w:hAnsi="Angsana New" w:hint="cs"/>
          <w:sz w:val="30"/>
          <w:szCs w:val="30"/>
          <w:cs/>
        </w:rPr>
        <w:t xml:space="preserve"> </w:t>
      </w:r>
      <w:r w:rsidRPr="005A1E95">
        <w:rPr>
          <w:rFonts w:ascii="Angsana New" w:hAnsi="Angsana New"/>
          <w:sz w:val="30"/>
          <w:szCs w:val="30"/>
          <w:cs/>
        </w:rPr>
        <w:t>ล้านบาท</w:t>
      </w:r>
      <w:r w:rsidRPr="005A1E95">
        <w:rPr>
          <w:rFonts w:ascii="Angsana New" w:hAnsi="Angsana New"/>
          <w:sz w:val="30"/>
          <w:szCs w:val="30"/>
        </w:rPr>
        <w:t xml:space="preserve"> </w:t>
      </w:r>
      <w:r w:rsidRPr="005A1E95">
        <w:rPr>
          <w:rFonts w:ascii="Angsana New" w:hAnsi="Angsana New"/>
          <w:sz w:val="30"/>
          <w:szCs w:val="30"/>
          <w:cs/>
        </w:rPr>
        <w:t xml:space="preserve">และ </w:t>
      </w:r>
      <w:r w:rsidR="00786EC4" w:rsidRPr="00786EC4">
        <w:rPr>
          <w:rFonts w:ascii="Angsana New" w:hAnsi="Angsana New" w:hint="cs"/>
          <w:sz w:val="30"/>
          <w:szCs w:val="30"/>
        </w:rPr>
        <w:t>1</w:t>
      </w:r>
      <w:r w:rsidR="005D20EE" w:rsidRPr="005D20EE">
        <w:rPr>
          <w:rFonts w:ascii="Angsana New" w:hAnsi="Angsana New" w:hint="cs"/>
          <w:sz w:val="30"/>
          <w:szCs w:val="30"/>
        </w:rPr>
        <w:t>3</w:t>
      </w:r>
      <w:r w:rsidR="00EC46F3" w:rsidRPr="005A1E95">
        <w:rPr>
          <w:rFonts w:ascii="Angsana New" w:hAnsi="Angsana New" w:hint="cs"/>
          <w:sz w:val="30"/>
          <w:szCs w:val="30"/>
          <w:cs/>
        </w:rPr>
        <w:t>.</w:t>
      </w:r>
      <w:r w:rsidR="00786EC4" w:rsidRPr="00786EC4">
        <w:rPr>
          <w:rFonts w:ascii="Angsana New" w:hAnsi="Angsana New" w:hint="cs"/>
          <w:sz w:val="30"/>
          <w:szCs w:val="30"/>
        </w:rPr>
        <w:t>2</w:t>
      </w:r>
      <w:r w:rsidR="00786EC4" w:rsidRPr="00786EC4">
        <w:rPr>
          <w:rFonts w:ascii="Angsana New" w:hAnsi="Angsana New"/>
          <w:sz w:val="30"/>
          <w:szCs w:val="30"/>
        </w:rPr>
        <w:t>1</w:t>
      </w:r>
      <w:r w:rsidRPr="005A1E95">
        <w:rPr>
          <w:rFonts w:ascii="Angsana New" w:hAnsi="Angsana New"/>
          <w:sz w:val="30"/>
          <w:szCs w:val="30"/>
          <w:shd w:val="clear" w:color="auto" w:fill="D9D9D9" w:themeFill="background1" w:themeFillShade="D9"/>
        </w:rPr>
        <w:t xml:space="preserve"> </w:t>
      </w:r>
      <w:r w:rsidRPr="005A1E95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14:paraId="43506E88" w14:textId="77777777" w:rsidR="005D09B1" w:rsidRPr="00B226A9" w:rsidRDefault="005D09B1" w:rsidP="005D0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0F65799" w14:textId="3019E53E" w:rsidR="00311095" w:rsidRPr="004B33FB" w:rsidRDefault="00311095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4B33FB">
        <w:rPr>
          <w:rFonts w:ascii="Angsana New" w:hAnsi="Angsana New" w:hint="cs"/>
          <w:sz w:val="30"/>
          <w:szCs w:val="30"/>
          <w:u w:val="none"/>
          <w:cs/>
          <w:lang w:val="th-TH"/>
        </w:rPr>
        <w:t>ค่าความนิยม</w:t>
      </w:r>
    </w:p>
    <w:p w14:paraId="258B3BAF" w14:textId="77777777" w:rsidR="00311095" w:rsidRPr="00B226A9" w:rsidRDefault="00311095" w:rsidP="003110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40"/>
        <w:gridCol w:w="990"/>
        <w:gridCol w:w="1530"/>
        <w:gridCol w:w="270"/>
        <w:gridCol w:w="1440"/>
      </w:tblGrid>
      <w:tr w:rsidR="00311095" w:rsidRPr="004B33FB" w14:paraId="1C662B1A" w14:textId="77777777" w:rsidTr="004B33FB">
        <w:trPr>
          <w:tblHeader/>
        </w:trPr>
        <w:tc>
          <w:tcPr>
            <w:tcW w:w="5040" w:type="dxa"/>
          </w:tcPr>
          <w:p w14:paraId="697D7DC4" w14:textId="77777777" w:rsidR="00311095" w:rsidRPr="004B33FB" w:rsidRDefault="00311095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E4EB634" w14:textId="77777777" w:rsidR="00311095" w:rsidRPr="004B33FB" w:rsidRDefault="00311095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</w:tcPr>
          <w:p w14:paraId="7CB08EE0" w14:textId="77777777" w:rsidR="00311095" w:rsidRPr="004B33FB" w:rsidRDefault="00311095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3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11095" w:rsidRPr="004B33FB" w14:paraId="1B74F2C6" w14:textId="77777777" w:rsidTr="004B33FB">
        <w:trPr>
          <w:tblHeader/>
        </w:trPr>
        <w:tc>
          <w:tcPr>
            <w:tcW w:w="5040" w:type="dxa"/>
          </w:tcPr>
          <w:p w14:paraId="16904483" w14:textId="77777777" w:rsidR="00311095" w:rsidRPr="004B33FB" w:rsidRDefault="00311095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A114AE" w14:textId="77777777" w:rsidR="00311095" w:rsidRPr="004B33FB" w:rsidRDefault="00311095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3F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530" w:type="dxa"/>
            <w:vAlign w:val="center"/>
          </w:tcPr>
          <w:p w14:paraId="39A32ECE" w14:textId="3EFECF00" w:rsidR="00311095" w:rsidRPr="004B33FB" w:rsidRDefault="00786EC4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EC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  <w:tc>
          <w:tcPr>
            <w:tcW w:w="270" w:type="dxa"/>
            <w:vAlign w:val="center"/>
          </w:tcPr>
          <w:p w14:paraId="44475546" w14:textId="77777777" w:rsidR="00311095" w:rsidRPr="004B33FB" w:rsidRDefault="00311095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7F9F405B" w14:textId="5DCBDBF2" w:rsidR="00311095" w:rsidRPr="004B33FB" w:rsidRDefault="00786EC4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Pr="00786EC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B95566" w:rsidRPr="004B33FB" w14:paraId="316827EA" w14:textId="77777777" w:rsidTr="004B33FB">
        <w:trPr>
          <w:tblHeader/>
        </w:trPr>
        <w:tc>
          <w:tcPr>
            <w:tcW w:w="5040" w:type="dxa"/>
          </w:tcPr>
          <w:p w14:paraId="3B115DD1" w14:textId="26602511" w:rsidR="00B95566" w:rsidRPr="004B33FB" w:rsidRDefault="00B226A9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33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90" w:type="dxa"/>
          </w:tcPr>
          <w:p w14:paraId="2448FE22" w14:textId="77777777" w:rsidR="00B95566" w:rsidRPr="004B33FB" w:rsidRDefault="00B95566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vAlign w:val="center"/>
          </w:tcPr>
          <w:p w14:paraId="14A24CC7" w14:textId="4344D4BE" w:rsidR="00B95566" w:rsidRPr="004B33FB" w:rsidRDefault="00B95566" w:rsidP="00B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3F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B33FB" w:rsidRPr="004B33FB" w14:paraId="4A9CC7DC" w14:textId="77777777" w:rsidTr="004B33FB">
        <w:tc>
          <w:tcPr>
            <w:tcW w:w="5040" w:type="dxa"/>
            <w:shd w:val="clear" w:color="auto" w:fill="auto"/>
          </w:tcPr>
          <w:p w14:paraId="3E408108" w14:textId="4563EF4C" w:rsidR="004B33FB" w:rsidRPr="004B33FB" w:rsidRDefault="004B33FB" w:rsidP="004B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33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B33F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B33F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14:paraId="4BA2E95F" w14:textId="77777777" w:rsidR="004B33FB" w:rsidRPr="004B33FB" w:rsidRDefault="004B33FB" w:rsidP="004B33F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3DFB6B5" w14:textId="124A191E" w:rsidR="004B33FB" w:rsidRPr="004B33FB" w:rsidRDefault="005D20EE" w:rsidP="00EC46F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20E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90</w:t>
            </w:r>
            <w:r w:rsidR="00EC46F3" w:rsidRPr="00EC46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D20E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899</w:t>
            </w:r>
          </w:p>
        </w:tc>
        <w:tc>
          <w:tcPr>
            <w:tcW w:w="270" w:type="dxa"/>
          </w:tcPr>
          <w:p w14:paraId="78710562" w14:textId="77777777" w:rsidR="004B33FB" w:rsidRPr="004B33FB" w:rsidRDefault="004B33FB" w:rsidP="004B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2E87352" w14:textId="427E9CA5" w:rsidR="004B33FB" w:rsidRPr="004B33FB" w:rsidRDefault="004B33FB" w:rsidP="004B33F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33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B33FB" w:rsidRPr="004B33FB" w14:paraId="131DCA82" w14:textId="77777777" w:rsidTr="004B33FB">
        <w:tc>
          <w:tcPr>
            <w:tcW w:w="5040" w:type="dxa"/>
          </w:tcPr>
          <w:p w14:paraId="7BAC302A" w14:textId="77777777" w:rsidR="004B33FB" w:rsidRPr="004B33FB" w:rsidRDefault="004B33FB" w:rsidP="004B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33FB">
              <w:rPr>
                <w:rFonts w:asciiTheme="majorBidi" w:hAnsiTheme="majorBidi" w:cstheme="majorBidi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990" w:type="dxa"/>
          </w:tcPr>
          <w:p w14:paraId="17C0B505" w14:textId="55CA4335" w:rsidR="004B33FB" w:rsidRPr="004B33FB" w:rsidRDefault="005D20EE" w:rsidP="005D09B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5D20EE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530" w:type="dxa"/>
            <w:vAlign w:val="bottom"/>
          </w:tcPr>
          <w:p w14:paraId="56ED3ABC" w14:textId="787A5B69" w:rsidR="004B33FB" w:rsidRPr="004B33FB" w:rsidRDefault="00EC46F3" w:rsidP="00EC46F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F327CB" w14:textId="77777777" w:rsidR="004B33FB" w:rsidRPr="004B33FB" w:rsidRDefault="004B33FB" w:rsidP="004B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C4A8D5C" w14:textId="38CFF85D" w:rsidR="004B33FB" w:rsidRPr="004B33FB" w:rsidRDefault="005D20EE" w:rsidP="004B33F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  <w:r w:rsidR="004B33FB" w:rsidRPr="004B33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899</w:t>
            </w:r>
          </w:p>
        </w:tc>
      </w:tr>
      <w:tr w:rsidR="004B33FB" w:rsidRPr="004B33FB" w14:paraId="1B938013" w14:textId="77777777" w:rsidTr="004B33FB">
        <w:tc>
          <w:tcPr>
            <w:tcW w:w="5040" w:type="dxa"/>
            <w:shd w:val="clear" w:color="auto" w:fill="auto"/>
          </w:tcPr>
          <w:p w14:paraId="78EE86A9" w14:textId="1BB39128" w:rsidR="004B33FB" w:rsidRPr="004B33FB" w:rsidRDefault="004B33FB" w:rsidP="004B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3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786EC4" w:rsidRPr="00786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4B33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B33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4B33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</w:p>
        </w:tc>
        <w:tc>
          <w:tcPr>
            <w:tcW w:w="990" w:type="dxa"/>
          </w:tcPr>
          <w:p w14:paraId="71B0EC64" w14:textId="77777777" w:rsidR="004B33FB" w:rsidRPr="004B33FB" w:rsidRDefault="004B33FB" w:rsidP="004B33F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69A0DB" w14:textId="17DE8DEB" w:rsidR="004B33FB" w:rsidRPr="00EC46F3" w:rsidRDefault="005D20EE" w:rsidP="004B33F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</w:t>
            </w:r>
            <w:r w:rsidR="00EC46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899</w:t>
            </w:r>
          </w:p>
        </w:tc>
        <w:tc>
          <w:tcPr>
            <w:tcW w:w="270" w:type="dxa"/>
          </w:tcPr>
          <w:p w14:paraId="0E4CB406" w14:textId="77777777" w:rsidR="004B33FB" w:rsidRPr="004B33FB" w:rsidRDefault="004B33FB" w:rsidP="004B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A30214" w14:textId="561BB988" w:rsidR="004B33FB" w:rsidRPr="004B33FB" w:rsidRDefault="005D20EE" w:rsidP="004B33F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</w:t>
            </w:r>
            <w:r w:rsidR="004B33FB" w:rsidRPr="004B33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899</w:t>
            </w:r>
          </w:p>
        </w:tc>
      </w:tr>
      <w:tr w:rsidR="004B33FB" w:rsidRPr="00B226A9" w14:paraId="1732AEA7" w14:textId="77777777" w:rsidTr="004B33FB">
        <w:tc>
          <w:tcPr>
            <w:tcW w:w="5040" w:type="dxa"/>
          </w:tcPr>
          <w:p w14:paraId="04A52555" w14:textId="77777777" w:rsidR="004B33FB" w:rsidRPr="00B226A9" w:rsidRDefault="004B33FB" w:rsidP="004B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990" w:type="dxa"/>
          </w:tcPr>
          <w:p w14:paraId="4E95EBD8" w14:textId="77777777" w:rsidR="004B33FB" w:rsidRPr="00B226A9" w:rsidRDefault="004B33FB" w:rsidP="004B33F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8859F9F" w14:textId="77777777" w:rsidR="004B33FB" w:rsidRPr="00B226A9" w:rsidRDefault="004B33FB" w:rsidP="004B33F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69499504" w14:textId="77777777" w:rsidR="004B33FB" w:rsidRPr="00B226A9" w:rsidRDefault="004B33FB" w:rsidP="004B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E696C4" w14:textId="77777777" w:rsidR="004B33FB" w:rsidRPr="00B226A9" w:rsidRDefault="004B33FB" w:rsidP="004B33F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4B33FB" w:rsidRPr="00B95566" w14:paraId="2822C706" w14:textId="77777777" w:rsidTr="004B33FB">
        <w:tc>
          <w:tcPr>
            <w:tcW w:w="5040" w:type="dxa"/>
            <w:shd w:val="clear" w:color="auto" w:fill="auto"/>
          </w:tcPr>
          <w:p w14:paraId="0E630128" w14:textId="77777777" w:rsidR="004B33FB" w:rsidRPr="00B95566" w:rsidRDefault="004B33FB" w:rsidP="004B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9556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90" w:type="dxa"/>
          </w:tcPr>
          <w:p w14:paraId="07300FC3" w14:textId="77777777" w:rsidR="004B33FB" w:rsidRPr="00B95566" w:rsidRDefault="004B33FB" w:rsidP="004B33F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9D9501B" w14:textId="77777777" w:rsidR="004B33FB" w:rsidRPr="00EC46F3" w:rsidRDefault="004B33FB" w:rsidP="004B33F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0E2F25B" w14:textId="77777777" w:rsidR="004B33FB" w:rsidRPr="00B95566" w:rsidRDefault="004B33FB" w:rsidP="004B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D7838AB" w14:textId="77777777" w:rsidR="004B33FB" w:rsidRPr="00B95566" w:rsidRDefault="004B33FB" w:rsidP="004B33F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33FB" w:rsidRPr="00B95566" w14:paraId="77C118F5" w14:textId="77777777" w:rsidTr="004B33FB">
        <w:tc>
          <w:tcPr>
            <w:tcW w:w="5040" w:type="dxa"/>
            <w:shd w:val="clear" w:color="auto" w:fill="auto"/>
          </w:tcPr>
          <w:p w14:paraId="5939FA6C" w14:textId="389E1DC7" w:rsidR="004B33FB" w:rsidRPr="00B95566" w:rsidRDefault="004B33FB" w:rsidP="004B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55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786EC4" w:rsidRPr="00786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955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955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990" w:type="dxa"/>
          </w:tcPr>
          <w:p w14:paraId="2048DD23" w14:textId="77777777" w:rsidR="004B33FB" w:rsidRPr="00B95566" w:rsidRDefault="004B33FB" w:rsidP="004B33F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2658460F" w14:textId="7F2453FA" w:rsidR="004B33FB" w:rsidRPr="00B95566" w:rsidRDefault="005D20EE" w:rsidP="004B33F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</w:t>
            </w:r>
            <w:r w:rsidR="00EC46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899</w:t>
            </w:r>
          </w:p>
        </w:tc>
        <w:tc>
          <w:tcPr>
            <w:tcW w:w="270" w:type="dxa"/>
          </w:tcPr>
          <w:p w14:paraId="238465B9" w14:textId="77777777" w:rsidR="004B33FB" w:rsidRPr="00B95566" w:rsidRDefault="004B33FB" w:rsidP="004B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293F2D7F" w14:textId="0CD33E25" w:rsidR="004B33FB" w:rsidRPr="00B95566" w:rsidRDefault="005D20EE" w:rsidP="004B33F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</w:t>
            </w:r>
            <w:r w:rsidR="004B33FB" w:rsidRPr="00B955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899</w:t>
            </w:r>
          </w:p>
        </w:tc>
      </w:tr>
    </w:tbl>
    <w:p w14:paraId="6C5DB918" w14:textId="77777777" w:rsidR="00EC46F3" w:rsidRPr="00B226A9" w:rsidRDefault="00EC46F3" w:rsidP="003110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ED21947" w14:textId="77777777" w:rsidR="00E377D4" w:rsidRPr="005D09B1" w:rsidRDefault="001B1418" w:rsidP="00E377D4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D09B1">
        <w:rPr>
          <w:rFonts w:asciiTheme="majorBidi" w:hAnsiTheme="majorBidi" w:cstheme="majorBidi"/>
          <w:i/>
          <w:iCs/>
          <w:sz w:val="30"/>
          <w:szCs w:val="30"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</w:p>
    <w:p w14:paraId="4D207EED" w14:textId="77777777" w:rsidR="001B1418" w:rsidRPr="00B226A9" w:rsidRDefault="001B1418" w:rsidP="00E377D4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8F3B0A7" w14:textId="4046EA33" w:rsidR="001B1418" w:rsidRPr="00A1132D" w:rsidRDefault="00A1132D" w:rsidP="00E377D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1132D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มูลค่าที่คาดว่าจะได้รับคืนของหน่วยสินทรัพย์ที่ก่อให้เกิดเงินสดนี้เป็น</w:t>
      </w:r>
      <w:r w:rsidRPr="005A1E95">
        <w:rPr>
          <w:rFonts w:asciiTheme="majorBidi" w:hAnsiTheme="majorBidi" w:cstheme="majorBidi"/>
          <w:sz w:val="30"/>
          <w:szCs w:val="30"/>
          <w:cs/>
        </w:rPr>
        <w:t>มูลค่าจากการใช้</w:t>
      </w:r>
      <w:r w:rsidRPr="00A1132D">
        <w:rPr>
          <w:rFonts w:asciiTheme="majorBidi" w:hAnsiTheme="majorBidi" w:cstheme="majorBidi"/>
          <w:sz w:val="30"/>
          <w:szCs w:val="30"/>
          <w:cs/>
        </w:rPr>
        <w:t xml:space="preserve"> ซึ่งวัดมูลค่าโดยการคิดลดกระแสเงินสดในอนาคตที่คาดว่าจะได้รับจากการดำเนินงานต่อเนื่องของบริษัท</w:t>
      </w:r>
      <w:r w:rsidRPr="00A1132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B33FB">
        <w:rPr>
          <w:rFonts w:asciiTheme="majorBidi" w:hAnsiTheme="majorBidi" w:cstheme="majorBidi"/>
          <w:sz w:val="30"/>
          <w:szCs w:val="30"/>
          <w:cs/>
        </w:rPr>
        <w:t>ออล โคโค กรุ๊ป</w:t>
      </w:r>
      <w:r w:rsidRPr="004B33FB">
        <w:rPr>
          <w:rFonts w:asciiTheme="majorBidi" w:hAnsiTheme="majorBidi" w:cstheme="majorBidi"/>
          <w:sz w:val="30"/>
          <w:szCs w:val="30"/>
        </w:rPr>
        <w:t xml:space="preserve"> </w:t>
      </w:r>
      <w:r w:rsidRPr="00A1132D">
        <w:rPr>
          <w:rFonts w:asciiTheme="majorBidi" w:hAnsiTheme="majorBidi" w:cstheme="majorBidi"/>
          <w:sz w:val="30"/>
          <w:szCs w:val="30"/>
          <w:cs/>
        </w:rPr>
        <w:t>จำกัด</w:t>
      </w:r>
      <w:r w:rsidR="007D21A4">
        <w:rPr>
          <w:rFonts w:asciiTheme="majorBidi" w:hAnsiTheme="majorBidi" w:cstheme="majorBidi"/>
          <w:sz w:val="30"/>
          <w:szCs w:val="30"/>
        </w:rPr>
        <w:t xml:space="preserve"> </w:t>
      </w:r>
      <w:r w:rsidR="007D21A4" w:rsidRPr="00E407DF">
        <w:rPr>
          <w:rFonts w:asciiTheme="majorBidi" w:hAnsiTheme="majorBidi" w:cstheme="majorBidi"/>
          <w:sz w:val="30"/>
          <w:szCs w:val="30"/>
          <w:cs/>
        </w:rPr>
        <w:t>ซึ่งมูลค่าตามบัญชีของหน่วยสินทรัพย์ที่ก่อให้เกิดเงินสด</w:t>
      </w:r>
      <w:r w:rsidR="007D21A4" w:rsidRPr="00E407DF">
        <w:rPr>
          <w:rFonts w:asciiTheme="majorBidi" w:hAnsiTheme="majorBidi" w:cstheme="majorBidi" w:hint="cs"/>
          <w:sz w:val="30"/>
          <w:szCs w:val="30"/>
          <w:cs/>
        </w:rPr>
        <w:t>ต่ำก</w:t>
      </w:r>
      <w:r w:rsidR="007D21A4" w:rsidRPr="00E407DF">
        <w:rPr>
          <w:rFonts w:asciiTheme="majorBidi" w:hAnsiTheme="majorBidi" w:cstheme="majorBidi"/>
          <w:sz w:val="30"/>
          <w:szCs w:val="30"/>
          <w:cs/>
        </w:rPr>
        <w:t xml:space="preserve">ว่ามูลค่าที่คาดว่าจะได้รับคืน </w:t>
      </w:r>
      <w:r w:rsidR="007D21A4" w:rsidRPr="00E407DF">
        <w:rPr>
          <w:rFonts w:asciiTheme="majorBidi" w:hAnsiTheme="majorBidi" w:cstheme="majorBidi" w:hint="cs"/>
          <w:sz w:val="30"/>
          <w:szCs w:val="30"/>
          <w:cs/>
        </w:rPr>
        <w:t>ดังนั้น</w:t>
      </w:r>
      <w:r w:rsidR="007D21A4" w:rsidRPr="00E407DF">
        <w:rPr>
          <w:rFonts w:asciiTheme="majorBidi" w:hAnsiTheme="majorBidi" w:cstheme="majorBidi"/>
          <w:sz w:val="30"/>
          <w:szCs w:val="30"/>
          <w:cs/>
        </w:rPr>
        <w:t>จึง</w:t>
      </w:r>
      <w:r w:rsidR="007D21A4" w:rsidRPr="00E407DF">
        <w:rPr>
          <w:rFonts w:asciiTheme="majorBidi" w:hAnsiTheme="majorBidi" w:cstheme="majorBidi" w:hint="cs"/>
          <w:sz w:val="30"/>
          <w:szCs w:val="30"/>
          <w:cs/>
        </w:rPr>
        <w:t>ไม่มีการ</w:t>
      </w:r>
      <w:r w:rsidR="007D21A4" w:rsidRPr="00E407DF">
        <w:rPr>
          <w:rFonts w:asciiTheme="majorBidi" w:hAnsiTheme="majorBidi" w:cstheme="majorBidi"/>
          <w:sz w:val="30"/>
          <w:szCs w:val="30"/>
          <w:cs/>
        </w:rPr>
        <w:t>บันทึก</w:t>
      </w:r>
      <w:r w:rsidR="00E407DF" w:rsidRPr="00E407DF">
        <w:rPr>
          <w:rFonts w:asciiTheme="majorBidi" w:hAnsiTheme="majorBidi" w:cstheme="majorBidi" w:hint="cs"/>
          <w:sz w:val="30"/>
          <w:szCs w:val="30"/>
          <w:cs/>
        </w:rPr>
        <w:t>ผล</w:t>
      </w:r>
      <w:r w:rsidR="007D21A4" w:rsidRPr="00E407DF">
        <w:rPr>
          <w:rFonts w:asciiTheme="majorBidi" w:hAnsiTheme="majorBidi" w:cstheme="majorBidi"/>
          <w:sz w:val="30"/>
          <w:szCs w:val="30"/>
          <w:cs/>
        </w:rPr>
        <w:t>ขาดทุน</w:t>
      </w:r>
      <w:r w:rsidR="00E407DF">
        <w:rPr>
          <w:rFonts w:asciiTheme="majorBidi" w:hAnsiTheme="majorBidi" w:cstheme="majorBidi"/>
          <w:sz w:val="30"/>
          <w:szCs w:val="30"/>
        </w:rPr>
        <w:br/>
      </w:r>
      <w:r w:rsidR="007D21A4" w:rsidRPr="00E407DF">
        <w:rPr>
          <w:rFonts w:asciiTheme="majorBidi" w:hAnsiTheme="majorBidi" w:cstheme="majorBidi"/>
          <w:sz w:val="30"/>
          <w:szCs w:val="30"/>
          <w:cs/>
        </w:rPr>
        <w:t>จากการด้อยค่า</w:t>
      </w:r>
      <w:r w:rsidR="00E407DF" w:rsidRPr="00E407DF">
        <w:rPr>
          <w:rFonts w:asciiTheme="majorBidi" w:hAnsiTheme="majorBidi" w:cstheme="majorBidi" w:hint="cs"/>
          <w:sz w:val="30"/>
          <w:szCs w:val="30"/>
          <w:cs/>
        </w:rPr>
        <w:t xml:space="preserve"> ณ วันที่ </w:t>
      </w:r>
      <w:r w:rsidR="005D20EE" w:rsidRPr="005D20EE">
        <w:rPr>
          <w:rFonts w:asciiTheme="majorBidi" w:hAnsiTheme="majorBidi" w:cstheme="majorBidi"/>
          <w:sz w:val="30"/>
          <w:szCs w:val="30"/>
        </w:rPr>
        <w:t>3</w:t>
      </w:r>
      <w:r w:rsidR="00786EC4" w:rsidRPr="00786EC4">
        <w:rPr>
          <w:rFonts w:asciiTheme="majorBidi" w:hAnsiTheme="majorBidi" w:cstheme="majorBidi"/>
          <w:sz w:val="30"/>
          <w:szCs w:val="30"/>
        </w:rPr>
        <w:t>1</w:t>
      </w:r>
      <w:r w:rsidR="00E407DF" w:rsidRPr="00E407DF">
        <w:rPr>
          <w:rFonts w:asciiTheme="majorBidi" w:hAnsiTheme="majorBidi" w:cstheme="majorBidi"/>
          <w:sz w:val="30"/>
          <w:szCs w:val="30"/>
        </w:rPr>
        <w:t xml:space="preserve"> </w:t>
      </w:r>
      <w:r w:rsidR="00E407DF" w:rsidRPr="00E407DF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786EC4" w:rsidRPr="00786EC4">
        <w:rPr>
          <w:rFonts w:asciiTheme="majorBidi" w:hAnsiTheme="majorBidi" w:cstheme="majorBidi"/>
          <w:sz w:val="30"/>
          <w:szCs w:val="30"/>
        </w:rPr>
        <w:t>2</w:t>
      </w:r>
      <w:r w:rsidR="005D20EE" w:rsidRPr="005D20EE">
        <w:rPr>
          <w:rFonts w:asciiTheme="majorBidi" w:hAnsiTheme="majorBidi" w:cstheme="majorBidi"/>
          <w:sz w:val="30"/>
          <w:szCs w:val="30"/>
        </w:rPr>
        <w:t>563</w:t>
      </w:r>
      <w:r w:rsidR="00E407DF" w:rsidRPr="00E407DF">
        <w:rPr>
          <w:rFonts w:asciiTheme="majorBidi" w:hAnsiTheme="majorBidi" w:cstheme="majorBidi"/>
          <w:sz w:val="30"/>
          <w:szCs w:val="30"/>
        </w:rPr>
        <w:t xml:space="preserve"> </w:t>
      </w:r>
      <w:r w:rsidR="00E407DF" w:rsidRPr="00E407DF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786EC4" w:rsidRPr="00786EC4">
        <w:rPr>
          <w:rFonts w:asciiTheme="majorBidi" w:hAnsiTheme="majorBidi" w:cstheme="majorBidi"/>
          <w:sz w:val="30"/>
          <w:szCs w:val="30"/>
        </w:rPr>
        <w:t>2</w:t>
      </w:r>
      <w:r w:rsidR="005D20EE" w:rsidRPr="005D20EE">
        <w:rPr>
          <w:rFonts w:asciiTheme="majorBidi" w:hAnsiTheme="majorBidi" w:cstheme="majorBidi"/>
          <w:sz w:val="30"/>
          <w:szCs w:val="30"/>
        </w:rPr>
        <w:t>56</w:t>
      </w:r>
      <w:r w:rsidR="00786EC4" w:rsidRPr="00786EC4">
        <w:rPr>
          <w:rFonts w:asciiTheme="majorBidi" w:hAnsiTheme="majorBidi" w:cstheme="majorBidi"/>
          <w:sz w:val="30"/>
          <w:szCs w:val="30"/>
        </w:rPr>
        <w:t>2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90"/>
        <w:gridCol w:w="1260"/>
        <w:gridCol w:w="270"/>
        <w:gridCol w:w="1260"/>
      </w:tblGrid>
      <w:tr w:rsidR="005D09B1" w:rsidRPr="005D09B1" w14:paraId="25E68D35" w14:textId="3784F608" w:rsidTr="005D09B1">
        <w:tc>
          <w:tcPr>
            <w:tcW w:w="6390" w:type="dxa"/>
          </w:tcPr>
          <w:p w14:paraId="6E033AA7" w14:textId="251FB1B4" w:rsidR="005D09B1" w:rsidRPr="00E407DF" w:rsidRDefault="00E407DF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bookmarkStart w:id="3" w:name="_Hlk32172858"/>
            <w:r w:rsidRPr="00E407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ข้อสมมติที่สำคัญในการประมาณมูลค่าจากการใช้</w:t>
            </w:r>
          </w:p>
        </w:tc>
        <w:tc>
          <w:tcPr>
            <w:tcW w:w="2790" w:type="dxa"/>
            <w:gridSpan w:val="3"/>
            <w:vAlign w:val="center"/>
          </w:tcPr>
          <w:p w14:paraId="02DF6894" w14:textId="04E2B12A" w:rsidR="005D09B1" w:rsidRPr="005D09B1" w:rsidRDefault="005D09B1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09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D09B1" w:rsidRPr="005D09B1" w14:paraId="7BC298EE" w14:textId="4FBB96CF" w:rsidTr="005D09B1">
        <w:tc>
          <w:tcPr>
            <w:tcW w:w="6390" w:type="dxa"/>
          </w:tcPr>
          <w:p w14:paraId="18C3DE42" w14:textId="77777777" w:rsidR="005D09B1" w:rsidRPr="005D09B1" w:rsidRDefault="005D09B1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D323FB4" w14:textId="6379F5C9" w:rsidR="005D09B1" w:rsidRPr="005D09B1" w:rsidRDefault="00786EC4" w:rsidP="005D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  <w:tc>
          <w:tcPr>
            <w:tcW w:w="270" w:type="dxa"/>
          </w:tcPr>
          <w:p w14:paraId="71FBC713" w14:textId="77777777" w:rsidR="005D09B1" w:rsidRPr="005D09B1" w:rsidRDefault="005D09B1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956102" w14:textId="4DA61747" w:rsidR="005D09B1" w:rsidRPr="005D09B1" w:rsidRDefault="00786EC4" w:rsidP="005D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6EC4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5D20EE" w:rsidRPr="005D20EE">
              <w:rPr>
                <w:rFonts w:asciiTheme="majorBidi" w:hAnsiTheme="majorBidi" w:cstheme="majorBidi" w:hint="cs"/>
                <w:sz w:val="30"/>
                <w:szCs w:val="30"/>
              </w:rPr>
              <w:t>56</w:t>
            </w:r>
            <w:r w:rsidRPr="00786EC4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</w:tr>
      <w:tr w:rsidR="005D09B1" w:rsidRPr="005D09B1" w14:paraId="4C6E436A" w14:textId="7FB78A73" w:rsidTr="005D09B1">
        <w:tc>
          <w:tcPr>
            <w:tcW w:w="6390" w:type="dxa"/>
          </w:tcPr>
          <w:p w14:paraId="7371D9AB" w14:textId="77777777" w:rsidR="005D09B1" w:rsidRPr="005D09B1" w:rsidRDefault="005D09B1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center"/>
          </w:tcPr>
          <w:p w14:paraId="3F47603A" w14:textId="2022BF87" w:rsidR="005D09B1" w:rsidRPr="005D09B1" w:rsidRDefault="005D09B1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D09B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5D09B1" w:rsidRPr="005D09B1" w14:paraId="220FD914" w14:textId="3043740D" w:rsidTr="005D09B1">
        <w:tc>
          <w:tcPr>
            <w:tcW w:w="6390" w:type="dxa"/>
            <w:shd w:val="clear" w:color="auto" w:fill="auto"/>
          </w:tcPr>
          <w:p w14:paraId="3D1D2A6D" w14:textId="77777777" w:rsidR="005D09B1" w:rsidRPr="005D09B1" w:rsidRDefault="005D09B1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D09B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F1672C" w14:textId="5A45FD3C" w:rsidR="005D09B1" w:rsidRPr="005D09B1" w:rsidRDefault="005D20EE" w:rsidP="007C4D8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854BE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6478AF82" w14:textId="77777777" w:rsidR="005D09B1" w:rsidRPr="005D09B1" w:rsidRDefault="005D09B1" w:rsidP="007C4D8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C7EE8A" w14:textId="2DF05AE2" w:rsidR="005D09B1" w:rsidRPr="005D09B1" w:rsidRDefault="005D20EE" w:rsidP="007C4D8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4F4F4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5D09B1" w:rsidRPr="005D09B1" w14:paraId="2602B996" w14:textId="5F16F979" w:rsidTr="005D09B1">
        <w:tc>
          <w:tcPr>
            <w:tcW w:w="6390" w:type="dxa"/>
            <w:shd w:val="clear" w:color="auto" w:fill="auto"/>
          </w:tcPr>
          <w:p w14:paraId="5507A2CA" w14:textId="77777777" w:rsidR="005D09B1" w:rsidRPr="005D09B1" w:rsidRDefault="005D09B1" w:rsidP="004B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D09B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FD0703" w14:textId="2B0EF43F" w:rsidR="005D09B1" w:rsidRPr="005D09B1" w:rsidRDefault="005D20EE" w:rsidP="004B33F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03643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53B633ED" w14:textId="77777777" w:rsidR="005D09B1" w:rsidRPr="005D09B1" w:rsidRDefault="005D09B1" w:rsidP="004B33F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6D92E4" w14:textId="6476A7B3" w:rsidR="005D09B1" w:rsidRPr="005D09B1" w:rsidRDefault="005D20EE" w:rsidP="004B33F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D20E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</w:t>
            </w:r>
            <w:r w:rsidR="00A1132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.</w:t>
            </w:r>
            <w:r w:rsidRPr="005D20E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</w:t>
            </w:r>
          </w:p>
        </w:tc>
      </w:tr>
      <w:bookmarkEnd w:id="3"/>
    </w:tbl>
    <w:p w14:paraId="166D2D57" w14:textId="77777777" w:rsidR="005D09B1" w:rsidRPr="0013659C" w:rsidRDefault="005D09B1" w:rsidP="00BE57ED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5D2A190" w14:textId="05B5E4C4" w:rsidR="00BE57ED" w:rsidRPr="005D09B1" w:rsidRDefault="00BE57ED" w:rsidP="00BE57ED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D09B1">
        <w:rPr>
          <w:rFonts w:asciiTheme="majorBidi" w:hAnsiTheme="majorBidi" w:cstheme="majorBidi"/>
          <w:sz w:val="30"/>
          <w:szCs w:val="30"/>
          <w:cs/>
        </w:rPr>
        <w:t>อัตราคิดลดที่ใช้เป็นอัตราโดยประมาณหลังหักภาษีเงินได้ที่อ้างอิงอัตราถัวเฉลี่ยถ่วงน้ำหนักของเงินทุนของธุรกิจ</w:t>
      </w:r>
      <w:r w:rsidR="00E407DF">
        <w:rPr>
          <w:rFonts w:asciiTheme="majorBidi" w:hAnsiTheme="majorBidi" w:cstheme="majorBidi" w:hint="cs"/>
          <w:sz w:val="30"/>
          <w:szCs w:val="30"/>
          <w:cs/>
        </w:rPr>
        <w:t>ที่เคยเกิดขึ้นในอดีต</w:t>
      </w:r>
    </w:p>
    <w:p w14:paraId="4C8CCB3B" w14:textId="77777777" w:rsidR="00BE57ED" w:rsidRPr="0013659C" w:rsidRDefault="00BE57ED" w:rsidP="00BE57ED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0"/>
          <w:szCs w:val="20"/>
          <w:highlight w:val="yellow"/>
        </w:rPr>
      </w:pPr>
    </w:p>
    <w:p w14:paraId="2E01C413" w14:textId="4BB63144" w:rsidR="00BE57ED" w:rsidRPr="00C219F7" w:rsidRDefault="004F4F4A" w:rsidP="00BE57ED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F4F4A">
        <w:rPr>
          <w:rFonts w:asciiTheme="majorBidi" w:hAnsiTheme="majorBidi" w:cstheme="majorBidi"/>
          <w:sz w:val="30"/>
          <w:szCs w:val="30"/>
          <w:cs/>
        </w:rPr>
        <w:t xml:space="preserve">ประมาณการอัตราการเติบโตของกำไร </w:t>
      </w:r>
      <w:r w:rsidRPr="004F4F4A">
        <w:rPr>
          <w:rFonts w:asciiTheme="majorBidi" w:hAnsiTheme="majorBidi" w:cstheme="majorBidi"/>
          <w:sz w:val="30"/>
          <w:szCs w:val="30"/>
        </w:rPr>
        <w:t xml:space="preserve">EBITDA </w:t>
      </w:r>
      <w:r w:rsidRPr="004F4F4A">
        <w:rPr>
          <w:rFonts w:asciiTheme="majorBidi" w:hAnsiTheme="majorBidi" w:cstheme="majorBidi"/>
          <w:sz w:val="30"/>
          <w:szCs w:val="30"/>
          <w:cs/>
        </w:rPr>
        <w:t xml:space="preserve">ได้มาจากการประมาณการรายได้ในอนาคตโดยอาศัยประสบการณ์ในอดีตปรับปรุงด้วยรายได้ที่คาดว่าจะได้รับ ซึ่งคาดการณ์การเติบโตของรายได้จากอัตราเติบโตถัวเฉลี่ยของ </w:t>
      </w:r>
      <w:r w:rsidR="005D20EE" w:rsidRPr="005D20EE">
        <w:rPr>
          <w:rFonts w:asciiTheme="majorBidi" w:hAnsiTheme="majorBidi" w:cstheme="majorBidi"/>
          <w:sz w:val="30"/>
          <w:szCs w:val="30"/>
        </w:rPr>
        <w:t>5</w:t>
      </w:r>
      <w:r w:rsidRPr="004F4F4A">
        <w:rPr>
          <w:rFonts w:asciiTheme="majorBidi" w:hAnsiTheme="majorBidi" w:cstheme="majorBidi"/>
          <w:sz w:val="30"/>
          <w:szCs w:val="30"/>
        </w:rPr>
        <w:t xml:space="preserve"> </w:t>
      </w:r>
      <w:r w:rsidRPr="004F4F4A">
        <w:rPr>
          <w:rFonts w:asciiTheme="majorBidi" w:hAnsiTheme="majorBidi" w:cstheme="majorBidi"/>
          <w:sz w:val="30"/>
          <w:szCs w:val="30"/>
          <w:cs/>
        </w:rPr>
        <w:t xml:space="preserve">ปีที่ผ่านมารวมกับประมาณการยอดขายและราคาขายที่จะเพิ่มขึ้นในอีก </w:t>
      </w:r>
      <w:r w:rsidR="005D20EE" w:rsidRPr="005D20EE">
        <w:rPr>
          <w:rFonts w:asciiTheme="majorBidi" w:hAnsiTheme="majorBidi" w:cstheme="majorBidi"/>
          <w:sz w:val="30"/>
          <w:szCs w:val="30"/>
        </w:rPr>
        <w:t>5</w:t>
      </w:r>
      <w:r w:rsidRPr="004F4F4A">
        <w:rPr>
          <w:rFonts w:asciiTheme="majorBidi" w:hAnsiTheme="majorBidi" w:cstheme="majorBidi"/>
          <w:sz w:val="30"/>
          <w:szCs w:val="30"/>
          <w:cs/>
        </w:rPr>
        <w:t xml:space="preserve"> ปีข้างหน้า โดยมีสมมติฐานว่าราคาขายจะเพิ่มขึ้นโดยดำรงสัดส่วนกำไรขั้นต้นให้สูงกว่าอัตราเงินเฟ้อประมาณการสำหรับ </w:t>
      </w:r>
      <w:r w:rsidR="005D20EE" w:rsidRPr="005D20EE">
        <w:rPr>
          <w:rFonts w:asciiTheme="majorBidi" w:hAnsiTheme="majorBidi" w:cstheme="majorBidi"/>
          <w:sz w:val="30"/>
          <w:szCs w:val="30"/>
        </w:rPr>
        <w:t>5</w:t>
      </w:r>
      <w:r w:rsidRPr="004F4F4A">
        <w:rPr>
          <w:rFonts w:asciiTheme="majorBidi" w:hAnsiTheme="majorBidi" w:cstheme="majorBidi"/>
          <w:sz w:val="30"/>
          <w:szCs w:val="30"/>
          <w:cs/>
        </w:rPr>
        <w:t xml:space="preserve"> ปีข้างหน้าอย่างสม่ำเสมอตามข้อมูลที่ได้รับจากตัวแทนภายนอกที่มีการเผยแพร่ข้อมูลสถิติของแนวโน้มทางการตลาดในระยะยาว</w:t>
      </w:r>
    </w:p>
    <w:p w14:paraId="3FA54B33" w14:textId="66EA2EC7" w:rsidR="00BE57ED" w:rsidRPr="0013659C" w:rsidRDefault="00BE5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4342C5AF" w14:textId="569BC44F" w:rsidR="005B3B34" w:rsidRDefault="005B3B34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913A42">
        <w:rPr>
          <w:rFonts w:ascii="Angsana New" w:hAnsi="Angsana New"/>
          <w:sz w:val="30"/>
          <w:szCs w:val="30"/>
          <w:u w:val="none"/>
          <w:cs/>
          <w:lang w:val="th-TH"/>
        </w:rPr>
        <w:t>สินทรัพย์ไม่มีตัวตน</w:t>
      </w:r>
      <w:r w:rsidR="00BE57ED" w:rsidRPr="00913A42">
        <w:rPr>
          <w:rFonts w:ascii="Angsana New" w:hAnsi="Angsana New" w:hint="cs"/>
          <w:sz w:val="30"/>
          <w:szCs w:val="30"/>
          <w:u w:val="none"/>
          <w:cs/>
          <w:lang w:val="th-TH"/>
        </w:rPr>
        <w:t>อื่น</w:t>
      </w:r>
      <w:r w:rsidR="004F1ABE">
        <w:rPr>
          <w:rFonts w:ascii="Angsana New" w:hAnsi="Angsana New" w:hint="cs"/>
          <w:sz w:val="30"/>
          <w:szCs w:val="30"/>
          <w:u w:val="none"/>
          <w:cs/>
          <w:lang w:val="th-TH"/>
        </w:rPr>
        <w:t>นอกจากค่าความนิยม</w:t>
      </w:r>
    </w:p>
    <w:p w14:paraId="30C6F360" w14:textId="77777777" w:rsidR="004F1ABE" w:rsidRPr="0013659C" w:rsidRDefault="004F1ABE" w:rsidP="004F1ABE">
      <w:pPr>
        <w:rPr>
          <w:rFonts w:asciiTheme="majorBidi" w:hAnsiTheme="majorBidi" w:cstheme="majorBidi"/>
          <w:sz w:val="20"/>
          <w:szCs w:val="20"/>
          <w:lang w:val="th-TH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810"/>
        <w:gridCol w:w="1080"/>
        <w:gridCol w:w="270"/>
        <w:gridCol w:w="1692"/>
        <w:gridCol w:w="270"/>
        <w:gridCol w:w="1188"/>
        <w:gridCol w:w="270"/>
        <w:gridCol w:w="1170"/>
      </w:tblGrid>
      <w:tr w:rsidR="00974F54" w:rsidRPr="00D533B8" w14:paraId="1D714FA5" w14:textId="77777777" w:rsidTr="00C219F7">
        <w:trPr>
          <w:tblHeader/>
        </w:trPr>
        <w:tc>
          <w:tcPr>
            <w:tcW w:w="2880" w:type="dxa"/>
            <w:shd w:val="clear" w:color="auto" w:fill="auto"/>
          </w:tcPr>
          <w:p w14:paraId="5AB38B8A" w14:textId="77777777" w:rsidR="00974F54" w:rsidRPr="00D533B8" w:rsidRDefault="00974F54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52" w:hanging="2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4FD24F2" w14:textId="77777777" w:rsidR="00974F54" w:rsidRPr="00D533B8" w:rsidRDefault="00974F54" w:rsidP="00313BF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  <w:shd w:val="clear" w:color="auto" w:fill="auto"/>
          </w:tcPr>
          <w:p w14:paraId="6E7F1C65" w14:textId="77777777" w:rsidR="00974F54" w:rsidRPr="00D533B8" w:rsidRDefault="00974F54" w:rsidP="00313BF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74F54" w:rsidRPr="00D533B8" w14:paraId="6D48EF14" w14:textId="77777777" w:rsidTr="00C219F7">
        <w:trPr>
          <w:tblHeader/>
        </w:trPr>
        <w:tc>
          <w:tcPr>
            <w:tcW w:w="2880" w:type="dxa"/>
            <w:shd w:val="clear" w:color="auto" w:fill="auto"/>
          </w:tcPr>
          <w:p w14:paraId="1F0937A6" w14:textId="77777777" w:rsidR="00974F54" w:rsidRPr="00D533B8" w:rsidRDefault="00974F54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52" w:hanging="2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FA89274" w14:textId="77777777" w:rsidR="00974F54" w:rsidRPr="00974F54" w:rsidRDefault="00974F54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410739FE" w14:textId="77777777" w:rsidR="00974F54" w:rsidRPr="00974F54" w:rsidRDefault="00974F54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74F5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48948C" w14:textId="77777777" w:rsidR="00974F54" w:rsidRPr="00D533B8" w:rsidRDefault="00974F54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270" w:type="dxa"/>
          </w:tcPr>
          <w:p w14:paraId="74779F70" w14:textId="77777777" w:rsidR="00974F54" w:rsidRPr="00D533B8" w:rsidRDefault="00974F54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92" w:type="dxa"/>
            <w:shd w:val="clear" w:color="auto" w:fill="auto"/>
          </w:tcPr>
          <w:p w14:paraId="2C2C9110" w14:textId="77777777" w:rsidR="00974F54" w:rsidRPr="00D533B8" w:rsidRDefault="00974F54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ค่าเครื่องหมายการค้าและลิขสิทธิ์</w:t>
            </w:r>
          </w:p>
        </w:tc>
        <w:tc>
          <w:tcPr>
            <w:tcW w:w="270" w:type="dxa"/>
            <w:shd w:val="clear" w:color="auto" w:fill="auto"/>
          </w:tcPr>
          <w:p w14:paraId="44C5D294" w14:textId="77777777" w:rsidR="00974F54" w:rsidRPr="00D533B8" w:rsidRDefault="00974F54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742C4158" w14:textId="77777777" w:rsidR="00974F54" w:rsidRPr="00D533B8" w:rsidRDefault="00974F54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ค่าออกแบบ</w:t>
            </w:r>
          </w:p>
          <w:p w14:paraId="60D3B50B" w14:textId="77777777" w:rsidR="00974F54" w:rsidRPr="00D533B8" w:rsidRDefault="00974F54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ผลิตภัณฑ์</w:t>
            </w:r>
          </w:p>
        </w:tc>
        <w:tc>
          <w:tcPr>
            <w:tcW w:w="270" w:type="dxa"/>
            <w:shd w:val="clear" w:color="auto" w:fill="auto"/>
          </w:tcPr>
          <w:p w14:paraId="34D54C60" w14:textId="77777777" w:rsidR="00974F54" w:rsidRPr="00D533B8" w:rsidRDefault="00974F54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5DFCF7F" w14:textId="77777777" w:rsidR="00974F54" w:rsidRPr="00D533B8" w:rsidRDefault="00974F54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6282610" w14:textId="77777777" w:rsidR="00974F54" w:rsidRPr="00D533B8" w:rsidRDefault="00974F54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974F54" w:rsidRPr="00D533B8" w14:paraId="3A0C3A45" w14:textId="77777777" w:rsidTr="00C219F7">
        <w:trPr>
          <w:tblHeader/>
        </w:trPr>
        <w:tc>
          <w:tcPr>
            <w:tcW w:w="2880" w:type="dxa"/>
            <w:shd w:val="clear" w:color="auto" w:fill="auto"/>
          </w:tcPr>
          <w:p w14:paraId="2208C61B" w14:textId="77777777" w:rsidR="00974F54" w:rsidRPr="00D533B8" w:rsidRDefault="00974F54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52" w:hanging="2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5A4CCC1" w14:textId="77777777" w:rsidR="00974F54" w:rsidRPr="00D533B8" w:rsidRDefault="00974F54" w:rsidP="00313BF3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  <w:shd w:val="clear" w:color="auto" w:fill="auto"/>
          </w:tcPr>
          <w:p w14:paraId="5E4FE4DF" w14:textId="77777777" w:rsidR="00974F54" w:rsidRPr="00D533B8" w:rsidRDefault="00974F54" w:rsidP="00313BF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4F54" w:rsidRPr="00D533B8" w14:paraId="123E544D" w14:textId="77777777" w:rsidTr="00313BF3">
        <w:tc>
          <w:tcPr>
            <w:tcW w:w="2880" w:type="dxa"/>
            <w:shd w:val="clear" w:color="auto" w:fill="auto"/>
          </w:tcPr>
          <w:p w14:paraId="02243B31" w14:textId="77777777" w:rsidR="00974F54" w:rsidRPr="00D533B8" w:rsidRDefault="00974F54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52" w:hanging="2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10" w:type="dxa"/>
          </w:tcPr>
          <w:p w14:paraId="42FF7D46" w14:textId="77777777" w:rsidR="00974F54" w:rsidRPr="00D533B8" w:rsidRDefault="00974F54" w:rsidP="00313BF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080" w:type="dxa"/>
            <w:shd w:val="clear" w:color="auto" w:fill="auto"/>
          </w:tcPr>
          <w:p w14:paraId="5E75C24B" w14:textId="77777777" w:rsidR="00974F54" w:rsidRPr="00D533B8" w:rsidRDefault="00974F54" w:rsidP="00313BF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270" w:type="dxa"/>
          </w:tcPr>
          <w:p w14:paraId="66AB9C3F" w14:textId="77777777" w:rsidR="00974F54" w:rsidRPr="00D533B8" w:rsidRDefault="00974F54" w:rsidP="00313BF3">
            <w:pPr>
              <w:spacing w:line="380" w:lineRule="exact"/>
              <w:ind w:right="162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692" w:type="dxa"/>
            <w:shd w:val="clear" w:color="auto" w:fill="auto"/>
          </w:tcPr>
          <w:p w14:paraId="60961765" w14:textId="77777777" w:rsidR="00974F54" w:rsidRPr="00D533B8" w:rsidRDefault="00974F54" w:rsidP="00313BF3">
            <w:pPr>
              <w:spacing w:line="380" w:lineRule="exact"/>
              <w:ind w:right="162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270" w:type="dxa"/>
            <w:shd w:val="clear" w:color="auto" w:fill="auto"/>
          </w:tcPr>
          <w:p w14:paraId="790C56DA" w14:textId="77777777" w:rsidR="00974F54" w:rsidRPr="00D533B8" w:rsidRDefault="00974F54" w:rsidP="00313BF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188" w:type="dxa"/>
            <w:shd w:val="clear" w:color="auto" w:fill="auto"/>
          </w:tcPr>
          <w:p w14:paraId="696CEF3D" w14:textId="77777777" w:rsidR="00974F54" w:rsidRPr="00D533B8" w:rsidRDefault="00974F54" w:rsidP="00313BF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270" w:type="dxa"/>
            <w:shd w:val="clear" w:color="auto" w:fill="auto"/>
          </w:tcPr>
          <w:p w14:paraId="1322F5B8" w14:textId="77777777" w:rsidR="00974F54" w:rsidRPr="00D533B8" w:rsidRDefault="00974F54" w:rsidP="00313BF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170" w:type="dxa"/>
            <w:shd w:val="clear" w:color="auto" w:fill="auto"/>
          </w:tcPr>
          <w:p w14:paraId="3F393F4D" w14:textId="77777777" w:rsidR="00974F54" w:rsidRPr="00D533B8" w:rsidRDefault="00974F54" w:rsidP="00313BF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</w:tr>
      <w:tr w:rsidR="00313BF3" w:rsidRPr="00C5598F" w14:paraId="12B0DF8D" w14:textId="77777777" w:rsidTr="00313BF3">
        <w:tc>
          <w:tcPr>
            <w:tcW w:w="2880" w:type="dxa"/>
            <w:shd w:val="clear" w:color="auto" w:fill="auto"/>
          </w:tcPr>
          <w:p w14:paraId="7C34D3F4" w14:textId="30873A8A" w:rsidR="00313BF3" w:rsidRPr="00D533B8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56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10" w:type="dxa"/>
          </w:tcPr>
          <w:p w14:paraId="11B42A82" w14:textId="77777777" w:rsidR="00313BF3" w:rsidRPr="00893C38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380" w:lineRule="exac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CF823C" w14:textId="7461F9F7" w:rsidR="00313BF3" w:rsidRPr="00313BF3" w:rsidRDefault="005D20EE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380" w:lineRule="exac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30</w:t>
            </w:r>
            <w:r w:rsidR="00313BF3" w:rsidRPr="00313BF3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478</w:t>
            </w:r>
          </w:p>
        </w:tc>
        <w:tc>
          <w:tcPr>
            <w:tcW w:w="270" w:type="dxa"/>
          </w:tcPr>
          <w:p w14:paraId="7EC41CCC" w14:textId="77777777" w:rsidR="00313BF3" w:rsidRPr="00313BF3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380" w:lineRule="exac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4491B89E" w14:textId="65A079CB" w:rsidR="00313BF3" w:rsidRPr="00313BF3" w:rsidRDefault="005D20EE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5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313BF3" w:rsidRPr="00313BF3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608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645EA4" w14:textId="77777777" w:rsidR="00313BF3" w:rsidRPr="00313BF3" w:rsidRDefault="00313BF3" w:rsidP="00313BF3">
            <w:pPr>
              <w:spacing w:line="380" w:lineRule="exac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168F79DF" w14:textId="74757B3E" w:rsidR="00313BF3" w:rsidRPr="00313BF3" w:rsidRDefault="00786EC4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313BF3" w:rsidRPr="00313BF3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430DA5" w14:textId="77777777" w:rsidR="00313BF3" w:rsidRPr="00313BF3" w:rsidRDefault="00313BF3" w:rsidP="00313BF3">
            <w:pPr>
              <w:tabs>
                <w:tab w:val="clear" w:pos="907"/>
                <w:tab w:val="clear" w:pos="6322"/>
                <w:tab w:val="clear" w:pos="6549"/>
                <w:tab w:val="decimal" w:pos="1134"/>
              </w:tabs>
              <w:spacing w:line="380" w:lineRule="exact"/>
              <w:ind w:left="-108" w:right="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6F3E2C" w14:textId="41D64EA8" w:rsidR="00313BF3" w:rsidRPr="00313BF3" w:rsidRDefault="005D20EE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380" w:lineRule="exac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83</w:t>
            </w:r>
            <w:r w:rsidR="00313BF3" w:rsidRPr="00313BF3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646</w:t>
            </w:r>
          </w:p>
        </w:tc>
      </w:tr>
      <w:tr w:rsidR="00313BF3" w:rsidRPr="00D533B8" w14:paraId="2827D64C" w14:textId="77777777" w:rsidTr="00313BF3">
        <w:tc>
          <w:tcPr>
            <w:tcW w:w="2880" w:type="dxa"/>
            <w:shd w:val="clear" w:color="auto" w:fill="auto"/>
          </w:tcPr>
          <w:p w14:paraId="267CD53A" w14:textId="5BEDA62F" w:rsidR="00313BF3" w:rsidRPr="00D533B8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810" w:type="dxa"/>
          </w:tcPr>
          <w:p w14:paraId="1E0CE3F8" w14:textId="30FD88B4" w:rsidR="00313BF3" w:rsidRPr="004F1ABE" w:rsidRDefault="005D20EE" w:rsidP="004F1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380" w:lineRule="exact"/>
              <w:ind w:left="-110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D20EE">
              <w:rPr>
                <w:rFonts w:ascii="Angsana New" w:hAnsi="Angsana New" w:hint="cs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926906" w14:textId="1B33DEBC" w:rsidR="00313BF3" w:rsidRPr="00D533B8" w:rsidRDefault="005D20EE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380" w:lineRule="exac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D20EE">
              <w:rPr>
                <w:rFonts w:ascii="Angsana New" w:hAnsi="Angsana New" w:hint="cs"/>
                <w:sz w:val="30"/>
                <w:szCs w:val="30"/>
              </w:rPr>
              <w:t>4</w:t>
            </w:r>
            <w:r w:rsidR="00313BF3">
              <w:rPr>
                <w:rFonts w:ascii="Angsana New" w:hAnsi="Angsana New"/>
                <w:sz w:val="30"/>
                <w:szCs w:val="30"/>
              </w:rPr>
              <w:t>,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Pr="005D20EE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270" w:type="dxa"/>
          </w:tcPr>
          <w:p w14:paraId="5ED3F367" w14:textId="77777777" w:rsidR="00313BF3" w:rsidRPr="00D533B8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380" w:lineRule="exact"/>
              <w:ind w:right="72"/>
              <w:jc w:val="right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692" w:type="dxa"/>
            <w:shd w:val="clear" w:color="auto" w:fill="auto"/>
          </w:tcPr>
          <w:p w14:paraId="042DA9BD" w14:textId="6837175A" w:rsidR="00313BF3" w:rsidRPr="00D533B8" w:rsidRDefault="00786EC4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313BF3">
              <w:rPr>
                <w:rFonts w:ascii="Angsana New" w:hAnsi="Angsana New"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270" w:type="dxa"/>
            <w:shd w:val="clear" w:color="auto" w:fill="auto"/>
          </w:tcPr>
          <w:p w14:paraId="66D559AD" w14:textId="77777777" w:rsidR="00313BF3" w:rsidRPr="00D533B8" w:rsidRDefault="00313BF3" w:rsidP="00313BF3">
            <w:pPr>
              <w:spacing w:line="380" w:lineRule="exact"/>
              <w:ind w:right="72"/>
              <w:jc w:val="right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21DE2D86" w14:textId="61CEA69A" w:rsidR="00313BF3" w:rsidRPr="00D533B8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32"/>
              </w:tabs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8521D4" w14:textId="77777777" w:rsidR="00313BF3" w:rsidRPr="00D533B8" w:rsidRDefault="00313BF3" w:rsidP="00313BF3">
            <w:pPr>
              <w:tabs>
                <w:tab w:val="clear" w:pos="907"/>
                <w:tab w:val="clear" w:pos="6322"/>
                <w:tab w:val="clear" w:pos="6549"/>
                <w:tab w:val="decimal" w:pos="1134"/>
              </w:tabs>
              <w:spacing w:line="380" w:lineRule="exact"/>
              <w:ind w:left="-108" w:right="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56FAC0B" w14:textId="2F66126D" w:rsidR="00313BF3" w:rsidRPr="00D533B8" w:rsidRDefault="005D20EE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380" w:lineRule="exac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5</w:t>
            </w:r>
            <w:r w:rsidR="00313BF3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4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Pr="005D20EE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13BF3" w:rsidRPr="00D533B8" w14:paraId="68D49B6F" w14:textId="77777777" w:rsidTr="00313BF3">
        <w:tc>
          <w:tcPr>
            <w:tcW w:w="2880" w:type="dxa"/>
            <w:shd w:val="clear" w:color="auto" w:fill="auto"/>
          </w:tcPr>
          <w:p w14:paraId="72F599FE" w14:textId="63160DC5" w:rsidR="00313BF3" w:rsidRPr="00D533B8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5321A6D3" w14:textId="77777777" w:rsidR="00313BF3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380" w:lineRule="exac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09C8BD" w14:textId="57575994" w:rsidR="00313BF3" w:rsidRDefault="005D20EE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380" w:lineRule="exac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3</w:t>
            </w:r>
            <w:r w:rsidR="00313BF3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985</w:t>
            </w:r>
          </w:p>
        </w:tc>
        <w:tc>
          <w:tcPr>
            <w:tcW w:w="270" w:type="dxa"/>
          </w:tcPr>
          <w:p w14:paraId="0B66DD92" w14:textId="77777777" w:rsidR="00313BF3" w:rsidRPr="00D533B8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380" w:lineRule="exact"/>
              <w:ind w:right="72"/>
              <w:jc w:val="right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692" w:type="dxa"/>
            <w:shd w:val="clear" w:color="auto" w:fill="auto"/>
          </w:tcPr>
          <w:p w14:paraId="044ED487" w14:textId="0636B4FC" w:rsidR="00313BF3" w:rsidRDefault="00786EC4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313BF3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567</w:t>
            </w:r>
          </w:p>
        </w:tc>
        <w:tc>
          <w:tcPr>
            <w:tcW w:w="270" w:type="dxa"/>
            <w:shd w:val="clear" w:color="auto" w:fill="auto"/>
          </w:tcPr>
          <w:p w14:paraId="5F3BF224" w14:textId="77777777" w:rsidR="00313BF3" w:rsidRPr="00D533B8" w:rsidRDefault="00313BF3" w:rsidP="00313BF3">
            <w:pPr>
              <w:spacing w:line="380" w:lineRule="exact"/>
              <w:ind w:right="72"/>
              <w:jc w:val="right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19C54AA3" w14:textId="56DE9F65" w:rsidR="00313BF3" w:rsidRDefault="005D20EE" w:rsidP="004F1A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336</w:t>
            </w:r>
          </w:p>
        </w:tc>
        <w:tc>
          <w:tcPr>
            <w:tcW w:w="270" w:type="dxa"/>
            <w:shd w:val="clear" w:color="auto" w:fill="auto"/>
          </w:tcPr>
          <w:p w14:paraId="40CD16D9" w14:textId="77777777" w:rsidR="00313BF3" w:rsidRPr="00D533B8" w:rsidRDefault="00313BF3" w:rsidP="00313BF3">
            <w:pPr>
              <w:tabs>
                <w:tab w:val="clear" w:pos="907"/>
                <w:tab w:val="clear" w:pos="6322"/>
                <w:tab w:val="clear" w:pos="6549"/>
                <w:tab w:val="decimal" w:pos="1134"/>
              </w:tabs>
              <w:spacing w:line="380" w:lineRule="exact"/>
              <w:ind w:left="-108" w:right="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6F24F30" w14:textId="6E8E3102" w:rsidR="00313BF3" w:rsidRDefault="005D20EE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380" w:lineRule="exac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5</w:t>
            </w:r>
            <w:r w:rsidR="00313BF3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888</w:t>
            </w:r>
          </w:p>
        </w:tc>
      </w:tr>
      <w:tr w:rsidR="00313BF3" w:rsidRPr="00D533B8" w14:paraId="372763BA" w14:textId="77777777" w:rsidTr="00313BF3">
        <w:tc>
          <w:tcPr>
            <w:tcW w:w="2880" w:type="dxa"/>
            <w:shd w:val="clear" w:color="auto" w:fill="auto"/>
          </w:tcPr>
          <w:p w14:paraId="0C52EAA3" w14:textId="77777777" w:rsidR="00313BF3" w:rsidRPr="00D533B8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ผลต่างจากการเปลี่ยนแปลงอัตรา                 </w:t>
            </w:r>
          </w:p>
          <w:p w14:paraId="25030AAD" w14:textId="640016ED" w:rsidR="00313BF3" w:rsidRPr="00D533B8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   แลกเปลี่ยนเงินตราต่างประเทศ</w:t>
            </w:r>
          </w:p>
        </w:tc>
        <w:tc>
          <w:tcPr>
            <w:tcW w:w="810" w:type="dxa"/>
          </w:tcPr>
          <w:p w14:paraId="00BD6133" w14:textId="77777777" w:rsidR="00313BF3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6868A" w14:textId="3FD968BA" w:rsidR="00313BF3" w:rsidRPr="00D533B8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85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8A451FF" w14:textId="77777777" w:rsidR="00313BF3" w:rsidRPr="00D533B8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</w:tcPr>
          <w:p w14:paraId="09D68833" w14:textId="77777777" w:rsidR="00313BF3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32"/>
              </w:tabs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8FF0171" w14:textId="0633B584" w:rsidR="00313BF3" w:rsidRPr="00D533B8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32"/>
              </w:tabs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E71A59" w14:textId="77777777" w:rsidR="00313BF3" w:rsidRPr="00D533B8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607421F7" w14:textId="77777777" w:rsidR="00313BF3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32"/>
              </w:tabs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60AEDBB" w14:textId="6247E73B" w:rsidR="00313BF3" w:rsidRPr="00D533B8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32"/>
              </w:tabs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4ED9D4" w14:textId="77777777" w:rsidR="00313BF3" w:rsidRPr="00D533B8" w:rsidRDefault="00313BF3" w:rsidP="00313BF3">
            <w:pPr>
              <w:tabs>
                <w:tab w:val="clear" w:pos="907"/>
                <w:tab w:val="clear" w:pos="6322"/>
                <w:tab w:val="clear" w:pos="6549"/>
                <w:tab w:val="decimal" w:pos="1134"/>
              </w:tabs>
              <w:spacing w:line="380" w:lineRule="exact"/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606DB07" w14:textId="77777777" w:rsidR="00313BF3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380" w:lineRule="exact"/>
              <w:ind w:right="31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FA1397F" w14:textId="3FE10A6E" w:rsidR="00313BF3" w:rsidRPr="00D533B8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380" w:lineRule="exact"/>
              <w:ind w:right="3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85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13BF3" w:rsidRPr="00D533B8" w14:paraId="7D2C1423" w14:textId="77777777" w:rsidTr="00313BF3">
        <w:tc>
          <w:tcPr>
            <w:tcW w:w="2880" w:type="dxa"/>
            <w:shd w:val="clear" w:color="auto" w:fill="auto"/>
          </w:tcPr>
          <w:p w14:paraId="7D299EF3" w14:textId="4E1DC7DA" w:rsidR="00313BF3" w:rsidRPr="00D533B8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40C3BBF3" w14:textId="079EAF91" w:rsidR="00313BF3" w:rsidRPr="00D533B8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563</w:t>
            </w:r>
          </w:p>
        </w:tc>
        <w:tc>
          <w:tcPr>
            <w:tcW w:w="810" w:type="dxa"/>
          </w:tcPr>
          <w:p w14:paraId="300E33DE" w14:textId="77777777" w:rsidR="00313BF3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380" w:lineRule="exac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89647" w14:textId="0F98BB43" w:rsidR="00313BF3" w:rsidRPr="00D533B8" w:rsidRDefault="005D20EE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380" w:lineRule="exac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  <w:r w:rsidR="00313BF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647</w:t>
            </w:r>
          </w:p>
        </w:tc>
        <w:tc>
          <w:tcPr>
            <w:tcW w:w="270" w:type="dxa"/>
          </w:tcPr>
          <w:p w14:paraId="14D9F857" w14:textId="77777777" w:rsidR="00313BF3" w:rsidRPr="00D533B8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380" w:lineRule="exac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</w:tcPr>
          <w:p w14:paraId="4508D00B" w14:textId="77777777" w:rsidR="00313BF3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918CD38" w14:textId="7C525B08" w:rsidR="00313BF3" w:rsidRPr="00D533B8" w:rsidRDefault="005D20EE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54</w:t>
            </w:r>
            <w:r w:rsidR="00313BF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270" w:type="dxa"/>
            <w:shd w:val="clear" w:color="auto" w:fill="auto"/>
          </w:tcPr>
          <w:p w14:paraId="178585E2" w14:textId="77777777" w:rsidR="00313BF3" w:rsidRPr="00D533B8" w:rsidRDefault="00313BF3" w:rsidP="00313BF3">
            <w:pPr>
              <w:spacing w:line="380" w:lineRule="exac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7A1CE98D" w14:textId="77777777" w:rsidR="00313BF3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5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86DECD7" w14:textId="20E0FB9B" w:rsidR="00313BF3" w:rsidRPr="00D533B8" w:rsidRDefault="00786EC4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5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313BF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896</w:t>
            </w:r>
          </w:p>
        </w:tc>
        <w:tc>
          <w:tcPr>
            <w:tcW w:w="270" w:type="dxa"/>
            <w:shd w:val="clear" w:color="auto" w:fill="auto"/>
          </w:tcPr>
          <w:p w14:paraId="2C23E7B9" w14:textId="77777777" w:rsidR="00313BF3" w:rsidRPr="00D533B8" w:rsidRDefault="00313BF3" w:rsidP="00313BF3">
            <w:pPr>
              <w:tabs>
                <w:tab w:val="clear" w:pos="907"/>
                <w:tab w:val="clear" w:pos="6322"/>
                <w:tab w:val="clear" w:pos="6549"/>
                <w:tab w:val="decimal" w:pos="1134"/>
              </w:tabs>
              <w:spacing w:line="380" w:lineRule="exact"/>
              <w:ind w:left="-108" w:right="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6801C97" w14:textId="77777777" w:rsidR="00313BF3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380" w:lineRule="exac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87D622B" w14:textId="7B545CF2" w:rsidR="00313BF3" w:rsidRPr="00D533B8" w:rsidRDefault="005D20EE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380" w:lineRule="exac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94</w:t>
            </w:r>
            <w:r w:rsidR="00313BF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865</w:t>
            </w:r>
          </w:p>
        </w:tc>
      </w:tr>
      <w:tr w:rsidR="00313BF3" w:rsidRPr="00D533B8" w14:paraId="2BCBFCBD" w14:textId="77777777" w:rsidTr="00313BF3">
        <w:tc>
          <w:tcPr>
            <w:tcW w:w="2880" w:type="dxa"/>
            <w:shd w:val="clear" w:color="auto" w:fill="auto"/>
          </w:tcPr>
          <w:p w14:paraId="229F22F5" w14:textId="77777777" w:rsidR="00313BF3" w:rsidRPr="00D533B8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4E0CE872" w14:textId="77777777" w:rsidR="00313BF3" w:rsidRPr="00D533B8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380" w:lineRule="exac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3E3647" w14:textId="0E623333" w:rsidR="00313BF3" w:rsidRPr="00D533B8" w:rsidRDefault="005D20EE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380" w:lineRule="exac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D20EE">
              <w:rPr>
                <w:rFonts w:ascii="Angsana New" w:hAnsi="Angsana New" w:hint="cs"/>
                <w:sz w:val="30"/>
                <w:szCs w:val="30"/>
              </w:rPr>
              <w:t>369</w:t>
            </w:r>
          </w:p>
        </w:tc>
        <w:tc>
          <w:tcPr>
            <w:tcW w:w="270" w:type="dxa"/>
            <w:shd w:val="clear" w:color="auto" w:fill="auto"/>
          </w:tcPr>
          <w:p w14:paraId="4DB52BF7" w14:textId="77777777" w:rsidR="00313BF3" w:rsidRPr="00D533B8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380" w:lineRule="exact"/>
              <w:ind w:right="72"/>
              <w:jc w:val="right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692" w:type="dxa"/>
            <w:shd w:val="clear" w:color="auto" w:fill="auto"/>
          </w:tcPr>
          <w:p w14:paraId="3A648B55" w14:textId="5C205608" w:rsidR="00313BF3" w:rsidRPr="00D533B8" w:rsidRDefault="00786EC4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270" w:type="dxa"/>
            <w:shd w:val="clear" w:color="auto" w:fill="auto"/>
          </w:tcPr>
          <w:p w14:paraId="3E42053C" w14:textId="77777777" w:rsidR="00313BF3" w:rsidRPr="00D533B8" w:rsidRDefault="00313BF3" w:rsidP="00313BF3">
            <w:pPr>
              <w:spacing w:line="380" w:lineRule="exact"/>
              <w:ind w:right="72"/>
              <w:jc w:val="right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05CFA1F9" w14:textId="4100E09C" w:rsidR="00313BF3" w:rsidRPr="00D533B8" w:rsidRDefault="00AD0B4C" w:rsidP="00AD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32"/>
              </w:tabs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857266" w14:textId="77777777" w:rsidR="00313BF3" w:rsidRPr="00D533B8" w:rsidRDefault="00313BF3" w:rsidP="00313BF3">
            <w:pPr>
              <w:tabs>
                <w:tab w:val="clear" w:pos="907"/>
                <w:tab w:val="clear" w:pos="6322"/>
                <w:tab w:val="clear" w:pos="6549"/>
                <w:tab w:val="decimal" w:pos="1134"/>
              </w:tabs>
              <w:spacing w:line="380" w:lineRule="exact"/>
              <w:ind w:left="-108" w:right="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F827B95" w14:textId="21323CD8" w:rsidR="00313BF3" w:rsidRPr="00D533B8" w:rsidRDefault="005D20EE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380" w:lineRule="exac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6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AD0B4C" w:rsidRPr="00D533B8" w14:paraId="75E1BBB9" w14:textId="77777777" w:rsidTr="00313BF3">
        <w:tc>
          <w:tcPr>
            <w:tcW w:w="2880" w:type="dxa"/>
            <w:shd w:val="clear" w:color="auto" w:fill="auto"/>
          </w:tcPr>
          <w:p w14:paraId="3585E1A6" w14:textId="518B191E" w:rsidR="00AD0B4C" w:rsidRPr="00D533B8" w:rsidRDefault="00AD0B4C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810" w:type="dxa"/>
          </w:tcPr>
          <w:p w14:paraId="6C2E79D7" w14:textId="77777777" w:rsidR="00AD0B4C" w:rsidRPr="00D533B8" w:rsidRDefault="00AD0B4C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380" w:lineRule="exac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051375" w14:textId="1D81C0FF" w:rsidR="00AD0B4C" w:rsidRPr="00D533B8" w:rsidRDefault="00AD0B4C" w:rsidP="00AD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32"/>
              </w:tabs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C84E24" w14:textId="77777777" w:rsidR="00AD0B4C" w:rsidRPr="00D533B8" w:rsidRDefault="00AD0B4C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380" w:lineRule="exact"/>
              <w:ind w:right="72"/>
              <w:jc w:val="right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692" w:type="dxa"/>
            <w:shd w:val="clear" w:color="auto" w:fill="auto"/>
          </w:tcPr>
          <w:p w14:paraId="266A7E5E" w14:textId="776A1513" w:rsidR="00AD0B4C" w:rsidRPr="00D533B8" w:rsidRDefault="00AD0B4C" w:rsidP="00AD0B4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7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E7E93F8" w14:textId="77777777" w:rsidR="00AD0B4C" w:rsidRPr="00D533B8" w:rsidRDefault="00AD0B4C" w:rsidP="00313BF3">
            <w:pPr>
              <w:spacing w:line="380" w:lineRule="exact"/>
              <w:ind w:right="72"/>
              <w:jc w:val="right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38FF774C" w14:textId="59B58F58" w:rsidR="00AD0B4C" w:rsidRPr="00D533B8" w:rsidRDefault="00AD0B4C" w:rsidP="00AD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32"/>
              </w:tabs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906F28" w14:textId="77777777" w:rsidR="00AD0B4C" w:rsidRPr="00D533B8" w:rsidRDefault="00AD0B4C" w:rsidP="00313BF3">
            <w:pPr>
              <w:tabs>
                <w:tab w:val="clear" w:pos="907"/>
                <w:tab w:val="clear" w:pos="6322"/>
                <w:tab w:val="clear" w:pos="6549"/>
                <w:tab w:val="decimal" w:pos="1134"/>
              </w:tabs>
              <w:spacing w:line="380" w:lineRule="exact"/>
              <w:ind w:left="-108" w:right="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F05357D" w14:textId="06EB858B" w:rsidR="00AD0B4C" w:rsidRPr="00D533B8" w:rsidRDefault="00036434" w:rsidP="0003643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7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13BF3" w:rsidRPr="00D533B8" w14:paraId="7AF159CA" w14:textId="77777777" w:rsidTr="00313BF3">
        <w:tc>
          <w:tcPr>
            <w:tcW w:w="2880" w:type="dxa"/>
            <w:shd w:val="clear" w:color="auto" w:fill="auto"/>
          </w:tcPr>
          <w:p w14:paraId="4BABB0EE" w14:textId="77777777" w:rsidR="00313BF3" w:rsidRPr="00D533B8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ผลต่างจากการเปลี่ยนแปลงอัตรา                 </w:t>
            </w:r>
          </w:p>
          <w:p w14:paraId="14AF853D" w14:textId="77777777" w:rsidR="00313BF3" w:rsidRPr="00D533B8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   แลกเปลี่ยนเงินตราต่างประเทศ</w:t>
            </w:r>
          </w:p>
        </w:tc>
        <w:tc>
          <w:tcPr>
            <w:tcW w:w="810" w:type="dxa"/>
          </w:tcPr>
          <w:p w14:paraId="2C97226B" w14:textId="77777777" w:rsidR="00313BF3" w:rsidRPr="00D533B8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0319F" w14:textId="431D9293" w:rsidR="00313BF3" w:rsidRPr="00D533B8" w:rsidRDefault="005D20EE" w:rsidP="00AD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380" w:lineRule="exac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270" w:type="dxa"/>
            <w:shd w:val="clear" w:color="auto" w:fill="auto"/>
          </w:tcPr>
          <w:p w14:paraId="314C76EE" w14:textId="77777777" w:rsidR="00313BF3" w:rsidRPr="00D533B8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</w:tcPr>
          <w:p w14:paraId="35B75919" w14:textId="77777777" w:rsidR="00AD0B4C" w:rsidRDefault="00AD0B4C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32"/>
              </w:tabs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D7B5DF4" w14:textId="6BB91068" w:rsidR="00313BF3" w:rsidRPr="00D533B8" w:rsidRDefault="00AD0B4C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32"/>
              </w:tabs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D03D25" w14:textId="77777777" w:rsidR="00313BF3" w:rsidRPr="00D533B8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09FDE9F3" w14:textId="77777777" w:rsidR="00AD0B4C" w:rsidRDefault="00AD0B4C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32"/>
              </w:tabs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FC696AC" w14:textId="003EF306" w:rsidR="00313BF3" w:rsidRPr="00D533B8" w:rsidRDefault="00AD0B4C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32"/>
              </w:tabs>
              <w:spacing w:line="380" w:lineRule="exact"/>
              <w:ind w:right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8F2357" w14:textId="77777777" w:rsidR="00313BF3" w:rsidRPr="00D533B8" w:rsidRDefault="00313BF3" w:rsidP="00313BF3">
            <w:pPr>
              <w:tabs>
                <w:tab w:val="clear" w:pos="907"/>
                <w:tab w:val="clear" w:pos="6322"/>
                <w:tab w:val="clear" w:pos="6549"/>
                <w:tab w:val="decimal" w:pos="1134"/>
              </w:tabs>
              <w:spacing w:line="380" w:lineRule="exact"/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93319AD" w14:textId="77777777" w:rsidR="00313BF3" w:rsidRDefault="00313BF3" w:rsidP="00AD0B4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E4BBF29" w14:textId="19577921" w:rsidR="00036434" w:rsidRPr="00D533B8" w:rsidRDefault="005D20EE" w:rsidP="00036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380" w:lineRule="exac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85</w:t>
            </w:r>
          </w:p>
        </w:tc>
      </w:tr>
      <w:tr w:rsidR="00313BF3" w:rsidRPr="00D533B8" w14:paraId="4D2B60DF" w14:textId="77777777" w:rsidTr="00313BF3">
        <w:tc>
          <w:tcPr>
            <w:tcW w:w="2880" w:type="dxa"/>
            <w:shd w:val="clear" w:color="auto" w:fill="auto"/>
          </w:tcPr>
          <w:p w14:paraId="180E88AE" w14:textId="19CA10F0" w:rsidR="00313BF3" w:rsidRPr="00D533B8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  <w:r w:rsidR="005D20EE" w:rsidRPr="005D20EE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810" w:type="dxa"/>
          </w:tcPr>
          <w:p w14:paraId="009E3D14" w14:textId="77777777" w:rsidR="00313BF3" w:rsidRPr="00D533B8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380" w:lineRule="exac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99CEC7" w14:textId="3233275A" w:rsidR="00313BF3" w:rsidRPr="00D533B8" w:rsidRDefault="005D20EE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380" w:lineRule="exac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  <w:r w:rsidR="00AD0B4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49E9013" w14:textId="77777777" w:rsidR="00313BF3" w:rsidRPr="00D533B8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380" w:lineRule="exac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09D76F" w14:textId="77D75E9E" w:rsidR="00313BF3" w:rsidRPr="00D533B8" w:rsidRDefault="005D20EE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54</w:t>
            </w:r>
            <w:r w:rsidR="00AD0B4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494</w:t>
            </w:r>
          </w:p>
        </w:tc>
        <w:tc>
          <w:tcPr>
            <w:tcW w:w="270" w:type="dxa"/>
            <w:shd w:val="clear" w:color="auto" w:fill="auto"/>
          </w:tcPr>
          <w:p w14:paraId="6E9A8F71" w14:textId="77777777" w:rsidR="00313BF3" w:rsidRPr="00D533B8" w:rsidRDefault="00313BF3" w:rsidP="00313BF3">
            <w:pPr>
              <w:spacing w:line="380" w:lineRule="exac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7DE540" w14:textId="21872502" w:rsidR="00313BF3" w:rsidRPr="00D533B8" w:rsidRDefault="00786EC4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5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AD0B4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896</w:t>
            </w:r>
          </w:p>
        </w:tc>
        <w:tc>
          <w:tcPr>
            <w:tcW w:w="270" w:type="dxa"/>
            <w:shd w:val="clear" w:color="auto" w:fill="auto"/>
          </w:tcPr>
          <w:p w14:paraId="0AD0A431" w14:textId="77777777" w:rsidR="00313BF3" w:rsidRPr="00D533B8" w:rsidRDefault="00313BF3" w:rsidP="00313BF3">
            <w:pPr>
              <w:tabs>
                <w:tab w:val="clear" w:pos="907"/>
                <w:tab w:val="clear" w:pos="6322"/>
                <w:tab w:val="clear" w:pos="6549"/>
                <w:tab w:val="decimal" w:pos="1134"/>
              </w:tabs>
              <w:spacing w:line="380" w:lineRule="exact"/>
              <w:ind w:left="-108" w:right="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79A69" w14:textId="6869A788" w:rsidR="00313BF3" w:rsidRPr="00D533B8" w:rsidRDefault="005D20EE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380" w:lineRule="exac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95</w:t>
            </w:r>
            <w:r w:rsidR="00AD0B4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313BF3" w:rsidRPr="004F1ABE" w14:paraId="58041F0E" w14:textId="77777777" w:rsidTr="00313BF3">
        <w:tc>
          <w:tcPr>
            <w:tcW w:w="2880" w:type="dxa"/>
            <w:shd w:val="clear" w:color="auto" w:fill="auto"/>
          </w:tcPr>
          <w:p w14:paraId="143023BB" w14:textId="77777777" w:rsidR="00313BF3" w:rsidRPr="004F1ABE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10" w:type="dxa"/>
          </w:tcPr>
          <w:p w14:paraId="15D77E46" w14:textId="77777777" w:rsidR="00313BF3" w:rsidRPr="004F1ABE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1405E5" w14:textId="77777777" w:rsidR="00313BF3" w:rsidRPr="004F1ABE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2632DA17" w14:textId="77777777" w:rsidR="00313BF3" w:rsidRPr="004F1ABE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</w:tcPr>
          <w:p w14:paraId="07E56B2B" w14:textId="77777777" w:rsidR="00313BF3" w:rsidRPr="004F1ABE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074CF6B0" w14:textId="77777777" w:rsidR="00313BF3" w:rsidRPr="004F1ABE" w:rsidRDefault="00313BF3" w:rsidP="00313BF3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2EA07BE8" w14:textId="77777777" w:rsidR="00313BF3" w:rsidRPr="004F1ABE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5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5DBE2F13" w14:textId="77777777" w:rsidR="00313BF3" w:rsidRPr="004F1ABE" w:rsidRDefault="00313BF3" w:rsidP="00313BF3">
            <w:pPr>
              <w:tabs>
                <w:tab w:val="clear" w:pos="907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54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420C3CB" w14:textId="77777777" w:rsidR="00313BF3" w:rsidRPr="004F1ABE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313BF3" w:rsidRPr="00D533B8" w14:paraId="19389FB8" w14:textId="77777777" w:rsidTr="00313BF3">
        <w:tc>
          <w:tcPr>
            <w:tcW w:w="2880" w:type="dxa"/>
            <w:shd w:val="clear" w:color="auto" w:fill="auto"/>
          </w:tcPr>
          <w:p w14:paraId="312853E6" w14:textId="77777777" w:rsidR="00313BF3" w:rsidRPr="00D533B8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52" w:hanging="2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ค่าตัดจำหน่าย</w:t>
            </w:r>
          </w:p>
        </w:tc>
        <w:tc>
          <w:tcPr>
            <w:tcW w:w="810" w:type="dxa"/>
          </w:tcPr>
          <w:p w14:paraId="73276309" w14:textId="77777777" w:rsidR="00313BF3" w:rsidRPr="00D533B8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380" w:lineRule="exac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0F5139" w14:textId="77777777" w:rsidR="00313BF3" w:rsidRPr="00D533B8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380" w:lineRule="exac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BABC268" w14:textId="77777777" w:rsidR="00313BF3" w:rsidRPr="00D533B8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380" w:lineRule="exac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shd w:val="clear" w:color="auto" w:fill="auto"/>
          </w:tcPr>
          <w:p w14:paraId="374E13A8" w14:textId="77777777" w:rsidR="00313BF3" w:rsidRPr="00D533B8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954E1E2" w14:textId="77777777" w:rsidR="00313BF3" w:rsidRPr="00D533B8" w:rsidRDefault="00313BF3" w:rsidP="00313BF3">
            <w:pPr>
              <w:spacing w:line="380" w:lineRule="exac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586A6A60" w14:textId="77777777" w:rsidR="00313BF3" w:rsidRPr="00D533B8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5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57FC576" w14:textId="77777777" w:rsidR="00313BF3" w:rsidRPr="00D533B8" w:rsidRDefault="00313BF3" w:rsidP="00313BF3">
            <w:pPr>
              <w:tabs>
                <w:tab w:val="clear" w:pos="907"/>
                <w:tab w:val="clear" w:pos="6322"/>
                <w:tab w:val="clear" w:pos="6549"/>
                <w:tab w:val="decimal" w:pos="1134"/>
              </w:tabs>
              <w:spacing w:line="380" w:lineRule="exact"/>
              <w:ind w:left="-108" w:right="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1C6F884" w14:textId="77777777" w:rsidR="00313BF3" w:rsidRPr="00D533B8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380" w:lineRule="exac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313BF3" w:rsidRPr="00D533B8" w14:paraId="30FE31F6" w14:textId="77777777" w:rsidTr="00313BF3">
        <w:tc>
          <w:tcPr>
            <w:tcW w:w="2880" w:type="dxa"/>
            <w:shd w:val="clear" w:color="auto" w:fill="auto"/>
          </w:tcPr>
          <w:p w14:paraId="2C541F6D" w14:textId="536C47E3" w:rsidR="00313BF3" w:rsidRPr="00D533B8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56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10" w:type="dxa"/>
          </w:tcPr>
          <w:p w14:paraId="32465A50" w14:textId="77777777" w:rsidR="00313BF3" w:rsidRPr="008A4844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380" w:lineRule="exac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036E00" w14:textId="23965481" w:rsidR="00313BF3" w:rsidRPr="00313BF3" w:rsidRDefault="00786EC4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380" w:lineRule="exac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22</w:t>
            </w:r>
            <w:r w:rsidR="00313BF3" w:rsidRPr="00313BF3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067</w:t>
            </w:r>
          </w:p>
        </w:tc>
        <w:tc>
          <w:tcPr>
            <w:tcW w:w="270" w:type="dxa"/>
            <w:shd w:val="clear" w:color="auto" w:fill="auto"/>
          </w:tcPr>
          <w:p w14:paraId="2E9FE605" w14:textId="77777777" w:rsidR="00313BF3" w:rsidRPr="00313BF3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380" w:lineRule="exac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4748167F" w14:textId="52265E30" w:rsidR="00313BF3" w:rsidRPr="00313BF3" w:rsidRDefault="005D20EE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9</w:t>
            </w:r>
            <w:r w:rsidR="00313BF3" w:rsidRPr="00313BF3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08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93E752" w14:textId="77777777" w:rsidR="00313BF3" w:rsidRPr="00313BF3" w:rsidRDefault="00313BF3" w:rsidP="00313BF3">
            <w:pPr>
              <w:spacing w:line="380" w:lineRule="exac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4C1DFED1" w14:textId="51BAD34B" w:rsidR="00313BF3" w:rsidRPr="00313BF3" w:rsidRDefault="00786EC4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380" w:lineRule="exac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C58373" w14:textId="77777777" w:rsidR="00313BF3" w:rsidRPr="00313BF3" w:rsidRDefault="00313BF3" w:rsidP="00313BF3">
            <w:pPr>
              <w:tabs>
                <w:tab w:val="clear" w:pos="907"/>
                <w:tab w:val="clear" w:pos="6322"/>
                <w:tab w:val="clear" w:pos="6549"/>
                <w:tab w:val="decimal" w:pos="1134"/>
              </w:tabs>
              <w:spacing w:line="380" w:lineRule="exact"/>
              <w:ind w:left="-108" w:right="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509F5A" w14:textId="63A4AF75" w:rsidR="00313BF3" w:rsidRPr="00313BF3" w:rsidRDefault="005D20EE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380" w:lineRule="exac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3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313BF3" w:rsidRPr="00313BF3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344</w:t>
            </w:r>
          </w:p>
        </w:tc>
      </w:tr>
      <w:tr w:rsidR="00313BF3" w:rsidRPr="00D533B8" w14:paraId="4EAFF394" w14:textId="77777777" w:rsidTr="00313BF3">
        <w:tc>
          <w:tcPr>
            <w:tcW w:w="2880" w:type="dxa"/>
            <w:shd w:val="clear" w:color="auto" w:fill="auto"/>
          </w:tcPr>
          <w:p w14:paraId="22CF845C" w14:textId="77777777" w:rsidR="00313BF3" w:rsidRPr="00D533B8" w:rsidRDefault="00313BF3" w:rsidP="00313B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810" w:type="dxa"/>
          </w:tcPr>
          <w:p w14:paraId="0E1576AC" w14:textId="77777777" w:rsidR="00313BF3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380" w:lineRule="exac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764F44" w14:textId="1BED3AC8" w:rsidR="00313BF3" w:rsidRPr="00D533B8" w:rsidRDefault="005D20EE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380" w:lineRule="exac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3</w:t>
            </w:r>
            <w:r w:rsidR="00313BF3" w:rsidRPr="00F128CF">
              <w:rPr>
                <w:rFonts w:ascii="Angsana New" w:hAnsi="Angsana New"/>
                <w:sz w:val="30"/>
                <w:szCs w:val="30"/>
              </w:rPr>
              <w:t>,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121</w:t>
            </w:r>
          </w:p>
        </w:tc>
        <w:tc>
          <w:tcPr>
            <w:tcW w:w="270" w:type="dxa"/>
            <w:shd w:val="clear" w:color="auto" w:fill="auto"/>
          </w:tcPr>
          <w:p w14:paraId="1DCBD90B" w14:textId="77777777" w:rsidR="00313BF3" w:rsidRPr="00D533B8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380" w:lineRule="exac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shd w:val="clear" w:color="auto" w:fill="auto"/>
          </w:tcPr>
          <w:p w14:paraId="30523FB5" w14:textId="5CB105CD" w:rsidR="00313BF3" w:rsidRPr="00D533B8" w:rsidRDefault="005D20EE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4</w:t>
            </w:r>
            <w:r w:rsidR="00313BF3" w:rsidRPr="00F128CF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3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Pr="005D20E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E62CBE2" w14:textId="77777777" w:rsidR="00313BF3" w:rsidRPr="00D533B8" w:rsidRDefault="00313BF3" w:rsidP="00313BF3">
            <w:pPr>
              <w:spacing w:line="380" w:lineRule="exac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0F3481BC" w14:textId="61B27965" w:rsidR="00313BF3" w:rsidRPr="00D533B8" w:rsidRDefault="00786EC4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380" w:lineRule="exac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6C61BA99" w14:textId="77777777" w:rsidR="00313BF3" w:rsidRPr="00D533B8" w:rsidRDefault="00313BF3" w:rsidP="00313BF3">
            <w:pPr>
              <w:tabs>
                <w:tab w:val="clear" w:pos="907"/>
                <w:tab w:val="clear" w:pos="6322"/>
                <w:tab w:val="clear" w:pos="6549"/>
                <w:tab w:val="decimal" w:pos="1134"/>
              </w:tabs>
              <w:spacing w:line="380" w:lineRule="exact"/>
              <w:ind w:left="-108" w:right="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C406D59" w14:textId="2FF63D6D" w:rsidR="00313BF3" w:rsidRPr="00D533B8" w:rsidRDefault="005D20EE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380" w:lineRule="exac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7</w:t>
            </w:r>
            <w:r w:rsidR="00313BF3" w:rsidRPr="00F128CF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544</w:t>
            </w:r>
          </w:p>
        </w:tc>
      </w:tr>
      <w:tr w:rsidR="00313BF3" w:rsidRPr="00D533B8" w14:paraId="7F373B5D" w14:textId="77777777" w:rsidTr="00313BF3">
        <w:tc>
          <w:tcPr>
            <w:tcW w:w="2880" w:type="dxa"/>
            <w:shd w:val="clear" w:color="auto" w:fill="auto"/>
          </w:tcPr>
          <w:p w14:paraId="4F206588" w14:textId="77777777" w:rsidR="00313BF3" w:rsidRPr="00D533B8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ผลต่างจากการเปลี่ยนแปลงอัตรา                 </w:t>
            </w:r>
          </w:p>
          <w:p w14:paraId="28E3FA69" w14:textId="77777777" w:rsidR="00313BF3" w:rsidRPr="00D533B8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แลกเปลี่ยนเงินตราต่างประเทศ</w:t>
            </w:r>
          </w:p>
        </w:tc>
        <w:tc>
          <w:tcPr>
            <w:tcW w:w="810" w:type="dxa"/>
          </w:tcPr>
          <w:p w14:paraId="4D0A461E" w14:textId="77777777" w:rsidR="00313BF3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0BAAD" w14:textId="00126A44" w:rsidR="00313BF3" w:rsidRPr="00D533B8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28CF"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85</w:t>
            </w:r>
            <w:r w:rsidRPr="00F128C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E764727" w14:textId="77777777" w:rsidR="00313BF3" w:rsidRPr="00D533B8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380" w:lineRule="exac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</w:tcPr>
          <w:p w14:paraId="53F6B5FE" w14:textId="77777777" w:rsidR="00313BF3" w:rsidRPr="00F128CF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23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F2D54A6" w14:textId="3AB0C018" w:rsidR="00313BF3" w:rsidRPr="00A14AB0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21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28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152798" w14:textId="77777777" w:rsidR="00313BF3" w:rsidRPr="00D533B8" w:rsidRDefault="00313BF3" w:rsidP="00313BF3">
            <w:pPr>
              <w:spacing w:line="380" w:lineRule="exac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31862108" w14:textId="77777777" w:rsidR="00313BF3" w:rsidRPr="00F128CF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32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43427D6" w14:textId="01ADF3F2" w:rsidR="00313BF3" w:rsidRPr="00A14AB0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380" w:lineRule="exact"/>
              <w:ind w:right="20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28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E90D4A" w14:textId="77777777" w:rsidR="00313BF3" w:rsidRPr="00D533B8" w:rsidRDefault="00313BF3" w:rsidP="00313BF3">
            <w:pPr>
              <w:tabs>
                <w:tab w:val="clear" w:pos="907"/>
                <w:tab w:val="clear" w:pos="6322"/>
                <w:tab w:val="clear" w:pos="6549"/>
                <w:tab w:val="decimal" w:pos="1134"/>
              </w:tabs>
              <w:spacing w:line="380" w:lineRule="exact"/>
              <w:ind w:left="-108" w:right="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B22D8A8" w14:textId="77777777" w:rsidR="00313BF3" w:rsidRPr="00F128CF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380" w:lineRule="exac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192FE6D" w14:textId="1480C98F" w:rsidR="00313BF3" w:rsidRPr="00D533B8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128CF"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85</w:t>
            </w:r>
            <w:r w:rsidRPr="00F128C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13BF3" w:rsidRPr="00D533B8" w14:paraId="6AB1D4B6" w14:textId="77777777" w:rsidTr="00313BF3">
        <w:tc>
          <w:tcPr>
            <w:tcW w:w="2880" w:type="dxa"/>
            <w:shd w:val="clear" w:color="auto" w:fill="auto"/>
          </w:tcPr>
          <w:p w14:paraId="04ED5F98" w14:textId="79BD5A4E" w:rsidR="00313BF3" w:rsidRPr="00D533B8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และ</w:t>
            </w:r>
          </w:p>
          <w:p w14:paraId="2178EC2A" w14:textId="22CA6BBB" w:rsidR="00313BF3" w:rsidRPr="00D533B8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563</w:t>
            </w:r>
          </w:p>
        </w:tc>
        <w:tc>
          <w:tcPr>
            <w:tcW w:w="810" w:type="dxa"/>
          </w:tcPr>
          <w:p w14:paraId="3708C599" w14:textId="77777777" w:rsidR="00313BF3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380" w:lineRule="exac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915D37" w14:textId="5EEF949F" w:rsidR="00313BF3" w:rsidRPr="00D533B8" w:rsidRDefault="00786EC4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380" w:lineRule="exac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313BF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03</w:t>
            </w:r>
          </w:p>
        </w:tc>
        <w:tc>
          <w:tcPr>
            <w:tcW w:w="270" w:type="dxa"/>
            <w:shd w:val="clear" w:color="auto" w:fill="auto"/>
          </w:tcPr>
          <w:p w14:paraId="71B1F0A0" w14:textId="77777777" w:rsidR="00313BF3" w:rsidRPr="00D533B8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380" w:lineRule="exac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</w:tcPr>
          <w:p w14:paraId="21D27EE9" w14:textId="77777777" w:rsidR="00313BF3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2692EAC" w14:textId="44A87763" w:rsidR="00313BF3" w:rsidRPr="00D533B8" w:rsidRDefault="00786EC4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313BF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405</w:t>
            </w:r>
          </w:p>
        </w:tc>
        <w:tc>
          <w:tcPr>
            <w:tcW w:w="270" w:type="dxa"/>
            <w:shd w:val="clear" w:color="auto" w:fill="auto"/>
          </w:tcPr>
          <w:p w14:paraId="283062C3" w14:textId="77777777" w:rsidR="00313BF3" w:rsidRPr="00D533B8" w:rsidRDefault="00313BF3" w:rsidP="00313BF3">
            <w:pPr>
              <w:spacing w:line="380" w:lineRule="exac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13F12C6F" w14:textId="77777777" w:rsidR="00313BF3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380" w:lineRule="exac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349AA5B" w14:textId="0AEDD7F9" w:rsidR="00313BF3" w:rsidRPr="00D533B8" w:rsidRDefault="00786EC4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380" w:lineRule="exac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95</w:t>
            </w:r>
          </w:p>
        </w:tc>
        <w:tc>
          <w:tcPr>
            <w:tcW w:w="270" w:type="dxa"/>
            <w:shd w:val="clear" w:color="auto" w:fill="auto"/>
          </w:tcPr>
          <w:p w14:paraId="1C1944E5" w14:textId="77777777" w:rsidR="00313BF3" w:rsidRPr="00D533B8" w:rsidRDefault="00313BF3" w:rsidP="00313BF3">
            <w:pPr>
              <w:tabs>
                <w:tab w:val="clear" w:pos="907"/>
                <w:tab w:val="clear" w:pos="6322"/>
                <w:tab w:val="clear" w:pos="6549"/>
                <w:tab w:val="decimal" w:pos="1134"/>
              </w:tabs>
              <w:spacing w:line="380" w:lineRule="exact"/>
              <w:ind w:left="-108" w:right="5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5D0920E" w14:textId="77777777" w:rsidR="00313BF3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380" w:lineRule="exac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074C4E2" w14:textId="201E407A" w:rsidR="00313BF3" w:rsidRPr="00D533B8" w:rsidRDefault="005D20EE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380" w:lineRule="exac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  <w:r w:rsidR="00313BF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803</w:t>
            </w:r>
          </w:p>
        </w:tc>
      </w:tr>
      <w:tr w:rsidR="00313BF3" w:rsidRPr="00D533B8" w14:paraId="687D0BC7" w14:textId="77777777" w:rsidTr="00313BF3">
        <w:tc>
          <w:tcPr>
            <w:tcW w:w="2880" w:type="dxa"/>
            <w:shd w:val="clear" w:color="auto" w:fill="auto"/>
          </w:tcPr>
          <w:p w14:paraId="433A3650" w14:textId="77777777" w:rsidR="00313BF3" w:rsidRPr="00D533B8" w:rsidRDefault="00313BF3" w:rsidP="00313B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810" w:type="dxa"/>
          </w:tcPr>
          <w:p w14:paraId="2B427FFE" w14:textId="77777777" w:rsidR="00313BF3" w:rsidRPr="00D533B8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380" w:lineRule="exac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350073" w14:textId="5F435E88" w:rsidR="00313BF3" w:rsidRPr="00F128CF" w:rsidRDefault="00786EC4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380" w:lineRule="exac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AD0B4C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343</w:t>
            </w:r>
          </w:p>
        </w:tc>
        <w:tc>
          <w:tcPr>
            <w:tcW w:w="270" w:type="dxa"/>
            <w:shd w:val="clear" w:color="auto" w:fill="auto"/>
          </w:tcPr>
          <w:p w14:paraId="595F1910" w14:textId="77777777" w:rsidR="00313BF3" w:rsidRPr="00F128CF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380" w:lineRule="exac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  <w:shd w:val="clear" w:color="auto" w:fill="auto"/>
          </w:tcPr>
          <w:p w14:paraId="30515A1F" w14:textId="5F12EBB9" w:rsidR="00313BF3" w:rsidRPr="00F128CF" w:rsidRDefault="005D20EE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5</w:t>
            </w:r>
            <w:r w:rsidR="00AD0B4C">
              <w:rPr>
                <w:rFonts w:ascii="Angsana New" w:hAnsi="Angsana New"/>
                <w:sz w:val="30"/>
                <w:szCs w:val="30"/>
              </w:rPr>
              <w:t>,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Pr="005D20EE">
              <w:rPr>
                <w:rFonts w:ascii="Angsana New" w:hAnsi="Angsana New"/>
                <w:sz w:val="30"/>
                <w:szCs w:val="30"/>
              </w:rPr>
              <w:t>08</w:t>
            </w:r>
          </w:p>
        </w:tc>
        <w:tc>
          <w:tcPr>
            <w:tcW w:w="270" w:type="dxa"/>
            <w:shd w:val="clear" w:color="auto" w:fill="auto"/>
          </w:tcPr>
          <w:p w14:paraId="3BFB32E6" w14:textId="77777777" w:rsidR="00313BF3" w:rsidRPr="00F128CF" w:rsidRDefault="00313BF3" w:rsidP="00313BF3">
            <w:pPr>
              <w:spacing w:line="380" w:lineRule="exac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2EDC8104" w14:textId="0A39CE6E" w:rsidR="00313BF3" w:rsidRPr="00F128CF" w:rsidRDefault="00786EC4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380" w:lineRule="exac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5C4E39AA" w14:textId="77777777" w:rsidR="00313BF3" w:rsidRPr="00F128CF" w:rsidRDefault="00313BF3" w:rsidP="00313BF3">
            <w:pPr>
              <w:tabs>
                <w:tab w:val="clear" w:pos="907"/>
                <w:tab w:val="clear" w:pos="6322"/>
                <w:tab w:val="clear" w:pos="6549"/>
                <w:tab w:val="decimal" w:pos="1134"/>
              </w:tabs>
              <w:spacing w:line="380" w:lineRule="exact"/>
              <w:ind w:left="-108" w:right="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00705FA" w14:textId="1E139D3F" w:rsidR="00313BF3" w:rsidRPr="00F128CF" w:rsidRDefault="005D20EE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380" w:lineRule="exac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6</w:t>
            </w:r>
            <w:r w:rsidR="00AD0B4C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65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313BF3" w:rsidRPr="00D533B8" w14:paraId="61BDEB22" w14:textId="77777777" w:rsidTr="00313BF3">
        <w:tc>
          <w:tcPr>
            <w:tcW w:w="2880" w:type="dxa"/>
            <w:shd w:val="clear" w:color="auto" w:fill="auto"/>
          </w:tcPr>
          <w:p w14:paraId="2039C7D5" w14:textId="77777777" w:rsidR="00313BF3" w:rsidRPr="00D533B8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ผลต่างจากการเปลี่ยนแปลงอัตรา                 </w:t>
            </w:r>
          </w:p>
          <w:p w14:paraId="63B3F77D" w14:textId="77777777" w:rsidR="00313BF3" w:rsidRPr="00D533B8" w:rsidRDefault="00313BF3" w:rsidP="00313B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แลกเปลี่ยนเงินตราต่างประเทศ</w:t>
            </w:r>
          </w:p>
        </w:tc>
        <w:tc>
          <w:tcPr>
            <w:tcW w:w="810" w:type="dxa"/>
          </w:tcPr>
          <w:p w14:paraId="0A2A70B2" w14:textId="77777777" w:rsidR="00313BF3" w:rsidRPr="00D533B8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380" w:lineRule="exac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220ED" w14:textId="63398620" w:rsidR="00313BF3" w:rsidRPr="00F128CF" w:rsidRDefault="005D20EE" w:rsidP="00AD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380" w:lineRule="exac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270" w:type="dxa"/>
            <w:shd w:val="clear" w:color="auto" w:fill="auto"/>
          </w:tcPr>
          <w:p w14:paraId="3325E9C8" w14:textId="77777777" w:rsidR="00313BF3" w:rsidRPr="00F128CF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380" w:lineRule="exac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</w:tcPr>
          <w:p w14:paraId="1E00D287" w14:textId="77777777" w:rsidR="00AD0B4C" w:rsidRDefault="00AD0B4C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23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08674A6" w14:textId="3E5A01B8" w:rsidR="00313BF3" w:rsidRPr="00F128CF" w:rsidRDefault="00AD0B4C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23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35D9B9" w14:textId="77777777" w:rsidR="00313BF3" w:rsidRPr="00F128CF" w:rsidRDefault="00313BF3" w:rsidP="00313BF3">
            <w:pPr>
              <w:spacing w:line="380" w:lineRule="exac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4D884EE7" w14:textId="77777777" w:rsidR="00313BF3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25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9EE6ABF" w14:textId="0147D99A" w:rsidR="00AD0B4C" w:rsidRPr="00F128CF" w:rsidRDefault="00AD0B4C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2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81E160" w14:textId="77777777" w:rsidR="00313BF3" w:rsidRPr="00F128CF" w:rsidRDefault="00313BF3" w:rsidP="00313BF3">
            <w:pPr>
              <w:tabs>
                <w:tab w:val="clear" w:pos="907"/>
                <w:tab w:val="clear" w:pos="6322"/>
                <w:tab w:val="clear" w:pos="6549"/>
                <w:tab w:val="decimal" w:pos="1134"/>
              </w:tabs>
              <w:spacing w:line="380" w:lineRule="exact"/>
              <w:ind w:left="-108" w:right="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C92452E" w14:textId="77777777" w:rsidR="00313BF3" w:rsidRDefault="00313BF3" w:rsidP="00AD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380" w:lineRule="exac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3AFFE5D" w14:textId="694BCBD5" w:rsidR="00AD0B4C" w:rsidRPr="00F128CF" w:rsidRDefault="005D20EE" w:rsidP="00AD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380" w:lineRule="exac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85</w:t>
            </w:r>
          </w:p>
        </w:tc>
      </w:tr>
      <w:tr w:rsidR="00313BF3" w:rsidRPr="00D533B8" w14:paraId="7756E1DF" w14:textId="77777777" w:rsidTr="00313BF3">
        <w:tc>
          <w:tcPr>
            <w:tcW w:w="2880" w:type="dxa"/>
            <w:shd w:val="clear" w:color="auto" w:fill="auto"/>
          </w:tcPr>
          <w:p w14:paraId="4DF25DC7" w14:textId="7B7EA465" w:rsidR="00313BF3" w:rsidRPr="00D533B8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563</w:t>
            </w:r>
          </w:p>
        </w:tc>
        <w:tc>
          <w:tcPr>
            <w:tcW w:w="810" w:type="dxa"/>
          </w:tcPr>
          <w:p w14:paraId="660480BE" w14:textId="77777777" w:rsidR="00313BF3" w:rsidRPr="00D533B8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380" w:lineRule="exac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CBF6FA" w14:textId="7374BB3F" w:rsidR="00313BF3" w:rsidRPr="00D533B8" w:rsidRDefault="00786EC4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380" w:lineRule="exac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AD0B4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CCEBBA0" w14:textId="77777777" w:rsidR="00313BF3" w:rsidRPr="00D533B8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380" w:lineRule="exac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00A4B1" w14:textId="3784D82B" w:rsidR="00313BF3" w:rsidRPr="00D533B8" w:rsidRDefault="00786EC4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AD0B4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DBB03A7" w14:textId="77777777" w:rsidR="00313BF3" w:rsidRPr="00D533B8" w:rsidRDefault="00313BF3" w:rsidP="00313BF3">
            <w:pPr>
              <w:spacing w:line="380" w:lineRule="exac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7E022" w14:textId="7D6EF231" w:rsidR="00313BF3" w:rsidRPr="00F128CF" w:rsidRDefault="005D20EE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380" w:lineRule="exac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395</w:t>
            </w:r>
          </w:p>
        </w:tc>
        <w:tc>
          <w:tcPr>
            <w:tcW w:w="270" w:type="dxa"/>
            <w:shd w:val="clear" w:color="auto" w:fill="auto"/>
          </w:tcPr>
          <w:p w14:paraId="39AE3040" w14:textId="77777777" w:rsidR="00313BF3" w:rsidRPr="00D533B8" w:rsidRDefault="00313BF3" w:rsidP="00313BF3">
            <w:pPr>
              <w:tabs>
                <w:tab w:val="clear" w:pos="907"/>
                <w:tab w:val="clear" w:pos="6322"/>
                <w:tab w:val="clear" w:pos="6549"/>
                <w:tab w:val="decimal" w:pos="1134"/>
              </w:tabs>
              <w:spacing w:line="380" w:lineRule="exact"/>
              <w:ind w:left="-108" w:right="5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7DCE0E" w14:textId="69890F35" w:rsidR="00313BF3" w:rsidRPr="00D533B8" w:rsidRDefault="005D20EE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380" w:lineRule="exac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  <w:r w:rsidR="00AD0B4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539</w:t>
            </w:r>
          </w:p>
        </w:tc>
      </w:tr>
      <w:tr w:rsidR="00313BF3" w:rsidRPr="004F1ABE" w14:paraId="04AB973B" w14:textId="77777777" w:rsidTr="00313BF3">
        <w:tc>
          <w:tcPr>
            <w:tcW w:w="2880" w:type="dxa"/>
            <w:shd w:val="clear" w:color="auto" w:fill="auto"/>
          </w:tcPr>
          <w:p w14:paraId="5B2432B4" w14:textId="77777777" w:rsidR="00313BF3" w:rsidRPr="004F1ABE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16BA05A0" w14:textId="77777777" w:rsidR="00313BF3" w:rsidRPr="004F1ABE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76839E" w14:textId="77777777" w:rsidR="00313BF3" w:rsidRPr="004F1ABE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52A442F4" w14:textId="77777777" w:rsidR="00313BF3" w:rsidRPr="004F1ABE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</w:tcPr>
          <w:p w14:paraId="02A95C8B" w14:textId="77777777" w:rsidR="00313BF3" w:rsidRPr="004F1ABE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64FE211" w14:textId="77777777" w:rsidR="00313BF3" w:rsidRPr="004F1ABE" w:rsidRDefault="00313BF3" w:rsidP="00313BF3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31A0680B" w14:textId="77777777" w:rsidR="00313BF3" w:rsidRPr="004F1ABE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32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71C42B82" w14:textId="77777777" w:rsidR="00313BF3" w:rsidRPr="004F1ABE" w:rsidRDefault="00313BF3" w:rsidP="00313BF3">
            <w:pPr>
              <w:tabs>
                <w:tab w:val="clear" w:pos="907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54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DC61F4D" w14:textId="77777777" w:rsidR="00313BF3" w:rsidRPr="004F1ABE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313BF3" w:rsidRPr="00D533B8" w14:paraId="19E760D4" w14:textId="77777777" w:rsidTr="00313BF3">
        <w:tc>
          <w:tcPr>
            <w:tcW w:w="2880" w:type="dxa"/>
            <w:shd w:val="clear" w:color="auto" w:fill="auto"/>
          </w:tcPr>
          <w:p w14:paraId="45D56622" w14:textId="77777777" w:rsidR="00313BF3" w:rsidRPr="00D533B8" w:rsidRDefault="00313BF3" w:rsidP="00313BF3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810" w:type="dxa"/>
          </w:tcPr>
          <w:p w14:paraId="26BC0CEE" w14:textId="77777777" w:rsidR="00313BF3" w:rsidRPr="00D533B8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380" w:lineRule="exac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48D37D" w14:textId="77777777" w:rsidR="00313BF3" w:rsidRPr="00D533B8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380" w:lineRule="exac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FE631C2" w14:textId="77777777" w:rsidR="00313BF3" w:rsidRPr="00D533B8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380" w:lineRule="exac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shd w:val="clear" w:color="auto" w:fill="auto"/>
          </w:tcPr>
          <w:p w14:paraId="1D0FC708" w14:textId="77777777" w:rsidR="00313BF3" w:rsidRPr="00D533B8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153326F" w14:textId="77777777" w:rsidR="00313BF3" w:rsidRPr="00D533B8" w:rsidRDefault="00313BF3" w:rsidP="00313BF3">
            <w:pPr>
              <w:spacing w:line="380" w:lineRule="exac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6FC28C76" w14:textId="77777777" w:rsidR="00313BF3" w:rsidRPr="00D533B8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32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593774B" w14:textId="77777777" w:rsidR="00313BF3" w:rsidRPr="00D533B8" w:rsidRDefault="00313BF3" w:rsidP="00313BF3">
            <w:pPr>
              <w:tabs>
                <w:tab w:val="clear" w:pos="907"/>
                <w:tab w:val="clear" w:pos="6322"/>
                <w:tab w:val="clear" w:pos="6549"/>
                <w:tab w:val="decimal" w:pos="1134"/>
              </w:tabs>
              <w:spacing w:line="380" w:lineRule="exact"/>
              <w:ind w:left="-108" w:right="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55430F7" w14:textId="77777777" w:rsidR="00313BF3" w:rsidRPr="00D533B8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380" w:lineRule="exac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313BF3" w:rsidRPr="00D533B8" w14:paraId="52600C5F" w14:textId="77777777" w:rsidTr="00313BF3">
        <w:tc>
          <w:tcPr>
            <w:tcW w:w="2880" w:type="dxa"/>
            <w:shd w:val="clear" w:color="auto" w:fill="auto"/>
          </w:tcPr>
          <w:p w14:paraId="5C7A6A79" w14:textId="7A0D9E0A" w:rsidR="00313BF3" w:rsidRPr="00D533B8" w:rsidRDefault="00313BF3" w:rsidP="00313BF3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810" w:type="dxa"/>
          </w:tcPr>
          <w:p w14:paraId="5F538C68" w14:textId="77777777" w:rsidR="00313BF3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380" w:lineRule="exac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3E5391" w14:textId="021E758F" w:rsidR="00313BF3" w:rsidRPr="00D533B8" w:rsidRDefault="00786EC4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380" w:lineRule="exac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313BF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544</w:t>
            </w:r>
          </w:p>
        </w:tc>
        <w:tc>
          <w:tcPr>
            <w:tcW w:w="270" w:type="dxa"/>
            <w:shd w:val="clear" w:color="auto" w:fill="auto"/>
          </w:tcPr>
          <w:p w14:paraId="291896BA" w14:textId="77777777" w:rsidR="00313BF3" w:rsidRPr="00D533B8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380" w:lineRule="exac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double" w:sz="4" w:space="0" w:color="auto"/>
            </w:tcBorders>
            <w:shd w:val="clear" w:color="auto" w:fill="auto"/>
          </w:tcPr>
          <w:p w14:paraId="2F5B2820" w14:textId="2F922098" w:rsidR="00313BF3" w:rsidRPr="00D533B8" w:rsidRDefault="005D20EE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40</w:t>
            </w:r>
            <w:r w:rsidR="00313BF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71F2333" w14:textId="77777777" w:rsidR="00313BF3" w:rsidRPr="00D533B8" w:rsidRDefault="00313BF3" w:rsidP="00313BF3">
            <w:pPr>
              <w:spacing w:line="380" w:lineRule="exac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auto"/>
          </w:tcPr>
          <w:p w14:paraId="6096319E" w14:textId="576AC5DC" w:rsidR="00313BF3" w:rsidRPr="00D533B8" w:rsidRDefault="00786EC4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5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313BF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CFA6F48" w14:textId="77777777" w:rsidR="00313BF3" w:rsidRPr="00D533B8" w:rsidRDefault="00313BF3" w:rsidP="00313BF3">
            <w:pPr>
              <w:tabs>
                <w:tab w:val="clear" w:pos="907"/>
                <w:tab w:val="clear" w:pos="6322"/>
                <w:tab w:val="clear" w:pos="6549"/>
                <w:tab w:val="decimal" w:pos="1134"/>
              </w:tabs>
              <w:spacing w:line="380" w:lineRule="exact"/>
              <w:ind w:left="-108" w:right="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E8C2B26" w14:textId="3AC13180" w:rsidR="00313BF3" w:rsidRPr="00D533B8" w:rsidRDefault="005D20EE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380" w:lineRule="exac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  <w:r w:rsidR="00313BF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06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  <w:tr w:rsidR="00313BF3" w:rsidRPr="00D533B8" w14:paraId="567EF108" w14:textId="77777777" w:rsidTr="00313BF3">
        <w:tc>
          <w:tcPr>
            <w:tcW w:w="2880" w:type="dxa"/>
            <w:shd w:val="clear" w:color="auto" w:fill="auto"/>
          </w:tcPr>
          <w:p w14:paraId="49C781DC" w14:textId="5809292C" w:rsidR="00313BF3" w:rsidRPr="00D533B8" w:rsidRDefault="00313BF3" w:rsidP="00313BF3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563</w:t>
            </w:r>
          </w:p>
        </w:tc>
        <w:tc>
          <w:tcPr>
            <w:tcW w:w="810" w:type="dxa"/>
          </w:tcPr>
          <w:p w14:paraId="05CDBD9A" w14:textId="77777777" w:rsidR="00313BF3" w:rsidRPr="00D533B8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380" w:lineRule="exac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EF66E8" w14:textId="09EB8F38" w:rsidR="00313BF3" w:rsidRPr="00D533B8" w:rsidRDefault="00786EC4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380" w:lineRule="exac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AD0B4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570</w:t>
            </w:r>
          </w:p>
        </w:tc>
        <w:tc>
          <w:tcPr>
            <w:tcW w:w="270" w:type="dxa"/>
            <w:shd w:val="clear" w:color="auto" w:fill="auto"/>
          </w:tcPr>
          <w:p w14:paraId="3B4BA155" w14:textId="77777777" w:rsidR="00313BF3" w:rsidRPr="00D533B8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380" w:lineRule="exac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F79058E" w14:textId="06304DAF" w:rsidR="00313BF3" w:rsidRPr="00D533B8" w:rsidRDefault="005D20EE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  <w:r w:rsidR="00AD0B4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88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0D703F5" w14:textId="77777777" w:rsidR="00313BF3" w:rsidRPr="00D533B8" w:rsidRDefault="00313BF3" w:rsidP="00313BF3">
            <w:pPr>
              <w:spacing w:line="380" w:lineRule="exac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3BFB303" w14:textId="779202C7" w:rsidR="00313BF3" w:rsidRPr="00D533B8" w:rsidRDefault="00786EC4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5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AD0B4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C4327DF" w14:textId="77777777" w:rsidR="00313BF3" w:rsidRPr="00D533B8" w:rsidRDefault="00313BF3" w:rsidP="00313BF3">
            <w:pPr>
              <w:tabs>
                <w:tab w:val="clear" w:pos="907"/>
                <w:tab w:val="clear" w:pos="6322"/>
                <w:tab w:val="clear" w:pos="6549"/>
                <w:tab w:val="decimal" w:pos="1134"/>
              </w:tabs>
              <w:spacing w:line="380" w:lineRule="exact"/>
              <w:ind w:left="-108" w:right="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75D6F2C" w14:textId="58CBF007" w:rsidR="00313BF3" w:rsidRPr="00D533B8" w:rsidRDefault="005D20EE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380" w:lineRule="exac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  <w:r w:rsidR="00AD0B4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95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</w:tbl>
    <w:p w14:paraId="5EF19818" w14:textId="77777777" w:rsidR="000749A1" w:rsidRPr="00C219F7" w:rsidRDefault="000749A1">
      <w:pPr>
        <w:rPr>
          <w:rFonts w:ascii="Angsana New" w:hAnsi="Angsana New"/>
          <w:sz w:val="30"/>
          <w:szCs w:val="30"/>
        </w:rPr>
      </w:pPr>
    </w:p>
    <w:tbl>
      <w:tblPr>
        <w:tblW w:w="96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314"/>
        <w:gridCol w:w="270"/>
        <w:gridCol w:w="1890"/>
        <w:gridCol w:w="270"/>
        <w:gridCol w:w="1296"/>
        <w:gridCol w:w="270"/>
        <w:gridCol w:w="1283"/>
      </w:tblGrid>
      <w:tr w:rsidR="00C93DA8" w:rsidRPr="00D533B8" w14:paraId="54E08FF2" w14:textId="77777777" w:rsidTr="00C219F7">
        <w:trPr>
          <w:tblHeader/>
        </w:trPr>
        <w:tc>
          <w:tcPr>
            <w:tcW w:w="3060" w:type="dxa"/>
          </w:tcPr>
          <w:p w14:paraId="7564C8E7" w14:textId="77777777" w:rsidR="00C93DA8" w:rsidRPr="00D533B8" w:rsidRDefault="00C93DA8" w:rsidP="002471C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green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highlight w:val="green"/>
              </w:rPr>
              <w:br w:type="page"/>
            </w:r>
          </w:p>
        </w:tc>
        <w:tc>
          <w:tcPr>
            <w:tcW w:w="6593" w:type="dxa"/>
            <w:gridSpan w:val="7"/>
          </w:tcPr>
          <w:p w14:paraId="367C2D3F" w14:textId="77777777" w:rsidR="00C93DA8" w:rsidRPr="00D533B8" w:rsidRDefault="00C93DA8" w:rsidP="002471C7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3DA8" w:rsidRPr="00D533B8" w14:paraId="14B3CF7A" w14:textId="77777777" w:rsidTr="00C219F7">
        <w:trPr>
          <w:tblHeader/>
        </w:trPr>
        <w:tc>
          <w:tcPr>
            <w:tcW w:w="3060" w:type="dxa"/>
          </w:tcPr>
          <w:p w14:paraId="45FF0A62" w14:textId="77777777" w:rsidR="00C93DA8" w:rsidRPr="00D533B8" w:rsidRDefault="00C93DA8" w:rsidP="00C93DA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314" w:type="dxa"/>
            <w:vAlign w:val="bottom"/>
          </w:tcPr>
          <w:p w14:paraId="643E38C7" w14:textId="77777777" w:rsidR="00C93DA8" w:rsidRPr="00D533B8" w:rsidRDefault="00C93DA8" w:rsidP="00C93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</w:t>
            </w:r>
            <w:r w:rsidR="00895DE9" w:rsidRPr="00D533B8">
              <w:rPr>
                <w:rFonts w:ascii="Angsana New" w:hAnsi="Angsana New"/>
                <w:sz w:val="30"/>
                <w:szCs w:val="30"/>
                <w:cs/>
              </w:rPr>
              <w:t>ต์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270" w:type="dxa"/>
          </w:tcPr>
          <w:p w14:paraId="421508B4" w14:textId="77777777" w:rsidR="00C93DA8" w:rsidRPr="00D533B8" w:rsidRDefault="00C93DA8" w:rsidP="00C93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3BFBB623" w14:textId="77777777" w:rsidR="00C93DA8" w:rsidRPr="00D533B8" w:rsidRDefault="00C93DA8" w:rsidP="00C93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="00D006A9" w:rsidRPr="00D533B8">
              <w:rPr>
                <w:rFonts w:ascii="Angsana New" w:hAnsi="Angsana New"/>
                <w:sz w:val="30"/>
                <w:szCs w:val="30"/>
                <w:cs/>
              </w:rPr>
              <w:t>เครื่องหมายการค้า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และลิขสิทธิ์</w:t>
            </w:r>
          </w:p>
        </w:tc>
        <w:tc>
          <w:tcPr>
            <w:tcW w:w="270" w:type="dxa"/>
          </w:tcPr>
          <w:p w14:paraId="428720E6" w14:textId="77777777" w:rsidR="00C93DA8" w:rsidRPr="00D533B8" w:rsidRDefault="00C93DA8" w:rsidP="00C93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5505FCA2" w14:textId="77777777" w:rsidR="00C93DA8" w:rsidRPr="00D533B8" w:rsidRDefault="00C93DA8" w:rsidP="00C93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ค่าออกแบบ</w:t>
            </w:r>
          </w:p>
          <w:p w14:paraId="61B9ADF6" w14:textId="77777777" w:rsidR="00C93DA8" w:rsidRPr="00D533B8" w:rsidRDefault="00C93DA8" w:rsidP="00C93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ผลิตภัณฑ์</w:t>
            </w:r>
          </w:p>
        </w:tc>
        <w:tc>
          <w:tcPr>
            <w:tcW w:w="270" w:type="dxa"/>
          </w:tcPr>
          <w:p w14:paraId="2B53B1C7" w14:textId="77777777" w:rsidR="00C93DA8" w:rsidRPr="00D533B8" w:rsidRDefault="00C93DA8" w:rsidP="00C93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44D7D8FD" w14:textId="77777777" w:rsidR="00C93DA8" w:rsidRPr="00D533B8" w:rsidRDefault="00C93DA8" w:rsidP="00C93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7AC3682" w14:textId="77777777" w:rsidR="00C93DA8" w:rsidRPr="00D533B8" w:rsidRDefault="00C93DA8" w:rsidP="00C93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C93DA8" w:rsidRPr="00D533B8" w14:paraId="5800729E" w14:textId="77777777" w:rsidTr="00C219F7">
        <w:trPr>
          <w:tblHeader/>
        </w:trPr>
        <w:tc>
          <w:tcPr>
            <w:tcW w:w="3060" w:type="dxa"/>
          </w:tcPr>
          <w:p w14:paraId="512B4247" w14:textId="77777777" w:rsidR="00C93DA8" w:rsidRPr="00D533B8" w:rsidRDefault="00C93DA8" w:rsidP="002471C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6593" w:type="dxa"/>
            <w:gridSpan w:val="7"/>
          </w:tcPr>
          <w:p w14:paraId="039A7829" w14:textId="77777777" w:rsidR="00C93DA8" w:rsidRPr="00D533B8" w:rsidRDefault="00C93DA8" w:rsidP="002471C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3DA8" w:rsidRPr="00D533B8" w14:paraId="5F249153" w14:textId="77777777" w:rsidTr="00C219F7">
        <w:trPr>
          <w:trHeight w:val="92"/>
        </w:trPr>
        <w:tc>
          <w:tcPr>
            <w:tcW w:w="3060" w:type="dxa"/>
          </w:tcPr>
          <w:p w14:paraId="2439FA4E" w14:textId="77777777" w:rsidR="00C93DA8" w:rsidRPr="00D533B8" w:rsidRDefault="00C93DA8" w:rsidP="002471C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14" w:type="dxa"/>
          </w:tcPr>
          <w:p w14:paraId="5F44532F" w14:textId="77777777" w:rsidR="00C93DA8" w:rsidRPr="00D533B8" w:rsidRDefault="00C93DA8" w:rsidP="002471C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270" w:type="dxa"/>
          </w:tcPr>
          <w:p w14:paraId="5B380B8A" w14:textId="77777777" w:rsidR="00C93DA8" w:rsidRPr="00D533B8" w:rsidRDefault="00C93DA8" w:rsidP="002471C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890" w:type="dxa"/>
          </w:tcPr>
          <w:p w14:paraId="101F8254" w14:textId="77777777" w:rsidR="00C93DA8" w:rsidRPr="00D533B8" w:rsidRDefault="00C93DA8" w:rsidP="002471C7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270" w:type="dxa"/>
          </w:tcPr>
          <w:p w14:paraId="23D79826" w14:textId="77777777" w:rsidR="00C93DA8" w:rsidRPr="00D533B8" w:rsidRDefault="00C93DA8" w:rsidP="002471C7">
            <w:pPr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96" w:type="dxa"/>
          </w:tcPr>
          <w:p w14:paraId="20F4B629" w14:textId="77777777" w:rsidR="00C93DA8" w:rsidRPr="00D533B8" w:rsidRDefault="00C93DA8" w:rsidP="002471C7">
            <w:pPr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270" w:type="dxa"/>
          </w:tcPr>
          <w:p w14:paraId="66FCF9E4" w14:textId="77777777" w:rsidR="00C93DA8" w:rsidRPr="00D533B8" w:rsidRDefault="00C93DA8" w:rsidP="002471C7">
            <w:pPr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83" w:type="dxa"/>
          </w:tcPr>
          <w:p w14:paraId="120B861C" w14:textId="77777777" w:rsidR="00C93DA8" w:rsidRPr="00D533B8" w:rsidRDefault="00C93DA8" w:rsidP="002471C7">
            <w:pPr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</w:tr>
      <w:tr w:rsidR="00313BF3" w:rsidRPr="00D533B8" w14:paraId="0DA939FF" w14:textId="77777777" w:rsidTr="00C219F7">
        <w:tc>
          <w:tcPr>
            <w:tcW w:w="3060" w:type="dxa"/>
          </w:tcPr>
          <w:p w14:paraId="18E7FCFD" w14:textId="50025119" w:rsidR="00313BF3" w:rsidRPr="00D533B8" w:rsidRDefault="00313BF3" w:rsidP="00313BF3">
            <w:pPr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56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14" w:type="dxa"/>
            <w:vAlign w:val="bottom"/>
          </w:tcPr>
          <w:p w14:paraId="16E1359A" w14:textId="59021D3D" w:rsidR="00313BF3" w:rsidRPr="00313BF3" w:rsidRDefault="00786EC4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9</w:t>
            </w:r>
            <w:r w:rsidR="00313BF3" w:rsidRPr="00313BF3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549</w:t>
            </w:r>
          </w:p>
        </w:tc>
        <w:tc>
          <w:tcPr>
            <w:tcW w:w="270" w:type="dxa"/>
            <w:vAlign w:val="bottom"/>
          </w:tcPr>
          <w:p w14:paraId="58D2178E" w14:textId="77777777" w:rsidR="00313BF3" w:rsidRPr="00313BF3" w:rsidRDefault="00313BF3" w:rsidP="00313BF3">
            <w:pPr>
              <w:spacing w:line="240" w:lineRule="auto"/>
              <w:ind w:right="16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0EDE8EC9" w14:textId="7C4BC018" w:rsidR="00313BF3" w:rsidRPr="00313BF3" w:rsidRDefault="005D20EE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5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313BF3" w:rsidRPr="00313BF3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608</w:t>
            </w:r>
          </w:p>
        </w:tc>
        <w:tc>
          <w:tcPr>
            <w:tcW w:w="270" w:type="dxa"/>
            <w:vAlign w:val="bottom"/>
          </w:tcPr>
          <w:p w14:paraId="0B187397" w14:textId="77777777" w:rsidR="00313BF3" w:rsidRPr="00313BF3" w:rsidRDefault="00313BF3" w:rsidP="00313BF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bottom"/>
          </w:tcPr>
          <w:p w14:paraId="44170EAB" w14:textId="2BAABFED" w:rsidR="00313BF3" w:rsidRPr="00313BF3" w:rsidRDefault="00786EC4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6EC4">
              <w:rPr>
                <w:rFonts w:ascii="Angsana New" w:hAnsi="Angsana New" w:hint="cs"/>
                <w:sz w:val="30"/>
                <w:szCs w:val="30"/>
              </w:rPr>
              <w:t>1</w:t>
            </w:r>
            <w:r w:rsidR="00313BF3" w:rsidRPr="00313BF3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 w:hint="cs"/>
                <w:sz w:val="30"/>
                <w:szCs w:val="30"/>
              </w:rPr>
              <w:t>560</w:t>
            </w:r>
          </w:p>
        </w:tc>
        <w:tc>
          <w:tcPr>
            <w:tcW w:w="270" w:type="dxa"/>
            <w:vAlign w:val="bottom"/>
          </w:tcPr>
          <w:p w14:paraId="439A9368" w14:textId="77777777" w:rsidR="00313BF3" w:rsidRPr="00313BF3" w:rsidRDefault="00313BF3" w:rsidP="00313BF3">
            <w:pPr>
              <w:tabs>
                <w:tab w:val="clear" w:pos="907"/>
                <w:tab w:val="clear" w:pos="6322"/>
                <w:tab w:val="clear" w:pos="6549"/>
                <w:tab w:val="decimal" w:pos="1134"/>
              </w:tabs>
              <w:ind w:left="-108" w:right="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bottom"/>
          </w:tcPr>
          <w:p w14:paraId="1C15DC18" w14:textId="728BE370" w:rsidR="00313BF3" w:rsidRPr="00313BF3" w:rsidRDefault="005D20EE" w:rsidP="00E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89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8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313BF3" w:rsidRPr="00313BF3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7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Pr="005D20EE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313BF3" w:rsidRPr="00D533B8" w14:paraId="4FA40A64" w14:textId="77777777" w:rsidTr="00C219F7">
        <w:tc>
          <w:tcPr>
            <w:tcW w:w="3060" w:type="dxa"/>
          </w:tcPr>
          <w:p w14:paraId="3022A4BC" w14:textId="77777777" w:rsidR="00313BF3" w:rsidRPr="00D533B8" w:rsidRDefault="00313BF3" w:rsidP="00313BF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3C168382" w14:textId="02B7B376" w:rsidR="00313BF3" w:rsidRPr="00D533B8" w:rsidRDefault="005D20EE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46BFE971" w14:textId="77777777" w:rsidR="00313BF3" w:rsidRPr="00D533B8" w:rsidRDefault="00313BF3" w:rsidP="00313BF3">
            <w:pPr>
              <w:spacing w:line="240" w:lineRule="auto"/>
              <w:ind w:right="16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4B6B7E60" w14:textId="70AD4725" w:rsidR="00313BF3" w:rsidRPr="00D533B8" w:rsidRDefault="00786EC4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313BF3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568</w:t>
            </w:r>
          </w:p>
        </w:tc>
        <w:tc>
          <w:tcPr>
            <w:tcW w:w="270" w:type="dxa"/>
          </w:tcPr>
          <w:p w14:paraId="75DBF90C" w14:textId="77777777" w:rsidR="00313BF3" w:rsidRPr="00D533B8" w:rsidRDefault="00313BF3" w:rsidP="00313BF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296" w:type="dxa"/>
          </w:tcPr>
          <w:p w14:paraId="12EE28D7" w14:textId="23308C21" w:rsidR="00313BF3" w:rsidRPr="00A14AB0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20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A16DBC" w14:textId="77777777" w:rsidR="00313BF3" w:rsidRPr="00D533B8" w:rsidRDefault="00313BF3" w:rsidP="00313BF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2CFBB6E4" w14:textId="103B06D9" w:rsidR="00313BF3" w:rsidRPr="00D533B8" w:rsidRDefault="00786EC4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313BF3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6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313BF3" w:rsidRPr="00D533B8" w14:paraId="19F72CED" w14:textId="77777777" w:rsidTr="00C219F7">
        <w:tc>
          <w:tcPr>
            <w:tcW w:w="3060" w:type="dxa"/>
          </w:tcPr>
          <w:p w14:paraId="632F75B1" w14:textId="3F39D98C" w:rsidR="00313BF3" w:rsidRPr="00D533B8" w:rsidRDefault="00313BF3" w:rsidP="00313BF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2EC2FF90" w14:textId="39932BD8" w:rsidR="00313BF3" w:rsidRPr="00D533B8" w:rsidRDefault="00313BF3" w:rsidP="00313BF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563</w:t>
            </w: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4C631293" w14:textId="77777777" w:rsidR="00313BF3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9D2FF3F" w14:textId="43E19FDD" w:rsidR="00313BF3" w:rsidRPr="00D533B8" w:rsidRDefault="00786EC4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313BF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609</w:t>
            </w:r>
          </w:p>
        </w:tc>
        <w:tc>
          <w:tcPr>
            <w:tcW w:w="270" w:type="dxa"/>
          </w:tcPr>
          <w:p w14:paraId="7E96D5BF" w14:textId="77777777" w:rsidR="00313BF3" w:rsidRPr="00D533B8" w:rsidRDefault="00313BF3" w:rsidP="00313BF3">
            <w:pPr>
              <w:spacing w:line="240" w:lineRule="auto"/>
              <w:ind w:right="16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30605984" w14:textId="77777777" w:rsidR="00313BF3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B92F3A0" w14:textId="1EDEFF78" w:rsidR="00313BF3" w:rsidRPr="00D533B8" w:rsidRDefault="005D20EE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  <w:r w:rsidR="00313BF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76</w:t>
            </w:r>
          </w:p>
        </w:tc>
        <w:tc>
          <w:tcPr>
            <w:tcW w:w="270" w:type="dxa"/>
          </w:tcPr>
          <w:p w14:paraId="4F99290D" w14:textId="77777777" w:rsidR="00313BF3" w:rsidRPr="00D533B8" w:rsidRDefault="00313BF3" w:rsidP="00313BF3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FEDD672" w14:textId="77777777" w:rsidR="00313BF3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1C8AF2A" w14:textId="4A716B13" w:rsidR="00313BF3" w:rsidRPr="00BD0A5A" w:rsidRDefault="00786EC4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313BF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560</w:t>
            </w:r>
          </w:p>
        </w:tc>
        <w:tc>
          <w:tcPr>
            <w:tcW w:w="270" w:type="dxa"/>
          </w:tcPr>
          <w:p w14:paraId="4AF4B71F" w14:textId="77777777" w:rsidR="00313BF3" w:rsidRPr="00D533B8" w:rsidRDefault="00313BF3" w:rsidP="00313BF3">
            <w:pPr>
              <w:tabs>
                <w:tab w:val="clear" w:pos="907"/>
                <w:tab w:val="clear" w:pos="6322"/>
                <w:tab w:val="clear" w:pos="6549"/>
                <w:tab w:val="decimal" w:pos="1134"/>
              </w:tabs>
              <w:ind w:left="-108" w:right="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</w:tcPr>
          <w:p w14:paraId="6BB50B0E" w14:textId="77777777" w:rsidR="00313BF3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9220A70" w14:textId="7B7F232C" w:rsidR="00313BF3" w:rsidRPr="00D533B8" w:rsidRDefault="005D20EE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84</w:t>
            </w:r>
            <w:r w:rsidR="00313BF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345</w:t>
            </w:r>
          </w:p>
        </w:tc>
      </w:tr>
      <w:tr w:rsidR="00313BF3" w:rsidRPr="00D533B8" w14:paraId="732358D6" w14:textId="77777777" w:rsidTr="00C219F7">
        <w:tc>
          <w:tcPr>
            <w:tcW w:w="3060" w:type="dxa"/>
          </w:tcPr>
          <w:p w14:paraId="3A834974" w14:textId="77777777" w:rsidR="00313BF3" w:rsidRPr="00D533B8" w:rsidRDefault="00313BF3" w:rsidP="00313BF3">
            <w:pPr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14" w:type="dxa"/>
          </w:tcPr>
          <w:p w14:paraId="59A5BA4F" w14:textId="37B57E0B" w:rsidR="00313BF3" w:rsidRPr="00D533B8" w:rsidRDefault="00786EC4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270" w:type="dxa"/>
          </w:tcPr>
          <w:p w14:paraId="45E95A5E" w14:textId="77777777" w:rsidR="00313BF3" w:rsidRPr="00D533B8" w:rsidRDefault="00313BF3" w:rsidP="00313BF3">
            <w:pPr>
              <w:spacing w:line="240" w:lineRule="auto"/>
              <w:ind w:right="16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243C90AE" w14:textId="6A1A4A40" w:rsidR="00313BF3" w:rsidRPr="00D533B8" w:rsidRDefault="00786EC4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270" w:type="dxa"/>
          </w:tcPr>
          <w:p w14:paraId="42873675" w14:textId="77777777" w:rsidR="00313BF3" w:rsidRPr="00D533B8" w:rsidRDefault="00313BF3" w:rsidP="00313BF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296" w:type="dxa"/>
          </w:tcPr>
          <w:p w14:paraId="5840F8C6" w14:textId="055FAD4F" w:rsidR="00313BF3" w:rsidRPr="00A14AB0" w:rsidRDefault="00EC46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20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94AEB4" w14:textId="77777777" w:rsidR="00313BF3" w:rsidRPr="00D533B8" w:rsidRDefault="00313BF3" w:rsidP="00313BF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15FF0303" w14:textId="136BE475" w:rsidR="00313BF3" w:rsidRPr="00D533B8" w:rsidRDefault="005D20EE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396</w:t>
            </w:r>
          </w:p>
        </w:tc>
      </w:tr>
      <w:tr w:rsidR="00EC46F3" w:rsidRPr="00D533B8" w14:paraId="413A49BC" w14:textId="77777777" w:rsidTr="00C219F7">
        <w:tc>
          <w:tcPr>
            <w:tcW w:w="3060" w:type="dxa"/>
          </w:tcPr>
          <w:p w14:paraId="48E800F5" w14:textId="0BF22298" w:rsidR="00EC46F3" w:rsidRPr="00D533B8" w:rsidRDefault="00EC46F3" w:rsidP="00313BF3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07799831" w14:textId="6325CD0D" w:rsidR="00EC46F3" w:rsidRDefault="00EC46F3" w:rsidP="00EC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20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ED03377" w14:textId="77777777" w:rsidR="00EC46F3" w:rsidRPr="00D533B8" w:rsidRDefault="00EC46F3" w:rsidP="00313BF3">
            <w:pPr>
              <w:spacing w:line="240" w:lineRule="auto"/>
              <w:ind w:right="16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745347C0" w14:textId="28061A7B" w:rsidR="00EC46F3" w:rsidRPr="00D533B8" w:rsidRDefault="00EC46F3" w:rsidP="00EC46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(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7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9F483B1" w14:textId="77777777" w:rsidR="00EC46F3" w:rsidRPr="00D533B8" w:rsidRDefault="00EC46F3" w:rsidP="00313BF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296" w:type="dxa"/>
          </w:tcPr>
          <w:p w14:paraId="746CE95A" w14:textId="428866EC" w:rsidR="00EC46F3" w:rsidRPr="00A14AB0" w:rsidRDefault="00EC46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20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41098D" w14:textId="77777777" w:rsidR="00EC46F3" w:rsidRPr="00D533B8" w:rsidRDefault="00EC46F3" w:rsidP="00313BF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07181069" w14:textId="6E4CF6CC" w:rsidR="00EC46F3" w:rsidRPr="00D533B8" w:rsidRDefault="00EC46F3" w:rsidP="00EC46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7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13BF3" w:rsidRPr="00D533B8" w14:paraId="6EC8FD69" w14:textId="77777777" w:rsidTr="00C219F7">
        <w:tc>
          <w:tcPr>
            <w:tcW w:w="3060" w:type="dxa"/>
          </w:tcPr>
          <w:p w14:paraId="2E140646" w14:textId="18AF9777" w:rsidR="00313BF3" w:rsidRPr="00D533B8" w:rsidRDefault="00313BF3" w:rsidP="00313BF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563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51418112" w14:textId="75F3F69A" w:rsidR="00313BF3" w:rsidRPr="00D533B8" w:rsidRDefault="00786EC4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EC46F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76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90180FB" w14:textId="77777777" w:rsidR="00313BF3" w:rsidRPr="00D533B8" w:rsidRDefault="00313BF3" w:rsidP="00313BF3">
            <w:pPr>
              <w:spacing w:line="240" w:lineRule="auto"/>
              <w:ind w:right="16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29BDF72D" w14:textId="4840EF38" w:rsidR="00313BF3" w:rsidRPr="00D533B8" w:rsidRDefault="005D20EE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  <w:r w:rsidR="00EC46F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348</w:t>
            </w:r>
          </w:p>
        </w:tc>
        <w:tc>
          <w:tcPr>
            <w:tcW w:w="270" w:type="dxa"/>
          </w:tcPr>
          <w:p w14:paraId="77C03297" w14:textId="77777777" w:rsidR="00313BF3" w:rsidRPr="00D533B8" w:rsidRDefault="00313BF3" w:rsidP="00313BF3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361C25E" w14:textId="4B8552F7" w:rsidR="00313BF3" w:rsidRPr="00BD0A5A" w:rsidRDefault="00786EC4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C46F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560</w:t>
            </w:r>
          </w:p>
        </w:tc>
        <w:tc>
          <w:tcPr>
            <w:tcW w:w="270" w:type="dxa"/>
          </w:tcPr>
          <w:p w14:paraId="786A5F32" w14:textId="77777777" w:rsidR="00313BF3" w:rsidRPr="00D533B8" w:rsidRDefault="00313BF3" w:rsidP="00313BF3">
            <w:pPr>
              <w:tabs>
                <w:tab w:val="clear" w:pos="907"/>
                <w:tab w:val="clear" w:pos="6322"/>
                <w:tab w:val="clear" w:pos="6549"/>
                <w:tab w:val="decimal" w:pos="1134"/>
              </w:tabs>
              <w:ind w:left="-108" w:right="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14:paraId="23D2F335" w14:textId="4D0E3DA3" w:rsidR="00313BF3" w:rsidRPr="00D533B8" w:rsidRDefault="005D20EE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84</w:t>
            </w:r>
            <w:r w:rsidR="00EC46F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670</w:t>
            </w:r>
          </w:p>
        </w:tc>
      </w:tr>
      <w:tr w:rsidR="00313BF3" w:rsidRPr="00A7334F" w14:paraId="357FBAEB" w14:textId="77777777" w:rsidTr="00C219F7">
        <w:tc>
          <w:tcPr>
            <w:tcW w:w="3060" w:type="dxa"/>
            <w:shd w:val="clear" w:color="auto" w:fill="auto"/>
          </w:tcPr>
          <w:p w14:paraId="2FAE9816" w14:textId="77777777" w:rsidR="00313BF3" w:rsidRPr="00A7334F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4" w:type="dxa"/>
          </w:tcPr>
          <w:p w14:paraId="580D500B" w14:textId="77777777" w:rsidR="00313BF3" w:rsidRPr="00A7334F" w:rsidRDefault="00313BF3" w:rsidP="00313BF3">
            <w:pPr>
              <w:spacing w:line="240" w:lineRule="auto"/>
              <w:ind w:right="166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270" w:type="dxa"/>
            <w:shd w:val="clear" w:color="auto" w:fill="auto"/>
          </w:tcPr>
          <w:p w14:paraId="11C49DDA" w14:textId="77777777" w:rsidR="00313BF3" w:rsidRPr="00A7334F" w:rsidRDefault="00313BF3" w:rsidP="00313BF3">
            <w:pPr>
              <w:spacing w:line="240" w:lineRule="auto"/>
              <w:ind w:right="166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EE85E3B" w14:textId="77777777" w:rsidR="00313BF3" w:rsidRPr="00A7334F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270" w:type="dxa"/>
            <w:shd w:val="clear" w:color="auto" w:fill="auto"/>
          </w:tcPr>
          <w:p w14:paraId="7373D373" w14:textId="77777777" w:rsidR="00313BF3" w:rsidRPr="00A7334F" w:rsidRDefault="00313BF3" w:rsidP="00313BF3">
            <w:pPr>
              <w:spacing w:line="240" w:lineRule="auto"/>
              <w:ind w:right="166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96" w:type="dxa"/>
            <w:shd w:val="clear" w:color="auto" w:fill="auto"/>
          </w:tcPr>
          <w:p w14:paraId="3D83D0B3" w14:textId="77777777" w:rsidR="00313BF3" w:rsidRPr="00A7334F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270" w:type="dxa"/>
            <w:shd w:val="clear" w:color="auto" w:fill="auto"/>
          </w:tcPr>
          <w:p w14:paraId="04EA287D" w14:textId="77777777" w:rsidR="00313BF3" w:rsidRPr="00A7334F" w:rsidRDefault="00313BF3" w:rsidP="00313BF3">
            <w:pPr>
              <w:spacing w:line="240" w:lineRule="auto"/>
              <w:ind w:right="166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83" w:type="dxa"/>
            <w:shd w:val="clear" w:color="auto" w:fill="auto"/>
          </w:tcPr>
          <w:p w14:paraId="26200580" w14:textId="77777777" w:rsidR="00313BF3" w:rsidRPr="00A7334F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</w:tr>
      <w:tr w:rsidR="00313BF3" w:rsidRPr="00D533B8" w14:paraId="5BB0012D" w14:textId="77777777" w:rsidTr="00C219F7">
        <w:tc>
          <w:tcPr>
            <w:tcW w:w="3060" w:type="dxa"/>
            <w:shd w:val="clear" w:color="auto" w:fill="auto"/>
          </w:tcPr>
          <w:p w14:paraId="0032A4CA" w14:textId="77777777" w:rsidR="00313BF3" w:rsidRPr="00D533B8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ค่าตัดจำหน่าย</w:t>
            </w:r>
          </w:p>
        </w:tc>
        <w:tc>
          <w:tcPr>
            <w:tcW w:w="1314" w:type="dxa"/>
          </w:tcPr>
          <w:p w14:paraId="31E87D93" w14:textId="77777777" w:rsidR="00313BF3" w:rsidRPr="00D533B8" w:rsidRDefault="00313BF3" w:rsidP="00313BF3">
            <w:pPr>
              <w:spacing w:line="240" w:lineRule="auto"/>
              <w:ind w:right="166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270" w:type="dxa"/>
            <w:shd w:val="clear" w:color="auto" w:fill="auto"/>
          </w:tcPr>
          <w:p w14:paraId="3F263FFA" w14:textId="77777777" w:rsidR="00313BF3" w:rsidRPr="00D533B8" w:rsidRDefault="00313BF3" w:rsidP="00313BF3">
            <w:pPr>
              <w:spacing w:line="240" w:lineRule="auto"/>
              <w:ind w:right="166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9713E4D" w14:textId="77777777" w:rsidR="00313BF3" w:rsidRPr="00D533B8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270" w:type="dxa"/>
            <w:shd w:val="clear" w:color="auto" w:fill="auto"/>
          </w:tcPr>
          <w:p w14:paraId="486FD9B4" w14:textId="77777777" w:rsidR="00313BF3" w:rsidRPr="00D533B8" w:rsidRDefault="00313BF3" w:rsidP="00313BF3">
            <w:pPr>
              <w:spacing w:line="240" w:lineRule="auto"/>
              <w:ind w:right="166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96" w:type="dxa"/>
            <w:shd w:val="clear" w:color="auto" w:fill="auto"/>
          </w:tcPr>
          <w:p w14:paraId="05FF9E0B" w14:textId="77777777" w:rsidR="00313BF3" w:rsidRPr="00D533B8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270" w:type="dxa"/>
            <w:shd w:val="clear" w:color="auto" w:fill="auto"/>
          </w:tcPr>
          <w:p w14:paraId="3A5EC2B2" w14:textId="77777777" w:rsidR="00313BF3" w:rsidRPr="00D533B8" w:rsidRDefault="00313BF3" w:rsidP="00313BF3">
            <w:pPr>
              <w:spacing w:line="240" w:lineRule="auto"/>
              <w:ind w:right="166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83" w:type="dxa"/>
            <w:shd w:val="clear" w:color="auto" w:fill="auto"/>
          </w:tcPr>
          <w:p w14:paraId="605FF111" w14:textId="77777777" w:rsidR="00313BF3" w:rsidRPr="00D533B8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</w:tr>
      <w:tr w:rsidR="00313BF3" w:rsidRPr="00D533B8" w14:paraId="714881BA" w14:textId="77777777" w:rsidTr="00C219F7">
        <w:tc>
          <w:tcPr>
            <w:tcW w:w="3060" w:type="dxa"/>
            <w:shd w:val="clear" w:color="auto" w:fill="auto"/>
          </w:tcPr>
          <w:p w14:paraId="0A29F9B0" w14:textId="3FE2D643" w:rsidR="00313BF3" w:rsidRPr="00D533B8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56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075C7C5B" w14:textId="75E9A21B" w:rsidR="00313BF3" w:rsidRPr="00313BF3" w:rsidRDefault="00786EC4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21</w:t>
            </w:r>
            <w:r w:rsidR="00313BF3" w:rsidRPr="00313BF3">
              <w:rPr>
                <w:rFonts w:ascii="Angsana New" w:hAnsi="Angsana New"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270" w:type="dxa"/>
            <w:shd w:val="clear" w:color="auto" w:fill="auto"/>
          </w:tcPr>
          <w:p w14:paraId="021B5101" w14:textId="77777777" w:rsidR="00313BF3" w:rsidRPr="00313BF3" w:rsidRDefault="00313BF3" w:rsidP="00313BF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CFF51B4" w14:textId="085A43BE" w:rsidR="00313BF3" w:rsidRPr="00313BF3" w:rsidRDefault="005D20EE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9</w:t>
            </w:r>
            <w:r w:rsidR="00313BF3" w:rsidRPr="00313BF3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08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EE4508" w14:textId="77777777" w:rsidR="00313BF3" w:rsidRPr="00313BF3" w:rsidRDefault="00313BF3" w:rsidP="00313BF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DAF7D4" w14:textId="4989D13C" w:rsidR="00313BF3" w:rsidRPr="00313BF3" w:rsidRDefault="00786EC4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627B7F" w14:textId="77777777" w:rsidR="00313BF3" w:rsidRPr="00313BF3" w:rsidRDefault="00313BF3" w:rsidP="00313BF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40289E2A" w14:textId="442F1FF7" w:rsidR="00313BF3" w:rsidRPr="00313BF3" w:rsidRDefault="005D20EE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30</w:t>
            </w:r>
            <w:r w:rsidR="00313BF3" w:rsidRPr="00313BF3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4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Pr="005D20EE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13BF3" w:rsidRPr="00D533B8" w14:paraId="3E51C4C0" w14:textId="77777777" w:rsidTr="00C219F7">
        <w:tc>
          <w:tcPr>
            <w:tcW w:w="3060" w:type="dxa"/>
            <w:shd w:val="clear" w:color="auto" w:fill="auto"/>
          </w:tcPr>
          <w:p w14:paraId="05A5BFEC" w14:textId="77777777" w:rsidR="00313BF3" w:rsidRPr="00D533B8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42C0843F" w14:textId="589F7F50" w:rsidR="00313BF3" w:rsidRPr="00D533B8" w:rsidRDefault="005D20EE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3</w:t>
            </w:r>
            <w:r w:rsidR="00313BF3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0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Pr="005D20E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E9E319C" w14:textId="77777777" w:rsidR="00313BF3" w:rsidRPr="00D533B8" w:rsidRDefault="00313BF3" w:rsidP="00313BF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45E22DE0" w14:textId="1DFBB64F" w:rsidR="00313BF3" w:rsidRPr="00D533B8" w:rsidRDefault="005D20EE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4</w:t>
            </w:r>
            <w:r w:rsidR="00313BF3">
              <w:rPr>
                <w:rFonts w:ascii="Angsana New" w:hAnsi="Angsana New"/>
                <w:sz w:val="30"/>
                <w:szCs w:val="30"/>
              </w:rPr>
              <w:t>,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Pr="005D20EE"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270" w:type="dxa"/>
            <w:shd w:val="clear" w:color="auto" w:fill="auto"/>
          </w:tcPr>
          <w:p w14:paraId="1106BC20" w14:textId="77777777" w:rsidR="00313BF3" w:rsidRPr="00D533B8" w:rsidRDefault="00313BF3" w:rsidP="00313BF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A6BD19F" w14:textId="4D3447E0" w:rsidR="00313BF3" w:rsidRPr="00D533B8" w:rsidRDefault="00786EC4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25558ADE" w14:textId="77777777" w:rsidR="00313BF3" w:rsidRPr="00D533B8" w:rsidRDefault="00313BF3" w:rsidP="00313BF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5DBD32C6" w14:textId="02D421C0" w:rsidR="00313BF3" w:rsidRPr="00D533B8" w:rsidRDefault="005D20EE" w:rsidP="00313BF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7</w:t>
            </w:r>
            <w:r w:rsidR="00313BF3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4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313BF3" w:rsidRPr="00D533B8" w14:paraId="135F6A19" w14:textId="77777777" w:rsidTr="00C219F7">
        <w:tc>
          <w:tcPr>
            <w:tcW w:w="3060" w:type="dxa"/>
            <w:shd w:val="clear" w:color="auto" w:fill="auto"/>
          </w:tcPr>
          <w:p w14:paraId="61F5C606" w14:textId="214F27AA" w:rsidR="00313BF3" w:rsidRPr="00D533B8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2CBAD0F0" w14:textId="5475B1BE" w:rsidR="00313BF3" w:rsidRPr="00D533B8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563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EE4B3A" w14:textId="1A139153" w:rsidR="00313BF3" w:rsidRPr="00D533B8" w:rsidRDefault="00786EC4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313BF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</w:p>
        </w:tc>
        <w:tc>
          <w:tcPr>
            <w:tcW w:w="270" w:type="dxa"/>
            <w:shd w:val="clear" w:color="auto" w:fill="auto"/>
          </w:tcPr>
          <w:p w14:paraId="71C8A0D9" w14:textId="77777777" w:rsidR="00313BF3" w:rsidRPr="00D533B8" w:rsidRDefault="00313BF3" w:rsidP="00313BF3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22617DE2" w14:textId="77777777" w:rsidR="00313BF3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8CF8830" w14:textId="42E6A798" w:rsidR="00313BF3" w:rsidRPr="00D533B8" w:rsidRDefault="00786EC4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313BF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379</w:t>
            </w:r>
          </w:p>
        </w:tc>
        <w:tc>
          <w:tcPr>
            <w:tcW w:w="270" w:type="dxa"/>
            <w:shd w:val="clear" w:color="auto" w:fill="auto"/>
          </w:tcPr>
          <w:p w14:paraId="0CA86DE3" w14:textId="77777777" w:rsidR="00313BF3" w:rsidRPr="00D533B8" w:rsidRDefault="00313BF3" w:rsidP="00313BF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FC98D0B" w14:textId="77777777" w:rsidR="00313BF3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48C45C7" w14:textId="2C47763B" w:rsidR="00313BF3" w:rsidRPr="00BD0A5A" w:rsidRDefault="00786EC4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95</w:t>
            </w:r>
          </w:p>
        </w:tc>
        <w:tc>
          <w:tcPr>
            <w:tcW w:w="270" w:type="dxa"/>
            <w:shd w:val="clear" w:color="auto" w:fill="auto"/>
          </w:tcPr>
          <w:p w14:paraId="045DB27F" w14:textId="77777777" w:rsidR="00313BF3" w:rsidRPr="00D533B8" w:rsidRDefault="00313BF3" w:rsidP="00313BF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</w:tcPr>
          <w:p w14:paraId="07D26763" w14:textId="77777777" w:rsidR="00313BF3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9956564" w14:textId="632BCFC0" w:rsidR="00313BF3" w:rsidRPr="00D533B8" w:rsidRDefault="005D20EE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  <w:r w:rsidR="00313BF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  <w:tr w:rsidR="00313BF3" w:rsidRPr="00D533B8" w14:paraId="486E6C82" w14:textId="77777777" w:rsidTr="00C219F7">
        <w:tc>
          <w:tcPr>
            <w:tcW w:w="3060" w:type="dxa"/>
            <w:shd w:val="clear" w:color="auto" w:fill="auto"/>
          </w:tcPr>
          <w:p w14:paraId="4E760079" w14:textId="77777777" w:rsidR="00313BF3" w:rsidRPr="00D533B8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FFCEF0F" w14:textId="78301185" w:rsidR="00313BF3" w:rsidRPr="00D533B8" w:rsidRDefault="00786EC4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EC46F3">
              <w:rPr>
                <w:rFonts w:ascii="Angsana New" w:hAnsi="Angsana New"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sz w:val="30"/>
                <w:szCs w:val="30"/>
              </w:rPr>
              <w:t>22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56BE8C4" w14:textId="77777777" w:rsidR="00313BF3" w:rsidRPr="00D533B8" w:rsidRDefault="00313BF3" w:rsidP="00313BF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57CD8AA2" w14:textId="0FF9DA42" w:rsidR="00313BF3" w:rsidRPr="00D533B8" w:rsidRDefault="005D20EE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5</w:t>
            </w:r>
            <w:r w:rsidR="00EC46F3">
              <w:rPr>
                <w:rFonts w:ascii="Angsana New" w:hAnsi="Angsana New"/>
                <w:sz w:val="30"/>
                <w:szCs w:val="30"/>
              </w:rPr>
              <w:t>,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Pr="005D20EE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70" w:type="dxa"/>
            <w:shd w:val="clear" w:color="auto" w:fill="auto"/>
          </w:tcPr>
          <w:p w14:paraId="034C441E" w14:textId="77777777" w:rsidR="00313BF3" w:rsidRPr="00D533B8" w:rsidRDefault="00313BF3" w:rsidP="00313BF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FDDEF85" w14:textId="472F7DB4" w:rsidR="00313BF3" w:rsidRPr="00D533B8" w:rsidRDefault="00786EC4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203A72C6" w14:textId="77777777" w:rsidR="00313BF3" w:rsidRPr="00D533B8" w:rsidRDefault="00313BF3" w:rsidP="00313BF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7D51DBE9" w14:textId="1B2BF5AF" w:rsidR="00313BF3" w:rsidRPr="00D533B8" w:rsidRDefault="005D20EE" w:rsidP="00313BF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6</w:t>
            </w:r>
            <w:r w:rsidR="00EC46F3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504</w:t>
            </w:r>
          </w:p>
        </w:tc>
      </w:tr>
      <w:tr w:rsidR="00313BF3" w:rsidRPr="00D533B8" w14:paraId="3E0744AE" w14:textId="77777777" w:rsidTr="00C219F7">
        <w:tc>
          <w:tcPr>
            <w:tcW w:w="3060" w:type="dxa"/>
            <w:shd w:val="clear" w:color="auto" w:fill="auto"/>
          </w:tcPr>
          <w:p w14:paraId="4F45A299" w14:textId="60D33D3D" w:rsidR="00313BF3" w:rsidRPr="00D533B8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563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7BAC96" w14:textId="7CE7AA75" w:rsidR="00313BF3" w:rsidRPr="00D533B8" w:rsidRDefault="00786EC4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EC46F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377</w:t>
            </w:r>
          </w:p>
        </w:tc>
        <w:tc>
          <w:tcPr>
            <w:tcW w:w="270" w:type="dxa"/>
            <w:shd w:val="clear" w:color="auto" w:fill="auto"/>
          </w:tcPr>
          <w:p w14:paraId="4C98CAA3" w14:textId="77777777" w:rsidR="00313BF3" w:rsidRPr="00D533B8" w:rsidRDefault="00313BF3" w:rsidP="00313BF3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A2A862" w14:textId="3A52E3C9" w:rsidR="00313BF3" w:rsidRPr="00D533B8" w:rsidRDefault="00786EC4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EC46F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559</w:t>
            </w:r>
          </w:p>
        </w:tc>
        <w:tc>
          <w:tcPr>
            <w:tcW w:w="270" w:type="dxa"/>
            <w:shd w:val="clear" w:color="auto" w:fill="auto"/>
          </w:tcPr>
          <w:p w14:paraId="272270EC" w14:textId="77777777" w:rsidR="00313BF3" w:rsidRPr="00D533B8" w:rsidRDefault="00313BF3" w:rsidP="00313BF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52E5D9" w14:textId="30BBA555" w:rsidR="00313BF3" w:rsidRPr="00BD0A5A" w:rsidRDefault="005D20EE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395</w:t>
            </w:r>
          </w:p>
        </w:tc>
        <w:tc>
          <w:tcPr>
            <w:tcW w:w="270" w:type="dxa"/>
            <w:shd w:val="clear" w:color="auto" w:fill="auto"/>
          </w:tcPr>
          <w:p w14:paraId="5A48A70C" w14:textId="77777777" w:rsidR="00313BF3" w:rsidRPr="00D533B8" w:rsidRDefault="00313BF3" w:rsidP="00313BF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D62E2" w14:textId="369BC154" w:rsidR="00313BF3" w:rsidRPr="00D533B8" w:rsidRDefault="005D20EE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  <w:r w:rsidR="00EC46F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313BF3" w:rsidRPr="00A7334F" w14:paraId="1A0DC94D" w14:textId="77777777" w:rsidTr="00C219F7">
        <w:tc>
          <w:tcPr>
            <w:tcW w:w="3060" w:type="dxa"/>
            <w:shd w:val="clear" w:color="auto" w:fill="auto"/>
          </w:tcPr>
          <w:p w14:paraId="37E2931D" w14:textId="77777777" w:rsidR="00313BF3" w:rsidRPr="00A7334F" w:rsidRDefault="00313BF3" w:rsidP="00313BF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0A329974" w14:textId="77777777" w:rsidR="00313BF3" w:rsidRPr="00A7334F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235A96B" w14:textId="77777777" w:rsidR="00313BF3" w:rsidRPr="00A7334F" w:rsidRDefault="00313BF3" w:rsidP="00313BF3">
            <w:pPr>
              <w:spacing w:line="240" w:lineRule="auto"/>
              <w:ind w:right="166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890" w:type="dxa"/>
            <w:shd w:val="clear" w:color="auto" w:fill="auto"/>
          </w:tcPr>
          <w:p w14:paraId="6FB14323" w14:textId="77777777" w:rsidR="00313BF3" w:rsidRPr="00A7334F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E698AAD" w14:textId="77777777" w:rsidR="00313BF3" w:rsidRPr="00A7334F" w:rsidRDefault="00313BF3" w:rsidP="00313BF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31F9FD85" w14:textId="77777777" w:rsidR="00313BF3" w:rsidRPr="00A7334F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E7F95BB" w14:textId="77777777" w:rsidR="00313BF3" w:rsidRPr="00A7334F" w:rsidRDefault="00313BF3" w:rsidP="00313BF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</w:tcPr>
          <w:p w14:paraId="5FA00C89" w14:textId="77777777" w:rsidR="00313BF3" w:rsidRPr="00A7334F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3BF3" w:rsidRPr="00D533B8" w14:paraId="000D2404" w14:textId="77777777" w:rsidTr="00C219F7">
        <w:tc>
          <w:tcPr>
            <w:tcW w:w="3060" w:type="dxa"/>
            <w:shd w:val="clear" w:color="auto" w:fill="auto"/>
          </w:tcPr>
          <w:p w14:paraId="1DF0472C" w14:textId="77777777" w:rsidR="00313BF3" w:rsidRPr="00D533B8" w:rsidRDefault="00313BF3" w:rsidP="00313BF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314" w:type="dxa"/>
            <w:vAlign w:val="bottom"/>
          </w:tcPr>
          <w:p w14:paraId="25E71F4E" w14:textId="77777777" w:rsidR="00313BF3" w:rsidRPr="00D533B8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EA8AF48" w14:textId="77777777" w:rsidR="00313BF3" w:rsidRPr="00D533B8" w:rsidRDefault="00313BF3" w:rsidP="00313BF3">
            <w:pPr>
              <w:spacing w:line="240" w:lineRule="auto"/>
              <w:ind w:right="166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890" w:type="dxa"/>
            <w:shd w:val="clear" w:color="auto" w:fill="auto"/>
          </w:tcPr>
          <w:p w14:paraId="18591CA0" w14:textId="77777777" w:rsidR="00313BF3" w:rsidRPr="00D533B8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DABD3D5" w14:textId="77777777" w:rsidR="00313BF3" w:rsidRPr="00D533B8" w:rsidRDefault="00313BF3" w:rsidP="00313BF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33EA6494" w14:textId="77777777" w:rsidR="00313BF3" w:rsidRPr="00D533B8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2213F35" w14:textId="77777777" w:rsidR="00313BF3" w:rsidRPr="00D533B8" w:rsidRDefault="00313BF3" w:rsidP="00313BF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</w:tcPr>
          <w:p w14:paraId="1082AC00" w14:textId="77777777" w:rsidR="00313BF3" w:rsidRPr="00D533B8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3BF3" w:rsidRPr="00D533B8" w14:paraId="4B4A2C1B" w14:textId="77777777" w:rsidTr="00C219F7">
        <w:tc>
          <w:tcPr>
            <w:tcW w:w="3060" w:type="dxa"/>
            <w:shd w:val="clear" w:color="auto" w:fill="auto"/>
          </w:tcPr>
          <w:p w14:paraId="132B60C8" w14:textId="33CCEF39" w:rsidR="00313BF3" w:rsidRPr="00D533B8" w:rsidRDefault="00313BF3" w:rsidP="00313BF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2C9C66" w14:textId="670B93B0" w:rsidR="00313BF3" w:rsidRPr="00D533B8" w:rsidRDefault="005D20EE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313BF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456</w:t>
            </w:r>
          </w:p>
        </w:tc>
        <w:tc>
          <w:tcPr>
            <w:tcW w:w="270" w:type="dxa"/>
            <w:shd w:val="clear" w:color="auto" w:fill="auto"/>
          </w:tcPr>
          <w:p w14:paraId="0478979F" w14:textId="77777777" w:rsidR="00313BF3" w:rsidRPr="00D533B8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</w:tcPr>
          <w:p w14:paraId="215D5047" w14:textId="7821C025" w:rsidR="00313BF3" w:rsidRPr="00D533B8" w:rsidRDefault="005D20EE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  <w:r w:rsidR="00313BF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797</w:t>
            </w:r>
          </w:p>
        </w:tc>
        <w:tc>
          <w:tcPr>
            <w:tcW w:w="270" w:type="dxa"/>
            <w:shd w:val="clear" w:color="auto" w:fill="auto"/>
          </w:tcPr>
          <w:p w14:paraId="13DD7DD6" w14:textId="77777777" w:rsidR="00313BF3" w:rsidRPr="00D533B8" w:rsidRDefault="00313BF3" w:rsidP="00313BF3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shd w:val="clear" w:color="auto" w:fill="auto"/>
          </w:tcPr>
          <w:p w14:paraId="333128C9" w14:textId="6BFC3E46" w:rsidR="00313BF3" w:rsidRPr="00D533B8" w:rsidRDefault="00786EC4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5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313BF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65</w:t>
            </w:r>
          </w:p>
        </w:tc>
        <w:tc>
          <w:tcPr>
            <w:tcW w:w="270" w:type="dxa"/>
            <w:shd w:val="clear" w:color="auto" w:fill="auto"/>
          </w:tcPr>
          <w:p w14:paraId="7FF68563" w14:textId="77777777" w:rsidR="00313BF3" w:rsidRPr="00D533B8" w:rsidRDefault="00313BF3" w:rsidP="00313BF3">
            <w:pPr>
              <w:tabs>
                <w:tab w:val="clear" w:pos="907"/>
                <w:tab w:val="clear" w:pos="6322"/>
                <w:tab w:val="clear" w:pos="6549"/>
                <w:tab w:val="decimal" w:pos="1134"/>
              </w:tabs>
              <w:ind w:left="-108" w:right="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  <w:tcBorders>
              <w:bottom w:val="double" w:sz="4" w:space="0" w:color="auto"/>
            </w:tcBorders>
            <w:shd w:val="clear" w:color="auto" w:fill="auto"/>
          </w:tcPr>
          <w:p w14:paraId="2F6831C5" w14:textId="14CEFF7D" w:rsidR="00313BF3" w:rsidRPr="00D533B8" w:rsidRDefault="005D20EE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46</w:t>
            </w:r>
            <w:r w:rsidR="00313BF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313BF3" w:rsidRPr="00D533B8" w14:paraId="225E257E" w14:textId="77777777" w:rsidTr="00C219F7">
        <w:tc>
          <w:tcPr>
            <w:tcW w:w="3060" w:type="dxa"/>
            <w:shd w:val="clear" w:color="auto" w:fill="auto"/>
          </w:tcPr>
          <w:p w14:paraId="778AE3F8" w14:textId="51C7DB02" w:rsidR="00313BF3" w:rsidRPr="00D533B8" w:rsidRDefault="00313BF3" w:rsidP="00313BF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563</w:t>
            </w:r>
          </w:p>
        </w:tc>
        <w:tc>
          <w:tcPr>
            <w:tcW w:w="131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6588AF8" w14:textId="0A88D9B3" w:rsidR="00313BF3" w:rsidRPr="00D533B8" w:rsidRDefault="005D20EE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EC46F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385</w:t>
            </w:r>
          </w:p>
        </w:tc>
        <w:tc>
          <w:tcPr>
            <w:tcW w:w="270" w:type="dxa"/>
            <w:shd w:val="clear" w:color="auto" w:fill="auto"/>
          </w:tcPr>
          <w:p w14:paraId="2DD818E6" w14:textId="77777777" w:rsidR="00313BF3" w:rsidRPr="00D533B8" w:rsidRDefault="00313BF3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63FE9FF" w14:textId="2DA177D4" w:rsidR="00313BF3" w:rsidRPr="00D533B8" w:rsidRDefault="005D20EE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 w:rsidR="00EC46F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789</w:t>
            </w:r>
          </w:p>
        </w:tc>
        <w:tc>
          <w:tcPr>
            <w:tcW w:w="270" w:type="dxa"/>
            <w:shd w:val="clear" w:color="auto" w:fill="auto"/>
          </w:tcPr>
          <w:p w14:paraId="6D00CF8C" w14:textId="77777777" w:rsidR="00313BF3" w:rsidRPr="00D533B8" w:rsidRDefault="00313BF3" w:rsidP="00313BF3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3272DFC" w14:textId="0C1E56B8" w:rsidR="00313BF3" w:rsidRPr="00D533B8" w:rsidRDefault="00786EC4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5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C46F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65</w:t>
            </w:r>
          </w:p>
        </w:tc>
        <w:tc>
          <w:tcPr>
            <w:tcW w:w="270" w:type="dxa"/>
            <w:shd w:val="clear" w:color="auto" w:fill="auto"/>
          </w:tcPr>
          <w:p w14:paraId="211C0DC4" w14:textId="77777777" w:rsidR="00313BF3" w:rsidRPr="00D533B8" w:rsidRDefault="00313BF3" w:rsidP="00313BF3">
            <w:pPr>
              <w:tabs>
                <w:tab w:val="clear" w:pos="907"/>
                <w:tab w:val="clear" w:pos="6322"/>
                <w:tab w:val="clear" w:pos="6549"/>
                <w:tab w:val="decimal" w:pos="1134"/>
              </w:tabs>
              <w:ind w:left="-108" w:right="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C48DD49" w14:textId="531BA206" w:rsidR="00313BF3" w:rsidRPr="00D533B8" w:rsidRDefault="005D20EE" w:rsidP="0031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40</w:t>
            </w:r>
            <w:r w:rsidR="00EC46F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339</w:t>
            </w:r>
          </w:p>
        </w:tc>
      </w:tr>
    </w:tbl>
    <w:p w14:paraId="3F8B5EEF" w14:textId="7004BB3A" w:rsidR="00313BF3" w:rsidRPr="00C219F7" w:rsidRDefault="00313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10D122CD" w14:textId="56171AE6" w:rsidR="00AB51B2" w:rsidRPr="00913A42" w:rsidRDefault="00AB51B2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913A42">
        <w:rPr>
          <w:rFonts w:ascii="Angsana New" w:hAnsi="Angsana New"/>
          <w:sz w:val="30"/>
          <w:szCs w:val="30"/>
          <w:u w:val="none"/>
          <w:cs/>
          <w:lang w:val="th-TH"/>
        </w:rPr>
        <w:t>เจ้าหนี้</w:t>
      </w:r>
      <w:r w:rsidR="000229B5">
        <w:rPr>
          <w:rFonts w:ascii="Angsana New" w:hAnsi="Angsana New" w:hint="cs"/>
          <w:sz w:val="30"/>
          <w:szCs w:val="30"/>
          <w:u w:val="none"/>
          <w:cs/>
          <w:lang w:val="th-TH"/>
        </w:rPr>
        <w:t>หมุนเวียน</w:t>
      </w:r>
      <w:r w:rsidRPr="00913A42">
        <w:rPr>
          <w:rFonts w:ascii="Angsana New" w:hAnsi="Angsana New"/>
          <w:sz w:val="30"/>
          <w:szCs w:val="30"/>
          <w:u w:val="none"/>
          <w:cs/>
          <w:lang w:val="th-TH"/>
        </w:rPr>
        <w:t>อื่น</w:t>
      </w:r>
    </w:p>
    <w:p w14:paraId="4230C5A6" w14:textId="77777777" w:rsidR="00AB51B2" w:rsidRPr="00D533B8" w:rsidRDefault="00AB51B2" w:rsidP="00AB5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6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810"/>
        <w:gridCol w:w="1080"/>
        <w:gridCol w:w="268"/>
        <w:gridCol w:w="1082"/>
        <w:gridCol w:w="268"/>
        <w:gridCol w:w="1082"/>
        <w:gridCol w:w="265"/>
        <w:gridCol w:w="1086"/>
      </w:tblGrid>
      <w:tr w:rsidR="00DA4FB4" w:rsidRPr="00D533B8" w14:paraId="5257CC5B" w14:textId="77777777" w:rsidTr="00886BD9">
        <w:tc>
          <w:tcPr>
            <w:tcW w:w="3690" w:type="dxa"/>
          </w:tcPr>
          <w:p w14:paraId="641B4D77" w14:textId="77777777" w:rsidR="00DA4FB4" w:rsidRPr="00D533B8" w:rsidRDefault="00DA4FB4" w:rsidP="00CE2AA6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0677B81C" w14:textId="77777777" w:rsidR="00DA4FB4" w:rsidRPr="00D533B8" w:rsidRDefault="00DA4FB4" w:rsidP="002471C7">
            <w:pPr>
              <w:ind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26" w:type="dxa"/>
            <w:gridSpan w:val="3"/>
            <w:vAlign w:val="center"/>
          </w:tcPr>
          <w:p w14:paraId="39DEB089" w14:textId="77777777" w:rsidR="00DA4FB4" w:rsidRPr="00D533B8" w:rsidRDefault="00DA4FB4" w:rsidP="002471C7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533B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  <w:vAlign w:val="center"/>
          </w:tcPr>
          <w:p w14:paraId="2F27519C" w14:textId="77777777" w:rsidR="00DA4FB4" w:rsidRPr="00D533B8" w:rsidRDefault="00DA4FB4" w:rsidP="002471C7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3" w:type="dxa"/>
            <w:gridSpan w:val="3"/>
          </w:tcPr>
          <w:p w14:paraId="12729F59" w14:textId="77777777" w:rsidR="00DA4FB4" w:rsidRPr="00D533B8" w:rsidRDefault="00DA4FB4" w:rsidP="002471C7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0868" w:rsidRPr="00D533B8" w14:paraId="71CCACEC" w14:textId="77777777" w:rsidTr="00886BD9">
        <w:tc>
          <w:tcPr>
            <w:tcW w:w="3690" w:type="dxa"/>
          </w:tcPr>
          <w:p w14:paraId="0D47B3A7" w14:textId="77777777" w:rsidR="00C70868" w:rsidRPr="00D533B8" w:rsidRDefault="00C70868" w:rsidP="00C70868">
            <w:pPr>
              <w:ind w:right="-108" w:hanging="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12C3B30F" w14:textId="77777777" w:rsidR="00C70868" w:rsidRPr="00D533B8" w:rsidRDefault="00C70868" w:rsidP="00C7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5387"/>
              </w:tabs>
              <w:ind w:left="-73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78B9126C" w14:textId="0787C2CA" w:rsidR="00C70868" w:rsidRPr="00D533B8" w:rsidRDefault="00786EC4" w:rsidP="00C7086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8" w:type="dxa"/>
          </w:tcPr>
          <w:p w14:paraId="6F04C07A" w14:textId="77777777" w:rsidR="00C70868" w:rsidRPr="00D533B8" w:rsidRDefault="00C70868" w:rsidP="00C7086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</w:tcPr>
          <w:p w14:paraId="24590348" w14:textId="3F11AC11" w:rsidR="00C70868" w:rsidRPr="00D533B8" w:rsidRDefault="00786EC4" w:rsidP="00C7086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56</w:t>
            </w: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8" w:type="dxa"/>
          </w:tcPr>
          <w:p w14:paraId="05DF977C" w14:textId="77777777" w:rsidR="00C70868" w:rsidRPr="00D533B8" w:rsidRDefault="00C70868" w:rsidP="00C7086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</w:tcPr>
          <w:p w14:paraId="6DC3179B" w14:textId="1DAB44DE" w:rsidR="00C70868" w:rsidRPr="00D533B8" w:rsidRDefault="00786EC4" w:rsidP="00C7086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5" w:type="dxa"/>
          </w:tcPr>
          <w:p w14:paraId="706D91E9" w14:textId="77777777" w:rsidR="00C70868" w:rsidRPr="00D533B8" w:rsidRDefault="00C70868" w:rsidP="00C7086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5" w:type="dxa"/>
          </w:tcPr>
          <w:p w14:paraId="36839A8C" w14:textId="4AB36615" w:rsidR="00C70868" w:rsidRPr="00D533B8" w:rsidRDefault="00786EC4" w:rsidP="00C7086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56</w:t>
            </w: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980A4B" w:rsidRPr="00D533B8" w14:paraId="58BFF8D4" w14:textId="77777777" w:rsidTr="00886BD9">
        <w:tc>
          <w:tcPr>
            <w:tcW w:w="3690" w:type="dxa"/>
          </w:tcPr>
          <w:p w14:paraId="5412BF30" w14:textId="77777777" w:rsidR="00980A4B" w:rsidRPr="00D533B8" w:rsidRDefault="00980A4B" w:rsidP="009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E3D6C2D" w14:textId="77777777" w:rsidR="00980A4B" w:rsidRPr="00D533B8" w:rsidRDefault="00980A4B" w:rsidP="00980A4B">
            <w:pPr>
              <w:tabs>
                <w:tab w:val="clear" w:pos="227"/>
                <w:tab w:val="clear" w:pos="454"/>
                <w:tab w:val="clear" w:pos="680"/>
              </w:tabs>
              <w:ind w:left="-73" w:right="-15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31" w:type="dxa"/>
            <w:gridSpan w:val="7"/>
            <w:shd w:val="clear" w:color="auto" w:fill="auto"/>
          </w:tcPr>
          <w:p w14:paraId="456BEF16" w14:textId="77777777" w:rsidR="00980A4B" w:rsidRPr="00D533B8" w:rsidRDefault="00980A4B" w:rsidP="00980A4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7334F" w:rsidRPr="00D533B8" w14:paraId="7E0A8932" w14:textId="77777777" w:rsidTr="00886BD9">
        <w:tc>
          <w:tcPr>
            <w:tcW w:w="3690" w:type="dxa"/>
          </w:tcPr>
          <w:p w14:paraId="57B9D50D" w14:textId="05B4B9B4" w:rsidR="00A7334F" w:rsidRPr="00D533B8" w:rsidRDefault="00A7334F" w:rsidP="000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="000229B5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อื่น - กิจการที่เกี่ยวข้องกัน</w:t>
            </w:r>
          </w:p>
        </w:tc>
        <w:tc>
          <w:tcPr>
            <w:tcW w:w="810" w:type="dxa"/>
          </w:tcPr>
          <w:p w14:paraId="0F2F2D1E" w14:textId="75CD6673" w:rsidR="00A7334F" w:rsidRPr="00D533B8" w:rsidRDefault="005D20EE" w:rsidP="00A7334F">
            <w:pPr>
              <w:tabs>
                <w:tab w:val="clear" w:pos="227"/>
                <w:tab w:val="clear" w:pos="454"/>
                <w:tab w:val="clear" w:pos="680"/>
              </w:tabs>
              <w:ind w:left="-145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D20EE">
              <w:rPr>
                <w:rFonts w:ascii="Angsana New" w:hAnsi="Angsana New" w:hint="cs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080" w:type="dxa"/>
            <w:shd w:val="clear" w:color="auto" w:fill="auto"/>
          </w:tcPr>
          <w:p w14:paraId="1FE27FC3" w14:textId="67BE4C53" w:rsidR="00A7334F" w:rsidRPr="00D533B8" w:rsidRDefault="005D20EE" w:rsidP="00A73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 w:hint="cs"/>
                <w:sz w:val="30"/>
                <w:szCs w:val="30"/>
              </w:rPr>
              <w:t>638</w:t>
            </w:r>
          </w:p>
        </w:tc>
        <w:tc>
          <w:tcPr>
            <w:tcW w:w="268" w:type="dxa"/>
          </w:tcPr>
          <w:p w14:paraId="4F4C2797" w14:textId="77777777" w:rsidR="00A7334F" w:rsidRPr="00D533B8" w:rsidRDefault="00A7334F" w:rsidP="00A73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3797BE32" w14:textId="00B8995C" w:rsidR="00A7334F" w:rsidRPr="00D533B8" w:rsidRDefault="005D20EE" w:rsidP="00A73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 w:hint="cs"/>
                <w:sz w:val="30"/>
                <w:szCs w:val="30"/>
              </w:rPr>
              <w:t>804</w:t>
            </w:r>
          </w:p>
        </w:tc>
        <w:tc>
          <w:tcPr>
            <w:tcW w:w="268" w:type="dxa"/>
          </w:tcPr>
          <w:p w14:paraId="5368650C" w14:textId="77777777" w:rsidR="00A7334F" w:rsidRPr="00D533B8" w:rsidRDefault="00A7334F" w:rsidP="00A73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66F951E0" w14:textId="2379C53A" w:rsidR="00A7334F" w:rsidRPr="00D533B8" w:rsidRDefault="005D20EE" w:rsidP="00A7334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88</w:t>
            </w:r>
          </w:p>
        </w:tc>
        <w:tc>
          <w:tcPr>
            <w:tcW w:w="265" w:type="dxa"/>
          </w:tcPr>
          <w:p w14:paraId="05C6FA63" w14:textId="77777777" w:rsidR="00A7334F" w:rsidRPr="00D533B8" w:rsidRDefault="00A7334F" w:rsidP="00A73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3D804CAE" w14:textId="3F6F71F2" w:rsidR="00A7334F" w:rsidRPr="00D533B8" w:rsidRDefault="005D20EE" w:rsidP="00A7334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598</w:t>
            </w:r>
          </w:p>
        </w:tc>
      </w:tr>
      <w:tr w:rsidR="00A7334F" w:rsidRPr="00D533B8" w14:paraId="2C87544B" w14:textId="77777777" w:rsidTr="00886BD9">
        <w:tc>
          <w:tcPr>
            <w:tcW w:w="3690" w:type="dxa"/>
          </w:tcPr>
          <w:p w14:paraId="470AB47B" w14:textId="5775334F" w:rsidR="00A7334F" w:rsidRPr="005D15A7" w:rsidRDefault="00A7334F" w:rsidP="00A73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D15A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ดอกเบี้ยค้างจ่าย </w:t>
            </w:r>
            <w:r w:rsidRPr="005D15A7">
              <w:rPr>
                <w:rFonts w:ascii="Angsana New" w:hAnsi="Angsana New"/>
                <w:spacing w:val="-4"/>
                <w:sz w:val="30"/>
                <w:szCs w:val="30"/>
                <w:cs/>
              </w:rPr>
              <w:t>- กิจการที่เกี่ยวข้องกัน</w:t>
            </w:r>
          </w:p>
        </w:tc>
        <w:tc>
          <w:tcPr>
            <w:tcW w:w="810" w:type="dxa"/>
          </w:tcPr>
          <w:p w14:paraId="00BABC69" w14:textId="2A80CFF7" w:rsidR="00A7334F" w:rsidRDefault="005D20EE" w:rsidP="00A7334F">
            <w:pPr>
              <w:tabs>
                <w:tab w:val="clear" w:pos="227"/>
                <w:tab w:val="clear" w:pos="454"/>
                <w:tab w:val="clear" w:pos="680"/>
              </w:tabs>
              <w:ind w:left="-145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D20EE">
              <w:rPr>
                <w:rFonts w:ascii="Angsana New" w:hAnsi="Angsana New" w:hint="cs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080" w:type="dxa"/>
            <w:shd w:val="clear" w:color="auto" w:fill="auto"/>
          </w:tcPr>
          <w:p w14:paraId="16DAC6F0" w14:textId="2B419405" w:rsidR="00A7334F" w:rsidRPr="00D533B8" w:rsidRDefault="005D20EE" w:rsidP="00A73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 w:hint="cs"/>
                <w:sz w:val="30"/>
                <w:szCs w:val="30"/>
              </w:rPr>
              <w:t>96</w:t>
            </w:r>
          </w:p>
        </w:tc>
        <w:tc>
          <w:tcPr>
            <w:tcW w:w="268" w:type="dxa"/>
          </w:tcPr>
          <w:p w14:paraId="620EA0E8" w14:textId="77777777" w:rsidR="00A7334F" w:rsidRPr="00D533B8" w:rsidRDefault="00A7334F" w:rsidP="00A73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663FC0B4" w14:textId="3C075BD2" w:rsidR="00A7334F" w:rsidRDefault="005D20EE" w:rsidP="00A73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5D20EE">
              <w:rPr>
                <w:rFonts w:ascii="Angsana New" w:hAnsi="Angsana New"/>
                <w:sz w:val="30"/>
                <w:szCs w:val="30"/>
              </w:rPr>
              <w:t>9</w:t>
            </w:r>
            <w:r w:rsidRPr="005D20EE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268" w:type="dxa"/>
          </w:tcPr>
          <w:p w14:paraId="36D0A86F" w14:textId="77777777" w:rsidR="00A7334F" w:rsidRPr="00D533B8" w:rsidRDefault="00A7334F" w:rsidP="00A73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7DDA8B81" w14:textId="18BDE29F" w:rsidR="00A7334F" w:rsidRDefault="008C73C9" w:rsidP="00A7334F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108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5" w:type="dxa"/>
          </w:tcPr>
          <w:p w14:paraId="4426C441" w14:textId="77777777" w:rsidR="00A7334F" w:rsidRPr="00D533B8" w:rsidRDefault="00A7334F" w:rsidP="00A73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1E43DD23" w14:textId="1A6CBD83" w:rsidR="00A7334F" w:rsidRDefault="00A7334F" w:rsidP="00A7334F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108" w:right="-11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A7334F" w:rsidRPr="00D533B8" w14:paraId="51C26F8E" w14:textId="77777777" w:rsidTr="00886BD9">
        <w:tc>
          <w:tcPr>
            <w:tcW w:w="3690" w:type="dxa"/>
          </w:tcPr>
          <w:p w14:paraId="753E4922" w14:textId="77777777" w:rsidR="00A7334F" w:rsidRPr="00D533B8" w:rsidRDefault="00A7334F" w:rsidP="00A7334F">
            <w:pPr>
              <w:spacing w:line="380" w:lineRule="exact"/>
              <w:ind w:left="162" w:right="-216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ค่าใช้จ่ายส่งเสริมการขายค้างจ่าย</w:t>
            </w:r>
          </w:p>
        </w:tc>
        <w:tc>
          <w:tcPr>
            <w:tcW w:w="810" w:type="dxa"/>
          </w:tcPr>
          <w:p w14:paraId="718894DC" w14:textId="77777777" w:rsidR="00A7334F" w:rsidRPr="00D533B8" w:rsidRDefault="00A7334F" w:rsidP="00A7334F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FC3B156" w14:textId="6AA6C1BC" w:rsidR="00A7334F" w:rsidRPr="00D533B8" w:rsidRDefault="00786EC4" w:rsidP="00A73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39</w:t>
            </w:r>
            <w:r w:rsidR="00AD0B4C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9</w:t>
            </w:r>
            <w:r w:rsidRPr="00786EC4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68" w:type="dxa"/>
          </w:tcPr>
          <w:p w14:paraId="3176FBFF" w14:textId="77777777" w:rsidR="00A7334F" w:rsidRPr="00D533B8" w:rsidRDefault="00A7334F" w:rsidP="00A73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3CAE319D" w14:textId="780E04E4" w:rsidR="00A7334F" w:rsidRPr="00D533B8" w:rsidRDefault="00786EC4" w:rsidP="00A73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 w:hint="cs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 w:hint="cs"/>
                <w:sz w:val="30"/>
                <w:szCs w:val="30"/>
              </w:rPr>
              <w:t>44</w:t>
            </w:r>
            <w:r w:rsidR="00A7334F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 w:hint="cs"/>
                <w:sz w:val="30"/>
                <w:szCs w:val="30"/>
              </w:rPr>
              <w:t>738</w:t>
            </w:r>
          </w:p>
        </w:tc>
        <w:tc>
          <w:tcPr>
            <w:tcW w:w="268" w:type="dxa"/>
          </w:tcPr>
          <w:p w14:paraId="01B234EC" w14:textId="77777777" w:rsidR="00A7334F" w:rsidRPr="00D533B8" w:rsidRDefault="00A7334F" w:rsidP="00A73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2CA4EFE4" w14:textId="622FC0D5" w:rsidR="00A7334F" w:rsidRPr="00D533B8" w:rsidRDefault="00786EC4" w:rsidP="00A7334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AD0B4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308</w:t>
            </w:r>
          </w:p>
        </w:tc>
        <w:tc>
          <w:tcPr>
            <w:tcW w:w="265" w:type="dxa"/>
          </w:tcPr>
          <w:p w14:paraId="4E93D379" w14:textId="77777777" w:rsidR="00A7334F" w:rsidRPr="00D533B8" w:rsidRDefault="00A7334F" w:rsidP="00A73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824AB0A" w14:textId="7FE68F2B" w:rsidR="00A7334F" w:rsidRPr="00D533B8" w:rsidRDefault="00786EC4" w:rsidP="00A7334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44</w:t>
            </w:r>
            <w:r w:rsidR="00A7334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738</w:t>
            </w:r>
          </w:p>
        </w:tc>
      </w:tr>
      <w:tr w:rsidR="00A7334F" w:rsidRPr="00D533B8" w14:paraId="3A0199A0" w14:textId="77777777" w:rsidTr="00886BD9">
        <w:tc>
          <w:tcPr>
            <w:tcW w:w="3690" w:type="dxa"/>
          </w:tcPr>
          <w:p w14:paraId="2B3E7B05" w14:textId="77777777" w:rsidR="00A7334F" w:rsidRPr="00D533B8" w:rsidRDefault="00A7334F" w:rsidP="00A7334F">
            <w:pPr>
              <w:spacing w:line="380" w:lineRule="exact"/>
              <w:ind w:left="162" w:right="-216" w:hanging="162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810" w:type="dxa"/>
          </w:tcPr>
          <w:p w14:paraId="17023FE4" w14:textId="77777777" w:rsidR="00A7334F" w:rsidRPr="00D533B8" w:rsidRDefault="00A7334F" w:rsidP="00A7334F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59D5D5" w14:textId="386160AE" w:rsidR="00A7334F" w:rsidRPr="00D533B8" w:rsidRDefault="00786EC4" w:rsidP="00A73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06</w:t>
            </w:r>
            <w:r w:rsidR="00C219F7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585</w:t>
            </w:r>
          </w:p>
        </w:tc>
        <w:tc>
          <w:tcPr>
            <w:tcW w:w="268" w:type="dxa"/>
          </w:tcPr>
          <w:p w14:paraId="2D6D3B93" w14:textId="77777777" w:rsidR="00A7334F" w:rsidRPr="00D533B8" w:rsidRDefault="00A7334F" w:rsidP="00A73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52933F28" w14:textId="32E22B2E" w:rsidR="00A7334F" w:rsidRPr="00D533B8" w:rsidRDefault="00786EC4" w:rsidP="00A73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 w:hint="cs"/>
                <w:sz w:val="30"/>
                <w:szCs w:val="30"/>
              </w:rPr>
              <w:t>111</w:t>
            </w:r>
            <w:r w:rsidR="00A7334F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 w:hint="cs"/>
                <w:sz w:val="30"/>
                <w:szCs w:val="30"/>
              </w:rPr>
              <w:t>7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</w:t>
            </w:r>
            <w:r w:rsidRPr="00786EC4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68" w:type="dxa"/>
          </w:tcPr>
          <w:p w14:paraId="75EAC9AE" w14:textId="77777777" w:rsidR="00A7334F" w:rsidRPr="00D533B8" w:rsidRDefault="00A7334F" w:rsidP="00A73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4B48047B" w14:textId="28F03844" w:rsidR="00A7334F" w:rsidRPr="00D533B8" w:rsidRDefault="00786EC4" w:rsidP="00A7334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05</w:t>
            </w:r>
            <w:r w:rsidR="008C73C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960</w:t>
            </w:r>
          </w:p>
        </w:tc>
        <w:tc>
          <w:tcPr>
            <w:tcW w:w="265" w:type="dxa"/>
          </w:tcPr>
          <w:p w14:paraId="24E0CEA8" w14:textId="77777777" w:rsidR="00A7334F" w:rsidRPr="00D533B8" w:rsidRDefault="00A7334F" w:rsidP="00A73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F64D30E" w14:textId="5963C450" w:rsidR="00A7334F" w:rsidRPr="00D533B8" w:rsidRDefault="00786EC4" w:rsidP="00A7334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A7334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A7334F" w:rsidRPr="00D533B8" w14:paraId="6C93AEC1" w14:textId="77777777" w:rsidTr="00886BD9">
        <w:tc>
          <w:tcPr>
            <w:tcW w:w="3690" w:type="dxa"/>
          </w:tcPr>
          <w:p w14:paraId="6A6F6B49" w14:textId="30E89FEF" w:rsidR="00A7334F" w:rsidRPr="00D533B8" w:rsidRDefault="00A7334F" w:rsidP="00A73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="000229B5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อื่น - กิจการอื่น</w:t>
            </w:r>
          </w:p>
        </w:tc>
        <w:tc>
          <w:tcPr>
            <w:tcW w:w="810" w:type="dxa"/>
          </w:tcPr>
          <w:p w14:paraId="4F73B965" w14:textId="77777777" w:rsidR="00A7334F" w:rsidRPr="00D533B8" w:rsidRDefault="00A7334F" w:rsidP="00A7334F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59C246B" w14:textId="176A9FFB" w:rsidR="00A7334F" w:rsidRPr="00D533B8" w:rsidRDefault="005D20EE" w:rsidP="00A73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78</w:t>
            </w:r>
            <w:r w:rsidR="00C219F7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773</w:t>
            </w:r>
          </w:p>
        </w:tc>
        <w:tc>
          <w:tcPr>
            <w:tcW w:w="268" w:type="dxa"/>
          </w:tcPr>
          <w:p w14:paraId="722DF6B5" w14:textId="77777777" w:rsidR="00A7334F" w:rsidRPr="00D533B8" w:rsidRDefault="00A7334F" w:rsidP="00A73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685E75C9" w14:textId="73A3DB02" w:rsidR="00A7334F" w:rsidRPr="00D533B8" w:rsidRDefault="005D20EE" w:rsidP="00A73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 w:hint="cs"/>
                <w:sz w:val="30"/>
                <w:szCs w:val="30"/>
              </w:rPr>
              <w:t>79</w:t>
            </w:r>
            <w:r w:rsidR="00A7334F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 w:hint="cs"/>
                <w:sz w:val="30"/>
                <w:szCs w:val="30"/>
              </w:rPr>
              <w:t>78</w:t>
            </w:r>
            <w:r w:rsidR="00786EC4" w:rsidRPr="00786EC4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68" w:type="dxa"/>
          </w:tcPr>
          <w:p w14:paraId="0AD99FED" w14:textId="77777777" w:rsidR="00A7334F" w:rsidRPr="00D533B8" w:rsidRDefault="00A7334F" w:rsidP="00A73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59D8FCE5" w14:textId="0F4A4651" w:rsidR="00A7334F" w:rsidRPr="00D533B8" w:rsidRDefault="005D20EE" w:rsidP="00A7334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69</w:t>
            </w:r>
            <w:r w:rsidR="00AD0B4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265" w:type="dxa"/>
          </w:tcPr>
          <w:p w14:paraId="746AC710" w14:textId="77777777" w:rsidR="00A7334F" w:rsidRPr="00D533B8" w:rsidRDefault="00A7334F" w:rsidP="00A73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3F63A3E7" w14:textId="392F8CFE" w:rsidR="00A7334F" w:rsidRPr="00D533B8" w:rsidRDefault="005D20EE" w:rsidP="00A7334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73</w:t>
            </w:r>
            <w:r w:rsidR="00A7334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950</w:t>
            </w:r>
          </w:p>
        </w:tc>
      </w:tr>
      <w:tr w:rsidR="00A7334F" w:rsidRPr="00D533B8" w14:paraId="187EF41C" w14:textId="77777777" w:rsidTr="00886BD9">
        <w:tc>
          <w:tcPr>
            <w:tcW w:w="3690" w:type="dxa"/>
          </w:tcPr>
          <w:p w14:paraId="78A41A25" w14:textId="77777777" w:rsidR="00A7334F" w:rsidRPr="00D533B8" w:rsidRDefault="00A7334F" w:rsidP="00A7334F">
            <w:pPr>
              <w:tabs>
                <w:tab w:val="left" w:pos="9000"/>
                <w:tab w:val="left" w:pos="9090"/>
              </w:tabs>
              <w:spacing w:line="380" w:lineRule="exact"/>
              <w:ind w:left="162" w:right="-216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810" w:type="dxa"/>
          </w:tcPr>
          <w:p w14:paraId="4A8BFD58" w14:textId="77777777" w:rsidR="00A7334F" w:rsidRPr="00D533B8" w:rsidRDefault="00A7334F" w:rsidP="00A7334F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782F534" w14:textId="1F1C9EF9" w:rsidR="00A7334F" w:rsidRPr="00D533B8" w:rsidRDefault="00786EC4" w:rsidP="00A73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8</w:t>
            </w:r>
            <w:r w:rsidR="008C73C9">
              <w:rPr>
                <w:rFonts w:ascii="Angsana New" w:hAnsi="Angsana New"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268" w:type="dxa"/>
          </w:tcPr>
          <w:p w14:paraId="7605BCBB" w14:textId="77777777" w:rsidR="00A7334F" w:rsidRPr="00D533B8" w:rsidRDefault="00A7334F" w:rsidP="00A73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5526410D" w14:textId="7D9E937E" w:rsidR="00A7334F" w:rsidRPr="00D533B8" w:rsidRDefault="00786EC4" w:rsidP="00A73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 w:hint="cs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 w:hint="cs"/>
                <w:sz w:val="30"/>
                <w:szCs w:val="30"/>
              </w:rPr>
              <w:t>7</w:t>
            </w:r>
            <w:r w:rsidR="00A7334F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 w:hint="cs"/>
                <w:sz w:val="30"/>
                <w:szCs w:val="30"/>
              </w:rPr>
              <w:t>80</w:t>
            </w:r>
            <w:r w:rsidRPr="00786EC4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68" w:type="dxa"/>
          </w:tcPr>
          <w:p w14:paraId="379A77F3" w14:textId="77777777" w:rsidR="00A7334F" w:rsidRPr="00D533B8" w:rsidRDefault="00A7334F" w:rsidP="00A73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3BF87228" w14:textId="7C70571C" w:rsidR="00A7334F" w:rsidRPr="00D533B8" w:rsidRDefault="00786EC4" w:rsidP="00A7334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8C73C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64</w:t>
            </w: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5" w:type="dxa"/>
          </w:tcPr>
          <w:p w14:paraId="454029F2" w14:textId="77777777" w:rsidR="00A7334F" w:rsidRPr="00D533B8" w:rsidRDefault="00A7334F" w:rsidP="00A73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995F258" w14:textId="103B8755" w:rsidR="00A7334F" w:rsidRPr="00D533B8" w:rsidRDefault="00786EC4" w:rsidP="00A7334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A7334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50</w:t>
            </w:r>
          </w:p>
        </w:tc>
      </w:tr>
      <w:tr w:rsidR="00A7334F" w:rsidRPr="00D533B8" w14:paraId="42D82BC3" w14:textId="77777777" w:rsidTr="00886BD9">
        <w:tc>
          <w:tcPr>
            <w:tcW w:w="3690" w:type="dxa"/>
          </w:tcPr>
          <w:p w14:paraId="59679D5A" w14:textId="77777777" w:rsidR="00A7334F" w:rsidRPr="00D533B8" w:rsidRDefault="00A7334F" w:rsidP="00A7334F">
            <w:pPr>
              <w:tabs>
                <w:tab w:val="left" w:pos="9000"/>
                <w:tab w:val="left" w:pos="9090"/>
              </w:tabs>
              <w:spacing w:line="380" w:lineRule="exact"/>
              <w:ind w:left="162" w:right="-216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810" w:type="dxa"/>
          </w:tcPr>
          <w:p w14:paraId="770C74F6" w14:textId="77777777" w:rsidR="00A7334F" w:rsidRPr="00D533B8" w:rsidRDefault="00A7334F" w:rsidP="00A7334F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3EFF775" w14:textId="57855A1A" w:rsidR="00A7334F" w:rsidRPr="00D533B8" w:rsidRDefault="005D20EE" w:rsidP="00A73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5</w:t>
            </w:r>
            <w:r w:rsidR="008C73C9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755</w:t>
            </w:r>
          </w:p>
        </w:tc>
        <w:tc>
          <w:tcPr>
            <w:tcW w:w="268" w:type="dxa"/>
          </w:tcPr>
          <w:p w14:paraId="17F5012C" w14:textId="77777777" w:rsidR="00A7334F" w:rsidRPr="00D533B8" w:rsidRDefault="00A7334F" w:rsidP="00A73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2D3ABB45" w14:textId="24D03EB0" w:rsidR="00A7334F" w:rsidRPr="00D533B8" w:rsidRDefault="00786EC4" w:rsidP="00A73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 w:hint="cs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 w:hint="cs"/>
                <w:sz w:val="30"/>
                <w:szCs w:val="30"/>
              </w:rPr>
              <w:t>0</w:t>
            </w:r>
            <w:r w:rsidR="00A7334F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 w:hint="cs"/>
                <w:sz w:val="30"/>
                <w:szCs w:val="30"/>
              </w:rPr>
              <w:t>793</w:t>
            </w:r>
          </w:p>
        </w:tc>
        <w:tc>
          <w:tcPr>
            <w:tcW w:w="268" w:type="dxa"/>
          </w:tcPr>
          <w:p w14:paraId="412F0814" w14:textId="77777777" w:rsidR="00A7334F" w:rsidRPr="00D533B8" w:rsidRDefault="00A7334F" w:rsidP="00A73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4455C214" w14:textId="08F9A749" w:rsidR="00A7334F" w:rsidRPr="00D533B8" w:rsidRDefault="00786EC4" w:rsidP="00A7334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8C73C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645</w:t>
            </w:r>
          </w:p>
        </w:tc>
        <w:tc>
          <w:tcPr>
            <w:tcW w:w="265" w:type="dxa"/>
          </w:tcPr>
          <w:p w14:paraId="290358CD" w14:textId="77777777" w:rsidR="00A7334F" w:rsidRPr="00D533B8" w:rsidRDefault="00A7334F" w:rsidP="00A73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0727AA8" w14:textId="1A2C0D6B" w:rsidR="00A7334F" w:rsidRPr="00D533B8" w:rsidRDefault="005D20EE" w:rsidP="00A7334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A7334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786EC4"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</w:p>
        </w:tc>
      </w:tr>
      <w:tr w:rsidR="00A7334F" w:rsidRPr="00D533B8" w14:paraId="31E98BAD" w14:textId="77777777" w:rsidTr="00886BD9">
        <w:tc>
          <w:tcPr>
            <w:tcW w:w="3690" w:type="dxa"/>
          </w:tcPr>
          <w:p w14:paraId="7A13C289" w14:textId="77777777" w:rsidR="00A7334F" w:rsidRPr="00D533B8" w:rsidRDefault="00A7334F" w:rsidP="00A7334F">
            <w:pPr>
              <w:tabs>
                <w:tab w:val="left" w:pos="9000"/>
                <w:tab w:val="left" w:pos="9090"/>
              </w:tabs>
              <w:spacing w:line="380" w:lineRule="exact"/>
              <w:ind w:left="162" w:right="-216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631B003F" w14:textId="77777777" w:rsidR="00A7334F" w:rsidRPr="00D533B8" w:rsidRDefault="00A7334F" w:rsidP="00A7334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E5621B" w14:textId="7AEDB8DE" w:rsidR="00A7334F" w:rsidRPr="00D533B8" w:rsidRDefault="005D20EE" w:rsidP="00A73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360</w:t>
            </w:r>
            <w:r w:rsidR="00AD0B4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68" w:type="dxa"/>
          </w:tcPr>
          <w:p w14:paraId="03F16AE5" w14:textId="77777777" w:rsidR="00A7334F" w:rsidRPr="00D533B8" w:rsidRDefault="00A7334F" w:rsidP="00A73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5F9E98CC" w14:textId="00424ABF" w:rsidR="00A7334F" w:rsidRPr="00D533B8" w:rsidRDefault="005D20EE" w:rsidP="00A73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 w:hint="cs"/>
                <w:b/>
                <w:bCs/>
                <w:sz w:val="30"/>
                <w:szCs w:val="30"/>
              </w:rPr>
              <w:t>366</w:t>
            </w:r>
            <w:r w:rsidR="00A7334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 w:hint="cs"/>
                <w:b/>
                <w:bCs/>
                <w:sz w:val="30"/>
                <w:szCs w:val="30"/>
              </w:rPr>
              <w:t>348</w:t>
            </w:r>
          </w:p>
        </w:tc>
        <w:tc>
          <w:tcPr>
            <w:tcW w:w="268" w:type="dxa"/>
          </w:tcPr>
          <w:p w14:paraId="6258C07F" w14:textId="77777777" w:rsidR="00A7334F" w:rsidRPr="00D533B8" w:rsidRDefault="00A7334F" w:rsidP="00A73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DDA1AE" w14:textId="2774BECD" w:rsidR="00A7334F" w:rsidRPr="00D533B8" w:rsidRDefault="005D20EE" w:rsidP="00A7334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335</w:t>
            </w:r>
            <w:r w:rsidR="00AD0B4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09</w:t>
            </w:r>
          </w:p>
        </w:tc>
        <w:tc>
          <w:tcPr>
            <w:tcW w:w="265" w:type="dxa"/>
          </w:tcPr>
          <w:p w14:paraId="2E904603" w14:textId="77777777" w:rsidR="00A7334F" w:rsidRPr="00D533B8" w:rsidRDefault="00A7334F" w:rsidP="00A73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6FDAA49A" w14:textId="7C71910B" w:rsidR="00A7334F" w:rsidRPr="00D533B8" w:rsidRDefault="005D20EE" w:rsidP="00A7334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345</w:t>
            </w:r>
            <w:r w:rsidR="00A7334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</w:t>
            </w:r>
          </w:p>
        </w:tc>
      </w:tr>
    </w:tbl>
    <w:p w14:paraId="67A03CB1" w14:textId="77777777" w:rsidR="002867A9" w:rsidRDefault="002867A9" w:rsidP="00286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9455222" w14:textId="77777777" w:rsidR="00147715" w:rsidRPr="00913A42" w:rsidRDefault="00BE4A65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913A42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ประมาณการหนี้สิน</w:t>
      </w:r>
      <w:r w:rsidR="004E133E" w:rsidRPr="00913A42">
        <w:rPr>
          <w:rFonts w:ascii="Angsana New" w:hAnsi="Angsana New" w:hint="cs"/>
          <w:sz w:val="30"/>
          <w:szCs w:val="30"/>
          <w:u w:val="none"/>
          <w:cs/>
          <w:lang w:val="th-TH"/>
        </w:rPr>
        <w:t>ไม่หมุนเวียน</w:t>
      </w:r>
      <w:r w:rsidR="00B47C06" w:rsidRPr="00913A42">
        <w:rPr>
          <w:rFonts w:ascii="Angsana New" w:hAnsi="Angsana New" w:hint="cs"/>
          <w:sz w:val="30"/>
          <w:szCs w:val="30"/>
          <w:u w:val="none"/>
          <w:cs/>
          <w:lang w:val="th-TH"/>
        </w:rPr>
        <w:t>สำหรับ</w:t>
      </w:r>
      <w:r w:rsidR="005B3B34" w:rsidRPr="00913A42">
        <w:rPr>
          <w:rFonts w:ascii="Angsana New" w:hAnsi="Angsana New"/>
          <w:sz w:val="30"/>
          <w:szCs w:val="30"/>
          <w:u w:val="none"/>
          <w:cs/>
          <w:lang w:val="th-TH"/>
        </w:rPr>
        <w:t>ผลประโยชน์พนักงาน</w:t>
      </w:r>
    </w:p>
    <w:p w14:paraId="436C912F" w14:textId="77777777" w:rsidR="0052240B" w:rsidRPr="007C4D87" w:rsidRDefault="0052240B" w:rsidP="00BC1E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green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0"/>
        <w:gridCol w:w="250"/>
        <w:gridCol w:w="20"/>
        <w:gridCol w:w="1060"/>
        <w:gridCol w:w="270"/>
        <w:gridCol w:w="18"/>
        <w:gridCol w:w="1062"/>
      </w:tblGrid>
      <w:tr w:rsidR="001E50AF" w:rsidRPr="00D533B8" w14:paraId="283E2613" w14:textId="77777777" w:rsidTr="000229B5">
        <w:trPr>
          <w:tblHeader/>
        </w:trPr>
        <w:tc>
          <w:tcPr>
            <w:tcW w:w="4050" w:type="dxa"/>
          </w:tcPr>
          <w:p w14:paraId="370A7FB5" w14:textId="77777777" w:rsidR="001E50AF" w:rsidRPr="00D533B8" w:rsidRDefault="001E50AF" w:rsidP="00CE2AA6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50" w:type="dxa"/>
            <w:gridSpan w:val="4"/>
            <w:vAlign w:val="center"/>
          </w:tcPr>
          <w:p w14:paraId="28D20F1C" w14:textId="77777777" w:rsidR="001E50AF" w:rsidRPr="00D533B8" w:rsidRDefault="001E50AF" w:rsidP="00DA4FB4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533B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vAlign w:val="center"/>
          </w:tcPr>
          <w:p w14:paraId="1D9A5C2C" w14:textId="77777777" w:rsidR="001E50AF" w:rsidRPr="00D533B8" w:rsidRDefault="001E50AF" w:rsidP="00DA4FB4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10" w:type="dxa"/>
            <w:gridSpan w:val="4"/>
          </w:tcPr>
          <w:p w14:paraId="45CEC3E6" w14:textId="77777777" w:rsidR="001E50AF" w:rsidRPr="00D533B8" w:rsidRDefault="001E50AF" w:rsidP="00DA4FB4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334F" w:rsidRPr="00D533B8" w14:paraId="6016C390" w14:textId="77777777" w:rsidTr="000229B5">
        <w:trPr>
          <w:tblHeader/>
        </w:trPr>
        <w:tc>
          <w:tcPr>
            <w:tcW w:w="4050" w:type="dxa"/>
          </w:tcPr>
          <w:p w14:paraId="7347605F" w14:textId="77777777" w:rsidR="00A7334F" w:rsidRPr="00D533B8" w:rsidRDefault="00A7334F" w:rsidP="00A7334F">
            <w:pPr>
              <w:ind w:right="-108" w:hanging="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490291" w14:textId="44D6B40D" w:rsidR="00A7334F" w:rsidRPr="00D533B8" w:rsidRDefault="00786EC4" w:rsidP="00A7334F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4FF43770" w14:textId="77777777" w:rsidR="00A7334F" w:rsidRPr="00D533B8" w:rsidRDefault="00A7334F" w:rsidP="00A7334F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6FF9775" w14:textId="7AC69290" w:rsidR="00A7334F" w:rsidRPr="00D533B8" w:rsidRDefault="00786EC4" w:rsidP="00A7334F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56</w:t>
            </w: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gridSpan w:val="2"/>
          </w:tcPr>
          <w:p w14:paraId="76624030" w14:textId="77777777" w:rsidR="00A7334F" w:rsidRPr="00D533B8" w:rsidRDefault="00A7334F" w:rsidP="00A7334F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324565BA" w14:textId="04CE518D" w:rsidR="00A7334F" w:rsidRPr="00D533B8" w:rsidRDefault="00786EC4" w:rsidP="00A7334F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2B5C66D0" w14:textId="77777777" w:rsidR="00A7334F" w:rsidRPr="00D533B8" w:rsidRDefault="00A7334F" w:rsidP="00A7334F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12E11607" w14:textId="02ABA217" w:rsidR="00A7334F" w:rsidRPr="00D533B8" w:rsidRDefault="00786EC4" w:rsidP="00A7334F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56</w:t>
            </w: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A7334F" w:rsidRPr="00D533B8" w14:paraId="494108B4" w14:textId="77777777" w:rsidTr="000229B5">
        <w:trPr>
          <w:tblHeader/>
        </w:trPr>
        <w:tc>
          <w:tcPr>
            <w:tcW w:w="4050" w:type="dxa"/>
          </w:tcPr>
          <w:p w14:paraId="64594DEB" w14:textId="77777777" w:rsidR="00A7334F" w:rsidRPr="00D533B8" w:rsidRDefault="00A7334F" w:rsidP="00A7334F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130" w:type="dxa"/>
            <w:gridSpan w:val="10"/>
          </w:tcPr>
          <w:p w14:paraId="510F0BB5" w14:textId="77777777" w:rsidR="00A7334F" w:rsidRPr="00D533B8" w:rsidRDefault="00A7334F" w:rsidP="00A7334F">
            <w:pPr>
              <w:pStyle w:val="acctcolumnheading"/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04E1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A904E1"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Pr="00D533B8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904E1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บ</w:t>
            </w:r>
            <w:r w:rsidRPr="00D533B8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าท</w:t>
            </w:r>
            <w:r w:rsidRPr="00A904E1"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A7334F" w:rsidRPr="00D533B8" w14:paraId="408D9488" w14:textId="77777777" w:rsidTr="000229B5">
        <w:tc>
          <w:tcPr>
            <w:tcW w:w="4050" w:type="dxa"/>
          </w:tcPr>
          <w:p w14:paraId="5EF7B515" w14:textId="77777777" w:rsidR="00A7334F" w:rsidRPr="00D533B8" w:rsidRDefault="00A7334F" w:rsidP="00A73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งบแสดงฐานะการเงิน</w:t>
            </w:r>
          </w:p>
          <w:p w14:paraId="5FEAE2B5" w14:textId="77777777" w:rsidR="00A7334F" w:rsidRPr="00D533B8" w:rsidRDefault="00A7334F" w:rsidP="00A73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ประมาณการหนี้สินไม่หมุนเวียน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สำหรับ</w:t>
            </w:r>
          </w:p>
        </w:tc>
        <w:tc>
          <w:tcPr>
            <w:tcW w:w="1080" w:type="dxa"/>
            <w:shd w:val="clear" w:color="auto" w:fill="auto"/>
          </w:tcPr>
          <w:p w14:paraId="5108322A" w14:textId="77777777" w:rsidR="00A7334F" w:rsidRPr="00D533B8" w:rsidRDefault="00A7334F" w:rsidP="005A6F6E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2794B20" w14:textId="77777777" w:rsidR="00A7334F" w:rsidRPr="00D533B8" w:rsidRDefault="00A7334F" w:rsidP="005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43EA9C" w14:textId="77777777" w:rsidR="00A7334F" w:rsidRPr="00D533B8" w:rsidRDefault="00A7334F" w:rsidP="005A6F6E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428C304C" w14:textId="77777777" w:rsidR="00A7334F" w:rsidRPr="00D533B8" w:rsidRDefault="00A7334F" w:rsidP="005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725B458" w14:textId="77777777" w:rsidR="00A7334F" w:rsidRDefault="00A7334F" w:rsidP="005A6F6E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C845A8E" w14:textId="77777777" w:rsidR="00A7334F" w:rsidRPr="00D533B8" w:rsidRDefault="00A7334F" w:rsidP="005A6F6E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C92B11C" w14:textId="77777777" w:rsidR="00A7334F" w:rsidRPr="00D533B8" w:rsidRDefault="00A7334F" w:rsidP="005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2A14980" w14:textId="77777777" w:rsidR="00A7334F" w:rsidRPr="00D533B8" w:rsidRDefault="00A7334F" w:rsidP="005A6F6E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A6F6E" w:rsidRPr="00D533B8" w14:paraId="2B32852B" w14:textId="77777777" w:rsidTr="000229B5">
        <w:tc>
          <w:tcPr>
            <w:tcW w:w="4050" w:type="dxa"/>
          </w:tcPr>
          <w:p w14:paraId="128807DD" w14:textId="77777777" w:rsidR="005A6F6E" w:rsidRPr="00D533B8" w:rsidRDefault="005A6F6E" w:rsidP="005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080" w:type="dxa"/>
            <w:shd w:val="clear" w:color="auto" w:fill="auto"/>
          </w:tcPr>
          <w:p w14:paraId="07A276B1" w14:textId="04B04B5D" w:rsidR="005A6F6E" w:rsidRPr="00D533B8" w:rsidRDefault="00786EC4" w:rsidP="005A6F6E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1234B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64</w:t>
            </w:r>
          </w:p>
        </w:tc>
        <w:tc>
          <w:tcPr>
            <w:tcW w:w="270" w:type="dxa"/>
            <w:shd w:val="clear" w:color="auto" w:fill="auto"/>
          </w:tcPr>
          <w:p w14:paraId="7EB009C3" w14:textId="77777777" w:rsidR="005A6F6E" w:rsidRPr="00D533B8" w:rsidRDefault="005A6F6E" w:rsidP="005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2737726" w14:textId="75305DC9" w:rsidR="005A6F6E" w:rsidRPr="00D533B8" w:rsidRDefault="00786EC4" w:rsidP="005A6F6E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5A6F6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2AEC9A4" w14:textId="77777777" w:rsidR="005A6F6E" w:rsidRPr="00D533B8" w:rsidRDefault="005A6F6E" w:rsidP="005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67A7470" w14:textId="1896B52E" w:rsidR="005A6F6E" w:rsidRPr="00D533B8" w:rsidRDefault="00786EC4" w:rsidP="005A6F6E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8C73C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57</w:t>
            </w: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2D1E10E" w14:textId="77777777" w:rsidR="005A6F6E" w:rsidRPr="00D533B8" w:rsidRDefault="005A6F6E" w:rsidP="005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8B38CEF" w14:textId="55124200" w:rsidR="005A6F6E" w:rsidRPr="00D533B8" w:rsidRDefault="00786EC4" w:rsidP="005A6F6E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5A6F6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978</w:t>
            </w:r>
          </w:p>
        </w:tc>
      </w:tr>
      <w:tr w:rsidR="005A6F6E" w:rsidRPr="00D533B8" w14:paraId="52C8A01C" w14:textId="77777777" w:rsidTr="000229B5">
        <w:tc>
          <w:tcPr>
            <w:tcW w:w="4050" w:type="dxa"/>
          </w:tcPr>
          <w:p w14:paraId="4C2B9305" w14:textId="77777777" w:rsidR="005A6F6E" w:rsidRPr="00D533B8" w:rsidRDefault="005A6F6E" w:rsidP="005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080" w:type="dxa"/>
            <w:shd w:val="clear" w:color="auto" w:fill="auto"/>
          </w:tcPr>
          <w:p w14:paraId="3EB3FCD6" w14:textId="5F0323E6" w:rsidR="005A6F6E" w:rsidRPr="00D533B8" w:rsidRDefault="00786EC4" w:rsidP="005A6F6E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1234B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449</w:t>
            </w:r>
          </w:p>
        </w:tc>
        <w:tc>
          <w:tcPr>
            <w:tcW w:w="270" w:type="dxa"/>
            <w:shd w:val="clear" w:color="auto" w:fill="auto"/>
          </w:tcPr>
          <w:p w14:paraId="19F7654D" w14:textId="77777777" w:rsidR="005A6F6E" w:rsidRPr="00D533B8" w:rsidRDefault="005A6F6E" w:rsidP="005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2F6005B" w14:textId="0CB90D2A" w:rsidR="005A6F6E" w:rsidRPr="00D533B8" w:rsidRDefault="00786EC4" w:rsidP="005A6F6E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5A6F6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977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278848A" w14:textId="77777777" w:rsidR="005A6F6E" w:rsidRPr="00D533B8" w:rsidRDefault="005A6F6E" w:rsidP="005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481880A" w14:textId="1062A796" w:rsidR="005A6F6E" w:rsidRPr="00D533B8" w:rsidRDefault="00786EC4" w:rsidP="005A6F6E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8C73C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449</w:t>
            </w:r>
          </w:p>
        </w:tc>
        <w:tc>
          <w:tcPr>
            <w:tcW w:w="270" w:type="dxa"/>
            <w:shd w:val="clear" w:color="auto" w:fill="auto"/>
          </w:tcPr>
          <w:p w14:paraId="484C9C4F" w14:textId="77777777" w:rsidR="005A6F6E" w:rsidRPr="00D533B8" w:rsidRDefault="005A6F6E" w:rsidP="005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E1550C6" w14:textId="7C224B5B" w:rsidR="005A6F6E" w:rsidRPr="00D533B8" w:rsidRDefault="00786EC4" w:rsidP="005A6F6E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5A6F6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977</w:t>
            </w:r>
          </w:p>
        </w:tc>
      </w:tr>
      <w:tr w:rsidR="005A6F6E" w:rsidRPr="00D533B8" w14:paraId="6B2AAA9B" w14:textId="77777777" w:rsidTr="000229B5">
        <w:tc>
          <w:tcPr>
            <w:tcW w:w="4050" w:type="dxa"/>
          </w:tcPr>
          <w:p w14:paraId="75B32663" w14:textId="77777777" w:rsidR="005A6F6E" w:rsidRPr="00D533B8" w:rsidRDefault="005A6F6E" w:rsidP="005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D4AA75" w14:textId="544E6DF8" w:rsidR="005A6F6E" w:rsidRPr="00F128CF" w:rsidRDefault="00786EC4" w:rsidP="005A6F6E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1234B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D9C4C82" w14:textId="77777777" w:rsidR="005A6F6E" w:rsidRPr="00D533B8" w:rsidRDefault="005A6F6E" w:rsidP="005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2FD066" w14:textId="4B75172C" w:rsidR="005A6F6E" w:rsidRPr="00D533B8" w:rsidRDefault="00786EC4" w:rsidP="005A6F6E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5A6F6E" w:rsidRPr="00F128C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55AA33D" w14:textId="77777777" w:rsidR="005A6F6E" w:rsidRPr="00D533B8" w:rsidRDefault="005A6F6E" w:rsidP="005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3507E4" w14:textId="2DBBAE86" w:rsidR="005A6F6E" w:rsidRPr="00D533B8" w:rsidRDefault="00786EC4" w:rsidP="005A6F6E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8C73C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270" w:type="dxa"/>
            <w:shd w:val="clear" w:color="auto" w:fill="auto"/>
          </w:tcPr>
          <w:p w14:paraId="7A7CA086" w14:textId="77777777" w:rsidR="005A6F6E" w:rsidRPr="00D533B8" w:rsidRDefault="005A6F6E" w:rsidP="005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2727B2" w14:textId="4C15C34C" w:rsidR="005A6F6E" w:rsidRPr="00D533B8" w:rsidRDefault="00786EC4" w:rsidP="005A6F6E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5A6F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955</w:t>
            </w:r>
          </w:p>
        </w:tc>
      </w:tr>
      <w:tr w:rsidR="005A6F6E" w:rsidRPr="00C219F7" w14:paraId="0F694E25" w14:textId="77777777" w:rsidTr="000229B5">
        <w:tc>
          <w:tcPr>
            <w:tcW w:w="4050" w:type="dxa"/>
            <w:shd w:val="clear" w:color="auto" w:fill="auto"/>
          </w:tcPr>
          <w:p w14:paraId="5EDFFF6E" w14:textId="77777777" w:rsidR="005A6F6E" w:rsidRPr="00C219F7" w:rsidRDefault="005A6F6E" w:rsidP="005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2571A5E" w14:textId="77777777" w:rsidR="005A6F6E" w:rsidRPr="00C219F7" w:rsidRDefault="005A6F6E" w:rsidP="005A6F6E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29B6834" w14:textId="77777777" w:rsidR="005A6F6E" w:rsidRPr="00C219F7" w:rsidRDefault="005A6F6E" w:rsidP="005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EF98DD9" w14:textId="77777777" w:rsidR="005A6F6E" w:rsidRPr="00C219F7" w:rsidRDefault="005A6F6E" w:rsidP="005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6C39A84" w14:textId="77777777" w:rsidR="005A6F6E" w:rsidRPr="00C219F7" w:rsidRDefault="005A6F6E" w:rsidP="005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90BAE3E" w14:textId="77777777" w:rsidR="005A6F6E" w:rsidRPr="00C219F7" w:rsidRDefault="005A6F6E" w:rsidP="005A6F6E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  <w:gridSpan w:val="2"/>
            <w:shd w:val="clear" w:color="auto" w:fill="auto"/>
          </w:tcPr>
          <w:p w14:paraId="402856C4" w14:textId="77777777" w:rsidR="005A6F6E" w:rsidRPr="00C219F7" w:rsidRDefault="005A6F6E" w:rsidP="005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669579AA" w14:textId="77777777" w:rsidR="005A6F6E" w:rsidRPr="00C219F7" w:rsidRDefault="005A6F6E" w:rsidP="005A6F6E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A6F6E" w:rsidRPr="00D533B8" w14:paraId="37837A4E" w14:textId="77777777" w:rsidTr="000229B5">
        <w:tc>
          <w:tcPr>
            <w:tcW w:w="4050" w:type="dxa"/>
            <w:shd w:val="clear" w:color="auto" w:fill="auto"/>
          </w:tcPr>
          <w:p w14:paraId="55E79DAF" w14:textId="25DF14C7" w:rsidR="005A6F6E" w:rsidRPr="00D533B8" w:rsidRDefault="005A6F6E" w:rsidP="005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5D20EE" w:rsidRPr="005D20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786EC4" w:rsidRPr="00786E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31991DEA" w14:textId="77777777" w:rsidR="005A6F6E" w:rsidRPr="00D533B8" w:rsidRDefault="005A6F6E" w:rsidP="005A6F6E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A1D5D98" w14:textId="77777777" w:rsidR="005A6F6E" w:rsidRPr="00D533B8" w:rsidRDefault="005A6F6E" w:rsidP="005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39C63EA" w14:textId="77777777" w:rsidR="005A6F6E" w:rsidRPr="00D533B8" w:rsidRDefault="005A6F6E" w:rsidP="005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1B1DDBB" w14:textId="77777777" w:rsidR="005A6F6E" w:rsidRPr="00D533B8" w:rsidRDefault="005A6F6E" w:rsidP="005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F93FA9D" w14:textId="77777777" w:rsidR="005A6F6E" w:rsidRPr="00D533B8" w:rsidRDefault="005A6F6E" w:rsidP="005A6F6E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  <w:gridSpan w:val="2"/>
            <w:shd w:val="clear" w:color="auto" w:fill="auto"/>
          </w:tcPr>
          <w:p w14:paraId="1B025545" w14:textId="77777777" w:rsidR="005A6F6E" w:rsidRPr="00D533B8" w:rsidRDefault="005A6F6E" w:rsidP="005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438DF1D6" w14:textId="77777777" w:rsidR="005A6F6E" w:rsidRPr="00D533B8" w:rsidRDefault="005A6F6E" w:rsidP="005A6F6E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A6F6E" w:rsidRPr="00523817" w14:paraId="5CCF0C5D" w14:textId="77777777" w:rsidTr="000229B5">
        <w:trPr>
          <w:trHeight w:val="245"/>
        </w:trPr>
        <w:tc>
          <w:tcPr>
            <w:tcW w:w="4050" w:type="dxa"/>
            <w:shd w:val="clear" w:color="auto" w:fill="auto"/>
          </w:tcPr>
          <w:p w14:paraId="49F7DAD3" w14:textId="77777777" w:rsidR="005A6F6E" w:rsidRPr="00523817" w:rsidRDefault="005A6F6E" w:rsidP="005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8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080" w:type="dxa"/>
            <w:shd w:val="clear" w:color="auto" w:fill="auto"/>
          </w:tcPr>
          <w:p w14:paraId="4492BE59" w14:textId="77777777" w:rsidR="005A6F6E" w:rsidRPr="00523817" w:rsidRDefault="005A6F6E" w:rsidP="005A6F6E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C9D332C" w14:textId="77777777" w:rsidR="005A6F6E" w:rsidRPr="00523817" w:rsidRDefault="005A6F6E" w:rsidP="005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C10CD4" w14:textId="77777777" w:rsidR="005A6F6E" w:rsidRPr="00523817" w:rsidRDefault="005A6F6E" w:rsidP="005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A1605CC" w14:textId="77777777" w:rsidR="005A6F6E" w:rsidRPr="00523817" w:rsidRDefault="005A6F6E" w:rsidP="005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9E92259" w14:textId="77777777" w:rsidR="005A6F6E" w:rsidRPr="00523817" w:rsidRDefault="005A6F6E" w:rsidP="005A6F6E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  <w:gridSpan w:val="2"/>
            <w:shd w:val="clear" w:color="auto" w:fill="auto"/>
          </w:tcPr>
          <w:p w14:paraId="5FD795DC" w14:textId="77777777" w:rsidR="005A6F6E" w:rsidRPr="00523817" w:rsidRDefault="005A6F6E" w:rsidP="005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6C9CF77B" w14:textId="77777777" w:rsidR="005A6F6E" w:rsidRPr="00523817" w:rsidRDefault="005A6F6E" w:rsidP="005A6F6E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A6F6E" w:rsidRPr="00D533B8" w14:paraId="2A39C301" w14:textId="77777777" w:rsidTr="000229B5">
        <w:trPr>
          <w:trHeight w:val="182"/>
        </w:trPr>
        <w:tc>
          <w:tcPr>
            <w:tcW w:w="4050" w:type="dxa"/>
            <w:shd w:val="clear" w:color="auto" w:fill="auto"/>
          </w:tcPr>
          <w:p w14:paraId="0E1A2E2B" w14:textId="77777777" w:rsidR="005A6F6E" w:rsidRPr="00D533B8" w:rsidRDefault="005A6F6E" w:rsidP="005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1080" w:type="dxa"/>
            <w:shd w:val="clear" w:color="auto" w:fill="auto"/>
          </w:tcPr>
          <w:p w14:paraId="1D69EE0E" w14:textId="77777777" w:rsidR="005A6F6E" w:rsidRPr="00D533B8" w:rsidRDefault="005A6F6E" w:rsidP="005A6F6E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3DE5F0A" w14:textId="77777777" w:rsidR="005A6F6E" w:rsidRPr="00D533B8" w:rsidRDefault="005A6F6E" w:rsidP="005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F0AED8" w14:textId="77777777" w:rsidR="005A6F6E" w:rsidRPr="00D533B8" w:rsidRDefault="005A6F6E" w:rsidP="005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0704E64" w14:textId="77777777" w:rsidR="005A6F6E" w:rsidRPr="00D533B8" w:rsidRDefault="005A6F6E" w:rsidP="005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F7C1578" w14:textId="77777777" w:rsidR="005A6F6E" w:rsidRPr="00D533B8" w:rsidRDefault="005A6F6E" w:rsidP="005A6F6E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  <w:gridSpan w:val="2"/>
            <w:shd w:val="clear" w:color="auto" w:fill="auto"/>
          </w:tcPr>
          <w:p w14:paraId="2650467B" w14:textId="77777777" w:rsidR="005A6F6E" w:rsidRPr="00D533B8" w:rsidRDefault="005A6F6E" w:rsidP="005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70ACA4C3" w14:textId="77777777" w:rsidR="005A6F6E" w:rsidRPr="00D533B8" w:rsidRDefault="005A6F6E" w:rsidP="005A6F6E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A6F6E" w:rsidRPr="00D533B8" w14:paraId="7C1ED923" w14:textId="77777777" w:rsidTr="000229B5">
        <w:tc>
          <w:tcPr>
            <w:tcW w:w="4050" w:type="dxa"/>
            <w:shd w:val="clear" w:color="auto" w:fill="auto"/>
          </w:tcPr>
          <w:p w14:paraId="04FAC214" w14:textId="77777777" w:rsidR="005A6F6E" w:rsidRPr="00D533B8" w:rsidRDefault="005A6F6E" w:rsidP="005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080" w:type="dxa"/>
            <w:shd w:val="clear" w:color="auto" w:fill="auto"/>
          </w:tcPr>
          <w:p w14:paraId="22F41C09" w14:textId="39A94CA9" w:rsidR="005A6F6E" w:rsidRPr="00D533B8" w:rsidRDefault="005D20EE" w:rsidP="005A6F6E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1234B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838</w:t>
            </w:r>
          </w:p>
        </w:tc>
        <w:tc>
          <w:tcPr>
            <w:tcW w:w="270" w:type="dxa"/>
            <w:shd w:val="clear" w:color="auto" w:fill="auto"/>
          </w:tcPr>
          <w:p w14:paraId="09E4438A" w14:textId="77777777" w:rsidR="005A6F6E" w:rsidRPr="00D533B8" w:rsidRDefault="005A6F6E" w:rsidP="005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4FFB670" w14:textId="222BC047" w:rsidR="005A6F6E" w:rsidRPr="00D533B8" w:rsidRDefault="005D20EE" w:rsidP="005A6F6E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5A6F6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084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106AE18" w14:textId="77777777" w:rsidR="005A6F6E" w:rsidRPr="00D533B8" w:rsidRDefault="005A6F6E" w:rsidP="005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851AC87" w14:textId="5932187D" w:rsidR="005A6F6E" w:rsidRPr="00D533B8" w:rsidRDefault="005D20EE" w:rsidP="005A6F6E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8C73C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594</w:t>
            </w:r>
          </w:p>
        </w:tc>
        <w:tc>
          <w:tcPr>
            <w:tcW w:w="288" w:type="dxa"/>
            <w:gridSpan w:val="2"/>
            <w:shd w:val="clear" w:color="auto" w:fill="auto"/>
          </w:tcPr>
          <w:p w14:paraId="2054A0C5" w14:textId="77777777" w:rsidR="005A6F6E" w:rsidRPr="00D533B8" w:rsidRDefault="005A6F6E" w:rsidP="005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69A8645B" w14:textId="1335D0DB" w:rsidR="005A6F6E" w:rsidRPr="00D533B8" w:rsidRDefault="005D20EE" w:rsidP="005A6F6E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5A6F6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786EC4"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5A6F6E" w:rsidRPr="00D533B8" w14:paraId="5A06C146" w14:textId="77777777" w:rsidTr="000229B5">
        <w:tc>
          <w:tcPr>
            <w:tcW w:w="4050" w:type="dxa"/>
          </w:tcPr>
          <w:p w14:paraId="467D0B00" w14:textId="77777777" w:rsidR="005A6F6E" w:rsidRPr="00D533B8" w:rsidRDefault="005A6F6E" w:rsidP="005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080" w:type="dxa"/>
            <w:shd w:val="clear" w:color="auto" w:fill="auto"/>
          </w:tcPr>
          <w:p w14:paraId="461BDF6F" w14:textId="3B11D85B" w:rsidR="005A6F6E" w:rsidRPr="00D533B8" w:rsidRDefault="005D20EE" w:rsidP="005A6F6E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786EC4"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36577666" w14:textId="77777777" w:rsidR="005A6F6E" w:rsidRPr="00D533B8" w:rsidRDefault="005A6F6E" w:rsidP="005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65EF0F" w14:textId="5C5A1546" w:rsidR="005A6F6E" w:rsidRPr="00D533B8" w:rsidRDefault="005D20EE" w:rsidP="005A6F6E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786EC4"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59101A4" w14:textId="77777777" w:rsidR="005A6F6E" w:rsidRPr="00D533B8" w:rsidRDefault="005A6F6E" w:rsidP="005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6F8DFB3" w14:textId="196B9950" w:rsidR="005A6F6E" w:rsidRPr="00D533B8" w:rsidRDefault="005D20EE" w:rsidP="005A6F6E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786EC4"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88" w:type="dxa"/>
            <w:gridSpan w:val="2"/>
            <w:shd w:val="clear" w:color="auto" w:fill="auto"/>
          </w:tcPr>
          <w:p w14:paraId="14AA97D1" w14:textId="77777777" w:rsidR="005A6F6E" w:rsidRPr="00D533B8" w:rsidRDefault="005A6F6E" w:rsidP="005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6F8EF2D5" w14:textId="19D6B3CF" w:rsidR="005A6F6E" w:rsidRPr="00D533B8" w:rsidRDefault="005D20EE" w:rsidP="005A6F6E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786EC4"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5A6F6E" w:rsidRPr="00D533B8" w14:paraId="46C18177" w14:textId="77777777" w:rsidTr="000229B5">
        <w:trPr>
          <w:trHeight w:val="93"/>
        </w:trPr>
        <w:tc>
          <w:tcPr>
            <w:tcW w:w="4050" w:type="dxa"/>
            <w:shd w:val="clear" w:color="auto" w:fill="auto"/>
          </w:tcPr>
          <w:p w14:paraId="503189D9" w14:textId="77777777" w:rsidR="005A6F6E" w:rsidRPr="00D533B8" w:rsidRDefault="005A6F6E" w:rsidP="005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82277F" w14:textId="4BB216EF" w:rsidR="005A6F6E" w:rsidRPr="00D533B8" w:rsidRDefault="005D20EE" w:rsidP="005A6F6E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1234B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750</w:t>
            </w:r>
          </w:p>
        </w:tc>
        <w:tc>
          <w:tcPr>
            <w:tcW w:w="270" w:type="dxa"/>
            <w:shd w:val="clear" w:color="auto" w:fill="auto"/>
          </w:tcPr>
          <w:p w14:paraId="7731E88F" w14:textId="77777777" w:rsidR="005A6F6E" w:rsidRPr="00D533B8" w:rsidRDefault="005A6F6E" w:rsidP="005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B3A358" w14:textId="0A299C06" w:rsidR="005A6F6E" w:rsidRPr="00D533B8" w:rsidRDefault="005D20EE" w:rsidP="005A6F6E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5A6F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90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68E484E" w14:textId="77777777" w:rsidR="005A6F6E" w:rsidRPr="00D533B8" w:rsidRDefault="005A6F6E" w:rsidP="005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7889F0" w14:textId="0DC60BA0" w:rsidR="005A6F6E" w:rsidRPr="00D533B8" w:rsidRDefault="005D20EE" w:rsidP="005A6F6E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8C73C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506</w:t>
            </w:r>
          </w:p>
        </w:tc>
        <w:tc>
          <w:tcPr>
            <w:tcW w:w="288" w:type="dxa"/>
            <w:gridSpan w:val="2"/>
            <w:shd w:val="clear" w:color="auto" w:fill="auto"/>
          </w:tcPr>
          <w:p w14:paraId="0A509F79" w14:textId="77777777" w:rsidR="005A6F6E" w:rsidRPr="00D533B8" w:rsidRDefault="005A6F6E" w:rsidP="005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028BFE" w14:textId="52C29B87" w:rsidR="005A6F6E" w:rsidRPr="00D533B8" w:rsidRDefault="005D20EE" w:rsidP="005A6F6E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5A6F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74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</w:tr>
      <w:tr w:rsidR="005A6F6E" w:rsidRPr="00D533B8" w14:paraId="0EDDDB5D" w14:textId="77777777" w:rsidTr="000229B5">
        <w:trPr>
          <w:trHeight w:val="93"/>
        </w:trPr>
        <w:tc>
          <w:tcPr>
            <w:tcW w:w="4050" w:type="dxa"/>
            <w:shd w:val="clear" w:color="auto" w:fill="auto"/>
          </w:tcPr>
          <w:p w14:paraId="77E2EDDE" w14:textId="77777777" w:rsidR="005A6F6E" w:rsidRPr="00523817" w:rsidRDefault="005A6F6E" w:rsidP="005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7CC4F50" w14:textId="77777777" w:rsidR="005A6F6E" w:rsidRPr="00D533B8" w:rsidRDefault="005A6F6E" w:rsidP="005A6F6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40B9F08" w14:textId="77777777" w:rsidR="005A6F6E" w:rsidRPr="00D533B8" w:rsidRDefault="005A6F6E" w:rsidP="005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E0D01E" w14:textId="77777777" w:rsidR="005A6F6E" w:rsidRPr="00D533B8" w:rsidRDefault="005A6F6E" w:rsidP="005A6F6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79D036A" w14:textId="77777777" w:rsidR="005A6F6E" w:rsidRPr="00D533B8" w:rsidRDefault="005A6F6E" w:rsidP="005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D98BE4B" w14:textId="77777777" w:rsidR="005A6F6E" w:rsidRPr="00D533B8" w:rsidRDefault="005A6F6E" w:rsidP="005A6F6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  <w:gridSpan w:val="2"/>
            <w:shd w:val="clear" w:color="auto" w:fill="auto"/>
          </w:tcPr>
          <w:p w14:paraId="07C91359" w14:textId="77777777" w:rsidR="005A6F6E" w:rsidRPr="00D533B8" w:rsidRDefault="005A6F6E" w:rsidP="005A6F6E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47F7F77A" w14:textId="77777777" w:rsidR="005A6F6E" w:rsidRPr="00D533B8" w:rsidRDefault="005A6F6E" w:rsidP="005A6F6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A6F6E" w:rsidRPr="00D533B8" w14:paraId="16ACC694" w14:textId="77777777" w:rsidTr="000229B5">
        <w:trPr>
          <w:trHeight w:val="93"/>
        </w:trPr>
        <w:tc>
          <w:tcPr>
            <w:tcW w:w="4050" w:type="dxa"/>
            <w:shd w:val="clear" w:color="auto" w:fill="auto"/>
          </w:tcPr>
          <w:p w14:paraId="5A95A0EE" w14:textId="77777777" w:rsidR="005A6F6E" w:rsidRPr="00523817" w:rsidRDefault="005A6F6E" w:rsidP="005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523817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รับรู้ในกำไรขาดทุนเบ็ดเสร็จอื่น</w:t>
            </w:r>
          </w:p>
        </w:tc>
        <w:tc>
          <w:tcPr>
            <w:tcW w:w="1080" w:type="dxa"/>
            <w:shd w:val="clear" w:color="auto" w:fill="auto"/>
          </w:tcPr>
          <w:p w14:paraId="394BC0D9" w14:textId="77777777" w:rsidR="005A6F6E" w:rsidRPr="00D533B8" w:rsidRDefault="005A6F6E" w:rsidP="005A6F6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A321E5F" w14:textId="77777777" w:rsidR="005A6F6E" w:rsidRPr="00D533B8" w:rsidRDefault="005A6F6E" w:rsidP="005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C3FEAC" w14:textId="77777777" w:rsidR="005A6F6E" w:rsidRPr="00D533B8" w:rsidRDefault="005A6F6E" w:rsidP="005A6F6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D0DF65B" w14:textId="77777777" w:rsidR="005A6F6E" w:rsidRPr="00D533B8" w:rsidRDefault="005A6F6E" w:rsidP="005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BB0F427" w14:textId="77777777" w:rsidR="005A6F6E" w:rsidRPr="00D533B8" w:rsidRDefault="005A6F6E" w:rsidP="005A6F6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  <w:gridSpan w:val="2"/>
            <w:shd w:val="clear" w:color="auto" w:fill="auto"/>
          </w:tcPr>
          <w:p w14:paraId="6E932FA4" w14:textId="77777777" w:rsidR="005A6F6E" w:rsidRPr="00D533B8" w:rsidRDefault="005A6F6E" w:rsidP="005A6F6E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1F979E9E" w14:textId="77777777" w:rsidR="005A6F6E" w:rsidRPr="00D533B8" w:rsidRDefault="005A6F6E" w:rsidP="005A6F6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A6F6E" w:rsidRPr="00D533B8" w14:paraId="55D5FE4D" w14:textId="77777777" w:rsidTr="000229B5">
        <w:trPr>
          <w:trHeight w:val="93"/>
        </w:trPr>
        <w:tc>
          <w:tcPr>
            <w:tcW w:w="4050" w:type="dxa"/>
            <w:shd w:val="clear" w:color="auto" w:fill="auto"/>
            <w:vAlign w:val="bottom"/>
          </w:tcPr>
          <w:p w14:paraId="7D4AD190" w14:textId="77777777" w:rsidR="005A6F6E" w:rsidRPr="00523817" w:rsidRDefault="005A6F6E" w:rsidP="005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23817">
              <w:rPr>
                <w:rFonts w:ascii="Angsana New" w:hAnsi="Angsana New"/>
                <w:sz w:val="30"/>
                <w:szCs w:val="30"/>
                <w:cs/>
                <w:lang w:val="en-GB"/>
              </w:rPr>
              <w:t>กำไรจากการประมาณตามหลักคณิตศาสตร์</w:t>
            </w:r>
          </w:p>
        </w:tc>
        <w:tc>
          <w:tcPr>
            <w:tcW w:w="1080" w:type="dxa"/>
            <w:shd w:val="clear" w:color="auto" w:fill="auto"/>
          </w:tcPr>
          <w:p w14:paraId="3A566B30" w14:textId="77777777" w:rsidR="005A6F6E" w:rsidRPr="00D533B8" w:rsidRDefault="005A6F6E" w:rsidP="005A6F6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05ADD3E" w14:textId="77777777" w:rsidR="005A6F6E" w:rsidRPr="00D533B8" w:rsidRDefault="005A6F6E" w:rsidP="005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8E64DF7" w14:textId="77777777" w:rsidR="005A6F6E" w:rsidRPr="00D533B8" w:rsidRDefault="005A6F6E" w:rsidP="005A6F6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649F0A6" w14:textId="77777777" w:rsidR="005A6F6E" w:rsidRPr="00D533B8" w:rsidRDefault="005A6F6E" w:rsidP="005A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DA1C3B5" w14:textId="77777777" w:rsidR="005A6F6E" w:rsidRPr="00D533B8" w:rsidRDefault="005A6F6E" w:rsidP="005A6F6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  <w:gridSpan w:val="2"/>
            <w:shd w:val="clear" w:color="auto" w:fill="auto"/>
          </w:tcPr>
          <w:p w14:paraId="31DDC175" w14:textId="77777777" w:rsidR="005A6F6E" w:rsidRPr="00D533B8" w:rsidRDefault="005A6F6E" w:rsidP="005A6F6E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23538304" w14:textId="77777777" w:rsidR="005A6F6E" w:rsidRPr="00D533B8" w:rsidRDefault="005A6F6E" w:rsidP="005A6F6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A29FB" w:rsidRPr="00D533B8" w14:paraId="20D7173C" w14:textId="77777777" w:rsidTr="000229B5">
        <w:trPr>
          <w:trHeight w:val="93"/>
        </w:trPr>
        <w:tc>
          <w:tcPr>
            <w:tcW w:w="4050" w:type="dxa"/>
            <w:shd w:val="clear" w:color="auto" w:fill="auto"/>
            <w:vAlign w:val="bottom"/>
          </w:tcPr>
          <w:p w14:paraId="0D89C59D" w14:textId="77777777" w:rsidR="00FA29FB" w:rsidRPr="00523817" w:rsidRDefault="00FA29FB" w:rsidP="00FA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23817"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523817">
              <w:rPr>
                <w:rFonts w:ascii="Angsana New" w:hAnsi="Angsana New"/>
                <w:sz w:val="30"/>
                <w:szCs w:val="30"/>
                <w:cs/>
                <w:lang w:val="en-GB"/>
              </w:rPr>
              <w:t>ประกันภัยที่รับรู้ในระหว่างปี</w:t>
            </w:r>
          </w:p>
        </w:tc>
        <w:tc>
          <w:tcPr>
            <w:tcW w:w="1080" w:type="dxa"/>
            <w:shd w:val="clear" w:color="auto" w:fill="auto"/>
          </w:tcPr>
          <w:p w14:paraId="796ED240" w14:textId="4C6C08CE" w:rsidR="00FA29FB" w:rsidRPr="00AA216D" w:rsidRDefault="008C73C9" w:rsidP="008C73C9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108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84E6A0" w14:textId="77777777" w:rsidR="00FA29FB" w:rsidRPr="00D533B8" w:rsidRDefault="00FA29FB" w:rsidP="00FA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 w:right="-12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9047E4" w14:textId="140CC298" w:rsidR="00FA29FB" w:rsidRPr="00D533B8" w:rsidRDefault="00FA29FB" w:rsidP="00FA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AA216D"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 w:hint="cs"/>
                <w:sz w:val="30"/>
                <w:szCs w:val="30"/>
              </w:rPr>
              <w:t>656</w:t>
            </w:r>
            <w:r w:rsidRPr="00AA216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E22BF68" w14:textId="77777777" w:rsidR="00FA29FB" w:rsidRPr="00D533B8" w:rsidRDefault="00FA29FB" w:rsidP="00FA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 w:right="-12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615E0DC" w14:textId="79E24944" w:rsidR="00FA29FB" w:rsidRPr="00AA216D" w:rsidRDefault="008C73C9" w:rsidP="008C73C9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108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8" w:type="dxa"/>
            <w:gridSpan w:val="2"/>
            <w:shd w:val="clear" w:color="auto" w:fill="auto"/>
          </w:tcPr>
          <w:p w14:paraId="306016DD" w14:textId="77777777" w:rsidR="00FA29FB" w:rsidRPr="00D533B8" w:rsidRDefault="00FA29FB" w:rsidP="00FA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7159E5F0" w14:textId="03AD1653" w:rsidR="00FA29FB" w:rsidRPr="00D533B8" w:rsidRDefault="00FA29FB" w:rsidP="00FA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AA216D"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656</w:t>
            </w:r>
            <w:r w:rsidRPr="00AA216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A29FB" w:rsidRPr="00D533B8" w14:paraId="62FB7F47" w14:textId="77777777" w:rsidTr="000229B5">
        <w:trPr>
          <w:trHeight w:val="93"/>
        </w:trPr>
        <w:tc>
          <w:tcPr>
            <w:tcW w:w="4050" w:type="dxa"/>
            <w:shd w:val="clear" w:color="auto" w:fill="auto"/>
            <w:vAlign w:val="bottom"/>
          </w:tcPr>
          <w:p w14:paraId="76A313C3" w14:textId="4C16A051" w:rsidR="00FA29FB" w:rsidRPr="00523817" w:rsidRDefault="00FA29FB" w:rsidP="00FA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ขาดทุนสะสม</w:t>
            </w:r>
            <w:r w:rsidRPr="00523817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จากการประมาณตามหลัก</w:t>
            </w:r>
          </w:p>
        </w:tc>
        <w:tc>
          <w:tcPr>
            <w:tcW w:w="1080" w:type="dxa"/>
            <w:shd w:val="clear" w:color="auto" w:fill="auto"/>
          </w:tcPr>
          <w:p w14:paraId="693A1E2B" w14:textId="77777777" w:rsidR="00FA29FB" w:rsidRPr="00AA216D" w:rsidRDefault="00FA29FB" w:rsidP="00FA29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5A43B0C" w14:textId="77777777" w:rsidR="00FA29FB" w:rsidRPr="00D533B8" w:rsidRDefault="00FA29FB" w:rsidP="00FA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 w:right="-12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7A3CFC" w14:textId="77777777" w:rsidR="00FA29FB" w:rsidRDefault="00FA29FB" w:rsidP="00FA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48272AD" w14:textId="77777777" w:rsidR="00FA29FB" w:rsidRPr="00D533B8" w:rsidRDefault="00FA29FB" w:rsidP="00FA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 w:right="-12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B763C99" w14:textId="77777777" w:rsidR="00FA29FB" w:rsidRPr="00AA216D" w:rsidRDefault="00FA29FB" w:rsidP="008C73C9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108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  <w:gridSpan w:val="2"/>
            <w:shd w:val="clear" w:color="auto" w:fill="auto"/>
          </w:tcPr>
          <w:p w14:paraId="61FFAD0B" w14:textId="77777777" w:rsidR="00FA29FB" w:rsidRPr="00D533B8" w:rsidRDefault="00FA29FB" w:rsidP="00FA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289E7BAE" w14:textId="77777777" w:rsidR="00FA29FB" w:rsidRDefault="00FA29FB" w:rsidP="00FA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29FB" w:rsidRPr="00D533B8" w14:paraId="47D628DF" w14:textId="77777777" w:rsidTr="000229B5">
        <w:trPr>
          <w:trHeight w:val="93"/>
        </w:trPr>
        <w:tc>
          <w:tcPr>
            <w:tcW w:w="4050" w:type="dxa"/>
            <w:shd w:val="clear" w:color="auto" w:fill="auto"/>
            <w:vAlign w:val="bottom"/>
          </w:tcPr>
          <w:p w14:paraId="654EA20E" w14:textId="77777777" w:rsidR="00FA29FB" w:rsidRPr="00523817" w:rsidRDefault="00FA29FB" w:rsidP="00FA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23817"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523817">
              <w:rPr>
                <w:rFonts w:ascii="Angsana New" w:hAnsi="Angsana New"/>
                <w:sz w:val="30"/>
                <w:szCs w:val="30"/>
                <w:cs/>
                <w:lang w:val="en-GB"/>
              </w:rPr>
              <w:t>คณิตศาสตร์ประกันภัยที่รับรู้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4ABD612" w14:textId="24DF2053" w:rsidR="00FA29FB" w:rsidRPr="00AA216D" w:rsidRDefault="00786EC4" w:rsidP="00ED3EB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ED3EBD" w:rsidRPr="00ED3EB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90</w:t>
            </w: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F4021FE" w14:textId="77777777" w:rsidR="00FA29FB" w:rsidRPr="00D533B8" w:rsidRDefault="00FA29FB" w:rsidP="00FA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 w:right="-12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A64E29D" w14:textId="2BC76261" w:rsidR="00FA29FB" w:rsidRPr="00AA216D" w:rsidRDefault="005D20EE" w:rsidP="00FA29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20EE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="00FA29F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D20EE">
              <w:rPr>
                <w:rFonts w:ascii="Angsana New" w:hAnsi="Angsana New" w:hint="cs"/>
                <w:sz w:val="30"/>
                <w:szCs w:val="30"/>
                <w:lang w:val="en-US" w:bidi="th-TH"/>
              </w:rPr>
              <w:t>558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B569CF8" w14:textId="77777777" w:rsidR="00FA29FB" w:rsidRPr="00D533B8" w:rsidRDefault="00FA29FB" w:rsidP="00FA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 w:right="-12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D09A5B" w14:textId="418A23A4" w:rsidR="00FA29FB" w:rsidRPr="00AA216D" w:rsidRDefault="00786EC4" w:rsidP="00ED3EB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ED3EBD" w:rsidRPr="00ED3EB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90</w:t>
            </w: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88" w:type="dxa"/>
            <w:gridSpan w:val="2"/>
            <w:shd w:val="clear" w:color="auto" w:fill="auto"/>
          </w:tcPr>
          <w:p w14:paraId="21BE5ABE" w14:textId="77777777" w:rsidR="00FA29FB" w:rsidRPr="00D533B8" w:rsidRDefault="00FA29FB" w:rsidP="00FA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1EAC0204" w14:textId="31C965E9" w:rsidR="00FA29FB" w:rsidRPr="00AA216D" w:rsidRDefault="005D20EE" w:rsidP="00FA29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20EE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="00FA29F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D20EE">
              <w:rPr>
                <w:rFonts w:ascii="Angsana New" w:hAnsi="Angsana New" w:hint="cs"/>
                <w:sz w:val="30"/>
                <w:szCs w:val="30"/>
                <w:lang w:val="en-US" w:bidi="th-TH"/>
              </w:rPr>
              <w:t>558</w:t>
            </w:r>
          </w:p>
        </w:tc>
      </w:tr>
      <w:tr w:rsidR="00FA29FB" w:rsidRPr="00D533B8" w14:paraId="3C915A8F" w14:textId="77777777" w:rsidTr="000229B5">
        <w:trPr>
          <w:trHeight w:val="93"/>
        </w:trPr>
        <w:tc>
          <w:tcPr>
            <w:tcW w:w="4050" w:type="dxa"/>
            <w:shd w:val="clear" w:color="auto" w:fill="auto"/>
          </w:tcPr>
          <w:p w14:paraId="7DEACF8B" w14:textId="77777777" w:rsidR="00FA29FB" w:rsidRPr="00D533B8" w:rsidRDefault="00FA29FB" w:rsidP="00FA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291436" w14:textId="11307113" w:rsidR="00FA29FB" w:rsidRPr="00AA216D" w:rsidRDefault="00786EC4" w:rsidP="00ED3EB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ED3EBD" w:rsidRPr="00AA21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90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6F93A41" w14:textId="77777777" w:rsidR="00FA29FB" w:rsidRPr="00AA216D" w:rsidRDefault="00FA29FB" w:rsidP="00FA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3C92E6" w14:textId="53DBC36C" w:rsidR="00FA29FB" w:rsidRPr="00AA216D" w:rsidRDefault="00786EC4" w:rsidP="00FA29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FA29FB" w:rsidRPr="00AA21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90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8DC5FBE" w14:textId="77777777" w:rsidR="00FA29FB" w:rsidRPr="00AA216D" w:rsidRDefault="00FA29FB" w:rsidP="00FA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51BBDD" w14:textId="57A8C83F" w:rsidR="00FA29FB" w:rsidRPr="00AA216D" w:rsidRDefault="00786EC4" w:rsidP="00ED3EB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ED3EBD" w:rsidRPr="00AA21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90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88" w:type="dxa"/>
            <w:gridSpan w:val="2"/>
            <w:shd w:val="clear" w:color="auto" w:fill="auto"/>
          </w:tcPr>
          <w:p w14:paraId="3FA0DDD5" w14:textId="77777777" w:rsidR="00FA29FB" w:rsidRPr="00AA216D" w:rsidRDefault="00FA29FB" w:rsidP="00FA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6B1856" w14:textId="68BB179E" w:rsidR="00FA29FB" w:rsidRPr="00AA216D" w:rsidRDefault="00786EC4" w:rsidP="00FA29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FA29FB" w:rsidRPr="00AA21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90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</w:tr>
    </w:tbl>
    <w:p w14:paraId="2F4BE615" w14:textId="77777777" w:rsidR="00BF6DAA" w:rsidRPr="00D533B8" w:rsidRDefault="00BF6DAA" w:rsidP="001477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</w:p>
    <w:p w14:paraId="0DC68E12" w14:textId="77777777" w:rsidR="00A12F39" w:rsidRPr="00D533B8" w:rsidRDefault="00A12F39" w:rsidP="001477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D533B8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โครงการผลประโยชน์</w:t>
      </w:r>
      <w:r w:rsidR="004E468F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ที่กำหนดไว้</w:t>
      </w:r>
    </w:p>
    <w:p w14:paraId="1545053C" w14:textId="77777777" w:rsidR="00A12F39" w:rsidRPr="00D533B8" w:rsidRDefault="00A12F39" w:rsidP="001477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green"/>
          <w:lang w:val="en-GB"/>
        </w:rPr>
      </w:pPr>
    </w:p>
    <w:p w14:paraId="50D32459" w14:textId="622D0F79" w:rsidR="007C4D87" w:rsidRDefault="004C134D" w:rsidP="00886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>กลุ่มบริษัทและบริษัทจัดการโครงการ</w:t>
      </w:r>
      <w:r w:rsidR="004E468F" w:rsidRPr="004E468F">
        <w:rPr>
          <w:rFonts w:ascii="Angsana New" w:hAnsi="Angsana New"/>
          <w:sz w:val="30"/>
          <w:szCs w:val="30"/>
          <w:cs/>
        </w:rPr>
        <w:t>ผลประโยชน์ที่กำหนดไว้</w:t>
      </w:r>
      <w:r w:rsidRPr="00D533B8">
        <w:rPr>
          <w:rFonts w:ascii="Angsana New" w:hAnsi="Angsana New"/>
          <w:sz w:val="30"/>
          <w:szCs w:val="30"/>
          <w:cs/>
        </w:rPr>
        <w:t>ตามข้อกำหนดของพระราชบัญญัติคุ้มครอง</w:t>
      </w:r>
      <w:r w:rsidR="00CE2AA6" w:rsidRPr="00D533B8">
        <w:rPr>
          <w:rFonts w:ascii="Angsana New" w:hAnsi="Angsana New"/>
          <w:sz w:val="30"/>
          <w:szCs w:val="30"/>
          <w:cs/>
        </w:rPr>
        <w:t>แรงงาน</w:t>
      </w:r>
      <w:r w:rsidRPr="00D533B8">
        <w:rPr>
          <w:rFonts w:ascii="Angsana New" w:hAnsi="Angsana New"/>
          <w:sz w:val="30"/>
          <w:szCs w:val="30"/>
          <w:cs/>
        </w:rPr>
        <w:t xml:space="preserve">พ.ศ. </w:t>
      </w:r>
      <w:r w:rsidR="00786EC4" w:rsidRPr="00786EC4">
        <w:rPr>
          <w:rFonts w:ascii="Angsana New" w:hAnsi="Angsana New"/>
          <w:sz w:val="30"/>
          <w:szCs w:val="30"/>
        </w:rPr>
        <w:t>2</w:t>
      </w:r>
      <w:r w:rsidR="005D20EE" w:rsidRPr="005D20EE">
        <w:rPr>
          <w:rFonts w:ascii="Angsana New" w:hAnsi="Angsana New"/>
          <w:sz w:val="30"/>
          <w:szCs w:val="30"/>
        </w:rPr>
        <w:t>54</w:t>
      </w:r>
      <w:r w:rsidR="00786EC4" w:rsidRPr="00786EC4">
        <w:rPr>
          <w:rFonts w:ascii="Angsana New" w:hAnsi="Angsana New"/>
          <w:sz w:val="30"/>
          <w:szCs w:val="30"/>
        </w:rPr>
        <w:t>1</w:t>
      </w:r>
      <w:r w:rsidRPr="00D533B8">
        <w:rPr>
          <w:rFonts w:ascii="Angsana New" w:hAnsi="Angsana New"/>
          <w:sz w:val="30"/>
          <w:szCs w:val="30"/>
        </w:rPr>
        <w:t xml:space="preserve"> </w:t>
      </w:r>
      <w:r w:rsidRPr="00D533B8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โครงการผลประโยชน์ที่กำหนดไว้มีความเสี่ยงจากการประมาณการตามหลักคณิตศาสตร์ประกันภัย ได้แก่</w:t>
      </w:r>
      <w:r w:rsidR="000229B5">
        <w:rPr>
          <w:rFonts w:ascii="Angsana New" w:hAnsi="Angsana New" w:hint="cs"/>
          <w:sz w:val="30"/>
          <w:szCs w:val="30"/>
          <w:cs/>
        </w:rPr>
        <w:t xml:space="preserve"> </w:t>
      </w:r>
      <w:r w:rsidR="00CE2AA6" w:rsidRPr="00D533B8">
        <w:rPr>
          <w:rFonts w:ascii="Angsana New" w:hAnsi="Angsana New"/>
          <w:sz w:val="30"/>
          <w:szCs w:val="30"/>
          <w:cs/>
        </w:rPr>
        <w:t>ความเสี่ยงของช่วงชีวิต</w:t>
      </w:r>
      <w:r w:rsidR="00CE2AA6" w:rsidRPr="00D533B8">
        <w:rPr>
          <w:rFonts w:ascii="Angsana New" w:hAnsi="Angsana New"/>
          <w:sz w:val="30"/>
          <w:szCs w:val="30"/>
        </w:rPr>
        <w:t xml:space="preserve"> </w:t>
      </w:r>
      <w:r w:rsidR="00CE2AA6" w:rsidRPr="00D533B8">
        <w:rPr>
          <w:rFonts w:ascii="Angsana New" w:hAnsi="Angsana New"/>
          <w:sz w:val="30"/>
          <w:szCs w:val="30"/>
          <w:cs/>
        </w:rPr>
        <w:t>และ</w:t>
      </w:r>
      <w:r w:rsidRPr="00D533B8">
        <w:rPr>
          <w:rFonts w:ascii="Angsana New" w:hAnsi="Angsana New"/>
          <w:sz w:val="30"/>
          <w:szCs w:val="30"/>
          <w:cs/>
        </w:rPr>
        <w:t>ความเสี่ยงจากอัตราดอกเบี้ย</w:t>
      </w: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810"/>
        <w:gridCol w:w="1062"/>
        <w:gridCol w:w="270"/>
        <w:gridCol w:w="1080"/>
        <w:gridCol w:w="270"/>
        <w:gridCol w:w="1080"/>
        <w:gridCol w:w="270"/>
        <w:gridCol w:w="1080"/>
      </w:tblGrid>
      <w:tr w:rsidR="0071321C" w:rsidRPr="00D533B8" w14:paraId="52A41DF4" w14:textId="77777777" w:rsidTr="000229B5">
        <w:trPr>
          <w:tblHeader/>
        </w:trPr>
        <w:tc>
          <w:tcPr>
            <w:tcW w:w="3240" w:type="dxa"/>
            <w:shd w:val="clear" w:color="auto" w:fill="auto"/>
          </w:tcPr>
          <w:p w14:paraId="0D5F37A3" w14:textId="76C60B59" w:rsidR="0071321C" w:rsidRPr="0087172F" w:rsidRDefault="007C4D87" w:rsidP="00871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C4D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มูลค่าปัจจุบันของภาระผูกพันตาม</w:t>
            </w:r>
          </w:p>
        </w:tc>
        <w:tc>
          <w:tcPr>
            <w:tcW w:w="810" w:type="dxa"/>
          </w:tcPr>
          <w:p w14:paraId="18E62B47" w14:textId="77777777" w:rsidR="0071321C" w:rsidRPr="00D533B8" w:rsidRDefault="0071321C" w:rsidP="003F6649">
            <w:pPr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412" w:type="dxa"/>
            <w:gridSpan w:val="3"/>
            <w:shd w:val="clear" w:color="auto" w:fill="auto"/>
            <w:vAlign w:val="center"/>
          </w:tcPr>
          <w:p w14:paraId="51170C12" w14:textId="77777777" w:rsidR="0071321C" w:rsidRPr="00D533B8" w:rsidRDefault="0071321C" w:rsidP="003F6649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C37011A" w14:textId="77777777" w:rsidR="0071321C" w:rsidRPr="00D533B8" w:rsidRDefault="0071321C" w:rsidP="003F6649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center"/>
          </w:tcPr>
          <w:p w14:paraId="6532383B" w14:textId="77777777" w:rsidR="0071321C" w:rsidRPr="00D533B8" w:rsidRDefault="0071321C" w:rsidP="003F6649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69AA" w:rsidRPr="00D533B8" w14:paraId="385F2334" w14:textId="77777777" w:rsidTr="000229B5">
        <w:trPr>
          <w:tblHeader/>
        </w:trPr>
        <w:tc>
          <w:tcPr>
            <w:tcW w:w="3240" w:type="dxa"/>
            <w:shd w:val="clear" w:color="auto" w:fill="auto"/>
          </w:tcPr>
          <w:p w14:paraId="7D1DF067" w14:textId="26AE4713" w:rsidR="001D69AA" w:rsidRPr="00D533B8" w:rsidRDefault="0087172F" w:rsidP="001D69AA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7C4D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810" w:type="dxa"/>
          </w:tcPr>
          <w:p w14:paraId="009CACA9" w14:textId="77777777" w:rsidR="001D69AA" w:rsidRPr="00D533B8" w:rsidRDefault="001D69AA" w:rsidP="001D69AA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062" w:type="dxa"/>
          </w:tcPr>
          <w:p w14:paraId="15989202" w14:textId="458E6FCB" w:rsidR="001D69AA" w:rsidRPr="00D533B8" w:rsidRDefault="00786EC4" w:rsidP="001D69AA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19261C90" w14:textId="77777777" w:rsidR="001D69AA" w:rsidRPr="00D533B8" w:rsidRDefault="001D69AA" w:rsidP="001D69AA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6228A61" w14:textId="7CBA8A6F" w:rsidR="001D69AA" w:rsidRPr="00D533B8" w:rsidRDefault="00786EC4" w:rsidP="001D69AA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56</w:t>
            </w: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56238710" w14:textId="77777777" w:rsidR="001D69AA" w:rsidRPr="00D533B8" w:rsidRDefault="001D69AA" w:rsidP="001D69AA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C014E79" w14:textId="771B42DB" w:rsidR="001D69AA" w:rsidRPr="00D533B8" w:rsidRDefault="00786EC4" w:rsidP="001D69AA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492C53BE" w14:textId="77777777" w:rsidR="001D69AA" w:rsidRPr="00D533B8" w:rsidRDefault="001D69AA" w:rsidP="001D69AA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4958D6B" w14:textId="2951F109" w:rsidR="001D69AA" w:rsidRPr="00D533B8" w:rsidRDefault="00786EC4" w:rsidP="001D69AA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56</w:t>
            </w: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980A4B" w:rsidRPr="00D533B8" w14:paraId="62B4492E" w14:textId="77777777" w:rsidTr="000229B5">
        <w:trPr>
          <w:tblHeader/>
        </w:trPr>
        <w:tc>
          <w:tcPr>
            <w:tcW w:w="3240" w:type="dxa"/>
            <w:shd w:val="clear" w:color="auto" w:fill="auto"/>
          </w:tcPr>
          <w:p w14:paraId="34D659DC" w14:textId="77777777" w:rsidR="00980A4B" w:rsidRPr="00D533B8" w:rsidRDefault="00980A4B" w:rsidP="009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E4209D7" w14:textId="77777777" w:rsidR="00980A4B" w:rsidRPr="00D533B8" w:rsidRDefault="00980A4B" w:rsidP="009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12" w:type="dxa"/>
            <w:gridSpan w:val="7"/>
            <w:shd w:val="clear" w:color="auto" w:fill="auto"/>
          </w:tcPr>
          <w:p w14:paraId="66804A6E" w14:textId="77777777" w:rsidR="00980A4B" w:rsidRPr="00D533B8" w:rsidRDefault="00980A4B" w:rsidP="009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A29FB" w:rsidRPr="00D533B8" w14:paraId="1CC66E59" w14:textId="77777777" w:rsidTr="000229B5">
        <w:tc>
          <w:tcPr>
            <w:tcW w:w="3240" w:type="dxa"/>
            <w:shd w:val="clear" w:color="auto" w:fill="auto"/>
          </w:tcPr>
          <w:p w14:paraId="39686724" w14:textId="7BD29C5F" w:rsidR="00FA29FB" w:rsidRPr="00D533B8" w:rsidRDefault="00FA29FB" w:rsidP="00FA29FB">
            <w:pPr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14:paraId="7549AC76" w14:textId="77777777" w:rsidR="00FA29FB" w:rsidRPr="00D533B8" w:rsidRDefault="00FA29FB" w:rsidP="00FA29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266A29A6" w14:textId="418EBDCC" w:rsidR="00FA29FB" w:rsidRPr="001D69AA" w:rsidRDefault="00786EC4" w:rsidP="00FA29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1234B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303</w:t>
            </w:r>
          </w:p>
        </w:tc>
        <w:tc>
          <w:tcPr>
            <w:tcW w:w="270" w:type="dxa"/>
            <w:shd w:val="clear" w:color="auto" w:fill="auto"/>
          </w:tcPr>
          <w:p w14:paraId="51CC85AB" w14:textId="77777777" w:rsidR="00FA29FB" w:rsidRPr="00D533B8" w:rsidRDefault="00FA29FB" w:rsidP="00FA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30CC16" w14:textId="076DDD67" w:rsidR="00FA29FB" w:rsidRPr="00D533B8" w:rsidRDefault="00786EC4" w:rsidP="00FA29F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="00FA29FB" w:rsidRPr="001D69A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435</w:t>
            </w:r>
          </w:p>
        </w:tc>
        <w:tc>
          <w:tcPr>
            <w:tcW w:w="270" w:type="dxa"/>
            <w:shd w:val="clear" w:color="auto" w:fill="auto"/>
          </w:tcPr>
          <w:p w14:paraId="21122F1A" w14:textId="77777777" w:rsidR="00FA29FB" w:rsidRPr="00D533B8" w:rsidRDefault="00FA29FB" w:rsidP="00FA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1A5BA62" w14:textId="325CBFDC" w:rsidR="00FA29FB" w:rsidRPr="00D533B8" w:rsidRDefault="00786EC4" w:rsidP="00FA29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8C73C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955</w:t>
            </w:r>
          </w:p>
        </w:tc>
        <w:tc>
          <w:tcPr>
            <w:tcW w:w="270" w:type="dxa"/>
            <w:shd w:val="clear" w:color="auto" w:fill="auto"/>
          </w:tcPr>
          <w:p w14:paraId="5DEC1572" w14:textId="77777777" w:rsidR="00FA29FB" w:rsidRPr="00D533B8" w:rsidRDefault="00FA29FB" w:rsidP="00FA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4FF9A12" w14:textId="3C44C1B8" w:rsidR="00FA29FB" w:rsidRPr="00D533B8" w:rsidRDefault="00786EC4" w:rsidP="00FA29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="00FA29FB" w:rsidRPr="001D69A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435</w:t>
            </w:r>
          </w:p>
        </w:tc>
      </w:tr>
      <w:tr w:rsidR="00FA29FB" w:rsidRPr="007C4D87" w14:paraId="6E3E8F85" w14:textId="77777777" w:rsidTr="000229B5">
        <w:trPr>
          <w:trHeight w:val="245"/>
        </w:trPr>
        <w:tc>
          <w:tcPr>
            <w:tcW w:w="3240" w:type="dxa"/>
            <w:shd w:val="clear" w:color="auto" w:fill="auto"/>
          </w:tcPr>
          <w:p w14:paraId="0383FC97" w14:textId="77777777" w:rsidR="00FA29FB" w:rsidRPr="007C4D87" w:rsidRDefault="00FA29FB" w:rsidP="00FA29F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97DDF6E" w14:textId="77777777" w:rsidR="00FA29FB" w:rsidRPr="007C4D87" w:rsidRDefault="00FA29FB" w:rsidP="00FA29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6CF1701A" w14:textId="77777777" w:rsidR="00FA29FB" w:rsidRPr="007C4D87" w:rsidRDefault="00FA29FB" w:rsidP="00FA29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5667A14" w14:textId="77777777" w:rsidR="00FA29FB" w:rsidRPr="007C4D87" w:rsidRDefault="00FA29FB" w:rsidP="00FA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76602A5" w14:textId="77777777" w:rsidR="00FA29FB" w:rsidRPr="007C4D87" w:rsidRDefault="00FA29FB" w:rsidP="00FA29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F804251" w14:textId="77777777" w:rsidR="00FA29FB" w:rsidRPr="007C4D87" w:rsidRDefault="00FA29FB" w:rsidP="00FA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67CF71D" w14:textId="77777777" w:rsidR="00FA29FB" w:rsidRPr="007C4D87" w:rsidRDefault="00FA29FB" w:rsidP="00FA29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320FDA2" w14:textId="77777777" w:rsidR="00FA29FB" w:rsidRPr="007C4D87" w:rsidRDefault="00FA29FB" w:rsidP="00FA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AF117D" w14:textId="77777777" w:rsidR="00FA29FB" w:rsidRPr="007C4D87" w:rsidRDefault="00FA29FB" w:rsidP="00FA29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A29FB" w:rsidRPr="00D533B8" w14:paraId="7565E8A6" w14:textId="77777777" w:rsidTr="000229B5">
        <w:tc>
          <w:tcPr>
            <w:tcW w:w="3240" w:type="dxa"/>
            <w:shd w:val="clear" w:color="auto" w:fill="auto"/>
          </w:tcPr>
          <w:p w14:paraId="7114DA79" w14:textId="77777777" w:rsidR="00FA29FB" w:rsidRPr="00D533B8" w:rsidRDefault="00FA29FB" w:rsidP="00FA29FB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810" w:type="dxa"/>
          </w:tcPr>
          <w:p w14:paraId="480E4938" w14:textId="367FBD83" w:rsidR="00FA29FB" w:rsidRPr="00D533B8" w:rsidRDefault="00786EC4" w:rsidP="00FA29FB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786EC4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2</w:t>
            </w:r>
            <w:r w:rsidR="005D20EE" w:rsidRPr="005D20EE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062" w:type="dxa"/>
            <w:shd w:val="clear" w:color="auto" w:fill="auto"/>
          </w:tcPr>
          <w:p w14:paraId="671BCD85" w14:textId="77777777" w:rsidR="00FA29FB" w:rsidRPr="00D533B8" w:rsidRDefault="00FA29FB" w:rsidP="00FA29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0A861E6" w14:textId="77777777" w:rsidR="00FA29FB" w:rsidRPr="00D533B8" w:rsidRDefault="00FA29FB" w:rsidP="00FA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C094B0" w14:textId="77777777" w:rsidR="00FA29FB" w:rsidRPr="00D533B8" w:rsidRDefault="00FA29FB" w:rsidP="00FA29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514FF7F" w14:textId="77777777" w:rsidR="00FA29FB" w:rsidRPr="00D533B8" w:rsidRDefault="00FA29FB" w:rsidP="00FA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9AA9FD" w14:textId="77777777" w:rsidR="00FA29FB" w:rsidRPr="00D533B8" w:rsidRDefault="00FA29FB" w:rsidP="00FA29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5783C9B" w14:textId="77777777" w:rsidR="00FA29FB" w:rsidRPr="00D533B8" w:rsidRDefault="00FA29FB" w:rsidP="00FA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B9DD28" w14:textId="77777777" w:rsidR="00FA29FB" w:rsidRPr="00D533B8" w:rsidRDefault="00FA29FB" w:rsidP="00FA29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A29FB" w:rsidRPr="00D533B8" w14:paraId="040518D2" w14:textId="77777777" w:rsidTr="000229B5">
        <w:tc>
          <w:tcPr>
            <w:tcW w:w="3240" w:type="dxa"/>
            <w:shd w:val="clear" w:color="auto" w:fill="auto"/>
          </w:tcPr>
          <w:p w14:paraId="619B0D15" w14:textId="77777777" w:rsidR="00FA29FB" w:rsidRPr="00D533B8" w:rsidRDefault="00FA29FB" w:rsidP="00FA29FB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810" w:type="dxa"/>
          </w:tcPr>
          <w:p w14:paraId="1451CFD9" w14:textId="77777777" w:rsidR="00FA29FB" w:rsidRPr="00D533B8" w:rsidRDefault="00FA29FB" w:rsidP="00FA29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219F7CEB" w14:textId="0F10A8FD" w:rsidR="00FA29FB" w:rsidRPr="00D533B8" w:rsidRDefault="005D20EE" w:rsidP="00FA29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1234B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86EC4"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786EC4"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E8808FA" w14:textId="77777777" w:rsidR="00FA29FB" w:rsidRPr="00D533B8" w:rsidRDefault="00FA29FB" w:rsidP="00FA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CD5535" w14:textId="3174480D" w:rsidR="00FA29FB" w:rsidRPr="00D533B8" w:rsidRDefault="005D20EE" w:rsidP="00FA29F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FA29F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86</w:t>
            </w:r>
            <w:r w:rsidR="00786EC4"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74AABCB" w14:textId="77777777" w:rsidR="00FA29FB" w:rsidRPr="00D533B8" w:rsidRDefault="00FA29FB" w:rsidP="00FA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AD66E8" w14:textId="046798B8" w:rsidR="00FA29FB" w:rsidRPr="00D533B8" w:rsidRDefault="005D20EE" w:rsidP="00FA29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8C73C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008</w:t>
            </w:r>
          </w:p>
        </w:tc>
        <w:tc>
          <w:tcPr>
            <w:tcW w:w="270" w:type="dxa"/>
            <w:shd w:val="clear" w:color="auto" w:fill="auto"/>
          </w:tcPr>
          <w:p w14:paraId="0551BC29" w14:textId="77777777" w:rsidR="00FA29FB" w:rsidRPr="00D533B8" w:rsidRDefault="00FA29FB" w:rsidP="00FA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BAC1742" w14:textId="70043528" w:rsidR="00FA29FB" w:rsidRPr="00D533B8" w:rsidRDefault="005D20EE" w:rsidP="00FA29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FA29F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786EC4"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FA29FB" w:rsidRPr="00D533B8" w14:paraId="7C60DB8E" w14:textId="77777777" w:rsidTr="000229B5">
        <w:tc>
          <w:tcPr>
            <w:tcW w:w="3240" w:type="dxa"/>
            <w:shd w:val="clear" w:color="auto" w:fill="auto"/>
          </w:tcPr>
          <w:p w14:paraId="5295DB99" w14:textId="77777777" w:rsidR="00FA29FB" w:rsidRPr="00D533B8" w:rsidRDefault="00FA29FB" w:rsidP="00FA29FB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810" w:type="dxa"/>
          </w:tcPr>
          <w:p w14:paraId="5A1655F8" w14:textId="77777777" w:rsidR="00FA29FB" w:rsidRPr="00D533B8" w:rsidRDefault="00FA29FB" w:rsidP="00FA29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25ECFFAF" w14:textId="36A962E9" w:rsidR="00FA29FB" w:rsidRPr="00D533B8" w:rsidRDefault="008C73C9" w:rsidP="008C73C9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108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19A854" w14:textId="77777777" w:rsidR="00FA29FB" w:rsidRPr="00D533B8" w:rsidRDefault="00FA29FB" w:rsidP="00FA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5B6A7E" w14:textId="5CC47A86" w:rsidR="00FA29FB" w:rsidRDefault="00786EC4" w:rsidP="00FA29F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FA29F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675</w:t>
            </w:r>
          </w:p>
        </w:tc>
        <w:tc>
          <w:tcPr>
            <w:tcW w:w="270" w:type="dxa"/>
            <w:shd w:val="clear" w:color="auto" w:fill="auto"/>
          </w:tcPr>
          <w:p w14:paraId="251144A8" w14:textId="77777777" w:rsidR="00FA29FB" w:rsidRPr="00D533B8" w:rsidRDefault="00FA29FB" w:rsidP="00FA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283B58D" w14:textId="5454D2F8" w:rsidR="00FA29FB" w:rsidRPr="00D533B8" w:rsidRDefault="008C73C9" w:rsidP="008C73C9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108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D8B7DE" w14:textId="77777777" w:rsidR="00FA29FB" w:rsidRPr="00D533B8" w:rsidRDefault="00FA29FB" w:rsidP="00FA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128ABA" w14:textId="52578C4F" w:rsidR="00FA29FB" w:rsidRDefault="00786EC4" w:rsidP="00FA29F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FA29F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665</w:t>
            </w:r>
          </w:p>
        </w:tc>
      </w:tr>
      <w:tr w:rsidR="00FA29FB" w:rsidRPr="00D533B8" w14:paraId="77ACF61D" w14:textId="77777777" w:rsidTr="000229B5">
        <w:tc>
          <w:tcPr>
            <w:tcW w:w="3240" w:type="dxa"/>
          </w:tcPr>
          <w:p w14:paraId="2AD3DC8F" w14:textId="77777777" w:rsidR="00FA29FB" w:rsidRPr="00D533B8" w:rsidRDefault="00FA29FB" w:rsidP="00FA29FB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810" w:type="dxa"/>
          </w:tcPr>
          <w:p w14:paraId="1CC12B19" w14:textId="77777777" w:rsidR="00FA29FB" w:rsidRPr="00D533B8" w:rsidRDefault="00FA29FB" w:rsidP="00FA29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399F2D0F" w14:textId="4BDDBF43" w:rsidR="00FA29FB" w:rsidRPr="00D533B8" w:rsidRDefault="005D20EE" w:rsidP="00FA29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508</w:t>
            </w:r>
          </w:p>
        </w:tc>
        <w:tc>
          <w:tcPr>
            <w:tcW w:w="270" w:type="dxa"/>
            <w:shd w:val="clear" w:color="auto" w:fill="auto"/>
          </w:tcPr>
          <w:p w14:paraId="2A905D29" w14:textId="77777777" w:rsidR="00FA29FB" w:rsidRPr="00D533B8" w:rsidRDefault="00FA29FB" w:rsidP="00FA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F52B705" w14:textId="5DDEB2F0" w:rsidR="00FA29FB" w:rsidRPr="00D533B8" w:rsidRDefault="005D20EE" w:rsidP="00880A2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364</w:t>
            </w:r>
          </w:p>
        </w:tc>
        <w:tc>
          <w:tcPr>
            <w:tcW w:w="270" w:type="dxa"/>
            <w:shd w:val="clear" w:color="auto" w:fill="auto"/>
          </w:tcPr>
          <w:p w14:paraId="234445CF" w14:textId="77777777" w:rsidR="00FA29FB" w:rsidRPr="00D533B8" w:rsidRDefault="00FA29FB" w:rsidP="00FA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D36EDF2" w14:textId="4B8A7B72" w:rsidR="00FA29FB" w:rsidRPr="00D533B8" w:rsidRDefault="005D20EE" w:rsidP="00FA29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498</w:t>
            </w:r>
          </w:p>
        </w:tc>
        <w:tc>
          <w:tcPr>
            <w:tcW w:w="270" w:type="dxa"/>
            <w:shd w:val="clear" w:color="auto" w:fill="auto"/>
          </w:tcPr>
          <w:p w14:paraId="0F5304EE" w14:textId="77777777" w:rsidR="00FA29FB" w:rsidRPr="00D533B8" w:rsidRDefault="00FA29FB" w:rsidP="00FA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EF0D1C9" w14:textId="366D4722" w:rsidR="00FA29FB" w:rsidRPr="00D533B8" w:rsidRDefault="005D20EE" w:rsidP="00FA29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359</w:t>
            </w:r>
          </w:p>
        </w:tc>
      </w:tr>
      <w:tr w:rsidR="00FA29FB" w:rsidRPr="00D533B8" w14:paraId="7ECD91FB" w14:textId="77777777" w:rsidTr="000229B5">
        <w:trPr>
          <w:trHeight w:val="93"/>
        </w:trPr>
        <w:tc>
          <w:tcPr>
            <w:tcW w:w="3240" w:type="dxa"/>
            <w:shd w:val="clear" w:color="auto" w:fill="auto"/>
          </w:tcPr>
          <w:p w14:paraId="416ABE88" w14:textId="77777777" w:rsidR="00FA29FB" w:rsidRPr="00D533B8" w:rsidRDefault="00FA29FB" w:rsidP="00FA29F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71C34F5" w14:textId="77777777" w:rsidR="00FA29FB" w:rsidRPr="00D533B8" w:rsidRDefault="00FA29FB" w:rsidP="00FA29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2874C4" w14:textId="214916A7" w:rsidR="00FA29FB" w:rsidRPr="00D533B8" w:rsidRDefault="005D20EE" w:rsidP="00FA29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1234B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750</w:t>
            </w:r>
          </w:p>
        </w:tc>
        <w:tc>
          <w:tcPr>
            <w:tcW w:w="270" w:type="dxa"/>
            <w:shd w:val="clear" w:color="auto" w:fill="auto"/>
          </w:tcPr>
          <w:p w14:paraId="3B147445" w14:textId="77777777" w:rsidR="00FA29FB" w:rsidRPr="00D533B8" w:rsidRDefault="00FA29FB" w:rsidP="00FA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BD5894" w14:textId="136D9055" w:rsidR="00FA29FB" w:rsidRPr="00D533B8" w:rsidRDefault="005D20EE" w:rsidP="00886BD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FA29F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90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CFBF39D" w14:textId="77777777" w:rsidR="00FA29FB" w:rsidRPr="00D533B8" w:rsidRDefault="00FA29FB" w:rsidP="00FA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BDC3AD" w14:textId="4E6253D3" w:rsidR="00FA29FB" w:rsidRPr="00D533B8" w:rsidRDefault="005D20EE" w:rsidP="00FA29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8C73C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506</w:t>
            </w:r>
          </w:p>
        </w:tc>
        <w:tc>
          <w:tcPr>
            <w:tcW w:w="270" w:type="dxa"/>
            <w:shd w:val="clear" w:color="auto" w:fill="auto"/>
          </w:tcPr>
          <w:p w14:paraId="43087E38" w14:textId="77777777" w:rsidR="00FA29FB" w:rsidRPr="00D533B8" w:rsidRDefault="00FA29FB" w:rsidP="00FA29FB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DEF0ED" w14:textId="169DC2D9" w:rsidR="00FA29FB" w:rsidRPr="00D533B8" w:rsidRDefault="005D20EE" w:rsidP="00FA29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FA29F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74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</w:tr>
      <w:tr w:rsidR="00FA29FB" w:rsidRPr="00880A22" w14:paraId="1B702787" w14:textId="77777777" w:rsidTr="000229B5">
        <w:trPr>
          <w:trHeight w:val="93"/>
        </w:trPr>
        <w:tc>
          <w:tcPr>
            <w:tcW w:w="3240" w:type="dxa"/>
            <w:shd w:val="clear" w:color="auto" w:fill="auto"/>
          </w:tcPr>
          <w:p w14:paraId="2F663AE1" w14:textId="77777777" w:rsidR="00FA29FB" w:rsidRPr="00880A22" w:rsidRDefault="00FA29FB" w:rsidP="00FA29F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FED8467" w14:textId="77777777" w:rsidR="00FA29FB" w:rsidRPr="00880A22" w:rsidRDefault="00FA29FB" w:rsidP="00FA29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55FD6C3C" w14:textId="77777777" w:rsidR="00FA29FB" w:rsidRPr="00880A22" w:rsidRDefault="00FA29FB" w:rsidP="00FA29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62E2DB5" w14:textId="77777777" w:rsidR="00FA29FB" w:rsidRPr="00880A22" w:rsidRDefault="00FA29FB" w:rsidP="00FA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49C78E1" w14:textId="77777777" w:rsidR="00FA29FB" w:rsidRPr="00880A22" w:rsidRDefault="00FA29FB" w:rsidP="00FA29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1D640F4" w14:textId="77777777" w:rsidR="00FA29FB" w:rsidRPr="00880A22" w:rsidRDefault="00FA29FB" w:rsidP="00FA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386BC16" w14:textId="77777777" w:rsidR="00FA29FB" w:rsidRPr="00880A22" w:rsidRDefault="00FA29FB" w:rsidP="00FA29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2EA83F8" w14:textId="77777777" w:rsidR="00FA29FB" w:rsidRPr="00880A22" w:rsidRDefault="00FA29FB" w:rsidP="00FA29FB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9D56AD4" w14:textId="77777777" w:rsidR="00FA29FB" w:rsidRPr="00880A22" w:rsidRDefault="00FA29FB" w:rsidP="00FA29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</w:tr>
      <w:tr w:rsidR="00FA29FB" w:rsidRPr="00D533B8" w14:paraId="09CCAA67" w14:textId="77777777" w:rsidTr="000229B5">
        <w:trPr>
          <w:trHeight w:val="93"/>
        </w:trPr>
        <w:tc>
          <w:tcPr>
            <w:tcW w:w="3240" w:type="dxa"/>
            <w:shd w:val="clear" w:color="auto" w:fill="auto"/>
          </w:tcPr>
          <w:p w14:paraId="1D41EF86" w14:textId="77777777" w:rsidR="00FA29FB" w:rsidRPr="00D533B8" w:rsidRDefault="00FA29FB" w:rsidP="00FA29FB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810" w:type="dxa"/>
          </w:tcPr>
          <w:p w14:paraId="058EAF3D" w14:textId="77777777" w:rsidR="00FA29FB" w:rsidRPr="00D533B8" w:rsidRDefault="00FA29FB" w:rsidP="00FA29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4DE57C8B" w14:textId="77777777" w:rsidR="00FA29FB" w:rsidRPr="00D533B8" w:rsidRDefault="00FA29FB" w:rsidP="00FA29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7E7C1FA" w14:textId="77777777" w:rsidR="00FA29FB" w:rsidRPr="00D533B8" w:rsidRDefault="00FA29FB" w:rsidP="00FA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10979BA" w14:textId="77777777" w:rsidR="00FA29FB" w:rsidRPr="00D533B8" w:rsidRDefault="00FA29FB" w:rsidP="00FA29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38F893F" w14:textId="77777777" w:rsidR="00FA29FB" w:rsidRPr="00D533B8" w:rsidRDefault="00FA29FB" w:rsidP="00FA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9103F7" w14:textId="77777777" w:rsidR="00FA29FB" w:rsidRPr="00D533B8" w:rsidRDefault="00FA29FB" w:rsidP="00FA29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A51D88B" w14:textId="77777777" w:rsidR="00FA29FB" w:rsidRPr="00D533B8" w:rsidRDefault="00FA29FB" w:rsidP="00FA29FB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0ED4714" w14:textId="77777777" w:rsidR="00FA29FB" w:rsidRPr="00D533B8" w:rsidRDefault="00FA29FB" w:rsidP="00FA29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A29FB" w:rsidRPr="00D533B8" w14:paraId="7816C72E" w14:textId="77777777" w:rsidTr="000229B5">
        <w:trPr>
          <w:trHeight w:val="93"/>
        </w:trPr>
        <w:tc>
          <w:tcPr>
            <w:tcW w:w="3240" w:type="dxa"/>
            <w:shd w:val="clear" w:color="auto" w:fill="auto"/>
          </w:tcPr>
          <w:p w14:paraId="0BB1E69F" w14:textId="77777777" w:rsidR="00FA29FB" w:rsidRPr="00D533B8" w:rsidRDefault="00FA29FB" w:rsidP="00FA29FB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จากการประมาณตามหลัก</w:t>
            </w:r>
          </w:p>
          <w:p w14:paraId="42E913E4" w14:textId="77777777" w:rsidR="00FA29FB" w:rsidRPr="00D533B8" w:rsidRDefault="00FA29FB" w:rsidP="00FA29FB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   คณิตศาสตร์ประกันภัย</w:t>
            </w:r>
          </w:p>
        </w:tc>
        <w:tc>
          <w:tcPr>
            <w:tcW w:w="810" w:type="dxa"/>
          </w:tcPr>
          <w:p w14:paraId="02ACD92A" w14:textId="77777777" w:rsidR="00FA29FB" w:rsidRPr="00D533B8" w:rsidRDefault="00FA29FB" w:rsidP="00FA29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3C13D0BD" w14:textId="77777777" w:rsidR="00FA29FB" w:rsidRPr="00D533B8" w:rsidRDefault="00FA29FB" w:rsidP="00FA29F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F3BAA24" w14:textId="77777777" w:rsidR="00FA29FB" w:rsidRPr="00D533B8" w:rsidRDefault="00FA29FB" w:rsidP="00FA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EFB22DD" w14:textId="77777777" w:rsidR="00FA29FB" w:rsidRPr="00D533B8" w:rsidRDefault="00FA29FB" w:rsidP="00FA29F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3752E75" w14:textId="77777777" w:rsidR="00FA29FB" w:rsidRPr="00D533B8" w:rsidRDefault="00FA29FB" w:rsidP="00FA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18424DB" w14:textId="77777777" w:rsidR="00FA29FB" w:rsidRPr="00D533B8" w:rsidRDefault="00FA29FB" w:rsidP="00FA29F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586C40B" w14:textId="77777777" w:rsidR="00FA29FB" w:rsidRPr="00D533B8" w:rsidRDefault="00FA29FB" w:rsidP="00FA29FB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1BB5B6" w14:textId="77777777" w:rsidR="00FA29FB" w:rsidRPr="00D533B8" w:rsidRDefault="00FA29FB" w:rsidP="00FA29F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234B8" w:rsidRPr="00D533B8" w14:paraId="03E9D01F" w14:textId="77777777" w:rsidTr="000229B5">
        <w:trPr>
          <w:trHeight w:val="93"/>
        </w:trPr>
        <w:tc>
          <w:tcPr>
            <w:tcW w:w="3240" w:type="dxa"/>
            <w:shd w:val="clear" w:color="auto" w:fill="auto"/>
          </w:tcPr>
          <w:p w14:paraId="1CE4152B" w14:textId="77777777" w:rsidR="001234B8" w:rsidRPr="00BC6561" w:rsidRDefault="001234B8" w:rsidP="001234B8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8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BC6561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810" w:type="dxa"/>
          </w:tcPr>
          <w:p w14:paraId="750CC3FF" w14:textId="77777777" w:rsidR="001234B8" w:rsidRPr="00D533B8" w:rsidRDefault="001234B8" w:rsidP="001234B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05C80261" w14:textId="32AC1F12" w:rsidR="001234B8" w:rsidRPr="00D533B8" w:rsidRDefault="001234B8" w:rsidP="001234B8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108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0FF6B6" w14:textId="77777777" w:rsidR="001234B8" w:rsidRPr="00D533B8" w:rsidRDefault="001234B8" w:rsidP="0012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0789C27" w14:textId="574A222A" w:rsidR="001234B8" w:rsidRPr="00F85536" w:rsidRDefault="005D20EE" w:rsidP="001234B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1E0B5D8F" w14:textId="77777777" w:rsidR="001234B8" w:rsidRPr="00D533B8" w:rsidRDefault="001234B8" w:rsidP="0012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511052D" w14:textId="25EB2DBD" w:rsidR="001234B8" w:rsidRDefault="001234B8" w:rsidP="001234B8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108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005B19" w14:textId="77777777" w:rsidR="001234B8" w:rsidRPr="00D533B8" w:rsidRDefault="001234B8" w:rsidP="001234B8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DB3C06C" w14:textId="6E6C6A3D" w:rsidR="001234B8" w:rsidRPr="00F85536" w:rsidRDefault="005D20EE" w:rsidP="001234B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</w:tr>
      <w:tr w:rsidR="001234B8" w:rsidRPr="00F85536" w14:paraId="3E895B14" w14:textId="77777777" w:rsidTr="000229B5">
        <w:trPr>
          <w:trHeight w:val="93"/>
        </w:trPr>
        <w:tc>
          <w:tcPr>
            <w:tcW w:w="3240" w:type="dxa"/>
            <w:shd w:val="clear" w:color="auto" w:fill="auto"/>
          </w:tcPr>
          <w:p w14:paraId="3BE1E36B" w14:textId="77777777" w:rsidR="001234B8" w:rsidRPr="00BC6561" w:rsidRDefault="001234B8" w:rsidP="001234B8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8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BC6561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810" w:type="dxa"/>
          </w:tcPr>
          <w:p w14:paraId="63DE5583" w14:textId="77777777" w:rsidR="001234B8" w:rsidRPr="00F85536" w:rsidRDefault="001234B8" w:rsidP="0012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63837408" w14:textId="1030C0FF" w:rsidR="001234B8" w:rsidRPr="00F85536" w:rsidRDefault="001234B8" w:rsidP="001234B8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108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0730E5" w14:textId="77777777" w:rsidR="001234B8" w:rsidRPr="00F85536" w:rsidRDefault="001234B8" w:rsidP="001234B8"/>
        </w:tc>
        <w:tc>
          <w:tcPr>
            <w:tcW w:w="1080" w:type="dxa"/>
            <w:shd w:val="clear" w:color="auto" w:fill="auto"/>
          </w:tcPr>
          <w:p w14:paraId="3FEBA0CD" w14:textId="3E43E729" w:rsidR="001234B8" w:rsidRPr="00F85536" w:rsidRDefault="00786EC4" w:rsidP="001234B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1234B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55</w:t>
            </w: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D84A99F" w14:textId="77777777" w:rsidR="001234B8" w:rsidRPr="00F85536" w:rsidRDefault="001234B8" w:rsidP="001234B8"/>
        </w:tc>
        <w:tc>
          <w:tcPr>
            <w:tcW w:w="1080" w:type="dxa"/>
            <w:shd w:val="clear" w:color="auto" w:fill="auto"/>
          </w:tcPr>
          <w:p w14:paraId="756C07BC" w14:textId="4A466E4E" w:rsidR="001234B8" w:rsidRPr="00F85536" w:rsidRDefault="001234B8" w:rsidP="001234B8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108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71A25E" w14:textId="77777777" w:rsidR="001234B8" w:rsidRPr="00F85536" w:rsidRDefault="001234B8" w:rsidP="001234B8"/>
        </w:tc>
        <w:tc>
          <w:tcPr>
            <w:tcW w:w="1080" w:type="dxa"/>
            <w:shd w:val="clear" w:color="auto" w:fill="auto"/>
          </w:tcPr>
          <w:p w14:paraId="3E6EDFB8" w14:textId="06B0DC1C" w:rsidR="001234B8" w:rsidRPr="00F85536" w:rsidRDefault="00786EC4" w:rsidP="001234B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1234B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55</w:t>
            </w: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1234B8" w:rsidRPr="00F85536" w14:paraId="44C499ED" w14:textId="77777777" w:rsidTr="000229B5">
        <w:trPr>
          <w:trHeight w:val="93"/>
        </w:trPr>
        <w:tc>
          <w:tcPr>
            <w:tcW w:w="3240" w:type="dxa"/>
            <w:shd w:val="clear" w:color="auto" w:fill="auto"/>
          </w:tcPr>
          <w:p w14:paraId="3677E1D0" w14:textId="77777777" w:rsidR="001234B8" w:rsidRPr="00BC6561" w:rsidRDefault="001234B8" w:rsidP="001234B8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8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BC656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810" w:type="dxa"/>
          </w:tcPr>
          <w:p w14:paraId="301EB058" w14:textId="77777777" w:rsidR="001234B8" w:rsidRPr="00F85536" w:rsidRDefault="001234B8" w:rsidP="0012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245FFA42" w14:textId="3968A6BE" w:rsidR="001234B8" w:rsidRPr="00F85536" w:rsidRDefault="001234B8" w:rsidP="001234B8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108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108B19" w14:textId="77777777" w:rsidR="001234B8" w:rsidRPr="00F85536" w:rsidRDefault="001234B8" w:rsidP="001234B8"/>
        </w:tc>
        <w:tc>
          <w:tcPr>
            <w:tcW w:w="1080" w:type="dxa"/>
            <w:shd w:val="clear" w:color="auto" w:fill="auto"/>
          </w:tcPr>
          <w:p w14:paraId="42B4FEBF" w14:textId="632FFF32" w:rsidR="001234B8" w:rsidRPr="00F85536" w:rsidRDefault="001234B8" w:rsidP="001234B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86EC4"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86EC4"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  <w:r w:rsidR="005D20EE" w:rsidRPr="005D20EE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49DB5DC" w14:textId="77777777" w:rsidR="001234B8" w:rsidRPr="00F85536" w:rsidRDefault="001234B8" w:rsidP="001234B8"/>
        </w:tc>
        <w:tc>
          <w:tcPr>
            <w:tcW w:w="1080" w:type="dxa"/>
            <w:shd w:val="clear" w:color="auto" w:fill="auto"/>
          </w:tcPr>
          <w:p w14:paraId="215695E9" w14:textId="0B027B32" w:rsidR="001234B8" w:rsidRPr="00F85536" w:rsidRDefault="001234B8" w:rsidP="001234B8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108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C1CF15" w14:textId="77777777" w:rsidR="001234B8" w:rsidRPr="00F85536" w:rsidRDefault="001234B8" w:rsidP="001234B8"/>
        </w:tc>
        <w:tc>
          <w:tcPr>
            <w:tcW w:w="1080" w:type="dxa"/>
            <w:shd w:val="clear" w:color="auto" w:fill="auto"/>
          </w:tcPr>
          <w:p w14:paraId="53321E63" w14:textId="0AF9BE6E" w:rsidR="001234B8" w:rsidRPr="00F85536" w:rsidRDefault="001234B8" w:rsidP="001234B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86EC4"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86EC4"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  <w:r w:rsidR="005D20EE" w:rsidRPr="005D20EE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1234B8" w:rsidRPr="00D533B8" w14:paraId="46E425D2" w14:textId="77777777" w:rsidTr="000229B5">
        <w:trPr>
          <w:trHeight w:val="93"/>
        </w:trPr>
        <w:tc>
          <w:tcPr>
            <w:tcW w:w="3240" w:type="dxa"/>
            <w:shd w:val="clear" w:color="auto" w:fill="auto"/>
          </w:tcPr>
          <w:p w14:paraId="4551EA65" w14:textId="77777777" w:rsidR="001234B8" w:rsidRPr="00D533B8" w:rsidRDefault="001234B8" w:rsidP="001234B8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29A019A" w14:textId="77777777" w:rsidR="001234B8" w:rsidRPr="00D533B8" w:rsidRDefault="001234B8" w:rsidP="001234B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3C53C7" w14:textId="7ED19206" w:rsidR="001234B8" w:rsidRPr="001234B8" w:rsidRDefault="001234B8" w:rsidP="001234B8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234B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66C33F" w14:textId="77777777" w:rsidR="001234B8" w:rsidRPr="00D533B8" w:rsidRDefault="001234B8" w:rsidP="0012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5D2C72" w14:textId="68CE218D" w:rsidR="001234B8" w:rsidRPr="00296A47" w:rsidRDefault="001234B8" w:rsidP="001234B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A21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65</w:t>
            </w:r>
            <w:r w:rsidR="005D20EE" w:rsidRPr="005D20EE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6</w:t>
            </w:r>
            <w:r w:rsidRPr="00AA21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87EBBBF" w14:textId="77777777" w:rsidR="001234B8" w:rsidRPr="00D533B8" w:rsidRDefault="001234B8" w:rsidP="0012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F58047" w14:textId="793CE8A7" w:rsidR="001234B8" w:rsidRPr="008C73C9" w:rsidRDefault="001234B8" w:rsidP="001234B8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C73C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47013A" w14:textId="77777777" w:rsidR="001234B8" w:rsidRPr="00AA216D" w:rsidRDefault="001234B8" w:rsidP="001234B8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06FB51" w14:textId="1E6E4972" w:rsidR="001234B8" w:rsidRPr="00296A47" w:rsidRDefault="001234B8" w:rsidP="001234B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A21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65</w:t>
            </w:r>
            <w:r w:rsidR="005D20EE" w:rsidRPr="005D20EE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6</w:t>
            </w:r>
            <w:r w:rsidRPr="00AA21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880A22" w:rsidRPr="00880A22" w14:paraId="4522EF2A" w14:textId="77777777" w:rsidTr="00880A22">
        <w:trPr>
          <w:trHeight w:val="93"/>
        </w:trPr>
        <w:tc>
          <w:tcPr>
            <w:tcW w:w="3240" w:type="dxa"/>
            <w:shd w:val="clear" w:color="auto" w:fill="auto"/>
          </w:tcPr>
          <w:p w14:paraId="46AF0ED7" w14:textId="77777777" w:rsidR="00880A22" w:rsidRPr="00880A22" w:rsidRDefault="00880A22" w:rsidP="00FA29FB">
            <w:pPr>
              <w:ind w:left="342" w:hanging="34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4D922ED" w14:textId="77777777" w:rsidR="00880A22" w:rsidRPr="00880A22" w:rsidRDefault="00880A22" w:rsidP="00FA29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591DA940" w14:textId="77777777" w:rsidR="00880A22" w:rsidRPr="00880A22" w:rsidRDefault="00880A22" w:rsidP="00FA29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1F2DD35" w14:textId="77777777" w:rsidR="00880A22" w:rsidRPr="00880A22" w:rsidRDefault="00880A22" w:rsidP="00FA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D1D15BE" w14:textId="77777777" w:rsidR="00880A22" w:rsidRPr="00880A22" w:rsidRDefault="00880A22" w:rsidP="00FA29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FD7EB8C" w14:textId="77777777" w:rsidR="00880A22" w:rsidRPr="00880A22" w:rsidRDefault="00880A22" w:rsidP="00FA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9742550" w14:textId="77777777" w:rsidR="00880A22" w:rsidRPr="00880A22" w:rsidRDefault="00880A22" w:rsidP="00FA29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7C84488" w14:textId="77777777" w:rsidR="00880A22" w:rsidRPr="00880A22" w:rsidRDefault="00880A22" w:rsidP="00FA29FB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8F9E06A" w14:textId="77777777" w:rsidR="00880A22" w:rsidRPr="00880A22" w:rsidRDefault="00880A22" w:rsidP="00FA29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FA29FB" w:rsidRPr="00D533B8" w14:paraId="3F5E1833" w14:textId="77777777" w:rsidTr="00880A22">
        <w:trPr>
          <w:trHeight w:val="93"/>
        </w:trPr>
        <w:tc>
          <w:tcPr>
            <w:tcW w:w="3240" w:type="dxa"/>
            <w:shd w:val="clear" w:color="auto" w:fill="auto"/>
          </w:tcPr>
          <w:p w14:paraId="398BC97F" w14:textId="77777777" w:rsidR="00FA29FB" w:rsidRPr="00D533B8" w:rsidRDefault="00FA29FB" w:rsidP="00FA29FB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810" w:type="dxa"/>
          </w:tcPr>
          <w:p w14:paraId="42BDEFAB" w14:textId="77777777" w:rsidR="00FA29FB" w:rsidRPr="00D533B8" w:rsidRDefault="00FA29FB" w:rsidP="00FA29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0BA0477E" w14:textId="77777777" w:rsidR="00FA29FB" w:rsidRPr="00D533B8" w:rsidRDefault="00FA29FB" w:rsidP="00FA29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EE3747B" w14:textId="77777777" w:rsidR="00FA29FB" w:rsidRPr="00D533B8" w:rsidRDefault="00FA29FB" w:rsidP="00FA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6F86602" w14:textId="77777777" w:rsidR="00FA29FB" w:rsidRPr="00D533B8" w:rsidRDefault="00FA29FB" w:rsidP="00FA29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26E0D9A" w14:textId="77777777" w:rsidR="00FA29FB" w:rsidRPr="00D533B8" w:rsidRDefault="00FA29FB" w:rsidP="00FA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0CB398" w14:textId="77777777" w:rsidR="00FA29FB" w:rsidRPr="00D533B8" w:rsidRDefault="00FA29FB" w:rsidP="00FA29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952C893" w14:textId="77777777" w:rsidR="00FA29FB" w:rsidRPr="00D533B8" w:rsidRDefault="00FA29FB" w:rsidP="00FA29FB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E5A0FE" w14:textId="77777777" w:rsidR="00FA29FB" w:rsidRPr="00D533B8" w:rsidRDefault="00FA29FB" w:rsidP="00FA29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A29FB" w:rsidRPr="00D533B8" w14:paraId="4798215C" w14:textId="77777777" w:rsidTr="000229B5">
        <w:trPr>
          <w:trHeight w:val="93"/>
        </w:trPr>
        <w:tc>
          <w:tcPr>
            <w:tcW w:w="3240" w:type="dxa"/>
            <w:shd w:val="clear" w:color="auto" w:fill="auto"/>
          </w:tcPr>
          <w:p w14:paraId="17D333F9" w14:textId="77777777" w:rsidR="00FA29FB" w:rsidRPr="00D533B8" w:rsidRDefault="00FA29FB" w:rsidP="00FA29FB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810" w:type="dxa"/>
          </w:tcPr>
          <w:p w14:paraId="1C7D89F6" w14:textId="77777777" w:rsidR="00FA29FB" w:rsidRPr="00D533B8" w:rsidRDefault="00FA29FB" w:rsidP="00FA29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1722662E" w14:textId="24F026AB" w:rsidR="00FA29FB" w:rsidRPr="00D533B8" w:rsidRDefault="001234B8" w:rsidP="00FA29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440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DB6B4F3" w14:textId="77777777" w:rsidR="00FA29FB" w:rsidRPr="00D533B8" w:rsidRDefault="00FA29FB" w:rsidP="00FA29FB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54897A3" w14:textId="2A775B1E" w:rsidR="00FA29FB" w:rsidRPr="00D533B8" w:rsidRDefault="00FA29FB" w:rsidP="00FA29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565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CEDF506" w14:textId="77777777" w:rsidR="00FA29FB" w:rsidRPr="00D533B8" w:rsidRDefault="00FA29FB" w:rsidP="00FA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DDB27B" w14:textId="541101CC" w:rsidR="00FA29FB" w:rsidRPr="00D533B8" w:rsidRDefault="008C73C9" w:rsidP="00FA29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440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7150794" w14:textId="77777777" w:rsidR="00FA29FB" w:rsidRPr="00D533B8" w:rsidRDefault="00FA29FB" w:rsidP="00FA29FB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D08C02" w14:textId="5ED8CA6B" w:rsidR="00FA29FB" w:rsidRPr="00D533B8" w:rsidRDefault="00FA29FB" w:rsidP="00FA29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565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FA29FB" w:rsidRPr="00D533B8" w14:paraId="676632A0" w14:textId="77777777" w:rsidTr="000229B5">
        <w:trPr>
          <w:trHeight w:val="93"/>
        </w:trPr>
        <w:tc>
          <w:tcPr>
            <w:tcW w:w="3240" w:type="dxa"/>
            <w:shd w:val="clear" w:color="auto" w:fill="auto"/>
          </w:tcPr>
          <w:p w14:paraId="72090898" w14:textId="758E2DBC" w:rsidR="00FA29FB" w:rsidRPr="00D533B8" w:rsidRDefault="00FA29FB" w:rsidP="00FA29FB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รับโอนจากการรวมธุรกิจ</w:t>
            </w:r>
          </w:p>
        </w:tc>
        <w:tc>
          <w:tcPr>
            <w:tcW w:w="810" w:type="dxa"/>
          </w:tcPr>
          <w:p w14:paraId="5F9BA5AE" w14:textId="77777777" w:rsidR="00FA29FB" w:rsidRPr="00D533B8" w:rsidRDefault="00FA29FB" w:rsidP="00FA29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712FE4CA" w14:textId="7F4CF4A7" w:rsidR="00FA29FB" w:rsidRDefault="008C73C9" w:rsidP="008C73C9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691EC1" w14:textId="77777777" w:rsidR="00FA29FB" w:rsidRPr="00D533B8" w:rsidRDefault="00FA29FB" w:rsidP="00FA29FB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CCDB83E" w14:textId="00B8DE35" w:rsidR="00FA29FB" w:rsidRDefault="00786EC4" w:rsidP="00FA29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6EC4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5D20EE" w:rsidRPr="005D20EE">
              <w:rPr>
                <w:rFonts w:ascii="Angsana New" w:hAnsi="Angsana New" w:hint="cs"/>
                <w:sz w:val="30"/>
                <w:szCs w:val="30"/>
                <w:lang w:val="en-US" w:bidi="th-TH"/>
              </w:rPr>
              <w:t>88</w:t>
            </w:r>
          </w:p>
        </w:tc>
        <w:tc>
          <w:tcPr>
            <w:tcW w:w="270" w:type="dxa"/>
            <w:shd w:val="clear" w:color="auto" w:fill="auto"/>
          </w:tcPr>
          <w:p w14:paraId="3B21EC1B" w14:textId="77777777" w:rsidR="00FA29FB" w:rsidRPr="00D533B8" w:rsidRDefault="00FA29FB" w:rsidP="00FA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F6B8986" w14:textId="3B5557FB" w:rsidR="00FA29FB" w:rsidRDefault="008C73C9" w:rsidP="00FA29F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87989E" w14:textId="77777777" w:rsidR="00FA29FB" w:rsidRPr="00D533B8" w:rsidRDefault="00FA29FB" w:rsidP="00FA29FB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BF6D56B" w14:textId="6BC7E1FC" w:rsidR="00FA29FB" w:rsidRDefault="00FA29FB" w:rsidP="00FA29FB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553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A29FB" w:rsidRPr="00D533B8" w14:paraId="20F3E0D6" w14:textId="77777777" w:rsidTr="000229B5">
        <w:trPr>
          <w:trHeight w:val="93"/>
        </w:trPr>
        <w:tc>
          <w:tcPr>
            <w:tcW w:w="3240" w:type="dxa"/>
            <w:shd w:val="clear" w:color="auto" w:fill="auto"/>
          </w:tcPr>
          <w:p w14:paraId="3244B132" w14:textId="77777777" w:rsidR="00FA29FB" w:rsidRPr="00D533B8" w:rsidRDefault="00FA29FB" w:rsidP="00FA29FB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04E9ECA" w14:textId="77777777" w:rsidR="00FA29FB" w:rsidRPr="00D533B8" w:rsidRDefault="00FA29FB" w:rsidP="00FA29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2E53C5" w14:textId="3C6E073D" w:rsidR="00FA29FB" w:rsidRPr="00AA216D" w:rsidRDefault="001234B8" w:rsidP="00FA29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35082BD" w14:textId="77777777" w:rsidR="00FA29FB" w:rsidRPr="00D533B8" w:rsidRDefault="00FA29FB" w:rsidP="00FA29FB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B43BCB" w14:textId="4FFB0880" w:rsidR="00FA29FB" w:rsidRPr="00F85536" w:rsidRDefault="00FA29FB" w:rsidP="00FA29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A21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377</w:t>
            </w:r>
            <w:r w:rsidRPr="00AA21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76697E4" w14:textId="77777777" w:rsidR="00FA29FB" w:rsidRPr="00D533B8" w:rsidRDefault="00FA29FB" w:rsidP="00FA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DDC1B3" w14:textId="1D1B8D5D" w:rsidR="00FA29FB" w:rsidRPr="00AA216D" w:rsidRDefault="008C73C9" w:rsidP="00FA29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75CA886" w14:textId="77777777" w:rsidR="00FA29FB" w:rsidRPr="00AA216D" w:rsidRDefault="00FA29FB" w:rsidP="00FA29FB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B9F4DF" w14:textId="7900D1FE" w:rsidR="00FA29FB" w:rsidRPr="00F85536" w:rsidRDefault="00FA29FB" w:rsidP="00FA29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A21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565</w:t>
            </w:r>
            <w:r w:rsidRPr="00AA21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FA29FB" w:rsidRPr="00D533B8" w14:paraId="55C14B1B" w14:textId="77777777" w:rsidTr="000229B5">
        <w:trPr>
          <w:trHeight w:val="93"/>
        </w:trPr>
        <w:tc>
          <w:tcPr>
            <w:tcW w:w="3240" w:type="dxa"/>
            <w:shd w:val="clear" w:color="auto" w:fill="auto"/>
          </w:tcPr>
          <w:p w14:paraId="116E4BEA" w14:textId="0883E8BD" w:rsidR="00FA29FB" w:rsidRPr="00D533B8" w:rsidRDefault="00FA29FB" w:rsidP="00FA29F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4F63098D" w14:textId="77777777" w:rsidR="00FA29FB" w:rsidRPr="00D533B8" w:rsidRDefault="00FA29FB" w:rsidP="00FA29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shd w:val="clear" w:color="auto" w:fill="auto"/>
          </w:tcPr>
          <w:p w14:paraId="2572533F" w14:textId="5091E3E8" w:rsidR="00FA29FB" w:rsidRPr="00AA216D" w:rsidRDefault="00786EC4" w:rsidP="00FA29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1234B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DF05661" w14:textId="77777777" w:rsidR="00FA29FB" w:rsidRPr="00D533B8" w:rsidRDefault="00FA29FB" w:rsidP="00FA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82E8D71" w14:textId="07719B46" w:rsidR="00FA29FB" w:rsidRPr="00F85536" w:rsidRDefault="00786EC4" w:rsidP="00FA29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86EC4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</w:t>
            </w:r>
            <w:r w:rsidR="005D20EE" w:rsidRPr="005D20EE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</w:t>
            </w:r>
            <w:r w:rsidR="00FA29FB" w:rsidRPr="00AA21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5D20EE" w:rsidRPr="005D20EE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303</w:t>
            </w:r>
          </w:p>
        </w:tc>
        <w:tc>
          <w:tcPr>
            <w:tcW w:w="270" w:type="dxa"/>
            <w:shd w:val="clear" w:color="auto" w:fill="auto"/>
          </w:tcPr>
          <w:p w14:paraId="2CF52FD3" w14:textId="77777777" w:rsidR="00FA29FB" w:rsidRPr="00D533B8" w:rsidRDefault="00FA29FB" w:rsidP="00FA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5386A39" w14:textId="3EA30CDF" w:rsidR="00FA29FB" w:rsidRPr="00AA216D" w:rsidRDefault="00786EC4" w:rsidP="00FA29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8C73C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270" w:type="dxa"/>
            <w:shd w:val="clear" w:color="auto" w:fill="auto"/>
          </w:tcPr>
          <w:p w14:paraId="704FEBDD" w14:textId="77777777" w:rsidR="00FA29FB" w:rsidRPr="00AA216D" w:rsidRDefault="00FA29FB" w:rsidP="00FA29FB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5187159" w14:textId="1DF5B3E6" w:rsidR="00FA29FB" w:rsidRPr="00F85536" w:rsidRDefault="00786EC4" w:rsidP="00FA29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FA29FB" w:rsidRPr="00AA21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955</w:t>
            </w:r>
          </w:p>
        </w:tc>
      </w:tr>
    </w:tbl>
    <w:p w14:paraId="5B74133F" w14:textId="77777777" w:rsidR="007C4D87" w:rsidRPr="00880A22" w:rsidRDefault="007C4D87" w:rsidP="009969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F134E34" w14:textId="77777777" w:rsidR="00944454" w:rsidRPr="00880A22" w:rsidRDefault="00944454" w:rsidP="009969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880A22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โครงการผลประโยชน์ระยะยาวอื่น</w:t>
      </w:r>
    </w:p>
    <w:p w14:paraId="72ABCD18" w14:textId="77777777" w:rsidR="00944454" w:rsidRPr="00880A22" w:rsidRDefault="00944454" w:rsidP="009969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</w:p>
    <w:p w14:paraId="43E8185D" w14:textId="60F83113" w:rsidR="00944454" w:rsidRPr="00D533B8" w:rsidRDefault="00944454" w:rsidP="009969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  <w:lang w:val="en-GB"/>
        </w:rPr>
        <w:t>ผลประโยชน์ระยะยาวอื่นถื</w:t>
      </w:r>
      <w:r w:rsidR="006B6911" w:rsidRPr="00D533B8">
        <w:rPr>
          <w:rFonts w:ascii="Angsana New" w:hAnsi="Angsana New"/>
          <w:sz w:val="30"/>
          <w:szCs w:val="30"/>
          <w:cs/>
          <w:lang w:val="en-GB"/>
        </w:rPr>
        <w:t>อตามอายุของพนักงานและข้อสมมติ</w:t>
      </w:r>
      <w:r w:rsidRPr="00D533B8">
        <w:rPr>
          <w:rFonts w:ascii="Angsana New" w:hAnsi="Angsana New"/>
          <w:sz w:val="30"/>
          <w:szCs w:val="30"/>
          <w:cs/>
          <w:lang w:val="en-GB"/>
        </w:rPr>
        <w:t>ในการประมาณการตามหลักคณิตศาสตร์</w:t>
      </w:r>
      <w:r w:rsidR="00FA29FB">
        <w:rPr>
          <w:rFonts w:ascii="Angsana New" w:hAnsi="Angsana New" w:hint="cs"/>
          <w:sz w:val="30"/>
          <w:szCs w:val="30"/>
          <w:cs/>
          <w:lang w:val="en-GB"/>
        </w:rPr>
        <w:t>ป</w:t>
      </w:r>
      <w:r w:rsidRPr="00D533B8">
        <w:rPr>
          <w:rFonts w:ascii="Angsana New" w:hAnsi="Angsana New"/>
          <w:sz w:val="30"/>
          <w:szCs w:val="30"/>
          <w:cs/>
          <w:lang w:val="en-GB"/>
        </w:rPr>
        <w:t>ระกันภัยเป็นเกณฑ์ในการคำนวณภาระผูกพัน</w:t>
      </w:r>
    </w:p>
    <w:p w14:paraId="03044DA4" w14:textId="4A0BCE07" w:rsidR="00F85536" w:rsidRPr="000229B5" w:rsidRDefault="00F855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i/>
          <w:iCs/>
          <w:sz w:val="28"/>
          <w:szCs w:val="28"/>
          <w:cs/>
        </w:rPr>
      </w:pPr>
    </w:p>
    <w:p w14:paraId="6C302A23" w14:textId="77777777" w:rsidR="00880A22" w:rsidRDefault="00880A22">
      <w:r>
        <w:br w:type="page"/>
      </w: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62"/>
        <w:gridCol w:w="270"/>
        <w:gridCol w:w="1080"/>
        <w:gridCol w:w="270"/>
        <w:gridCol w:w="1080"/>
        <w:gridCol w:w="270"/>
        <w:gridCol w:w="1080"/>
      </w:tblGrid>
      <w:tr w:rsidR="00E77A68" w:rsidRPr="00D533B8" w14:paraId="7CD27A17" w14:textId="77777777" w:rsidTr="00E77A68">
        <w:tc>
          <w:tcPr>
            <w:tcW w:w="4140" w:type="dxa"/>
            <w:shd w:val="clear" w:color="auto" w:fill="auto"/>
          </w:tcPr>
          <w:p w14:paraId="1BC144D1" w14:textId="67BD81F9" w:rsidR="00E77A68" w:rsidRPr="00F85536" w:rsidRDefault="00E77A68" w:rsidP="00F85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533B8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ข้อสมมติในการประมาณการตาม</w:t>
            </w:r>
          </w:p>
        </w:tc>
        <w:tc>
          <w:tcPr>
            <w:tcW w:w="2412" w:type="dxa"/>
            <w:gridSpan w:val="3"/>
            <w:shd w:val="clear" w:color="auto" w:fill="auto"/>
            <w:vAlign w:val="center"/>
          </w:tcPr>
          <w:p w14:paraId="3C4B593E" w14:textId="77777777" w:rsidR="00E77A68" w:rsidRPr="00D533B8" w:rsidRDefault="00E77A68" w:rsidP="003F6649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1AB73BE" w14:textId="77777777" w:rsidR="00E77A68" w:rsidRPr="00D533B8" w:rsidRDefault="00E77A68" w:rsidP="003F6649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center"/>
          </w:tcPr>
          <w:p w14:paraId="19842029" w14:textId="77777777" w:rsidR="00E77A68" w:rsidRPr="00D533B8" w:rsidRDefault="00E77A68" w:rsidP="003F6649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7A68" w:rsidRPr="00D533B8" w14:paraId="59E70BF1" w14:textId="77777777" w:rsidTr="00E77A68">
        <w:tc>
          <w:tcPr>
            <w:tcW w:w="4140" w:type="dxa"/>
            <w:shd w:val="clear" w:color="auto" w:fill="auto"/>
          </w:tcPr>
          <w:p w14:paraId="31A2C336" w14:textId="77777777" w:rsidR="00E77A68" w:rsidRPr="00D533B8" w:rsidRDefault="00E77A68" w:rsidP="00F85536">
            <w:pPr>
              <w:tabs>
                <w:tab w:val="clear" w:pos="227"/>
                <w:tab w:val="clear" w:pos="454"/>
              </w:tabs>
              <w:ind w:left="16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D533B8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062" w:type="dxa"/>
          </w:tcPr>
          <w:p w14:paraId="2A7EE1FE" w14:textId="2FB117E1" w:rsidR="00E77A68" w:rsidRPr="00FA29FB" w:rsidRDefault="00786EC4" w:rsidP="0086465F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lang w:val="en-US"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60B090A2" w14:textId="77777777" w:rsidR="00E77A68" w:rsidRPr="00D533B8" w:rsidRDefault="00E77A68" w:rsidP="0086465F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0A97C01" w14:textId="3CBC6565" w:rsidR="00E77A68" w:rsidRPr="00D533B8" w:rsidRDefault="00786EC4" w:rsidP="0086465F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56</w:t>
            </w: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31071472" w14:textId="77777777" w:rsidR="00E77A68" w:rsidRPr="00D533B8" w:rsidRDefault="00E77A68" w:rsidP="0086465F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7A82A69" w14:textId="3EAE5AE1" w:rsidR="00E77A68" w:rsidRPr="00D533B8" w:rsidRDefault="00786EC4" w:rsidP="0086465F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096FE58D" w14:textId="77777777" w:rsidR="00E77A68" w:rsidRPr="00D533B8" w:rsidRDefault="00E77A68" w:rsidP="0086465F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4C5F8D0" w14:textId="78328A39" w:rsidR="00E77A68" w:rsidRPr="00D533B8" w:rsidRDefault="00786EC4" w:rsidP="0086465F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56</w:t>
            </w: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E77A68" w:rsidRPr="00D533B8" w14:paraId="02D3BBD1" w14:textId="77777777" w:rsidTr="00E77A68">
        <w:tc>
          <w:tcPr>
            <w:tcW w:w="4140" w:type="dxa"/>
            <w:shd w:val="clear" w:color="auto" w:fill="auto"/>
          </w:tcPr>
          <w:p w14:paraId="0FC2083A" w14:textId="77777777" w:rsidR="00E77A68" w:rsidRPr="00D533B8" w:rsidRDefault="00E77A68" w:rsidP="009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2" w:type="dxa"/>
            <w:gridSpan w:val="7"/>
            <w:shd w:val="clear" w:color="auto" w:fill="auto"/>
          </w:tcPr>
          <w:p w14:paraId="3619475E" w14:textId="77777777" w:rsidR="00E77A68" w:rsidRPr="00D533B8" w:rsidRDefault="00E77A68" w:rsidP="009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E77A68" w:rsidRPr="00D533B8" w14:paraId="2DA99B01" w14:textId="77777777" w:rsidTr="00E77A68">
        <w:trPr>
          <w:trHeight w:val="93"/>
        </w:trPr>
        <w:tc>
          <w:tcPr>
            <w:tcW w:w="4140" w:type="dxa"/>
            <w:shd w:val="clear" w:color="auto" w:fill="auto"/>
          </w:tcPr>
          <w:p w14:paraId="0FD8EC2A" w14:textId="77777777" w:rsidR="00E77A68" w:rsidRPr="00D533B8" w:rsidRDefault="00E77A68" w:rsidP="00FA29F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62" w:type="dxa"/>
            <w:shd w:val="clear" w:color="auto" w:fill="auto"/>
          </w:tcPr>
          <w:p w14:paraId="6D3413C6" w14:textId="08C700BF" w:rsidR="00E77A68" w:rsidRPr="00D533B8" w:rsidRDefault="00786EC4" w:rsidP="001234B8">
            <w:pPr>
              <w:pStyle w:val="acctfourfigures"/>
              <w:tabs>
                <w:tab w:val="clear" w:pos="765"/>
              </w:tabs>
              <w:spacing w:line="240" w:lineRule="atLeast"/>
              <w:ind w:left="-108" w:right="-12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1234B8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49</w:t>
            </w:r>
            <w:r w:rsidR="001234B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- </w:t>
            </w: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1234B8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270" w:type="dxa"/>
            <w:shd w:val="clear" w:color="auto" w:fill="auto"/>
          </w:tcPr>
          <w:p w14:paraId="01E77B9C" w14:textId="77777777" w:rsidR="00E77A68" w:rsidRPr="00D533B8" w:rsidRDefault="00E77A68" w:rsidP="00FA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7DB9B5" w14:textId="462924D0" w:rsidR="00E77A68" w:rsidRPr="00D533B8" w:rsidRDefault="00786EC4" w:rsidP="00FA29FB">
            <w:pPr>
              <w:pStyle w:val="acctfourfigures"/>
              <w:tabs>
                <w:tab w:val="clear" w:pos="765"/>
              </w:tabs>
              <w:spacing w:line="240" w:lineRule="atLeast"/>
              <w:ind w:left="-108" w:right="-12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E77A68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49</w:t>
            </w:r>
            <w:r w:rsidR="00E77A6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- </w:t>
            </w: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E77A68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270" w:type="dxa"/>
            <w:shd w:val="clear" w:color="auto" w:fill="auto"/>
          </w:tcPr>
          <w:p w14:paraId="7A4A2AC5" w14:textId="77777777" w:rsidR="00E77A68" w:rsidRPr="00D533B8" w:rsidRDefault="00E77A68" w:rsidP="00FA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A57CC7E" w14:textId="5260911E" w:rsidR="00E77A68" w:rsidRPr="00D533B8" w:rsidRDefault="00786EC4" w:rsidP="00FA29FB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8C73C9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49</w:t>
            </w:r>
          </w:p>
        </w:tc>
        <w:tc>
          <w:tcPr>
            <w:tcW w:w="270" w:type="dxa"/>
            <w:shd w:val="clear" w:color="auto" w:fill="auto"/>
          </w:tcPr>
          <w:p w14:paraId="654CBA3D" w14:textId="77777777" w:rsidR="00E77A68" w:rsidRPr="00D533B8" w:rsidRDefault="00E77A68" w:rsidP="00FA29FB">
            <w:pPr>
              <w:tabs>
                <w:tab w:val="decimal" w:pos="792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B91A667" w14:textId="2DEBB83C" w:rsidR="00E77A68" w:rsidRPr="00D533B8" w:rsidRDefault="00786EC4" w:rsidP="00FA29FB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E77A68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49</w:t>
            </w:r>
          </w:p>
        </w:tc>
      </w:tr>
      <w:tr w:rsidR="00E77A68" w:rsidRPr="00D533B8" w14:paraId="36FD5D37" w14:textId="77777777" w:rsidTr="00E77A68">
        <w:trPr>
          <w:trHeight w:val="93"/>
        </w:trPr>
        <w:tc>
          <w:tcPr>
            <w:tcW w:w="4140" w:type="dxa"/>
            <w:shd w:val="clear" w:color="auto" w:fill="auto"/>
          </w:tcPr>
          <w:p w14:paraId="5EAC4A2E" w14:textId="77777777" w:rsidR="00E77A68" w:rsidRPr="00D533B8" w:rsidRDefault="00E77A68" w:rsidP="00FA29F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ในอนาคต</w:t>
            </w:r>
          </w:p>
        </w:tc>
        <w:tc>
          <w:tcPr>
            <w:tcW w:w="1062" w:type="dxa"/>
            <w:shd w:val="clear" w:color="auto" w:fill="auto"/>
          </w:tcPr>
          <w:p w14:paraId="20F66A08" w14:textId="4375D097" w:rsidR="00E77A68" w:rsidRPr="00D533B8" w:rsidRDefault="005D20EE" w:rsidP="00FA29FB">
            <w:pPr>
              <w:pStyle w:val="acctfourfigures"/>
              <w:tabs>
                <w:tab w:val="clear" w:pos="765"/>
              </w:tabs>
              <w:spacing w:line="240" w:lineRule="atLeast"/>
              <w:ind w:left="-108" w:right="-13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84E6A08" w14:textId="77777777" w:rsidR="00E77A68" w:rsidRPr="00D533B8" w:rsidRDefault="00E77A68" w:rsidP="00FA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46866D" w14:textId="5BC45104" w:rsidR="00E77A68" w:rsidRPr="00D533B8" w:rsidRDefault="005D20EE" w:rsidP="00FA29FB">
            <w:pPr>
              <w:pStyle w:val="acctfourfigures"/>
              <w:tabs>
                <w:tab w:val="clear" w:pos="765"/>
              </w:tabs>
              <w:spacing w:line="240" w:lineRule="atLeast"/>
              <w:ind w:left="-108" w:right="-12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39FF56A" w14:textId="77777777" w:rsidR="00E77A68" w:rsidRPr="00D533B8" w:rsidRDefault="00E77A68" w:rsidP="00FA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96B9FA" w14:textId="5EDA16EB" w:rsidR="00E77A68" w:rsidRPr="00D533B8" w:rsidRDefault="005D20EE" w:rsidP="00FA29FB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36976D4" w14:textId="77777777" w:rsidR="00E77A68" w:rsidRPr="00D533B8" w:rsidRDefault="00E77A68" w:rsidP="00FA29FB">
            <w:pPr>
              <w:tabs>
                <w:tab w:val="decimal" w:pos="792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004FAC" w14:textId="0644DCDE" w:rsidR="00E77A68" w:rsidRPr="00D533B8" w:rsidRDefault="005D20EE" w:rsidP="00FA29FB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E77A68" w:rsidRPr="00D533B8" w14:paraId="656425B0" w14:textId="77777777" w:rsidTr="00E77A68">
        <w:trPr>
          <w:trHeight w:val="93"/>
        </w:trPr>
        <w:tc>
          <w:tcPr>
            <w:tcW w:w="4140" w:type="dxa"/>
            <w:shd w:val="clear" w:color="auto" w:fill="auto"/>
          </w:tcPr>
          <w:p w14:paraId="30EDD7C1" w14:textId="77777777" w:rsidR="00E77A68" w:rsidRPr="00D533B8" w:rsidRDefault="00E77A68" w:rsidP="00FA29FB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อัตราการหมุนเวียนพนักงาน</w:t>
            </w:r>
          </w:p>
        </w:tc>
        <w:tc>
          <w:tcPr>
            <w:tcW w:w="1062" w:type="dxa"/>
            <w:shd w:val="clear" w:color="auto" w:fill="auto"/>
          </w:tcPr>
          <w:p w14:paraId="16FB0EFD" w14:textId="20F27F32" w:rsidR="00E77A68" w:rsidRPr="00D533B8" w:rsidRDefault="005D20EE" w:rsidP="00FA29FB">
            <w:pPr>
              <w:pStyle w:val="acctfourfigures"/>
              <w:tabs>
                <w:tab w:val="clear" w:pos="765"/>
              </w:tabs>
              <w:spacing w:line="240" w:lineRule="atLeast"/>
              <w:ind w:left="-108" w:right="-13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1234B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- </w:t>
            </w: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387AC72B" w14:textId="77777777" w:rsidR="00E77A68" w:rsidRPr="00D533B8" w:rsidRDefault="00E77A68" w:rsidP="00FA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9378C7E" w14:textId="76F387BE" w:rsidR="00E77A68" w:rsidRPr="00D533B8" w:rsidRDefault="005D20EE" w:rsidP="00FA29FB">
            <w:pPr>
              <w:pStyle w:val="acctfourfigures"/>
              <w:tabs>
                <w:tab w:val="clear" w:pos="765"/>
              </w:tabs>
              <w:spacing w:line="240" w:lineRule="atLeast"/>
              <w:ind w:left="-108" w:right="-12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E77A6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- </w:t>
            </w: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4315AFBD" w14:textId="77777777" w:rsidR="00E77A68" w:rsidRPr="00D533B8" w:rsidRDefault="00E77A68" w:rsidP="00FA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03CA11" w14:textId="7DAEAE79" w:rsidR="00E77A68" w:rsidRPr="00D533B8" w:rsidRDefault="005D20EE" w:rsidP="00FA29FB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8C73C9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- </w:t>
            </w: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566BB0F0" w14:textId="77777777" w:rsidR="00E77A68" w:rsidRPr="00D533B8" w:rsidRDefault="00E77A68" w:rsidP="00FA29FB">
            <w:pPr>
              <w:tabs>
                <w:tab w:val="decimal" w:pos="792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C6FBAF4" w14:textId="677167E0" w:rsidR="00E77A68" w:rsidRPr="00D533B8" w:rsidRDefault="005D20EE" w:rsidP="00FA29FB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E77A6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- </w:t>
            </w: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</w:p>
        </w:tc>
      </w:tr>
    </w:tbl>
    <w:p w14:paraId="4E06C54D" w14:textId="77777777" w:rsidR="00944454" w:rsidRPr="00880A22" w:rsidRDefault="00944454" w:rsidP="00E77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green"/>
        </w:rPr>
      </w:pPr>
    </w:p>
    <w:p w14:paraId="74CBF82E" w14:textId="77777777" w:rsidR="00944454" w:rsidRPr="00880A22" w:rsidRDefault="00944454" w:rsidP="00E77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0A22">
        <w:rPr>
          <w:rFonts w:ascii="Angsana New" w:hAnsi="Angsana New"/>
          <w:sz w:val="30"/>
          <w:szCs w:val="30"/>
          <w:cs/>
        </w:rPr>
        <w:t>ข้</w:t>
      </w:r>
      <w:r w:rsidR="00243640" w:rsidRPr="00880A22">
        <w:rPr>
          <w:rFonts w:ascii="Angsana New" w:hAnsi="Angsana New"/>
          <w:sz w:val="30"/>
          <w:szCs w:val="30"/>
          <w:cs/>
        </w:rPr>
        <w:t>อสมมติ</w:t>
      </w:r>
      <w:r w:rsidRPr="00880A22">
        <w:rPr>
          <w:rFonts w:ascii="Angsana New" w:hAnsi="Angsana New"/>
          <w:sz w:val="30"/>
          <w:szCs w:val="30"/>
          <w:cs/>
        </w:rPr>
        <w:t xml:space="preserve">เกี่ยวกับอัตรามรณะในอนาคตถือตามข้อมูลทางสถิติที่เผยแพร่ทั่วไปและตารางมรณะ  </w:t>
      </w:r>
    </w:p>
    <w:p w14:paraId="4FFCFB6A" w14:textId="77777777" w:rsidR="00944454" w:rsidRPr="00880A22" w:rsidRDefault="00944454" w:rsidP="00E77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3745F158" w14:textId="40197D75" w:rsidR="00F85536" w:rsidRPr="00880A22" w:rsidRDefault="00944454" w:rsidP="00E77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880A22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D20EE" w:rsidRPr="005D20EE">
        <w:rPr>
          <w:rFonts w:ascii="Angsana New" w:hAnsi="Angsana New"/>
          <w:sz w:val="30"/>
          <w:szCs w:val="30"/>
        </w:rPr>
        <w:t>3</w:t>
      </w:r>
      <w:r w:rsidR="00786EC4" w:rsidRPr="00786EC4">
        <w:rPr>
          <w:rFonts w:ascii="Angsana New" w:hAnsi="Angsana New"/>
          <w:sz w:val="30"/>
          <w:szCs w:val="30"/>
        </w:rPr>
        <w:t>1</w:t>
      </w:r>
      <w:r w:rsidR="00E77A68" w:rsidRPr="00880A22">
        <w:rPr>
          <w:rFonts w:ascii="Angsana New" w:hAnsi="Angsana New"/>
          <w:sz w:val="30"/>
          <w:szCs w:val="30"/>
        </w:rPr>
        <w:t xml:space="preserve"> </w:t>
      </w:r>
      <w:r w:rsidRPr="00880A22">
        <w:rPr>
          <w:rFonts w:ascii="Angsana New" w:hAnsi="Angsana New"/>
          <w:sz w:val="30"/>
          <w:szCs w:val="30"/>
          <w:cs/>
        </w:rPr>
        <w:t xml:space="preserve">ธันวาคม </w:t>
      </w:r>
      <w:r w:rsidR="00786EC4" w:rsidRPr="00786EC4">
        <w:rPr>
          <w:rFonts w:ascii="Angsana New" w:hAnsi="Angsana New"/>
          <w:sz w:val="30"/>
          <w:szCs w:val="30"/>
        </w:rPr>
        <w:t>2</w:t>
      </w:r>
      <w:r w:rsidR="005D20EE" w:rsidRPr="005D20EE">
        <w:rPr>
          <w:rFonts w:ascii="Angsana New" w:hAnsi="Angsana New"/>
          <w:sz w:val="30"/>
          <w:szCs w:val="30"/>
        </w:rPr>
        <w:t>563</w:t>
      </w:r>
      <w:r w:rsidR="00E77A68" w:rsidRPr="00880A22">
        <w:rPr>
          <w:rFonts w:ascii="Angsana New" w:hAnsi="Angsana New"/>
          <w:sz w:val="30"/>
          <w:szCs w:val="30"/>
        </w:rPr>
        <w:t xml:space="preserve"> </w:t>
      </w:r>
      <w:r w:rsidRPr="00880A22">
        <w:rPr>
          <w:rFonts w:ascii="Angsana New" w:hAnsi="Angsana New"/>
          <w:sz w:val="30"/>
          <w:szCs w:val="30"/>
          <w:cs/>
        </w:rPr>
        <w:t>ระยะเวลาถัวเฉลี่ยถ่วงน้ำหนักของภาระ</w:t>
      </w:r>
      <w:r w:rsidR="004A4404" w:rsidRPr="00880A22">
        <w:rPr>
          <w:rFonts w:ascii="Angsana New" w:hAnsi="Angsana New"/>
          <w:sz w:val="30"/>
          <w:szCs w:val="30"/>
          <w:cs/>
        </w:rPr>
        <w:t>ผูกพันผลประโยชน์ที่กำหนดไว้เป็น</w:t>
      </w:r>
      <w:r w:rsidR="00177DFA" w:rsidRPr="00880A22">
        <w:rPr>
          <w:rFonts w:ascii="Angsana New" w:hAnsi="Angsana New" w:hint="cs"/>
          <w:sz w:val="30"/>
          <w:szCs w:val="30"/>
          <w:cs/>
        </w:rPr>
        <w:t xml:space="preserve"> </w:t>
      </w:r>
      <w:r w:rsidR="00786EC4" w:rsidRPr="00786EC4">
        <w:rPr>
          <w:rFonts w:ascii="Angsana New" w:hAnsi="Angsana New"/>
          <w:sz w:val="30"/>
          <w:szCs w:val="30"/>
        </w:rPr>
        <w:t>2</w:t>
      </w:r>
      <w:r w:rsidR="005D20EE" w:rsidRPr="005D20EE">
        <w:rPr>
          <w:rFonts w:ascii="Angsana New" w:hAnsi="Angsana New"/>
          <w:sz w:val="30"/>
          <w:szCs w:val="30"/>
        </w:rPr>
        <w:t>3</w:t>
      </w:r>
      <w:r w:rsidR="00880A22" w:rsidRPr="00880A22">
        <w:rPr>
          <w:rFonts w:ascii="Angsana New" w:hAnsi="Angsana New"/>
          <w:sz w:val="30"/>
          <w:szCs w:val="30"/>
        </w:rPr>
        <w:t>.</w:t>
      </w:r>
      <w:r w:rsidR="005D20EE" w:rsidRPr="005D20EE">
        <w:rPr>
          <w:rFonts w:ascii="Angsana New" w:hAnsi="Angsana New"/>
          <w:sz w:val="30"/>
          <w:szCs w:val="30"/>
        </w:rPr>
        <w:t>85</w:t>
      </w:r>
      <w:r w:rsidR="00880A22" w:rsidRPr="00880A22">
        <w:rPr>
          <w:rFonts w:ascii="Angsana New" w:hAnsi="Angsana New"/>
          <w:sz w:val="30"/>
          <w:szCs w:val="30"/>
        </w:rPr>
        <w:t xml:space="preserve"> - </w:t>
      </w:r>
      <w:r w:rsidR="005D20EE" w:rsidRPr="005D20EE">
        <w:rPr>
          <w:rFonts w:ascii="Angsana New" w:hAnsi="Angsana New"/>
          <w:sz w:val="30"/>
          <w:szCs w:val="30"/>
        </w:rPr>
        <w:t>30</w:t>
      </w:r>
      <w:r w:rsidR="00880A22" w:rsidRPr="00880A22">
        <w:rPr>
          <w:rFonts w:ascii="Angsana New" w:hAnsi="Angsana New"/>
          <w:sz w:val="30"/>
          <w:szCs w:val="30"/>
        </w:rPr>
        <w:t>.</w:t>
      </w:r>
      <w:r w:rsidR="00786EC4" w:rsidRPr="00786EC4">
        <w:rPr>
          <w:rFonts w:ascii="Angsana New" w:hAnsi="Angsana New"/>
          <w:sz w:val="30"/>
          <w:szCs w:val="30"/>
        </w:rPr>
        <w:t>2</w:t>
      </w:r>
      <w:r w:rsidR="005D20EE" w:rsidRPr="005D20EE">
        <w:rPr>
          <w:rFonts w:ascii="Angsana New" w:hAnsi="Angsana New"/>
          <w:sz w:val="30"/>
          <w:szCs w:val="30"/>
        </w:rPr>
        <w:t>8</w:t>
      </w:r>
      <w:r w:rsidR="009969E5" w:rsidRPr="00880A22">
        <w:rPr>
          <w:rFonts w:ascii="Angsana New" w:hAnsi="Angsana New"/>
          <w:sz w:val="30"/>
          <w:szCs w:val="30"/>
        </w:rPr>
        <w:t xml:space="preserve"> </w:t>
      </w:r>
      <w:r w:rsidRPr="00880A22">
        <w:rPr>
          <w:rFonts w:ascii="Angsana New" w:hAnsi="Angsana New"/>
          <w:sz w:val="30"/>
          <w:szCs w:val="30"/>
          <w:cs/>
        </w:rPr>
        <w:t xml:space="preserve">ปี </w:t>
      </w:r>
      <w:r w:rsidRPr="00880A22">
        <w:rPr>
          <w:rFonts w:ascii="Angsana New" w:hAnsi="Angsana New"/>
          <w:i/>
          <w:iCs/>
          <w:sz w:val="30"/>
          <w:szCs w:val="30"/>
          <w:cs/>
        </w:rPr>
        <w:t>(</w:t>
      </w:r>
      <w:r w:rsidR="00786EC4" w:rsidRPr="00786EC4">
        <w:rPr>
          <w:rFonts w:ascii="Angsana New" w:hAnsi="Angsana New"/>
          <w:i/>
          <w:iCs/>
          <w:sz w:val="30"/>
          <w:szCs w:val="30"/>
        </w:rPr>
        <w:t>2</w:t>
      </w:r>
      <w:r w:rsidR="005D20EE" w:rsidRPr="005D20EE">
        <w:rPr>
          <w:rFonts w:ascii="Angsana New" w:hAnsi="Angsana New"/>
          <w:i/>
          <w:iCs/>
          <w:sz w:val="30"/>
          <w:szCs w:val="30"/>
        </w:rPr>
        <w:t>56</w:t>
      </w:r>
      <w:r w:rsidR="00786EC4" w:rsidRPr="00786EC4">
        <w:rPr>
          <w:rFonts w:ascii="Angsana New" w:hAnsi="Angsana New"/>
          <w:i/>
          <w:iCs/>
          <w:sz w:val="30"/>
          <w:szCs w:val="30"/>
        </w:rPr>
        <w:t>2</w:t>
      </w:r>
      <w:r w:rsidR="009969E5" w:rsidRPr="00880A22">
        <w:rPr>
          <w:rFonts w:ascii="Angsana New" w:hAnsi="Angsana New"/>
          <w:i/>
          <w:iCs/>
          <w:sz w:val="30"/>
          <w:szCs w:val="30"/>
        </w:rPr>
        <w:t>:</w:t>
      </w:r>
      <w:r w:rsidR="00E77A68" w:rsidRPr="00880A22">
        <w:rPr>
          <w:rFonts w:ascii="Angsana New" w:hAnsi="Angsana New"/>
          <w:i/>
          <w:iCs/>
          <w:sz w:val="30"/>
          <w:szCs w:val="30"/>
        </w:rPr>
        <w:t xml:space="preserve"> </w:t>
      </w:r>
      <w:r w:rsidR="00786EC4" w:rsidRPr="00786EC4">
        <w:rPr>
          <w:rFonts w:ascii="Angsana New" w:hAnsi="Angsana New"/>
          <w:i/>
          <w:iCs/>
          <w:sz w:val="30"/>
          <w:szCs w:val="30"/>
        </w:rPr>
        <w:t>2</w:t>
      </w:r>
      <w:r w:rsidR="005D20EE" w:rsidRPr="005D20EE">
        <w:rPr>
          <w:rFonts w:ascii="Angsana New" w:hAnsi="Angsana New"/>
          <w:i/>
          <w:iCs/>
          <w:sz w:val="30"/>
          <w:szCs w:val="30"/>
        </w:rPr>
        <w:t>3</w:t>
      </w:r>
      <w:r w:rsidR="00E77A68" w:rsidRPr="00880A22">
        <w:rPr>
          <w:rFonts w:ascii="Angsana New" w:hAnsi="Angsana New"/>
          <w:i/>
          <w:iCs/>
          <w:sz w:val="30"/>
          <w:szCs w:val="30"/>
        </w:rPr>
        <w:t>.</w:t>
      </w:r>
      <w:r w:rsidR="005D20EE" w:rsidRPr="005D20EE">
        <w:rPr>
          <w:rFonts w:ascii="Angsana New" w:hAnsi="Angsana New"/>
          <w:i/>
          <w:iCs/>
          <w:sz w:val="30"/>
          <w:szCs w:val="30"/>
        </w:rPr>
        <w:t>85</w:t>
      </w:r>
      <w:r w:rsidR="00E77A68" w:rsidRPr="00880A22">
        <w:rPr>
          <w:rFonts w:ascii="Angsana New" w:hAnsi="Angsana New"/>
          <w:i/>
          <w:iCs/>
          <w:sz w:val="30"/>
          <w:szCs w:val="30"/>
        </w:rPr>
        <w:t xml:space="preserve"> - </w:t>
      </w:r>
      <w:r w:rsidR="005D20EE" w:rsidRPr="005D20EE">
        <w:rPr>
          <w:rFonts w:ascii="Angsana New" w:hAnsi="Angsana New"/>
          <w:i/>
          <w:iCs/>
          <w:sz w:val="30"/>
          <w:szCs w:val="30"/>
        </w:rPr>
        <w:t>30</w:t>
      </w:r>
      <w:r w:rsidR="00E77A68" w:rsidRPr="00880A22">
        <w:rPr>
          <w:rFonts w:ascii="Angsana New" w:hAnsi="Angsana New"/>
          <w:i/>
          <w:iCs/>
          <w:sz w:val="30"/>
          <w:szCs w:val="30"/>
        </w:rPr>
        <w:t>.</w:t>
      </w:r>
      <w:r w:rsidR="00786EC4" w:rsidRPr="00786EC4">
        <w:rPr>
          <w:rFonts w:ascii="Angsana New" w:hAnsi="Angsana New"/>
          <w:i/>
          <w:iCs/>
          <w:sz w:val="30"/>
          <w:szCs w:val="30"/>
        </w:rPr>
        <w:t>2</w:t>
      </w:r>
      <w:r w:rsidR="005D20EE" w:rsidRPr="005D20EE">
        <w:rPr>
          <w:rFonts w:ascii="Angsana New" w:hAnsi="Angsana New"/>
          <w:i/>
          <w:iCs/>
          <w:sz w:val="30"/>
          <w:szCs w:val="30"/>
        </w:rPr>
        <w:t>8</w:t>
      </w:r>
      <w:r w:rsidRPr="00880A22">
        <w:rPr>
          <w:rFonts w:ascii="Angsana New" w:hAnsi="Angsana New"/>
          <w:i/>
          <w:iCs/>
          <w:sz w:val="30"/>
          <w:szCs w:val="30"/>
        </w:rPr>
        <w:t xml:space="preserve"> </w:t>
      </w:r>
      <w:r w:rsidRPr="00880A22">
        <w:rPr>
          <w:rFonts w:ascii="Angsana New" w:hAnsi="Angsana New"/>
          <w:i/>
          <w:iCs/>
          <w:sz w:val="30"/>
          <w:szCs w:val="30"/>
          <w:cs/>
        </w:rPr>
        <w:t>ปี)</w:t>
      </w:r>
      <w:r w:rsidRPr="00880A22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33B21411" w14:textId="77777777" w:rsidR="00880A22" w:rsidRPr="00880A22" w:rsidRDefault="00880A22" w:rsidP="00E77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</w:p>
    <w:p w14:paraId="24E32202" w14:textId="392AA2BE" w:rsidR="00944454" w:rsidRPr="00880A22" w:rsidRDefault="00944454" w:rsidP="00E77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880A22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389C6C8F" w14:textId="77777777" w:rsidR="005A1A81" w:rsidRPr="00880A22" w:rsidRDefault="005A1A81" w:rsidP="00E77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3FD8EE0" w14:textId="77777777" w:rsidR="00944454" w:rsidRPr="00880A22" w:rsidRDefault="006B6911" w:rsidP="00E77A6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0A22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</w:t>
      </w:r>
      <w:r w:rsidR="00944454" w:rsidRPr="00880A22">
        <w:rPr>
          <w:rFonts w:ascii="Angsana New" w:hAnsi="Angsana New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</w:t>
      </w:r>
      <w:r w:rsidRPr="00880A22">
        <w:rPr>
          <w:rFonts w:ascii="Angsana New" w:hAnsi="Angsana New"/>
          <w:sz w:val="30"/>
          <w:szCs w:val="30"/>
          <w:cs/>
        </w:rPr>
        <w:t>ิ</w:t>
      </w:r>
      <w:r w:rsidR="00944454" w:rsidRPr="00880A22">
        <w:rPr>
          <w:rFonts w:ascii="Angsana New" w:hAnsi="Angsana New"/>
          <w:sz w:val="30"/>
          <w:szCs w:val="30"/>
          <w:cs/>
        </w:rPr>
        <w:t>อื่นๆ คงที่</w:t>
      </w:r>
    </w:p>
    <w:p w14:paraId="115F1AEB" w14:textId="77777777" w:rsidR="00944454" w:rsidRPr="00880A22" w:rsidRDefault="00944454" w:rsidP="00E77A68">
      <w:pPr>
        <w:widowControl w:val="0"/>
        <w:tabs>
          <w:tab w:val="clear" w:pos="680"/>
          <w:tab w:val="left" w:pos="540"/>
        </w:tabs>
        <w:autoSpaceDE w:val="0"/>
        <w:autoSpaceDN w:val="0"/>
        <w:adjustRightInd w:val="0"/>
        <w:spacing w:line="240" w:lineRule="auto"/>
        <w:ind w:left="540" w:right="-34"/>
        <w:jc w:val="thaiDistribute"/>
        <w:rPr>
          <w:rFonts w:ascii="Angsana New" w:hAnsi="Angsana New"/>
          <w:sz w:val="30"/>
          <w:szCs w:val="30"/>
          <w:highlight w:val="green"/>
        </w:rPr>
      </w:pPr>
    </w:p>
    <w:tbl>
      <w:tblPr>
        <w:tblW w:w="93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62"/>
        <w:gridCol w:w="270"/>
        <w:gridCol w:w="1080"/>
        <w:gridCol w:w="270"/>
        <w:gridCol w:w="1080"/>
        <w:gridCol w:w="270"/>
        <w:gridCol w:w="1080"/>
      </w:tblGrid>
      <w:tr w:rsidR="00187056" w:rsidRPr="00E77A68" w14:paraId="658FAF39" w14:textId="77777777" w:rsidTr="00BC6561">
        <w:trPr>
          <w:tblHeader/>
        </w:trPr>
        <w:tc>
          <w:tcPr>
            <w:tcW w:w="4230" w:type="dxa"/>
            <w:shd w:val="clear" w:color="auto" w:fill="auto"/>
          </w:tcPr>
          <w:p w14:paraId="0898604C" w14:textId="77777777" w:rsidR="00187056" w:rsidRPr="00E77A68" w:rsidRDefault="00187056" w:rsidP="00E77A68">
            <w:pPr>
              <w:spacing w:line="240" w:lineRule="auto"/>
              <w:ind w:right="-108" w:hanging="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12" w:type="dxa"/>
            <w:gridSpan w:val="7"/>
            <w:shd w:val="clear" w:color="auto" w:fill="auto"/>
            <w:vAlign w:val="center"/>
          </w:tcPr>
          <w:p w14:paraId="58B2FC8E" w14:textId="77777777" w:rsidR="00187056" w:rsidRPr="00E77A68" w:rsidRDefault="00187056" w:rsidP="00E77A68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77A6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85536" w:rsidRPr="00E77A68" w14:paraId="3D67EBAC" w14:textId="77777777" w:rsidTr="00BC6561">
        <w:trPr>
          <w:tblHeader/>
        </w:trPr>
        <w:tc>
          <w:tcPr>
            <w:tcW w:w="4230" w:type="dxa"/>
            <w:shd w:val="clear" w:color="auto" w:fill="auto"/>
          </w:tcPr>
          <w:p w14:paraId="5441FD2A" w14:textId="77777777" w:rsidR="00F85536" w:rsidRPr="00E77A68" w:rsidRDefault="00187056" w:rsidP="00E77A68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pacing w:val="-2"/>
                <w:sz w:val="30"/>
                <w:szCs w:val="30"/>
              </w:rPr>
            </w:pPr>
            <w:r w:rsidRPr="00E77A68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12" w:type="dxa"/>
            <w:gridSpan w:val="3"/>
            <w:shd w:val="clear" w:color="auto" w:fill="auto"/>
            <w:vAlign w:val="center"/>
          </w:tcPr>
          <w:p w14:paraId="029A1DD6" w14:textId="624FC2FD" w:rsidR="00F85536" w:rsidRPr="00E77A68" w:rsidRDefault="00F85536" w:rsidP="00E77A68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77A68">
              <w:rPr>
                <w:rFonts w:ascii="Angsana New" w:hAnsi="Angsana New" w:hint="cs"/>
                <w:sz w:val="30"/>
                <w:szCs w:val="30"/>
                <w:cs/>
              </w:rPr>
              <w:t>ข้อสมมติ</w:t>
            </w:r>
            <w:r w:rsidRPr="00E77A68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เพิ่มขึ้นร้อยละ 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774B98" w14:textId="77777777" w:rsidR="00F85536" w:rsidRPr="00E77A68" w:rsidRDefault="00F85536" w:rsidP="00E77A68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center"/>
          </w:tcPr>
          <w:p w14:paraId="149BF08C" w14:textId="5B4B0809" w:rsidR="00F85536" w:rsidRPr="00E77A68" w:rsidRDefault="00F85536" w:rsidP="00E77A6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7A68">
              <w:rPr>
                <w:rFonts w:ascii="Angsana New" w:hAnsi="Angsana New" w:hint="cs"/>
                <w:sz w:val="30"/>
                <w:szCs w:val="30"/>
                <w:cs/>
              </w:rPr>
              <w:t>ข้อสมมติลดลง</w:t>
            </w:r>
            <w:r w:rsidRPr="00E77A68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="00E77A68" w:rsidRPr="00E77A6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85536" w:rsidRPr="00E77A68" w14:paraId="49ABA71B" w14:textId="77777777" w:rsidTr="00BC6561">
        <w:trPr>
          <w:tblHeader/>
        </w:trPr>
        <w:tc>
          <w:tcPr>
            <w:tcW w:w="4230" w:type="dxa"/>
            <w:shd w:val="clear" w:color="auto" w:fill="auto"/>
          </w:tcPr>
          <w:p w14:paraId="56C903E5" w14:textId="59F40F99" w:rsidR="00F85536" w:rsidRPr="00E77A68" w:rsidRDefault="00187056" w:rsidP="00E77A68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77A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D20EE" w:rsidRPr="005D20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786EC4" w:rsidRPr="00786E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E77A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77A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62" w:type="dxa"/>
            <w:shd w:val="clear" w:color="auto" w:fill="auto"/>
          </w:tcPr>
          <w:p w14:paraId="78A73CEF" w14:textId="66E70B4F" w:rsidR="00F85536" w:rsidRPr="00E77A68" w:rsidRDefault="00786EC4" w:rsidP="00E77A6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563</w:t>
            </w:r>
          </w:p>
        </w:tc>
        <w:tc>
          <w:tcPr>
            <w:tcW w:w="270" w:type="dxa"/>
            <w:shd w:val="clear" w:color="auto" w:fill="auto"/>
          </w:tcPr>
          <w:p w14:paraId="42D9875F" w14:textId="77777777" w:rsidR="00F85536" w:rsidRPr="00E77A68" w:rsidRDefault="00F85536" w:rsidP="00E77A6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E2B2CBE" w14:textId="353AFF34" w:rsidR="00F85536" w:rsidRPr="00E77A68" w:rsidRDefault="00786EC4" w:rsidP="00E77A6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56</w:t>
            </w: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96037B6" w14:textId="77777777" w:rsidR="00F85536" w:rsidRPr="00E77A68" w:rsidRDefault="00F85536" w:rsidP="00E77A6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B460DEC" w14:textId="1D507A34" w:rsidR="00F85536" w:rsidRPr="00E77A68" w:rsidRDefault="00786EC4" w:rsidP="00E77A6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563</w:t>
            </w:r>
          </w:p>
        </w:tc>
        <w:tc>
          <w:tcPr>
            <w:tcW w:w="270" w:type="dxa"/>
            <w:shd w:val="clear" w:color="auto" w:fill="auto"/>
          </w:tcPr>
          <w:p w14:paraId="1990D12E" w14:textId="77777777" w:rsidR="00F85536" w:rsidRPr="00E77A68" w:rsidRDefault="00F85536" w:rsidP="00E77A6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3B59F43" w14:textId="708B176E" w:rsidR="00F85536" w:rsidRPr="00E77A68" w:rsidRDefault="00786EC4" w:rsidP="00E77A6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56</w:t>
            </w:r>
            <w:r w:rsidRPr="00786EC4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</w:tr>
      <w:tr w:rsidR="00242DC6" w:rsidRPr="00E77A68" w14:paraId="50C11F4C" w14:textId="77777777" w:rsidTr="00BC6561">
        <w:trPr>
          <w:tblHeader/>
        </w:trPr>
        <w:tc>
          <w:tcPr>
            <w:tcW w:w="4230" w:type="dxa"/>
            <w:shd w:val="clear" w:color="auto" w:fill="auto"/>
          </w:tcPr>
          <w:p w14:paraId="59368183" w14:textId="77777777" w:rsidR="00242DC6" w:rsidRPr="00E77A68" w:rsidRDefault="00242DC6" w:rsidP="00E77A68">
            <w:pPr>
              <w:spacing w:line="240" w:lineRule="auto"/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12" w:type="dxa"/>
            <w:gridSpan w:val="7"/>
            <w:shd w:val="clear" w:color="auto" w:fill="auto"/>
          </w:tcPr>
          <w:p w14:paraId="1B135C1A" w14:textId="77777777" w:rsidR="00242DC6" w:rsidRPr="00E77A68" w:rsidRDefault="00242DC6" w:rsidP="00E77A6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E77A6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77A68" w:rsidRPr="00E77A68" w14:paraId="78A70341" w14:textId="77777777" w:rsidTr="00BC6561">
        <w:trPr>
          <w:trHeight w:val="93"/>
        </w:trPr>
        <w:tc>
          <w:tcPr>
            <w:tcW w:w="4230" w:type="dxa"/>
            <w:shd w:val="clear" w:color="auto" w:fill="auto"/>
          </w:tcPr>
          <w:p w14:paraId="1BDA75E3" w14:textId="77777777" w:rsidR="00E77A68" w:rsidRPr="00E77A68" w:rsidRDefault="00E77A68" w:rsidP="00E77A68">
            <w:pPr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E77A68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62" w:type="dxa"/>
            <w:shd w:val="clear" w:color="auto" w:fill="auto"/>
          </w:tcPr>
          <w:p w14:paraId="26E93FB0" w14:textId="0BDE7DEB" w:rsidR="00E77A68" w:rsidRPr="00E77A68" w:rsidRDefault="009D2ED4" w:rsidP="00E77A6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86EC4"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94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D3CFB95" w14:textId="77777777" w:rsidR="00E77A68" w:rsidRPr="00E77A68" w:rsidRDefault="00E77A68" w:rsidP="00E77A68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78C6943" w14:textId="490649CF" w:rsidR="00E77A68" w:rsidRPr="00E77A68" w:rsidRDefault="00E77A68" w:rsidP="00E77A6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77A68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86EC4"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E77A6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54</w:t>
            </w:r>
            <w:r w:rsidR="00786EC4"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E77A68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0AED28F" w14:textId="77777777" w:rsidR="00E77A68" w:rsidRPr="00E77A68" w:rsidRDefault="00E77A68" w:rsidP="00E77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DD079A9" w14:textId="05156EC3" w:rsidR="00E77A68" w:rsidRPr="00E77A68" w:rsidRDefault="005D20EE" w:rsidP="00E77A6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9D2ED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886</w:t>
            </w:r>
          </w:p>
        </w:tc>
        <w:tc>
          <w:tcPr>
            <w:tcW w:w="270" w:type="dxa"/>
            <w:shd w:val="clear" w:color="auto" w:fill="auto"/>
          </w:tcPr>
          <w:p w14:paraId="01D82DB4" w14:textId="77777777" w:rsidR="00E77A68" w:rsidRPr="00E77A68" w:rsidRDefault="00E77A68" w:rsidP="00E77A68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5DF5AE" w14:textId="617FCF2E" w:rsidR="00E77A68" w:rsidRPr="00E77A68" w:rsidRDefault="005D20EE" w:rsidP="00E77A6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E77A68" w:rsidRPr="00E77A6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786EC4"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E77A68" w:rsidRPr="00E77A68" w14:paraId="39A9F31D" w14:textId="77777777" w:rsidTr="00BC6561">
        <w:trPr>
          <w:trHeight w:val="93"/>
        </w:trPr>
        <w:tc>
          <w:tcPr>
            <w:tcW w:w="4230" w:type="dxa"/>
            <w:shd w:val="clear" w:color="auto" w:fill="auto"/>
          </w:tcPr>
          <w:p w14:paraId="3A34CCCD" w14:textId="77777777" w:rsidR="00E77A68" w:rsidRPr="00E77A68" w:rsidRDefault="00E77A68" w:rsidP="00E77A68">
            <w:pPr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E77A68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62" w:type="dxa"/>
            <w:shd w:val="clear" w:color="auto" w:fill="auto"/>
          </w:tcPr>
          <w:p w14:paraId="16A19570" w14:textId="6F2ADEED" w:rsidR="00E77A68" w:rsidRPr="00E77A68" w:rsidRDefault="005D20EE" w:rsidP="00E77A6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9D2ED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938</w:t>
            </w:r>
          </w:p>
        </w:tc>
        <w:tc>
          <w:tcPr>
            <w:tcW w:w="270" w:type="dxa"/>
            <w:shd w:val="clear" w:color="auto" w:fill="auto"/>
          </w:tcPr>
          <w:p w14:paraId="4FEEAFAB" w14:textId="77777777" w:rsidR="00E77A68" w:rsidRPr="00E77A68" w:rsidRDefault="00E77A68" w:rsidP="00E77A68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2D625FD" w14:textId="67FFC741" w:rsidR="00E77A68" w:rsidRPr="00E77A68" w:rsidRDefault="00786EC4" w:rsidP="00E77A6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E77A68" w:rsidRPr="00E77A6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83</w:t>
            </w: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C7C1FD8" w14:textId="77777777" w:rsidR="00E77A68" w:rsidRPr="00E77A68" w:rsidRDefault="00E77A68" w:rsidP="00E77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DE7F82" w14:textId="3B1BD48E" w:rsidR="00E77A68" w:rsidRPr="00E77A68" w:rsidRDefault="009D2ED4" w:rsidP="00E77A6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379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2CE5020" w14:textId="77777777" w:rsidR="00E77A68" w:rsidRPr="00E77A68" w:rsidRDefault="00E77A68" w:rsidP="00E77A68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FE4DAC7" w14:textId="7D654322" w:rsidR="00E77A68" w:rsidRPr="00E77A68" w:rsidRDefault="00E77A68" w:rsidP="00E77A6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77A68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86EC4"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E77A6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434</w:t>
            </w:r>
            <w:r w:rsidRPr="00E77A68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E77A68" w:rsidRPr="00E77A68" w14:paraId="39AE8631" w14:textId="77777777" w:rsidTr="00BC6561">
        <w:trPr>
          <w:trHeight w:val="380"/>
        </w:trPr>
        <w:tc>
          <w:tcPr>
            <w:tcW w:w="4230" w:type="dxa"/>
            <w:shd w:val="clear" w:color="auto" w:fill="auto"/>
          </w:tcPr>
          <w:p w14:paraId="47E06BE3" w14:textId="6A3B1ADD" w:rsidR="00E77A68" w:rsidRPr="00E77A68" w:rsidRDefault="007268FF" w:rsidP="00E77A68">
            <w:pPr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</w:t>
            </w:r>
            <w:r w:rsidR="00E77A68" w:rsidRPr="00E77A68">
              <w:rPr>
                <w:rFonts w:ascii="Angsana New" w:hAnsi="Angsana New" w:hint="cs"/>
                <w:sz w:val="30"/>
                <w:szCs w:val="30"/>
                <w:cs/>
              </w:rPr>
              <w:t>ตราการหมุนเวียนของพนักงาน</w:t>
            </w:r>
          </w:p>
        </w:tc>
        <w:tc>
          <w:tcPr>
            <w:tcW w:w="1062" w:type="dxa"/>
            <w:shd w:val="clear" w:color="auto" w:fill="auto"/>
          </w:tcPr>
          <w:p w14:paraId="0797C0D4" w14:textId="3C7A3FB1" w:rsidR="00E77A68" w:rsidRPr="00E77A68" w:rsidRDefault="009D2ED4" w:rsidP="00E77A6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640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3CD44ED" w14:textId="77777777" w:rsidR="00E77A68" w:rsidRPr="00E77A68" w:rsidRDefault="00E77A68" w:rsidP="00E77A68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DA35FA" w14:textId="2625CB06" w:rsidR="00E77A68" w:rsidRPr="00E77A68" w:rsidRDefault="00E77A68" w:rsidP="00E77A6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77A68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86EC4"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E77A6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786EC4"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E77A68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25597A7" w14:textId="77777777" w:rsidR="00E77A68" w:rsidRPr="00E77A68" w:rsidRDefault="00E77A68" w:rsidP="00E77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A7C7B9" w14:textId="73278110" w:rsidR="00E77A68" w:rsidRPr="00E77A68" w:rsidRDefault="00786EC4" w:rsidP="00E77A6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9D2ED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7A5C6D2" w14:textId="77777777" w:rsidR="00E77A68" w:rsidRPr="00E77A68" w:rsidRDefault="00E77A68" w:rsidP="00E77A68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DC92C1F" w14:textId="722E2CDF" w:rsidR="00E77A68" w:rsidRPr="00E77A68" w:rsidRDefault="00786EC4" w:rsidP="00E77A6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E77A68" w:rsidRPr="00E77A6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E77A68" w:rsidRPr="00E77A68" w14:paraId="6BB9AAAA" w14:textId="77777777" w:rsidTr="00BC6561">
        <w:trPr>
          <w:trHeight w:val="93"/>
        </w:trPr>
        <w:tc>
          <w:tcPr>
            <w:tcW w:w="4230" w:type="dxa"/>
            <w:shd w:val="clear" w:color="auto" w:fill="auto"/>
          </w:tcPr>
          <w:p w14:paraId="775ED2F9" w14:textId="77777777" w:rsidR="00E77A68" w:rsidRPr="00E77A68" w:rsidRDefault="00E77A68" w:rsidP="00E77A68">
            <w:pPr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E77A68">
              <w:rPr>
                <w:rFonts w:ascii="Angsana New" w:hAnsi="Angsana New"/>
                <w:sz w:val="30"/>
                <w:szCs w:val="30"/>
                <w:cs/>
              </w:rPr>
              <w:t>อัตรามรณะในอนาคต</w:t>
            </w:r>
          </w:p>
        </w:tc>
        <w:tc>
          <w:tcPr>
            <w:tcW w:w="1062" w:type="dxa"/>
            <w:shd w:val="clear" w:color="auto" w:fill="auto"/>
          </w:tcPr>
          <w:p w14:paraId="0BD09E1C" w14:textId="16277076" w:rsidR="00E77A68" w:rsidRPr="00E77A68" w:rsidRDefault="00786EC4" w:rsidP="00E77A6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83</w:t>
            </w:r>
          </w:p>
        </w:tc>
        <w:tc>
          <w:tcPr>
            <w:tcW w:w="270" w:type="dxa"/>
            <w:shd w:val="clear" w:color="auto" w:fill="auto"/>
          </w:tcPr>
          <w:p w14:paraId="5D4E5131" w14:textId="77777777" w:rsidR="00E77A68" w:rsidRPr="00E77A68" w:rsidRDefault="00E77A68" w:rsidP="00E77A68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08DA769" w14:textId="4696B154" w:rsidR="00E77A68" w:rsidRPr="00E77A68" w:rsidRDefault="00786EC4" w:rsidP="00E77A6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39</w:t>
            </w:r>
          </w:p>
        </w:tc>
        <w:tc>
          <w:tcPr>
            <w:tcW w:w="270" w:type="dxa"/>
            <w:shd w:val="clear" w:color="auto" w:fill="auto"/>
          </w:tcPr>
          <w:p w14:paraId="755C1C1E" w14:textId="77777777" w:rsidR="00E77A68" w:rsidRPr="00E77A68" w:rsidRDefault="00E77A68" w:rsidP="00E77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AF94D8" w14:textId="09035AE8" w:rsidR="00E77A68" w:rsidRPr="00E77A68" w:rsidRDefault="009D2ED4" w:rsidP="00E77A6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86EC4"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786EC4"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FEE1CAE" w14:textId="77777777" w:rsidR="00E77A68" w:rsidRPr="00E77A68" w:rsidRDefault="00E77A68" w:rsidP="00E77A68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CCEFC81" w14:textId="38377663" w:rsidR="00E77A68" w:rsidRPr="00E77A68" w:rsidRDefault="00E77A68" w:rsidP="00E77A6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77A68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86EC4"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38</w:t>
            </w:r>
            <w:r w:rsidRPr="00E77A68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6475AB7F" w14:textId="7BDBC437" w:rsidR="0087172F" w:rsidRPr="000229B5" w:rsidRDefault="0087172F">
      <w:pPr>
        <w:rPr>
          <w:rFonts w:asciiTheme="majorBidi" w:hAnsiTheme="majorBidi" w:cstheme="majorBidi"/>
          <w:sz w:val="30"/>
          <w:szCs w:val="30"/>
        </w:rPr>
      </w:pPr>
    </w:p>
    <w:p w14:paraId="2DDF17AF" w14:textId="77777777" w:rsidR="00880A22" w:rsidRDefault="00880A22">
      <w:r>
        <w:br w:type="page"/>
      </w:r>
    </w:p>
    <w:tbl>
      <w:tblPr>
        <w:tblW w:w="93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62"/>
        <w:gridCol w:w="270"/>
        <w:gridCol w:w="1080"/>
        <w:gridCol w:w="270"/>
        <w:gridCol w:w="1080"/>
        <w:gridCol w:w="270"/>
        <w:gridCol w:w="1080"/>
      </w:tblGrid>
      <w:tr w:rsidR="00187056" w:rsidRPr="00D533B8" w14:paraId="53201EAF" w14:textId="77777777" w:rsidTr="00BC6561">
        <w:trPr>
          <w:tblHeader/>
        </w:trPr>
        <w:tc>
          <w:tcPr>
            <w:tcW w:w="4230" w:type="dxa"/>
            <w:shd w:val="clear" w:color="auto" w:fill="auto"/>
          </w:tcPr>
          <w:p w14:paraId="2AEE839A" w14:textId="683E01FC" w:rsidR="00187056" w:rsidRPr="00D533B8" w:rsidRDefault="00187056" w:rsidP="00C1252E">
            <w:pPr>
              <w:ind w:right="-108" w:hanging="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12" w:type="dxa"/>
            <w:gridSpan w:val="7"/>
            <w:shd w:val="clear" w:color="auto" w:fill="auto"/>
            <w:vAlign w:val="center"/>
          </w:tcPr>
          <w:p w14:paraId="1B3B75BA" w14:textId="77777777" w:rsidR="00187056" w:rsidRPr="00D533B8" w:rsidRDefault="00187056" w:rsidP="00C1252E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นเฉพาะกิจการ</w:t>
            </w:r>
          </w:p>
        </w:tc>
      </w:tr>
      <w:tr w:rsidR="00187056" w:rsidRPr="00D533B8" w14:paraId="35A870E8" w14:textId="77777777" w:rsidTr="00BC6561">
        <w:trPr>
          <w:tblHeader/>
        </w:trPr>
        <w:tc>
          <w:tcPr>
            <w:tcW w:w="4230" w:type="dxa"/>
            <w:shd w:val="clear" w:color="auto" w:fill="auto"/>
          </w:tcPr>
          <w:p w14:paraId="12460FAC" w14:textId="77777777" w:rsidR="00187056" w:rsidRPr="00BC6561" w:rsidRDefault="00187056" w:rsidP="00C1252E">
            <w:pPr>
              <w:ind w:right="-108"/>
              <w:jc w:val="thaiDistribute"/>
              <w:rPr>
                <w:rFonts w:ascii="Angsana New" w:hAnsi="Angsana New"/>
                <w:b/>
                <w:spacing w:val="-2"/>
                <w:sz w:val="30"/>
                <w:szCs w:val="30"/>
              </w:rPr>
            </w:pPr>
            <w:r w:rsidRPr="00BC6561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12" w:type="dxa"/>
            <w:gridSpan w:val="3"/>
            <w:shd w:val="clear" w:color="auto" w:fill="auto"/>
            <w:vAlign w:val="center"/>
          </w:tcPr>
          <w:p w14:paraId="24D3E2C6" w14:textId="256508BF" w:rsidR="00187056" w:rsidRPr="00BC6561" w:rsidRDefault="00187056" w:rsidP="00C1252E">
            <w:pPr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C6561">
              <w:rPr>
                <w:rFonts w:ascii="Angsana New" w:hAnsi="Angsana New" w:hint="cs"/>
                <w:sz w:val="30"/>
                <w:szCs w:val="30"/>
                <w:cs/>
              </w:rPr>
              <w:t>ข้อสมมติ</w:t>
            </w:r>
            <w:r w:rsidRPr="00BC6561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เพิ่มขึ้นร้อยละ 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FAF7CA0" w14:textId="77777777" w:rsidR="00187056" w:rsidRPr="00BC6561" w:rsidRDefault="00187056" w:rsidP="00C1252E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center"/>
          </w:tcPr>
          <w:p w14:paraId="3A4CF6E5" w14:textId="0C32616D" w:rsidR="00187056" w:rsidRPr="00BC6561" w:rsidRDefault="00187056" w:rsidP="00C1252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C6561">
              <w:rPr>
                <w:rFonts w:ascii="Angsana New" w:hAnsi="Angsana New" w:hint="cs"/>
                <w:sz w:val="30"/>
                <w:szCs w:val="30"/>
                <w:cs/>
              </w:rPr>
              <w:t>ข้อสมมติลดลง</w:t>
            </w:r>
            <w:r w:rsidRPr="00BC6561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87056" w:rsidRPr="00D533B8" w14:paraId="49A6CC80" w14:textId="77777777" w:rsidTr="00BC6561">
        <w:trPr>
          <w:tblHeader/>
        </w:trPr>
        <w:tc>
          <w:tcPr>
            <w:tcW w:w="4230" w:type="dxa"/>
            <w:shd w:val="clear" w:color="auto" w:fill="auto"/>
          </w:tcPr>
          <w:p w14:paraId="1A003339" w14:textId="01B5A573" w:rsidR="00187056" w:rsidRPr="00187056" w:rsidRDefault="00187056" w:rsidP="00C1252E">
            <w:pPr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87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D20EE" w:rsidRPr="005D20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786EC4" w:rsidRPr="00786E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187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87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62" w:type="dxa"/>
            <w:shd w:val="clear" w:color="auto" w:fill="auto"/>
          </w:tcPr>
          <w:p w14:paraId="14B9DB5D" w14:textId="445964E4" w:rsidR="00187056" w:rsidRPr="00D533B8" w:rsidRDefault="00786EC4" w:rsidP="00C1252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563</w:t>
            </w:r>
          </w:p>
        </w:tc>
        <w:tc>
          <w:tcPr>
            <w:tcW w:w="270" w:type="dxa"/>
            <w:shd w:val="clear" w:color="auto" w:fill="auto"/>
          </w:tcPr>
          <w:p w14:paraId="39214777" w14:textId="77777777" w:rsidR="00187056" w:rsidRPr="00D533B8" w:rsidRDefault="00187056" w:rsidP="00C1252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CBF8169" w14:textId="3886446F" w:rsidR="00187056" w:rsidRPr="00D533B8" w:rsidRDefault="00786EC4" w:rsidP="00C1252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56</w:t>
            </w: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9D48989" w14:textId="77777777" w:rsidR="00187056" w:rsidRPr="00D533B8" w:rsidRDefault="00187056" w:rsidP="00C1252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9AD384B" w14:textId="137D052C" w:rsidR="00187056" w:rsidRPr="00D533B8" w:rsidRDefault="00786EC4" w:rsidP="00C1252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563</w:t>
            </w:r>
          </w:p>
        </w:tc>
        <w:tc>
          <w:tcPr>
            <w:tcW w:w="270" w:type="dxa"/>
            <w:shd w:val="clear" w:color="auto" w:fill="auto"/>
          </w:tcPr>
          <w:p w14:paraId="255561D3" w14:textId="77777777" w:rsidR="00187056" w:rsidRPr="00D533B8" w:rsidRDefault="00187056" w:rsidP="00C1252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796A78E" w14:textId="263BC897" w:rsidR="00187056" w:rsidRPr="00D533B8" w:rsidRDefault="00786EC4" w:rsidP="00C1252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56</w:t>
            </w: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187056" w:rsidRPr="00D533B8" w14:paraId="3347B1EF" w14:textId="77777777" w:rsidTr="00BC6561">
        <w:trPr>
          <w:tblHeader/>
        </w:trPr>
        <w:tc>
          <w:tcPr>
            <w:tcW w:w="4230" w:type="dxa"/>
            <w:shd w:val="clear" w:color="auto" w:fill="auto"/>
          </w:tcPr>
          <w:p w14:paraId="1F002324" w14:textId="77777777" w:rsidR="00187056" w:rsidRPr="00D533B8" w:rsidRDefault="00187056" w:rsidP="00C1252E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12" w:type="dxa"/>
            <w:gridSpan w:val="7"/>
            <w:shd w:val="clear" w:color="auto" w:fill="auto"/>
          </w:tcPr>
          <w:p w14:paraId="6350F158" w14:textId="77777777" w:rsidR="00187056" w:rsidRPr="00242DC6" w:rsidRDefault="00187056" w:rsidP="00C1252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42DC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77A68" w:rsidRPr="00D533B8" w14:paraId="32FF6108" w14:textId="77777777" w:rsidTr="00BC6561">
        <w:trPr>
          <w:trHeight w:val="93"/>
        </w:trPr>
        <w:tc>
          <w:tcPr>
            <w:tcW w:w="4230" w:type="dxa"/>
            <w:shd w:val="clear" w:color="auto" w:fill="auto"/>
          </w:tcPr>
          <w:p w14:paraId="6081E60E" w14:textId="77777777" w:rsidR="00E77A68" w:rsidRPr="00D533B8" w:rsidRDefault="00E77A68" w:rsidP="00E77A68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62" w:type="dxa"/>
            <w:shd w:val="clear" w:color="auto" w:fill="auto"/>
          </w:tcPr>
          <w:p w14:paraId="726384D2" w14:textId="0F82FDB8" w:rsidR="00E77A68" w:rsidRPr="00D533B8" w:rsidRDefault="008C73C9" w:rsidP="00E77A6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86EC4"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EEB4F0B" w14:textId="77777777" w:rsidR="00E77A68" w:rsidRPr="00D533B8" w:rsidRDefault="00E77A68" w:rsidP="00E77A68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44426B" w14:textId="16D78473" w:rsidR="00E77A68" w:rsidRPr="00D533B8" w:rsidRDefault="00E77A68" w:rsidP="00E77A6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86EC4"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50</w:t>
            </w:r>
            <w:r w:rsidR="00786EC4"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9B4F297" w14:textId="77777777" w:rsidR="00E77A68" w:rsidRPr="00D533B8" w:rsidRDefault="00E77A68" w:rsidP="00E77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CB5E07" w14:textId="6F8AF5BB" w:rsidR="00E77A68" w:rsidRPr="00D533B8" w:rsidRDefault="005D20EE" w:rsidP="00E77A6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8C73C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786EC4"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4DE2FDD8" w14:textId="77777777" w:rsidR="00E77A68" w:rsidRPr="00D533B8" w:rsidRDefault="00E77A68" w:rsidP="00E77A68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831365E" w14:textId="75A2C17A" w:rsidR="00E77A68" w:rsidRPr="00D533B8" w:rsidRDefault="00786EC4" w:rsidP="00E77A6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E77A6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97</w:t>
            </w: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E77A68" w:rsidRPr="00D533B8" w14:paraId="711DA08C" w14:textId="77777777" w:rsidTr="00BC6561">
        <w:trPr>
          <w:trHeight w:val="93"/>
        </w:trPr>
        <w:tc>
          <w:tcPr>
            <w:tcW w:w="4230" w:type="dxa"/>
            <w:shd w:val="clear" w:color="auto" w:fill="auto"/>
          </w:tcPr>
          <w:p w14:paraId="0A3A422E" w14:textId="77777777" w:rsidR="00E77A68" w:rsidRPr="00D533B8" w:rsidRDefault="00E77A68" w:rsidP="00E77A68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62" w:type="dxa"/>
            <w:shd w:val="clear" w:color="auto" w:fill="auto"/>
          </w:tcPr>
          <w:p w14:paraId="7809A31E" w14:textId="64ACAEFB" w:rsidR="00E77A68" w:rsidRPr="00D533B8" w:rsidRDefault="005D20EE" w:rsidP="00E77A6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8C73C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853</w:t>
            </w:r>
          </w:p>
        </w:tc>
        <w:tc>
          <w:tcPr>
            <w:tcW w:w="270" w:type="dxa"/>
            <w:shd w:val="clear" w:color="auto" w:fill="auto"/>
          </w:tcPr>
          <w:p w14:paraId="24C3AFE2" w14:textId="77777777" w:rsidR="00E77A68" w:rsidRPr="00D533B8" w:rsidRDefault="00E77A68" w:rsidP="00E77A68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23F3FDB" w14:textId="57A9A7BA" w:rsidR="00E77A68" w:rsidRPr="00D533B8" w:rsidRDefault="00786EC4" w:rsidP="00E77A6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E77A6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784</w:t>
            </w:r>
          </w:p>
        </w:tc>
        <w:tc>
          <w:tcPr>
            <w:tcW w:w="270" w:type="dxa"/>
            <w:shd w:val="clear" w:color="auto" w:fill="auto"/>
          </w:tcPr>
          <w:p w14:paraId="4F81645D" w14:textId="77777777" w:rsidR="00E77A68" w:rsidRPr="00D533B8" w:rsidRDefault="00E77A68" w:rsidP="00E77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1F41948" w14:textId="01778DE7" w:rsidR="008C73C9" w:rsidRPr="00D533B8" w:rsidRDefault="008C73C9" w:rsidP="008C73C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306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C7AB34C" w14:textId="77777777" w:rsidR="00E77A68" w:rsidRPr="00D533B8" w:rsidRDefault="00E77A68" w:rsidP="00E77A68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A3D6A24" w14:textId="1F0CF080" w:rsidR="00E77A68" w:rsidRPr="00D533B8" w:rsidRDefault="00E77A68" w:rsidP="00E77A6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86EC4"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39</w:t>
            </w:r>
            <w:r w:rsidR="00786EC4"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E77A68" w:rsidRPr="00D533B8" w14:paraId="74C05BE3" w14:textId="77777777" w:rsidTr="00BC6561">
        <w:trPr>
          <w:trHeight w:val="380"/>
        </w:trPr>
        <w:tc>
          <w:tcPr>
            <w:tcW w:w="4230" w:type="dxa"/>
            <w:shd w:val="clear" w:color="auto" w:fill="auto"/>
          </w:tcPr>
          <w:p w14:paraId="18A500EA" w14:textId="42C2EA88" w:rsidR="00E77A68" w:rsidRPr="004430C9" w:rsidRDefault="007268FF" w:rsidP="00E77A68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</w:t>
            </w:r>
            <w:r w:rsidR="00E77A68" w:rsidRPr="004430C9">
              <w:rPr>
                <w:rFonts w:ascii="Angsana New" w:hAnsi="Angsana New" w:hint="cs"/>
                <w:sz w:val="30"/>
                <w:szCs w:val="30"/>
                <w:cs/>
              </w:rPr>
              <w:t>ตราการหมุนเวียนของพนักงาน</w:t>
            </w:r>
          </w:p>
        </w:tc>
        <w:tc>
          <w:tcPr>
            <w:tcW w:w="1062" w:type="dxa"/>
            <w:shd w:val="clear" w:color="auto" w:fill="auto"/>
          </w:tcPr>
          <w:p w14:paraId="0D20D3C6" w14:textId="3C630170" w:rsidR="00E77A68" w:rsidRPr="00D533B8" w:rsidRDefault="008C73C9" w:rsidP="00E77A6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567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F690056" w14:textId="77777777" w:rsidR="00E77A68" w:rsidRPr="00D533B8" w:rsidRDefault="00E77A68" w:rsidP="00E77A68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A3EBFEE" w14:textId="3703031A" w:rsidR="00E77A68" w:rsidRPr="00D533B8" w:rsidRDefault="00E77A68" w:rsidP="00E77A6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86EC4"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774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455DB64" w14:textId="77777777" w:rsidR="00E77A68" w:rsidRPr="00D533B8" w:rsidRDefault="00E77A68" w:rsidP="00E77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CCE3B35" w14:textId="30DFED33" w:rsidR="00E77A68" w:rsidRPr="00D533B8" w:rsidRDefault="00786EC4" w:rsidP="00E77A6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8C73C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687</w:t>
            </w:r>
          </w:p>
        </w:tc>
        <w:tc>
          <w:tcPr>
            <w:tcW w:w="270" w:type="dxa"/>
            <w:shd w:val="clear" w:color="auto" w:fill="auto"/>
          </w:tcPr>
          <w:p w14:paraId="4EC23CB7" w14:textId="77777777" w:rsidR="00E77A68" w:rsidRPr="00D533B8" w:rsidRDefault="00E77A68" w:rsidP="00E77A68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CA017DE" w14:textId="1EA7F219" w:rsidR="00E77A68" w:rsidRPr="00D533B8" w:rsidRDefault="00786EC4" w:rsidP="00E77A6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E77A6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405</w:t>
            </w:r>
          </w:p>
        </w:tc>
      </w:tr>
      <w:tr w:rsidR="00E77A68" w:rsidRPr="00D533B8" w14:paraId="1A460BD9" w14:textId="77777777" w:rsidTr="00BC6561">
        <w:trPr>
          <w:trHeight w:val="93"/>
        </w:trPr>
        <w:tc>
          <w:tcPr>
            <w:tcW w:w="4230" w:type="dxa"/>
            <w:shd w:val="clear" w:color="auto" w:fill="auto"/>
          </w:tcPr>
          <w:p w14:paraId="1292152B" w14:textId="77777777" w:rsidR="00E77A68" w:rsidRPr="00D533B8" w:rsidRDefault="00E77A68" w:rsidP="00E77A68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EA6008">
              <w:rPr>
                <w:rFonts w:ascii="Angsana New" w:hAnsi="Angsana New"/>
                <w:sz w:val="30"/>
                <w:szCs w:val="30"/>
                <w:cs/>
              </w:rPr>
              <w:t>อ</w:t>
            </w:r>
            <w:r>
              <w:rPr>
                <w:rFonts w:ascii="Angsana New" w:hAnsi="Angsana New"/>
                <w:sz w:val="30"/>
                <w:szCs w:val="30"/>
                <w:cs/>
              </w:rPr>
              <w:t>ัตรามรณะในอนาคต</w:t>
            </w:r>
          </w:p>
        </w:tc>
        <w:tc>
          <w:tcPr>
            <w:tcW w:w="1062" w:type="dxa"/>
            <w:shd w:val="clear" w:color="auto" w:fill="auto"/>
          </w:tcPr>
          <w:p w14:paraId="0942D649" w14:textId="313A61D6" w:rsidR="00E77A68" w:rsidRDefault="00786EC4" w:rsidP="00E77A6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79</w:t>
            </w:r>
          </w:p>
        </w:tc>
        <w:tc>
          <w:tcPr>
            <w:tcW w:w="270" w:type="dxa"/>
            <w:shd w:val="clear" w:color="auto" w:fill="auto"/>
          </w:tcPr>
          <w:p w14:paraId="642362D1" w14:textId="77777777" w:rsidR="00E77A68" w:rsidRPr="00D533B8" w:rsidRDefault="00E77A68" w:rsidP="00E77A68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C92E3E3" w14:textId="2F14A523" w:rsidR="00E77A68" w:rsidRDefault="00786EC4" w:rsidP="00E77A6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270" w:type="dxa"/>
            <w:shd w:val="clear" w:color="auto" w:fill="auto"/>
          </w:tcPr>
          <w:p w14:paraId="6A3D4DE2" w14:textId="77777777" w:rsidR="00E77A68" w:rsidRPr="00D533B8" w:rsidRDefault="00E77A68" w:rsidP="00E77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CE1CFD0" w14:textId="7DD4A7CE" w:rsidR="00E77A68" w:rsidRDefault="008C73C9" w:rsidP="00E77A6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86EC4"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78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DEE29F2" w14:textId="77777777" w:rsidR="00E77A68" w:rsidRPr="00D533B8" w:rsidRDefault="00E77A68" w:rsidP="00E77A68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CBD20E" w14:textId="0AA05676" w:rsidR="00E77A68" w:rsidRDefault="00E77A68" w:rsidP="00E77A6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86EC4"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36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0C41567B" w14:textId="77777777" w:rsidR="00187056" w:rsidRPr="0048181C" w:rsidRDefault="00187056" w:rsidP="00D65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19F6D92" w14:textId="77777777" w:rsidR="00D6538C" w:rsidRPr="00D533B8" w:rsidRDefault="00D6538C" w:rsidP="00D65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</w:t>
      </w:r>
      <w:r w:rsidR="00243640" w:rsidRPr="00D533B8">
        <w:rPr>
          <w:rFonts w:ascii="Angsana New" w:hAnsi="Angsana New"/>
          <w:sz w:val="30"/>
          <w:szCs w:val="30"/>
          <w:cs/>
        </w:rPr>
        <w:t>ะมาณการความอ่อนไหวของข้อสมมติ</w:t>
      </w:r>
      <w:r w:rsidRPr="00D533B8">
        <w:rPr>
          <w:rFonts w:ascii="Angsana New" w:hAnsi="Angsana New"/>
          <w:sz w:val="30"/>
          <w:szCs w:val="30"/>
          <w:cs/>
        </w:rPr>
        <w:t>ต่างๆ</w:t>
      </w:r>
    </w:p>
    <w:p w14:paraId="106ACE5E" w14:textId="629C6712" w:rsidR="000229B5" w:rsidRDefault="000229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2CC85C7F" w14:textId="17CC371B" w:rsidR="00147715" w:rsidRPr="00913A42" w:rsidRDefault="005B3B34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913A42">
        <w:rPr>
          <w:rFonts w:ascii="Angsana New" w:hAnsi="Angsana New"/>
          <w:sz w:val="30"/>
          <w:szCs w:val="30"/>
          <w:u w:val="none"/>
          <w:cs/>
          <w:lang w:val="th-TH"/>
        </w:rPr>
        <w:t>ทุนเรือนหุ้น</w:t>
      </w:r>
    </w:p>
    <w:p w14:paraId="1D9138B3" w14:textId="77777777" w:rsidR="000C40DF" w:rsidRPr="004430C9" w:rsidRDefault="000C40DF" w:rsidP="000C4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highlight w:val="green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7"/>
        <w:gridCol w:w="814"/>
        <w:gridCol w:w="272"/>
        <w:gridCol w:w="1075"/>
        <w:gridCol w:w="272"/>
        <w:gridCol w:w="1062"/>
        <w:gridCol w:w="270"/>
        <w:gridCol w:w="1079"/>
        <w:gridCol w:w="272"/>
        <w:gridCol w:w="1077"/>
      </w:tblGrid>
      <w:tr w:rsidR="006B6911" w:rsidRPr="00D533B8" w14:paraId="5F87E2C0" w14:textId="77777777" w:rsidTr="000229B5">
        <w:trPr>
          <w:tblHeader/>
        </w:trPr>
        <w:tc>
          <w:tcPr>
            <w:tcW w:w="1723" w:type="pct"/>
          </w:tcPr>
          <w:p w14:paraId="6738E638" w14:textId="77777777" w:rsidR="00B4662C" w:rsidRPr="00D533B8" w:rsidRDefault="00B4662C" w:rsidP="00E7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0" w:type="pct"/>
          </w:tcPr>
          <w:p w14:paraId="0CE4DF38" w14:textId="77777777" w:rsidR="00B4662C" w:rsidRPr="00D533B8" w:rsidRDefault="00B4662C" w:rsidP="00EA6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44" w:type="pct"/>
          </w:tcPr>
          <w:p w14:paraId="435417E6" w14:textId="77777777" w:rsidR="00B4662C" w:rsidRPr="00D533B8" w:rsidRDefault="00B4662C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pct"/>
            <w:gridSpan w:val="3"/>
            <w:tcBorders>
              <w:bottom w:val="single" w:sz="4" w:space="0" w:color="auto"/>
            </w:tcBorders>
          </w:tcPr>
          <w:p w14:paraId="0C25A102" w14:textId="5928209B" w:rsidR="00B4662C" w:rsidRPr="00D533B8" w:rsidRDefault="00786EC4" w:rsidP="00980A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563</w:t>
            </w:r>
          </w:p>
        </w:tc>
        <w:tc>
          <w:tcPr>
            <w:tcW w:w="143" w:type="pct"/>
          </w:tcPr>
          <w:p w14:paraId="1A9E8406" w14:textId="77777777" w:rsidR="00B4662C" w:rsidRPr="00D533B8" w:rsidRDefault="00B4662C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pct"/>
            <w:gridSpan w:val="3"/>
            <w:tcBorders>
              <w:bottom w:val="single" w:sz="4" w:space="0" w:color="auto"/>
            </w:tcBorders>
          </w:tcPr>
          <w:p w14:paraId="4E3B99CB" w14:textId="53049EF1" w:rsidR="00B4662C" w:rsidRPr="00D533B8" w:rsidRDefault="00786EC4" w:rsidP="00980A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56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242DC6" w:rsidRPr="00D533B8" w14:paraId="57335884" w14:textId="77777777" w:rsidTr="000229B5">
        <w:trPr>
          <w:tblHeader/>
        </w:trPr>
        <w:tc>
          <w:tcPr>
            <w:tcW w:w="1723" w:type="pct"/>
          </w:tcPr>
          <w:p w14:paraId="7B12D010" w14:textId="77777777" w:rsidR="00242DC6" w:rsidRPr="00D533B8" w:rsidRDefault="00242DC6" w:rsidP="0024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0" w:type="pct"/>
          </w:tcPr>
          <w:p w14:paraId="1BC500BB" w14:textId="77777777" w:rsidR="00242DC6" w:rsidRPr="00D533B8" w:rsidRDefault="00242DC6" w:rsidP="00242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44" w:type="pct"/>
          </w:tcPr>
          <w:p w14:paraId="6FB9D6C7" w14:textId="77777777" w:rsidR="00242DC6" w:rsidRPr="00D533B8" w:rsidRDefault="00242DC6" w:rsidP="00242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4771901F" w14:textId="77777777" w:rsidR="00242DC6" w:rsidRPr="00D533B8" w:rsidRDefault="00242DC6" w:rsidP="00242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7" w:right="-93" w:firstLine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4" w:type="pct"/>
            <w:tcBorders>
              <w:top w:val="single" w:sz="4" w:space="0" w:color="auto"/>
            </w:tcBorders>
          </w:tcPr>
          <w:p w14:paraId="6AB2CA9A" w14:textId="77777777" w:rsidR="00242DC6" w:rsidRPr="00D533B8" w:rsidRDefault="00242DC6" w:rsidP="00242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</w:tcPr>
          <w:p w14:paraId="681371E0" w14:textId="77777777" w:rsidR="00242DC6" w:rsidRPr="00D533B8" w:rsidRDefault="00242DC6" w:rsidP="00242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3" w:type="pct"/>
          </w:tcPr>
          <w:p w14:paraId="4D0488D9" w14:textId="77777777" w:rsidR="00242DC6" w:rsidRPr="00D533B8" w:rsidRDefault="00242DC6" w:rsidP="00242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4202CAF1" w14:textId="77777777" w:rsidR="00242DC6" w:rsidRPr="00D533B8" w:rsidRDefault="00242DC6" w:rsidP="00242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7" w:right="-93" w:firstLine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4" w:type="pct"/>
            <w:tcBorders>
              <w:top w:val="single" w:sz="4" w:space="0" w:color="auto"/>
            </w:tcBorders>
          </w:tcPr>
          <w:p w14:paraId="00305ECA" w14:textId="77777777" w:rsidR="00242DC6" w:rsidRPr="00D533B8" w:rsidRDefault="00242DC6" w:rsidP="00242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5AB119B0" w14:textId="77777777" w:rsidR="00242DC6" w:rsidRPr="00D533B8" w:rsidRDefault="00242DC6" w:rsidP="00242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2C158D" w:rsidRPr="00D533B8" w14:paraId="148787EC" w14:textId="77777777" w:rsidTr="000229B5">
        <w:trPr>
          <w:tblHeader/>
        </w:trPr>
        <w:tc>
          <w:tcPr>
            <w:tcW w:w="1723" w:type="pct"/>
          </w:tcPr>
          <w:p w14:paraId="67D7B789" w14:textId="77777777" w:rsidR="005B3B34" w:rsidRPr="00D533B8" w:rsidRDefault="005B3B34" w:rsidP="00E7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0" w:type="pct"/>
          </w:tcPr>
          <w:p w14:paraId="59A8FF13" w14:textId="77777777" w:rsidR="005B3B34" w:rsidRPr="00D533B8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4" w:type="pct"/>
          </w:tcPr>
          <w:p w14:paraId="434E62DB" w14:textId="77777777" w:rsidR="005B3B34" w:rsidRPr="00D533B8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3" w:type="pct"/>
            <w:gridSpan w:val="7"/>
          </w:tcPr>
          <w:p w14:paraId="31333511" w14:textId="77777777" w:rsidR="005B3B34" w:rsidRPr="00D533B8" w:rsidRDefault="005B3B34" w:rsidP="00747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(พันหุ้น</w:t>
            </w:r>
            <w:r w:rsidR="000B6C6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 w:rsidR="000B6C6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77A68" w:rsidRPr="00D533B8" w14:paraId="637E152B" w14:textId="77777777" w:rsidTr="000229B5">
        <w:tc>
          <w:tcPr>
            <w:tcW w:w="1723" w:type="pct"/>
          </w:tcPr>
          <w:p w14:paraId="72F7828E" w14:textId="6DEFED4C" w:rsidR="00E77A68" w:rsidRPr="000229B5" w:rsidRDefault="000229B5" w:rsidP="00E77A68">
            <w:pPr>
              <w:pStyle w:val="Heading8"/>
              <w:tabs>
                <w:tab w:val="left" w:pos="37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0229B5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 xml:space="preserve">ทุนจดทะเบียน ณ วันที่ </w:t>
            </w:r>
            <w:r w:rsidR="005D20EE" w:rsidRPr="005D20E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  <w:r w:rsidR="00786EC4" w:rsidRPr="00786EC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Pr="000229B5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430" w:type="pct"/>
          </w:tcPr>
          <w:p w14:paraId="1C587F65" w14:textId="17F47218" w:rsidR="00E77A68" w:rsidRPr="00242DC6" w:rsidRDefault="00786EC4" w:rsidP="00E77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0A1BF846" w14:textId="77777777" w:rsidR="00E77A68" w:rsidRPr="00D533B8" w:rsidRDefault="00E77A68" w:rsidP="00E77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6E1039D8" w14:textId="02D2FA7B" w:rsidR="00E77A68" w:rsidRPr="00D533B8" w:rsidRDefault="005D20EE" w:rsidP="00E77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308</w:t>
            </w:r>
            <w:r w:rsidR="008C73C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438</w:t>
            </w:r>
          </w:p>
        </w:tc>
        <w:tc>
          <w:tcPr>
            <w:tcW w:w="144" w:type="pct"/>
          </w:tcPr>
          <w:p w14:paraId="7F87F7F2" w14:textId="77777777" w:rsidR="00E77A68" w:rsidRPr="00D533B8" w:rsidRDefault="00E77A68" w:rsidP="00E77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double" w:sz="4" w:space="0" w:color="auto"/>
            </w:tcBorders>
          </w:tcPr>
          <w:p w14:paraId="1E3FEF16" w14:textId="159DCF73" w:rsidR="00E77A68" w:rsidRPr="00D533B8" w:rsidRDefault="005D20EE" w:rsidP="00E77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308</w:t>
            </w:r>
            <w:r w:rsidR="008C73C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438</w:t>
            </w:r>
          </w:p>
        </w:tc>
        <w:tc>
          <w:tcPr>
            <w:tcW w:w="143" w:type="pct"/>
          </w:tcPr>
          <w:p w14:paraId="15C3CF53" w14:textId="77777777" w:rsidR="00E77A68" w:rsidRPr="00D533B8" w:rsidRDefault="00E77A68" w:rsidP="00E77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13F55CB3" w14:textId="54305201" w:rsidR="00E77A68" w:rsidRPr="00D533B8" w:rsidRDefault="005D20EE" w:rsidP="00E77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308</w:t>
            </w:r>
            <w:r w:rsidR="00E77A6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438</w:t>
            </w:r>
          </w:p>
        </w:tc>
        <w:tc>
          <w:tcPr>
            <w:tcW w:w="144" w:type="pct"/>
          </w:tcPr>
          <w:p w14:paraId="46F205AF" w14:textId="77777777" w:rsidR="00E77A68" w:rsidRPr="00D533B8" w:rsidRDefault="00E77A68" w:rsidP="00E77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4DD0EF6D" w14:textId="5508135E" w:rsidR="00E77A68" w:rsidRPr="00D533B8" w:rsidRDefault="005D20EE" w:rsidP="00E77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308</w:t>
            </w:r>
            <w:r w:rsidR="00E77A6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438</w:t>
            </w:r>
          </w:p>
        </w:tc>
      </w:tr>
      <w:tr w:rsidR="00E77A68" w:rsidRPr="00D533B8" w14:paraId="78A19CED" w14:textId="77777777" w:rsidTr="000229B5">
        <w:tc>
          <w:tcPr>
            <w:tcW w:w="1723" w:type="pct"/>
          </w:tcPr>
          <w:p w14:paraId="76FEF406" w14:textId="77777777" w:rsidR="00E77A68" w:rsidRPr="00D533B8" w:rsidRDefault="00E77A68" w:rsidP="00E77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30" w:type="pct"/>
          </w:tcPr>
          <w:p w14:paraId="2DE48F7B" w14:textId="77777777" w:rsidR="00E77A68" w:rsidRPr="00D533B8" w:rsidRDefault="00E77A68" w:rsidP="00E77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0"/>
              <w:jc w:val="center"/>
              <w:rPr>
                <w:rFonts w:ascii="Angsana New" w:hAnsi="Angsana New"/>
                <w:b/>
              </w:rPr>
            </w:pPr>
          </w:p>
        </w:tc>
        <w:tc>
          <w:tcPr>
            <w:tcW w:w="144" w:type="pct"/>
          </w:tcPr>
          <w:p w14:paraId="34611A8E" w14:textId="77777777" w:rsidR="00E77A68" w:rsidRPr="00D533B8" w:rsidRDefault="00E77A68" w:rsidP="00E77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0C448E42" w14:textId="77777777" w:rsidR="00E77A68" w:rsidRPr="00D533B8" w:rsidRDefault="00E77A68" w:rsidP="00E77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87" w:right="-90"/>
              <w:rPr>
                <w:rFonts w:ascii="Angsana New" w:hAnsi="Angsana New"/>
              </w:rPr>
            </w:pPr>
          </w:p>
        </w:tc>
        <w:tc>
          <w:tcPr>
            <w:tcW w:w="144" w:type="pct"/>
          </w:tcPr>
          <w:p w14:paraId="3D123732" w14:textId="77777777" w:rsidR="00E77A68" w:rsidRPr="00D533B8" w:rsidRDefault="00E77A68" w:rsidP="00E77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87" w:right="-90"/>
              <w:rPr>
                <w:rFonts w:ascii="Angsana New" w:hAnsi="Angsana New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</w:tcPr>
          <w:p w14:paraId="7EDC3BFF" w14:textId="77777777" w:rsidR="00E77A68" w:rsidRPr="00D533B8" w:rsidRDefault="00E77A68" w:rsidP="00E77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87" w:right="-90"/>
              <w:rPr>
                <w:rFonts w:ascii="Angsana New" w:hAnsi="Angsana New"/>
              </w:rPr>
            </w:pPr>
          </w:p>
        </w:tc>
        <w:tc>
          <w:tcPr>
            <w:tcW w:w="143" w:type="pct"/>
          </w:tcPr>
          <w:p w14:paraId="61F6A6BD" w14:textId="77777777" w:rsidR="00E77A68" w:rsidRPr="00D533B8" w:rsidRDefault="00E77A68" w:rsidP="00E77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87" w:right="-90"/>
              <w:rPr>
                <w:rFonts w:ascii="Angsana New" w:hAnsi="Angsana New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4E67794D" w14:textId="77777777" w:rsidR="00E77A68" w:rsidRPr="00D533B8" w:rsidRDefault="00E77A68" w:rsidP="00E77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87" w:right="-90"/>
              <w:rPr>
                <w:rFonts w:ascii="Angsana New" w:hAnsi="Angsana New"/>
              </w:rPr>
            </w:pPr>
          </w:p>
        </w:tc>
        <w:tc>
          <w:tcPr>
            <w:tcW w:w="144" w:type="pct"/>
          </w:tcPr>
          <w:p w14:paraId="72A5543D" w14:textId="77777777" w:rsidR="00E77A68" w:rsidRPr="00D533B8" w:rsidRDefault="00E77A68" w:rsidP="00E77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87" w:right="-90"/>
              <w:rPr>
                <w:rFonts w:ascii="Angsana New" w:hAnsi="Angsana New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4B9D9D1F" w14:textId="77777777" w:rsidR="00E77A68" w:rsidRPr="00D533B8" w:rsidRDefault="00E77A68" w:rsidP="00E77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87" w:right="-90"/>
              <w:rPr>
                <w:rFonts w:ascii="Angsana New" w:hAnsi="Angsana New"/>
              </w:rPr>
            </w:pPr>
          </w:p>
        </w:tc>
      </w:tr>
      <w:tr w:rsidR="00E77A68" w:rsidRPr="00D533B8" w14:paraId="4278811B" w14:textId="77777777" w:rsidTr="000229B5">
        <w:tc>
          <w:tcPr>
            <w:tcW w:w="1723" w:type="pct"/>
          </w:tcPr>
          <w:p w14:paraId="6B0E3B2A" w14:textId="77777777" w:rsidR="00E77A68" w:rsidRPr="00D533B8" w:rsidRDefault="00E77A68" w:rsidP="00E77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br w:type="page"/>
            </w: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430" w:type="pct"/>
          </w:tcPr>
          <w:p w14:paraId="1C0098E5" w14:textId="77777777" w:rsidR="00E77A68" w:rsidRPr="00D533B8" w:rsidRDefault="00E77A68" w:rsidP="00E77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DF64C8D" w14:textId="77777777" w:rsidR="00E77A68" w:rsidRPr="00D533B8" w:rsidRDefault="00E77A68" w:rsidP="00E77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4CE3A260" w14:textId="77777777" w:rsidR="00E77A68" w:rsidRPr="00D533B8" w:rsidRDefault="00E77A68" w:rsidP="00E77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3D91EF5" w14:textId="77777777" w:rsidR="00E77A68" w:rsidRPr="00D533B8" w:rsidRDefault="00E77A68" w:rsidP="00E77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</w:tcPr>
          <w:p w14:paraId="4B856DED" w14:textId="77777777" w:rsidR="00E77A68" w:rsidRPr="00D533B8" w:rsidRDefault="00E77A68" w:rsidP="00E77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8D6FD87" w14:textId="77777777" w:rsidR="00E77A68" w:rsidRPr="00D533B8" w:rsidRDefault="00E77A68" w:rsidP="00E77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4AC91B7A" w14:textId="77777777" w:rsidR="00E77A68" w:rsidRPr="00D533B8" w:rsidRDefault="00E77A68" w:rsidP="00E77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03005B1" w14:textId="77777777" w:rsidR="00E77A68" w:rsidRPr="00D533B8" w:rsidRDefault="00E77A68" w:rsidP="00E77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6D572021" w14:textId="77777777" w:rsidR="00E77A68" w:rsidRPr="00D533B8" w:rsidRDefault="00E77A68" w:rsidP="00E77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77A68" w:rsidRPr="00D533B8" w14:paraId="6AF4B701" w14:textId="77777777" w:rsidTr="000229B5">
        <w:tc>
          <w:tcPr>
            <w:tcW w:w="1723" w:type="pct"/>
          </w:tcPr>
          <w:p w14:paraId="23FDD109" w14:textId="34282241" w:rsidR="00E77A68" w:rsidRPr="00D533B8" w:rsidRDefault="00E77A68" w:rsidP="00E77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30" w:type="pct"/>
          </w:tcPr>
          <w:p w14:paraId="5B491325" w14:textId="77777777" w:rsidR="00E77A68" w:rsidRPr="00D533B8" w:rsidRDefault="00E77A68" w:rsidP="00E77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D705A38" w14:textId="77777777" w:rsidR="00E77A68" w:rsidRPr="00D533B8" w:rsidRDefault="00E77A68" w:rsidP="00E77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7A41DFC5" w14:textId="77777777" w:rsidR="00E77A68" w:rsidRPr="00D533B8" w:rsidRDefault="00E77A68" w:rsidP="00E77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C328911" w14:textId="77777777" w:rsidR="00E77A68" w:rsidRPr="00D533B8" w:rsidRDefault="00E77A68" w:rsidP="00E77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</w:tcPr>
          <w:p w14:paraId="49C13ECC" w14:textId="77777777" w:rsidR="00E77A68" w:rsidRPr="00D533B8" w:rsidRDefault="00E77A68" w:rsidP="00E77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592E7FC" w14:textId="77777777" w:rsidR="00E77A68" w:rsidRPr="00D533B8" w:rsidRDefault="00E77A68" w:rsidP="00E77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3FDA7A26" w14:textId="77777777" w:rsidR="00E77A68" w:rsidRPr="00D533B8" w:rsidRDefault="00E77A68" w:rsidP="00E77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B8CE836" w14:textId="77777777" w:rsidR="00E77A68" w:rsidRPr="00D533B8" w:rsidRDefault="00E77A68" w:rsidP="00E77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27B52261" w14:textId="77777777" w:rsidR="00E77A68" w:rsidRPr="00D533B8" w:rsidRDefault="00E77A68" w:rsidP="00E77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77A68" w:rsidRPr="00D533B8" w14:paraId="73009EE8" w14:textId="77777777" w:rsidTr="000229B5">
        <w:tc>
          <w:tcPr>
            <w:tcW w:w="1723" w:type="pct"/>
          </w:tcPr>
          <w:p w14:paraId="491DA46A" w14:textId="77777777" w:rsidR="00E77A68" w:rsidRPr="00D533B8" w:rsidRDefault="00E77A68" w:rsidP="00E77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30" w:type="pct"/>
          </w:tcPr>
          <w:p w14:paraId="11394483" w14:textId="3E206EE9" w:rsidR="00E77A68" w:rsidRPr="00D533B8" w:rsidRDefault="00786EC4" w:rsidP="00E77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5D060C70" w14:textId="77777777" w:rsidR="00E77A68" w:rsidRPr="00D533B8" w:rsidRDefault="00E77A68" w:rsidP="00E77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4C17FD07" w14:textId="5A747257" w:rsidR="00E77A68" w:rsidRPr="00D533B8" w:rsidRDefault="005D20EE" w:rsidP="00E77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304</w:t>
            </w:r>
            <w:r w:rsidR="008C73C9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378</w:t>
            </w:r>
          </w:p>
        </w:tc>
        <w:tc>
          <w:tcPr>
            <w:tcW w:w="144" w:type="pct"/>
          </w:tcPr>
          <w:p w14:paraId="4F52D54D" w14:textId="77777777" w:rsidR="00E77A68" w:rsidRPr="00D533B8" w:rsidRDefault="00E77A68" w:rsidP="00E77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37CDCA0F" w14:textId="56A6A1E5" w:rsidR="00E77A68" w:rsidRPr="00D533B8" w:rsidRDefault="005D20EE" w:rsidP="00E77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304</w:t>
            </w:r>
            <w:r w:rsidR="008C73C9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378</w:t>
            </w:r>
          </w:p>
        </w:tc>
        <w:tc>
          <w:tcPr>
            <w:tcW w:w="143" w:type="pct"/>
          </w:tcPr>
          <w:p w14:paraId="6CCD682E" w14:textId="77777777" w:rsidR="00E77A68" w:rsidRPr="00D533B8" w:rsidRDefault="00E77A68" w:rsidP="00E77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1F229889" w14:textId="2B186BFD" w:rsidR="00E77A68" w:rsidRPr="00D533B8" w:rsidRDefault="005D20EE" w:rsidP="00E77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304</w:t>
            </w:r>
            <w:r w:rsidR="00E77A68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368</w:t>
            </w:r>
          </w:p>
        </w:tc>
        <w:tc>
          <w:tcPr>
            <w:tcW w:w="144" w:type="pct"/>
          </w:tcPr>
          <w:p w14:paraId="0D4281EF" w14:textId="77777777" w:rsidR="00E77A68" w:rsidRPr="00D533B8" w:rsidRDefault="00E77A68" w:rsidP="00E77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4B7F7036" w14:textId="373EB6DB" w:rsidR="00E77A68" w:rsidRPr="00D533B8" w:rsidRDefault="005D20EE" w:rsidP="00E77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304</w:t>
            </w:r>
            <w:r w:rsidR="00E77A68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368</w:t>
            </w:r>
          </w:p>
        </w:tc>
      </w:tr>
      <w:tr w:rsidR="00E77A68" w:rsidRPr="00D533B8" w14:paraId="46795D6C" w14:textId="77777777" w:rsidTr="000229B5">
        <w:tc>
          <w:tcPr>
            <w:tcW w:w="1723" w:type="pct"/>
            <w:shd w:val="clear" w:color="auto" w:fill="auto"/>
          </w:tcPr>
          <w:p w14:paraId="79DD1B92" w14:textId="35D040D6" w:rsidR="00E77A68" w:rsidRPr="00D533B8" w:rsidRDefault="00E77A68" w:rsidP="00E77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หุ้นทุนออกให้ตามสิทธิ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(หมายเหตุ </w:t>
            </w:r>
            <w:r w:rsidR="00786EC4" w:rsidRPr="00786EC4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 w:hint="cs"/>
                <w:i/>
                <w:iCs/>
                <w:sz w:val="30"/>
                <w:szCs w:val="30"/>
              </w:rPr>
              <w:t>0</w:t>
            </w:r>
            <w:r w:rsidRPr="00D533B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430" w:type="pct"/>
            <w:shd w:val="clear" w:color="auto" w:fill="auto"/>
          </w:tcPr>
          <w:p w14:paraId="3277A275" w14:textId="5B8083C4" w:rsidR="00E77A68" w:rsidRPr="00D533B8" w:rsidRDefault="00786EC4" w:rsidP="00E77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" w:type="pct"/>
            <w:shd w:val="clear" w:color="auto" w:fill="auto"/>
          </w:tcPr>
          <w:p w14:paraId="32A02411" w14:textId="77777777" w:rsidR="00E77A68" w:rsidRPr="00D533B8" w:rsidRDefault="00E77A68" w:rsidP="00E77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</w:tcPr>
          <w:p w14:paraId="4494778B" w14:textId="6234CBC2" w:rsidR="00E77A68" w:rsidRPr="00D533B8" w:rsidRDefault="008C73C9" w:rsidP="008C73C9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EBAE165" w14:textId="77777777" w:rsidR="00E77A68" w:rsidRPr="00D533B8" w:rsidRDefault="00E77A68" w:rsidP="00E77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shd w:val="clear" w:color="auto" w:fill="auto"/>
          </w:tcPr>
          <w:p w14:paraId="3265A7A0" w14:textId="1E79B728" w:rsidR="00E77A68" w:rsidRPr="00D533B8" w:rsidRDefault="008C73C9" w:rsidP="008C73C9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0DC66FE" w14:textId="77777777" w:rsidR="00E77A68" w:rsidRPr="00D533B8" w:rsidRDefault="00E77A68" w:rsidP="00E77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</w:tcPr>
          <w:p w14:paraId="2267C4CA" w14:textId="622D666C" w:rsidR="00E77A68" w:rsidRPr="00D533B8" w:rsidRDefault="00786EC4" w:rsidP="00E77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4" w:type="pct"/>
            <w:shd w:val="clear" w:color="auto" w:fill="auto"/>
          </w:tcPr>
          <w:p w14:paraId="01F53ACD" w14:textId="77777777" w:rsidR="00E77A68" w:rsidRPr="00D533B8" w:rsidRDefault="00E77A68" w:rsidP="00E77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</w:tcPr>
          <w:p w14:paraId="37DD790B" w14:textId="7D2C08CA" w:rsidR="00E77A68" w:rsidRPr="00D533B8" w:rsidRDefault="00786EC4" w:rsidP="00E77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E77A68" w:rsidRPr="00D533B8" w14:paraId="6EB56504" w14:textId="77777777" w:rsidTr="000229B5">
        <w:tc>
          <w:tcPr>
            <w:tcW w:w="1723" w:type="pct"/>
          </w:tcPr>
          <w:p w14:paraId="3901D6CB" w14:textId="6B2F9270" w:rsidR="00E77A68" w:rsidRPr="00D533B8" w:rsidRDefault="00E77A68" w:rsidP="00E77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30" w:type="pct"/>
          </w:tcPr>
          <w:p w14:paraId="169A0C6E" w14:textId="77777777" w:rsidR="00E77A68" w:rsidRPr="00D533B8" w:rsidRDefault="00E77A68" w:rsidP="00E77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EDB93E8" w14:textId="77777777" w:rsidR="00E77A68" w:rsidRPr="00D533B8" w:rsidRDefault="00E77A68" w:rsidP="00E77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38C5EABF" w14:textId="77777777" w:rsidR="00E77A68" w:rsidRPr="00D533B8" w:rsidRDefault="00E77A68" w:rsidP="00E77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BCB7575" w14:textId="77777777" w:rsidR="00E77A68" w:rsidRPr="00D533B8" w:rsidRDefault="00E77A68" w:rsidP="00E77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</w:tcPr>
          <w:p w14:paraId="6765DBB3" w14:textId="77777777" w:rsidR="00E77A68" w:rsidRPr="00D533B8" w:rsidRDefault="00E77A68" w:rsidP="00E77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9AA45D5" w14:textId="77777777" w:rsidR="00E77A68" w:rsidRPr="00D533B8" w:rsidRDefault="00E77A68" w:rsidP="00E77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2445D41F" w14:textId="77777777" w:rsidR="00E77A68" w:rsidRPr="00D533B8" w:rsidRDefault="00E77A68" w:rsidP="00E77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5E777A3" w14:textId="77777777" w:rsidR="00E77A68" w:rsidRPr="00D533B8" w:rsidRDefault="00E77A68" w:rsidP="00E77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3BE581E8" w14:textId="77777777" w:rsidR="00E77A68" w:rsidRPr="00D533B8" w:rsidRDefault="00E77A68" w:rsidP="00E77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7A68" w:rsidRPr="00D533B8" w14:paraId="363E53CA" w14:textId="77777777" w:rsidTr="000229B5">
        <w:tc>
          <w:tcPr>
            <w:tcW w:w="1723" w:type="pct"/>
          </w:tcPr>
          <w:p w14:paraId="3FF12C16" w14:textId="77777777" w:rsidR="00E77A68" w:rsidRPr="00D533B8" w:rsidRDefault="00E77A68" w:rsidP="00E77A68">
            <w:pPr>
              <w:pStyle w:val="Heading8"/>
              <w:tabs>
                <w:tab w:val="left" w:pos="37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30" w:type="pct"/>
          </w:tcPr>
          <w:p w14:paraId="2235158C" w14:textId="7764A920" w:rsidR="00E77A68" w:rsidRPr="00242DC6" w:rsidRDefault="00786EC4" w:rsidP="00E77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69884F42" w14:textId="77777777" w:rsidR="00E77A68" w:rsidRPr="00D533B8" w:rsidRDefault="00E77A68" w:rsidP="00E77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2D55880B" w14:textId="24B3DD47" w:rsidR="00E77A68" w:rsidRPr="00D533B8" w:rsidRDefault="005D20EE" w:rsidP="00E77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304</w:t>
            </w:r>
            <w:r w:rsidR="008C73C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378</w:t>
            </w:r>
          </w:p>
        </w:tc>
        <w:tc>
          <w:tcPr>
            <w:tcW w:w="144" w:type="pct"/>
          </w:tcPr>
          <w:p w14:paraId="4550EB82" w14:textId="77777777" w:rsidR="00E77A68" w:rsidRPr="00D533B8" w:rsidRDefault="00E77A68" w:rsidP="00E77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double" w:sz="4" w:space="0" w:color="auto"/>
            </w:tcBorders>
          </w:tcPr>
          <w:p w14:paraId="4C67A814" w14:textId="6950180E" w:rsidR="00E77A68" w:rsidRPr="00D533B8" w:rsidRDefault="005D20EE" w:rsidP="00E77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304</w:t>
            </w:r>
            <w:r w:rsidR="008C73C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378</w:t>
            </w:r>
          </w:p>
        </w:tc>
        <w:tc>
          <w:tcPr>
            <w:tcW w:w="143" w:type="pct"/>
          </w:tcPr>
          <w:p w14:paraId="3FA7D68A" w14:textId="77777777" w:rsidR="00E77A68" w:rsidRPr="00D533B8" w:rsidRDefault="00E77A68" w:rsidP="00E77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24DE4CB8" w14:textId="61E5AF1A" w:rsidR="00E77A68" w:rsidRPr="00D533B8" w:rsidRDefault="005D20EE" w:rsidP="00E77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304</w:t>
            </w:r>
            <w:r w:rsidR="00E77A6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378</w:t>
            </w:r>
          </w:p>
        </w:tc>
        <w:tc>
          <w:tcPr>
            <w:tcW w:w="144" w:type="pct"/>
          </w:tcPr>
          <w:p w14:paraId="7F31E77C" w14:textId="77777777" w:rsidR="00E77A68" w:rsidRPr="00D533B8" w:rsidRDefault="00E77A68" w:rsidP="00E77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388A8C8A" w14:textId="719CB7D0" w:rsidR="00E77A68" w:rsidRPr="00D533B8" w:rsidRDefault="005D20EE" w:rsidP="00E77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304</w:t>
            </w:r>
            <w:r w:rsidR="00E77A6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378</w:t>
            </w:r>
          </w:p>
        </w:tc>
      </w:tr>
    </w:tbl>
    <w:p w14:paraId="10213511" w14:textId="0845E1D0" w:rsidR="00EC6065" w:rsidRDefault="00EC6065" w:rsidP="004430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BF48D93" w14:textId="4DF8AEFC" w:rsidR="006318C0" w:rsidRDefault="006318C0" w:rsidP="004430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6318C0">
        <w:rPr>
          <w:rFonts w:ascii="Angsana New" w:hAnsi="Angsana New"/>
          <w:spacing w:val="-4"/>
          <w:sz w:val="30"/>
          <w:szCs w:val="30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0474BA7C" w14:textId="77777777" w:rsidR="004430C9" w:rsidRPr="00D533B8" w:rsidRDefault="004430C9" w:rsidP="00D6538C">
      <w:pPr>
        <w:spacing w:line="240" w:lineRule="auto"/>
        <w:jc w:val="thaiDistribute"/>
        <w:rPr>
          <w:rFonts w:ascii="Angsana New" w:hAnsi="Angsana New"/>
          <w:sz w:val="30"/>
          <w:szCs w:val="30"/>
          <w:highlight w:val="green"/>
        </w:rPr>
      </w:pPr>
    </w:p>
    <w:p w14:paraId="7C4CF6D0" w14:textId="77777777" w:rsidR="00880A22" w:rsidRDefault="00880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0D22E7A3" w14:textId="252AF6DB" w:rsidR="0088328E" w:rsidRPr="006318C0" w:rsidRDefault="00241356" w:rsidP="00883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i/>
          <w:iCs/>
          <w:sz w:val="30"/>
          <w:szCs w:val="30"/>
        </w:rPr>
      </w:pPr>
      <w:r w:rsidRPr="006318C0">
        <w:rPr>
          <w:rFonts w:ascii="Angsana New" w:hAnsi="Angsana New"/>
          <w:i/>
          <w:iCs/>
          <w:sz w:val="30"/>
          <w:szCs w:val="30"/>
          <w:cs/>
        </w:rPr>
        <w:lastRenderedPageBreak/>
        <w:t>ส่วนเกินมูลค่าหุ้น</w:t>
      </w:r>
    </w:p>
    <w:p w14:paraId="0F1D21B9" w14:textId="77777777" w:rsidR="00241356" w:rsidRPr="00D533B8" w:rsidRDefault="00241356" w:rsidP="00883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14:paraId="6BA370F3" w14:textId="74139A0A" w:rsidR="00241356" w:rsidRPr="00D533B8" w:rsidRDefault="0088328E" w:rsidP="00D65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786EC4" w:rsidRPr="00786EC4">
        <w:rPr>
          <w:rFonts w:ascii="Angsana New" w:hAnsi="Angsana New"/>
          <w:sz w:val="30"/>
          <w:szCs w:val="30"/>
        </w:rPr>
        <w:t>2</w:t>
      </w:r>
      <w:r w:rsidR="005D20EE" w:rsidRPr="005D20EE">
        <w:rPr>
          <w:rFonts w:ascii="Angsana New" w:hAnsi="Angsana New"/>
          <w:sz w:val="30"/>
          <w:szCs w:val="30"/>
        </w:rPr>
        <w:t>535</w:t>
      </w:r>
      <w:r w:rsidR="00E77A68">
        <w:rPr>
          <w:rFonts w:ascii="Angsana New" w:hAnsi="Angsana New"/>
          <w:sz w:val="30"/>
          <w:szCs w:val="30"/>
        </w:rPr>
        <w:t xml:space="preserve"> </w:t>
      </w:r>
      <w:r w:rsidRPr="00D533B8">
        <w:rPr>
          <w:rFonts w:ascii="Angsana New" w:hAnsi="Angsana New"/>
          <w:sz w:val="30"/>
          <w:szCs w:val="30"/>
          <w:cs/>
        </w:rPr>
        <w:t xml:space="preserve">มาตรา </w:t>
      </w:r>
      <w:r w:rsidR="005D20EE" w:rsidRPr="005D20EE">
        <w:rPr>
          <w:rFonts w:ascii="Angsana New" w:hAnsi="Angsana New"/>
          <w:sz w:val="30"/>
          <w:szCs w:val="30"/>
        </w:rPr>
        <w:t>5</w:t>
      </w:r>
      <w:r w:rsidR="00786EC4" w:rsidRPr="00786EC4">
        <w:rPr>
          <w:rFonts w:ascii="Angsana New" w:hAnsi="Angsana New"/>
          <w:sz w:val="30"/>
          <w:szCs w:val="30"/>
        </w:rPr>
        <w:t>1</w:t>
      </w:r>
      <w:r w:rsidRPr="00D533B8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D533B8">
        <w:rPr>
          <w:rFonts w:ascii="Angsana New" w:hAnsi="Angsana New"/>
          <w:sz w:val="30"/>
          <w:szCs w:val="30"/>
        </w:rPr>
        <w:t>“</w:t>
      </w:r>
      <w:r w:rsidRPr="00D533B8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D533B8">
        <w:rPr>
          <w:rFonts w:ascii="Angsana New" w:hAnsi="Angsana New"/>
          <w:sz w:val="30"/>
          <w:szCs w:val="30"/>
        </w:rPr>
        <w:t>”</w:t>
      </w:r>
      <w:r w:rsidRPr="00D533B8">
        <w:rPr>
          <w:rFonts w:ascii="Angsana New" w:hAnsi="Angsana New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783103B3" w14:textId="77777777" w:rsidR="00D6538C" w:rsidRPr="00D533B8" w:rsidRDefault="00D6538C" w:rsidP="00D65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14:paraId="0B67D9C0" w14:textId="77777777" w:rsidR="00147715" w:rsidRPr="00913A42" w:rsidRDefault="00932D00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913A42">
        <w:rPr>
          <w:rFonts w:ascii="Angsana New" w:hAnsi="Angsana New"/>
          <w:sz w:val="30"/>
          <w:szCs w:val="30"/>
          <w:u w:val="none"/>
          <w:cs/>
          <w:lang w:val="th-TH"/>
        </w:rPr>
        <w:t>ใบ</w:t>
      </w:r>
      <w:r w:rsidR="008D2818" w:rsidRPr="00913A42">
        <w:rPr>
          <w:rFonts w:ascii="Angsana New" w:hAnsi="Angsana New"/>
          <w:sz w:val="30"/>
          <w:szCs w:val="30"/>
          <w:u w:val="none"/>
          <w:cs/>
          <w:lang w:val="th-TH"/>
        </w:rPr>
        <w:t>สำคัญแสดงสิทธิที่จะซื้อหุ้น</w:t>
      </w:r>
    </w:p>
    <w:p w14:paraId="64DD9E30" w14:textId="77777777" w:rsidR="004430C9" w:rsidRPr="002E321B" w:rsidRDefault="004430C9" w:rsidP="006318C0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  <w:highlight w:val="green"/>
        </w:rPr>
      </w:pPr>
    </w:p>
    <w:p w14:paraId="250A76F9" w14:textId="1070CFCE" w:rsidR="004430C9" w:rsidRPr="000C6D62" w:rsidRDefault="004430C9" w:rsidP="006318C0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C6D62">
        <w:rPr>
          <w:rFonts w:ascii="Angsana New" w:hAnsi="Angsana New" w:hint="cs"/>
          <w:sz w:val="30"/>
          <w:szCs w:val="30"/>
          <w:cs/>
        </w:rPr>
        <w:t>ใน</w:t>
      </w:r>
      <w:r w:rsidRPr="000C6D62">
        <w:rPr>
          <w:rFonts w:ascii="Angsana New" w:hAnsi="Angsana New"/>
          <w:sz w:val="30"/>
          <w:szCs w:val="30"/>
          <w:cs/>
        </w:rPr>
        <w:t>การประชุมสามัญผู้ถือหุ้น</w:t>
      </w:r>
      <w:r w:rsidRPr="000C6D62">
        <w:rPr>
          <w:rFonts w:ascii="Angsana New" w:hAnsi="Angsana New"/>
          <w:sz w:val="30"/>
          <w:szCs w:val="30"/>
        </w:rPr>
        <w:t xml:space="preserve"> </w:t>
      </w:r>
      <w:r w:rsidRPr="000C6D6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786EC4" w:rsidRPr="00786EC4">
        <w:rPr>
          <w:rFonts w:ascii="Angsana New" w:hAnsi="Angsana New"/>
          <w:sz w:val="30"/>
          <w:szCs w:val="30"/>
        </w:rPr>
        <w:t>2</w:t>
      </w:r>
      <w:r w:rsidR="005D20EE" w:rsidRPr="005D20EE">
        <w:rPr>
          <w:rFonts w:ascii="Angsana New" w:hAnsi="Angsana New"/>
          <w:sz w:val="30"/>
          <w:szCs w:val="30"/>
        </w:rPr>
        <w:t>6</w:t>
      </w:r>
      <w:r w:rsidRPr="000C6D62">
        <w:rPr>
          <w:rFonts w:ascii="Angsana New" w:hAnsi="Angsana New"/>
          <w:sz w:val="30"/>
          <w:szCs w:val="30"/>
        </w:rPr>
        <w:t xml:space="preserve"> </w:t>
      </w:r>
      <w:r w:rsidRPr="000C6D62">
        <w:rPr>
          <w:rFonts w:ascii="Angsana New" w:hAnsi="Angsana New" w:hint="cs"/>
          <w:sz w:val="30"/>
          <w:szCs w:val="30"/>
          <w:cs/>
        </w:rPr>
        <w:t>เมษายน</w:t>
      </w:r>
      <w:r w:rsidRPr="000C6D62">
        <w:rPr>
          <w:rFonts w:ascii="Angsana New" w:hAnsi="Angsana New"/>
          <w:sz w:val="30"/>
          <w:szCs w:val="30"/>
          <w:cs/>
        </w:rPr>
        <w:t xml:space="preserve"> </w:t>
      </w:r>
      <w:r w:rsidR="00786EC4" w:rsidRPr="00786EC4">
        <w:rPr>
          <w:rFonts w:ascii="Angsana New" w:hAnsi="Angsana New"/>
          <w:sz w:val="30"/>
          <w:szCs w:val="30"/>
        </w:rPr>
        <w:t>2</w:t>
      </w:r>
      <w:r w:rsidR="005D20EE" w:rsidRPr="005D20EE">
        <w:rPr>
          <w:rFonts w:ascii="Angsana New" w:hAnsi="Angsana New"/>
          <w:sz w:val="30"/>
          <w:szCs w:val="30"/>
        </w:rPr>
        <w:t>56</w:t>
      </w:r>
      <w:r w:rsidR="00786EC4" w:rsidRPr="00786EC4">
        <w:rPr>
          <w:rFonts w:ascii="Angsana New" w:hAnsi="Angsana New"/>
          <w:sz w:val="30"/>
          <w:szCs w:val="30"/>
        </w:rPr>
        <w:t>1</w:t>
      </w:r>
      <w:r w:rsidRPr="000C6D62">
        <w:rPr>
          <w:rFonts w:ascii="Angsana New" w:hAnsi="Angsana New"/>
          <w:sz w:val="30"/>
          <w:szCs w:val="30"/>
        </w:rPr>
        <w:t xml:space="preserve"> </w:t>
      </w:r>
      <w:r w:rsidRPr="000C6D62">
        <w:rPr>
          <w:rFonts w:ascii="Angsana New" w:hAnsi="Angsana New"/>
          <w:sz w:val="30"/>
          <w:szCs w:val="30"/>
          <w:cs/>
        </w:rPr>
        <w:t>ผู้ถือหุ้นมีมติอนุมัติการออกและจัดสรรใบสำคัญแสดงสิทธิที่จะซื้อหุ้นสามัญของบริษัท (“ใบสำคัญแสดงสิทธิ” หรือ “</w:t>
      </w:r>
      <w:r w:rsidRPr="000C6D62">
        <w:rPr>
          <w:rFonts w:ascii="Angsana New" w:hAnsi="Angsana New"/>
          <w:sz w:val="30"/>
          <w:szCs w:val="30"/>
        </w:rPr>
        <w:t>SAPPE-WA</w:t>
      </w:r>
      <w:r w:rsidR="00786EC4" w:rsidRPr="00786EC4">
        <w:rPr>
          <w:rFonts w:ascii="Angsana New" w:hAnsi="Angsana New"/>
          <w:sz w:val="30"/>
          <w:szCs w:val="30"/>
        </w:rPr>
        <w:t>2</w:t>
      </w:r>
      <w:r w:rsidRPr="000C6D62">
        <w:rPr>
          <w:rFonts w:ascii="Angsana New" w:hAnsi="Angsana New"/>
          <w:sz w:val="30"/>
          <w:szCs w:val="30"/>
          <w:cs/>
        </w:rPr>
        <w:t xml:space="preserve">”) ให้ผู้บริหารและพนักงานที่เข้าเงื่อนไข จำนวน </w:t>
      </w:r>
      <w:r w:rsidR="005D20EE" w:rsidRPr="005D20EE">
        <w:rPr>
          <w:rFonts w:ascii="Angsana New" w:hAnsi="Angsana New"/>
          <w:sz w:val="30"/>
          <w:szCs w:val="30"/>
        </w:rPr>
        <w:t>4</w:t>
      </w:r>
      <w:r w:rsidRPr="000C6D62">
        <w:rPr>
          <w:rFonts w:ascii="Angsana New" w:hAnsi="Angsana New"/>
          <w:sz w:val="30"/>
          <w:szCs w:val="30"/>
        </w:rPr>
        <w:t>,</w:t>
      </w:r>
      <w:r w:rsidR="005D20EE" w:rsidRPr="005D20EE">
        <w:rPr>
          <w:rFonts w:ascii="Angsana New" w:hAnsi="Angsana New"/>
          <w:sz w:val="30"/>
          <w:szCs w:val="30"/>
        </w:rPr>
        <w:t>070</w:t>
      </w:r>
      <w:r w:rsidRPr="000C6D62">
        <w:rPr>
          <w:rFonts w:ascii="Angsana New" w:hAnsi="Angsana New"/>
          <w:sz w:val="30"/>
          <w:szCs w:val="30"/>
        </w:rPr>
        <w:t>,</w:t>
      </w:r>
      <w:r w:rsidR="005D20EE" w:rsidRPr="005D20EE">
        <w:rPr>
          <w:rFonts w:ascii="Angsana New" w:hAnsi="Angsana New"/>
          <w:sz w:val="30"/>
          <w:szCs w:val="30"/>
        </w:rPr>
        <w:t>000</w:t>
      </w:r>
      <w:r w:rsidRPr="000C6D62">
        <w:rPr>
          <w:rFonts w:ascii="Angsana New" w:hAnsi="Angsana New"/>
          <w:sz w:val="30"/>
          <w:szCs w:val="30"/>
        </w:rPr>
        <w:t xml:space="preserve"> </w:t>
      </w:r>
      <w:r w:rsidRPr="000C6D62">
        <w:rPr>
          <w:rFonts w:ascii="Angsana New" w:hAnsi="Angsana New"/>
          <w:sz w:val="30"/>
          <w:szCs w:val="30"/>
          <w:cs/>
        </w:rPr>
        <w:t xml:space="preserve">หน่วย อายุ </w:t>
      </w:r>
      <w:r w:rsidR="005D20EE" w:rsidRPr="005D20EE">
        <w:rPr>
          <w:rFonts w:ascii="Angsana New" w:hAnsi="Angsana New"/>
          <w:sz w:val="30"/>
          <w:szCs w:val="30"/>
        </w:rPr>
        <w:t>4</w:t>
      </w:r>
      <w:r w:rsidRPr="000C6D62">
        <w:rPr>
          <w:rFonts w:ascii="Angsana New" w:hAnsi="Angsana New"/>
          <w:sz w:val="30"/>
          <w:szCs w:val="30"/>
          <w:cs/>
        </w:rPr>
        <w:t xml:space="preserve"> ปี นับแต่วันที่ที่ออกใบสำคัญแสดงสิทธิ</w:t>
      </w:r>
      <w:r w:rsidRPr="000C6D62">
        <w:rPr>
          <w:rFonts w:ascii="Angsana New" w:hAnsi="Angsana New"/>
          <w:sz w:val="30"/>
          <w:szCs w:val="30"/>
        </w:rPr>
        <w:t xml:space="preserve"> </w:t>
      </w:r>
      <w:r w:rsidRPr="000C6D62">
        <w:rPr>
          <w:rFonts w:ascii="Angsana New" w:hAnsi="Angsana New"/>
          <w:sz w:val="30"/>
          <w:szCs w:val="30"/>
          <w:cs/>
        </w:rPr>
        <w:t>โดยสิทธิในการซื้อหุ้นดังกล่าวสามารถใช้สิทธิได้ในวันทำการสุดท้ายของเดือนมิถุนายน</w:t>
      </w:r>
      <w:r w:rsidRPr="000C6D62">
        <w:rPr>
          <w:rFonts w:ascii="Angsana New" w:hAnsi="Angsana New"/>
          <w:sz w:val="30"/>
          <w:szCs w:val="30"/>
        </w:rPr>
        <w:t xml:space="preserve"> </w:t>
      </w:r>
      <w:r w:rsidRPr="000C6D62">
        <w:rPr>
          <w:rFonts w:ascii="Angsana New" w:hAnsi="Angsana New"/>
          <w:sz w:val="30"/>
          <w:szCs w:val="30"/>
          <w:cs/>
        </w:rPr>
        <w:t>และเดือนธันวาคมของแต่ละปีปฏิทิน ตลอดอายุของใบสำคัญแสดงสิทธิ</w:t>
      </w:r>
      <w:r w:rsidRPr="000C6D62">
        <w:rPr>
          <w:rFonts w:ascii="Angsana New" w:hAnsi="Angsana New"/>
          <w:sz w:val="30"/>
          <w:szCs w:val="30"/>
        </w:rPr>
        <w:t xml:space="preserve"> </w:t>
      </w:r>
      <w:r w:rsidRPr="000C6D62">
        <w:rPr>
          <w:rFonts w:ascii="Angsana New" w:hAnsi="Angsana New"/>
          <w:sz w:val="30"/>
          <w:szCs w:val="30"/>
          <w:cs/>
        </w:rPr>
        <w:t>เริ่มตั้งแต่วันที่ใบสำคัญแสดงสิทธิอายุครบ</w:t>
      </w:r>
      <w:r w:rsidRPr="000C6D62">
        <w:rPr>
          <w:rFonts w:ascii="Angsana New" w:hAnsi="Angsana New"/>
          <w:sz w:val="30"/>
          <w:szCs w:val="30"/>
        </w:rPr>
        <w:t xml:space="preserve"> </w:t>
      </w:r>
      <w:r w:rsidR="00786EC4" w:rsidRPr="00786EC4">
        <w:rPr>
          <w:rFonts w:ascii="Angsana New" w:hAnsi="Angsana New"/>
          <w:sz w:val="30"/>
          <w:szCs w:val="30"/>
        </w:rPr>
        <w:t>12</w:t>
      </w:r>
      <w:r w:rsidRPr="000C6D62">
        <w:rPr>
          <w:rFonts w:ascii="Angsana New" w:hAnsi="Angsana New"/>
          <w:sz w:val="30"/>
          <w:szCs w:val="30"/>
        </w:rPr>
        <w:t xml:space="preserve"> </w:t>
      </w:r>
      <w:r w:rsidRPr="000C6D62">
        <w:rPr>
          <w:rFonts w:ascii="Angsana New" w:hAnsi="Angsana New"/>
          <w:sz w:val="30"/>
          <w:szCs w:val="30"/>
          <w:cs/>
        </w:rPr>
        <w:t>เดือน นับจากวันที่ออกใบสำคัญแสดงสิทธิ โดยบริษัทและผู้ถือใบสำคัญแสดงสิทธิจะต้องผูกพันตามข้อกำหนดสิทธิทุกประการ</w:t>
      </w:r>
    </w:p>
    <w:p w14:paraId="4489584F" w14:textId="1C8260A4" w:rsidR="00EC6065" w:rsidRDefault="00EC60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640DB965" w14:textId="14A2385E" w:rsidR="004430C9" w:rsidRPr="002E321B" w:rsidRDefault="004430C9" w:rsidP="004430C9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E321B">
        <w:rPr>
          <w:rFonts w:ascii="Angsana New" w:hAnsi="Angsana New" w:hint="cs"/>
          <w:sz w:val="30"/>
          <w:szCs w:val="30"/>
          <w:cs/>
        </w:rPr>
        <w:t>สิทธิ</w:t>
      </w:r>
      <w:r w:rsidRPr="002E321B">
        <w:rPr>
          <w:rFonts w:ascii="Angsana New" w:hAnsi="Angsana New"/>
          <w:sz w:val="30"/>
          <w:szCs w:val="30"/>
          <w:cs/>
        </w:rPr>
        <w:t xml:space="preserve">การซื้อหุ้นสามัญได้จัดสรรให้แก่ผู้บริหาร (รวมถึงผู้บริหารที่ดำรงตำแหน่งกรรมการ) และพนักงานของบริษัท   โดยไม่ผ่านผู้รับช่วงซื้อหลักทรัพย์ ทั้งนี้ผู้ถือใบสำคัญแสดงสิทธิจำนวน </w:t>
      </w:r>
      <w:r w:rsidR="00786EC4" w:rsidRPr="00786EC4">
        <w:rPr>
          <w:rFonts w:ascii="Angsana New" w:hAnsi="Angsana New"/>
          <w:sz w:val="30"/>
          <w:szCs w:val="30"/>
        </w:rPr>
        <w:t>1</w:t>
      </w:r>
      <w:r w:rsidRPr="002E321B">
        <w:rPr>
          <w:rFonts w:ascii="Angsana New" w:hAnsi="Angsana New"/>
          <w:sz w:val="30"/>
          <w:szCs w:val="30"/>
        </w:rPr>
        <w:t xml:space="preserve"> </w:t>
      </w:r>
      <w:r w:rsidRPr="002E321B">
        <w:rPr>
          <w:rFonts w:ascii="Angsana New" w:hAnsi="Angsana New"/>
          <w:sz w:val="30"/>
          <w:szCs w:val="30"/>
          <w:cs/>
        </w:rPr>
        <w:t xml:space="preserve">หน่วยมีสิทธิซื้อหุ้นสามัญ </w:t>
      </w:r>
      <w:r w:rsidR="00786EC4" w:rsidRPr="00786EC4">
        <w:rPr>
          <w:rFonts w:ascii="Angsana New" w:hAnsi="Angsana New"/>
          <w:sz w:val="30"/>
          <w:szCs w:val="30"/>
        </w:rPr>
        <w:t>1</w:t>
      </w:r>
      <w:r w:rsidRPr="002E321B">
        <w:rPr>
          <w:rFonts w:ascii="Angsana New" w:hAnsi="Angsana New"/>
          <w:sz w:val="30"/>
          <w:szCs w:val="30"/>
        </w:rPr>
        <w:t xml:space="preserve"> </w:t>
      </w:r>
      <w:r w:rsidRPr="002E321B">
        <w:rPr>
          <w:rFonts w:ascii="Angsana New" w:hAnsi="Angsana New"/>
          <w:sz w:val="30"/>
          <w:szCs w:val="30"/>
          <w:cs/>
        </w:rPr>
        <w:t xml:space="preserve">หุ้น และ ราคาการใช้สิทธิซื้อหุ้นสามัญเพิ่มทุนของบริษัทเท่ากับ </w:t>
      </w:r>
      <w:r w:rsidR="00786EC4" w:rsidRPr="00786EC4">
        <w:rPr>
          <w:rFonts w:ascii="Angsana New" w:hAnsi="Angsana New"/>
          <w:sz w:val="30"/>
          <w:szCs w:val="30"/>
        </w:rPr>
        <w:t>2</w:t>
      </w:r>
      <w:r w:rsidR="005D20EE" w:rsidRPr="005D20EE">
        <w:rPr>
          <w:rFonts w:ascii="Angsana New" w:hAnsi="Angsana New"/>
          <w:sz w:val="30"/>
          <w:szCs w:val="30"/>
        </w:rPr>
        <w:t>0</w:t>
      </w:r>
      <w:r w:rsidRPr="002E321B">
        <w:rPr>
          <w:rFonts w:ascii="Angsana New" w:hAnsi="Angsana New"/>
          <w:sz w:val="30"/>
          <w:szCs w:val="30"/>
        </w:rPr>
        <w:t>.</w:t>
      </w:r>
      <w:r w:rsidR="005D20EE" w:rsidRPr="005D20EE">
        <w:rPr>
          <w:rFonts w:ascii="Angsana New" w:hAnsi="Angsana New"/>
          <w:sz w:val="30"/>
          <w:szCs w:val="30"/>
        </w:rPr>
        <w:t>56</w:t>
      </w:r>
      <w:r w:rsidRPr="002E321B">
        <w:rPr>
          <w:rFonts w:ascii="Angsana New" w:hAnsi="Angsana New"/>
          <w:sz w:val="30"/>
          <w:szCs w:val="30"/>
        </w:rPr>
        <w:t xml:space="preserve"> </w:t>
      </w:r>
      <w:r w:rsidRPr="002E321B">
        <w:rPr>
          <w:rFonts w:ascii="Angsana New" w:hAnsi="Angsana New"/>
          <w:sz w:val="30"/>
          <w:szCs w:val="30"/>
          <w:cs/>
        </w:rPr>
        <w:t>บาทต่อหุ้น (เว้นแต่กรณีมีการปรับอัตราการใช้สิทธิตามเงื่อนไขการปรับสิทธิ</w:t>
      </w:r>
      <w:r w:rsidRPr="002E321B">
        <w:rPr>
          <w:rFonts w:ascii="Angsana New" w:hAnsi="Angsana New"/>
          <w:sz w:val="30"/>
          <w:szCs w:val="30"/>
        </w:rPr>
        <w:t xml:space="preserve">) </w:t>
      </w:r>
      <w:r w:rsidRPr="002E321B">
        <w:rPr>
          <w:rFonts w:ascii="Angsana New" w:hAnsi="Angsana New"/>
          <w:sz w:val="30"/>
          <w:szCs w:val="30"/>
          <w:cs/>
        </w:rPr>
        <w:t>ข้อกำหนดการใช้สิทธิและมูลค่ายุติธรรมของสิทธิซื้อหุ้นมีรายละเอียดดังนี้</w:t>
      </w:r>
    </w:p>
    <w:p w14:paraId="7D8E4AB4" w14:textId="77777777" w:rsidR="00950F19" w:rsidRPr="00D533B8" w:rsidRDefault="00950F19" w:rsidP="00932D00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  <w:highlight w:val="green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600"/>
        <w:gridCol w:w="268"/>
        <w:gridCol w:w="2539"/>
        <w:gridCol w:w="2863"/>
      </w:tblGrid>
      <w:tr w:rsidR="00932D00" w:rsidRPr="00D533B8" w14:paraId="1BFFF67F" w14:textId="77777777" w:rsidTr="00EC6065">
        <w:trPr>
          <w:tblHeader/>
        </w:trPr>
        <w:tc>
          <w:tcPr>
            <w:tcW w:w="3600" w:type="dxa"/>
            <w:tcBorders>
              <w:bottom w:val="single" w:sz="4" w:space="0" w:color="auto"/>
            </w:tcBorders>
          </w:tcPr>
          <w:p w14:paraId="56D4D4A0" w14:textId="77777777" w:rsidR="00932D00" w:rsidRPr="00D533B8" w:rsidRDefault="00932D00" w:rsidP="00732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 รายการ</w:t>
            </w:r>
          </w:p>
        </w:tc>
        <w:tc>
          <w:tcPr>
            <w:tcW w:w="268" w:type="dxa"/>
          </w:tcPr>
          <w:p w14:paraId="3DEDD411" w14:textId="77777777" w:rsidR="00932D00" w:rsidRPr="00D533B8" w:rsidRDefault="00932D00" w:rsidP="00732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2" w:type="dxa"/>
            <w:gridSpan w:val="2"/>
            <w:tcBorders>
              <w:bottom w:val="single" w:sz="4" w:space="0" w:color="auto"/>
            </w:tcBorders>
          </w:tcPr>
          <w:p w14:paraId="67ED7720" w14:textId="77777777" w:rsidR="00932D00" w:rsidRPr="00D533B8" w:rsidRDefault="00932D00" w:rsidP="00732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รายละเอียด</w:t>
            </w:r>
          </w:p>
        </w:tc>
      </w:tr>
      <w:tr w:rsidR="004430C9" w:rsidRPr="00D533B8" w14:paraId="7EA1C755" w14:textId="77777777" w:rsidTr="00EC6065">
        <w:trPr>
          <w:trHeight w:val="289"/>
        </w:trPr>
        <w:tc>
          <w:tcPr>
            <w:tcW w:w="3600" w:type="dxa"/>
            <w:tcBorders>
              <w:top w:val="single" w:sz="4" w:space="0" w:color="auto"/>
            </w:tcBorders>
          </w:tcPr>
          <w:p w14:paraId="45A020E1" w14:textId="77777777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ประเภทและชนิดของใบสำคัญแสดงสิทธิที่เสนอขาย</w:t>
            </w:r>
          </w:p>
        </w:tc>
        <w:tc>
          <w:tcPr>
            <w:tcW w:w="268" w:type="dxa"/>
          </w:tcPr>
          <w:p w14:paraId="2B1A412A" w14:textId="77777777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2" w:type="dxa"/>
            <w:gridSpan w:val="2"/>
            <w:tcBorders>
              <w:top w:val="single" w:sz="4" w:space="0" w:color="auto"/>
            </w:tcBorders>
          </w:tcPr>
          <w:p w14:paraId="2942B18A" w14:textId="4D0AAB09" w:rsidR="004430C9" w:rsidRPr="003B729E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6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ใบสำคัญแสดงสิทธิที่จะซื้อหุ้นสามัญของบริษัท เซ็ปเป้ จำกัด (มหาชน)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ที่ออกให้แก่ผู้บริหาร (รวมถึงผู้บริหารที่ดำรงตำแหน่งกรรมการ) และพนักงานของบริษัท ครั้งที่ 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C4D1D">
              <w:rPr>
                <w:rFonts w:ascii="Angsana New" w:hAnsi="Angsana New"/>
                <w:spacing w:val="-4"/>
                <w:sz w:val="30"/>
                <w:szCs w:val="30"/>
              </w:rPr>
              <w:t>(SAPPE-WA</w:t>
            </w:r>
            <w:r w:rsidR="00786EC4" w:rsidRPr="00786EC4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  <w:r w:rsidRPr="00BC4D1D">
              <w:rPr>
                <w:rFonts w:ascii="Angsana New" w:hAnsi="Angsana New"/>
                <w:spacing w:val="-4"/>
                <w:sz w:val="30"/>
                <w:szCs w:val="30"/>
              </w:rPr>
              <w:t xml:space="preserve">) </w:t>
            </w:r>
            <w:r w:rsidRPr="00BC4D1D">
              <w:rPr>
                <w:rFonts w:ascii="Angsana New" w:hAnsi="Angsana New"/>
                <w:spacing w:val="-4"/>
                <w:sz w:val="30"/>
                <w:szCs w:val="30"/>
                <w:cs/>
              </w:rPr>
              <w:t>ชนิดระบุชื่อผู้ถือ และไม่สามารถเปลี่ยนมือได้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เว้นแต่เป็นการโอนทางมรดก หรือการโอนให้แก่ทายาทหรือผู้แทนโดยชอบด้วยกฎหมาย</w:t>
            </w:r>
          </w:p>
        </w:tc>
      </w:tr>
      <w:tr w:rsidR="004430C9" w:rsidRPr="00D533B8" w14:paraId="5C6A3FD3" w14:textId="77777777" w:rsidTr="00EC6065">
        <w:tc>
          <w:tcPr>
            <w:tcW w:w="3600" w:type="dxa"/>
          </w:tcPr>
          <w:p w14:paraId="1F68FDAB" w14:textId="77777777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268" w:type="dxa"/>
          </w:tcPr>
          <w:p w14:paraId="19D85148" w14:textId="77777777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2" w:type="dxa"/>
            <w:gridSpan w:val="2"/>
          </w:tcPr>
          <w:p w14:paraId="1AB2E790" w14:textId="5B3CA2FF" w:rsidR="004430C9" w:rsidRPr="002E321B" w:rsidRDefault="005D20EE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60"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4</w:t>
            </w:r>
            <w:r w:rsidR="004430C9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070</w:t>
            </w:r>
            <w:r w:rsidR="004430C9" w:rsidRPr="00D533B8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000</w:t>
            </w:r>
            <w:r w:rsidR="004430C9"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430C9" w:rsidRPr="00D533B8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</w:p>
        </w:tc>
      </w:tr>
      <w:tr w:rsidR="004430C9" w:rsidRPr="00D533B8" w14:paraId="7D0C4DAF" w14:textId="77777777" w:rsidTr="00EC6065">
        <w:tc>
          <w:tcPr>
            <w:tcW w:w="3600" w:type="dxa"/>
          </w:tcPr>
          <w:p w14:paraId="731F6A8D" w14:textId="77777777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อายุของใบสำคัญแสดงสิทธิ</w:t>
            </w:r>
          </w:p>
        </w:tc>
        <w:tc>
          <w:tcPr>
            <w:tcW w:w="268" w:type="dxa"/>
          </w:tcPr>
          <w:p w14:paraId="17478874" w14:textId="77777777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2" w:type="dxa"/>
            <w:gridSpan w:val="2"/>
          </w:tcPr>
          <w:p w14:paraId="2E4A8CE7" w14:textId="1CAC59D7" w:rsidR="004430C9" w:rsidRPr="002E321B" w:rsidRDefault="005D20EE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60"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4</w:t>
            </w:r>
            <w:r w:rsidR="004430C9" w:rsidRPr="00D533B8">
              <w:rPr>
                <w:rFonts w:ascii="Angsana New" w:hAnsi="Angsana New"/>
                <w:sz w:val="30"/>
                <w:szCs w:val="30"/>
                <w:cs/>
              </w:rPr>
              <w:t xml:space="preserve"> ปี นับแต่วันที่ที่ออกใบสำคัญแสดงสิทธิ</w:t>
            </w:r>
          </w:p>
        </w:tc>
      </w:tr>
      <w:tr w:rsidR="004430C9" w:rsidRPr="00D533B8" w14:paraId="0BBA0317" w14:textId="77777777" w:rsidTr="00EC6065">
        <w:trPr>
          <w:trHeight w:val="884"/>
        </w:trPr>
        <w:tc>
          <w:tcPr>
            <w:tcW w:w="3600" w:type="dxa"/>
          </w:tcPr>
          <w:p w14:paraId="5C0D359F" w14:textId="77777777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268" w:type="dxa"/>
          </w:tcPr>
          <w:p w14:paraId="01CF0921" w14:textId="77777777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2" w:type="dxa"/>
            <w:gridSpan w:val="2"/>
          </w:tcPr>
          <w:p w14:paraId="7E9DEDD5" w14:textId="62945595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6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ใบสำคัญแสดงสิทธิ 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 หน่วยต่อหุ้นสามัญ 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 หุ้น เว้นแต่กรณีมีการปรับอัตราการใช้สิทธิตามเงื่อนไขการปรับสิทธิ</w:t>
            </w:r>
          </w:p>
        </w:tc>
      </w:tr>
      <w:tr w:rsidR="004430C9" w:rsidRPr="00D533B8" w14:paraId="501D5A36" w14:textId="77777777" w:rsidTr="00EC6065">
        <w:tc>
          <w:tcPr>
            <w:tcW w:w="3600" w:type="dxa"/>
          </w:tcPr>
          <w:p w14:paraId="7A153363" w14:textId="77777777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ราคาใช้สิทธิซื้อหุ้นสามัญ</w:t>
            </w:r>
          </w:p>
        </w:tc>
        <w:tc>
          <w:tcPr>
            <w:tcW w:w="268" w:type="dxa"/>
          </w:tcPr>
          <w:p w14:paraId="1A615959" w14:textId="77777777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2" w:type="dxa"/>
            <w:gridSpan w:val="2"/>
          </w:tcPr>
          <w:p w14:paraId="23AD72E4" w14:textId="57496495" w:rsidR="004430C9" w:rsidRPr="00FC7848" w:rsidRDefault="00786EC4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60" w:line="240" w:lineRule="auto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</w:t>
            </w:r>
            <w:r w:rsidR="004430C9">
              <w:rPr>
                <w:rFonts w:ascii="Angsana New" w:hAnsi="Angsana New"/>
                <w:sz w:val="30"/>
                <w:szCs w:val="30"/>
              </w:rPr>
              <w:t>.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56</w:t>
            </w:r>
            <w:r w:rsidR="004430C9"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430C9" w:rsidRPr="00D533B8">
              <w:rPr>
                <w:rFonts w:ascii="Angsana New" w:hAnsi="Angsana New"/>
                <w:sz w:val="30"/>
                <w:szCs w:val="30"/>
                <w:cs/>
              </w:rPr>
              <w:t>บาทต่อหุ้น</w:t>
            </w:r>
          </w:p>
        </w:tc>
      </w:tr>
      <w:tr w:rsidR="004430C9" w:rsidRPr="00D533B8" w14:paraId="013CC992" w14:textId="77777777" w:rsidTr="00EC6065">
        <w:tc>
          <w:tcPr>
            <w:tcW w:w="3600" w:type="dxa"/>
          </w:tcPr>
          <w:p w14:paraId="111AAB1A" w14:textId="77777777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lastRenderedPageBreak/>
              <w:t>ระยะเวลาและสัดส่วนใช้สิทธิ</w:t>
            </w:r>
          </w:p>
        </w:tc>
        <w:tc>
          <w:tcPr>
            <w:tcW w:w="268" w:type="dxa"/>
          </w:tcPr>
          <w:p w14:paraId="4722C3FC" w14:textId="77777777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2" w:type="dxa"/>
            <w:gridSpan w:val="2"/>
          </w:tcPr>
          <w:p w14:paraId="1BC57596" w14:textId="432BF30D" w:rsidR="004430C9" w:rsidRPr="002E321B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6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ผู้ถือใบสำคัญแสดงสิทธิ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SAPPE-WA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สามารถใช้สิทธิในการซื้อหุ้นสามัญที่ออกใหม่ของบริษัท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เมื่อครบกำหนดระยะเวลาตามที่กำหนด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นับจากวันที่ออกใบสำคัญแสดงสิทธิ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โดยเริ่มใช้สิทธิครั้งแรกได้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ภายหลังจากใบสำคัญแสดงสิทธิมีอายุครบ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12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นับจากวันที่ออกใบสำคัญแสดงสิทธิ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โดยมีรายละเอียดดังนี้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4430C9" w:rsidRPr="00D533B8" w14:paraId="7CA0C689" w14:textId="77777777" w:rsidTr="00EC6065">
        <w:tc>
          <w:tcPr>
            <w:tcW w:w="3600" w:type="dxa"/>
          </w:tcPr>
          <w:p w14:paraId="140DA3DC" w14:textId="77777777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  <w:tcBorders>
              <w:right w:val="single" w:sz="4" w:space="0" w:color="auto"/>
            </w:tcBorders>
          </w:tcPr>
          <w:p w14:paraId="6A53DCC7" w14:textId="77777777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A9EE" w14:textId="77777777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เมื่อครบกำหนดระยะเวลา (เดือนที่) นับจากวันที่ออกใบสำคัญแสดงสิทธิ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D358" w14:textId="77777777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ใช้สิทธิได้ไม่เกิน (ร้อยละของจำนวนใบสำคัญแสดงสิทธิที่ได้รับการจัดสรร)</w:t>
            </w:r>
          </w:p>
        </w:tc>
      </w:tr>
      <w:tr w:rsidR="004430C9" w:rsidRPr="00D533B8" w14:paraId="7F817395" w14:textId="77777777" w:rsidTr="00EC6065">
        <w:tc>
          <w:tcPr>
            <w:tcW w:w="3600" w:type="dxa"/>
          </w:tcPr>
          <w:p w14:paraId="3EED615E" w14:textId="77777777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  <w:tcBorders>
              <w:right w:val="single" w:sz="4" w:space="0" w:color="auto"/>
            </w:tcBorders>
          </w:tcPr>
          <w:p w14:paraId="33BD26B2" w14:textId="77777777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824271" w14:textId="1E1AF3D7" w:rsidR="004430C9" w:rsidRPr="00D533B8" w:rsidRDefault="00786EC4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3BE9B3" w14:textId="063CD4B0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4430C9" w:rsidRPr="00D533B8" w14:paraId="30C68B13" w14:textId="77777777" w:rsidTr="00EC6065">
        <w:tc>
          <w:tcPr>
            <w:tcW w:w="3600" w:type="dxa"/>
          </w:tcPr>
          <w:p w14:paraId="243C0933" w14:textId="77777777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  <w:tcBorders>
              <w:right w:val="single" w:sz="4" w:space="0" w:color="auto"/>
            </w:tcBorders>
          </w:tcPr>
          <w:p w14:paraId="2E39BCED" w14:textId="77777777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9" w:type="dxa"/>
            <w:tcBorders>
              <w:left w:val="single" w:sz="4" w:space="0" w:color="auto"/>
              <w:right w:val="single" w:sz="4" w:space="0" w:color="auto"/>
            </w:tcBorders>
          </w:tcPr>
          <w:p w14:paraId="781189F0" w14:textId="35866C16" w:rsidR="004430C9" w:rsidRPr="00D533B8" w:rsidRDefault="00786EC4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63" w:type="dxa"/>
            <w:tcBorders>
              <w:left w:val="single" w:sz="4" w:space="0" w:color="auto"/>
              <w:right w:val="single" w:sz="4" w:space="0" w:color="auto"/>
            </w:tcBorders>
          </w:tcPr>
          <w:p w14:paraId="53E5C515" w14:textId="3F80EE04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4430C9" w:rsidRPr="00D533B8" w14:paraId="241502D6" w14:textId="77777777" w:rsidTr="00EC6065">
        <w:tc>
          <w:tcPr>
            <w:tcW w:w="3600" w:type="dxa"/>
          </w:tcPr>
          <w:p w14:paraId="4BD22694" w14:textId="77777777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  <w:tcBorders>
              <w:right w:val="single" w:sz="4" w:space="0" w:color="auto"/>
            </w:tcBorders>
          </w:tcPr>
          <w:p w14:paraId="581ECAF7" w14:textId="77777777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9" w:type="dxa"/>
            <w:tcBorders>
              <w:left w:val="single" w:sz="4" w:space="0" w:color="auto"/>
              <w:right w:val="single" w:sz="4" w:space="0" w:color="auto"/>
            </w:tcBorders>
          </w:tcPr>
          <w:p w14:paraId="305D3F59" w14:textId="50FAFC28" w:rsidR="004430C9" w:rsidRPr="00D533B8" w:rsidRDefault="00786EC4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63" w:type="dxa"/>
            <w:tcBorders>
              <w:left w:val="single" w:sz="4" w:space="0" w:color="auto"/>
              <w:right w:val="single" w:sz="4" w:space="0" w:color="auto"/>
            </w:tcBorders>
          </w:tcPr>
          <w:p w14:paraId="0453F61A" w14:textId="0C1D5280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4430C9" w:rsidRPr="00D533B8" w14:paraId="62084B7B" w14:textId="77777777" w:rsidTr="00EC6065">
        <w:tc>
          <w:tcPr>
            <w:tcW w:w="3600" w:type="dxa"/>
          </w:tcPr>
          <w:p w14:paraId="551A98D8" w14:textId="77777777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  <w:tcBorders>
              <w:right w:val="single" w:sz="4" w:space="0" w:color="auto"/>
            </w:tcBorders>
          </w:tcPr>
          <w:p w14:paraId="78666CC8" w14:textId="77777777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9" w:type="dxa"/>
            <w:tcBorders>
              <w:left w:val="single" w:sz="4" w:space="0" w:color="auto"/>
              <w:right w:val="single" w:sz="4" w:space="0" w:color="auto"/>
            </w:tcBorders>
          </w:tcPr>
          <w:p w14:paraId="0C683E74" w14:textId="069FD44D" w:rsidR="004430C9" w:rsidRPr="00D533B8" w:rsidRDefault="005D20EE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863" w:type="dxa"/>
            <w:tcBorders>
              <w:left w:val="single" w:sz="4" w:space="0" w:color="auto"/>
              <w:right w:val="single" w:sz="4" w:space="0" w:color="auto"/>
            </w:tcBorders>
          </w:tcPr>
          <w:p w14:paraId="16309D1E" w14:textId="36568555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55</w:t>
            </w:r>
          </w:p>
        </w:tc>
      </w:tr>
      <w:tr w:rsidR="004430C9" w:rsidRPr="00D533B8" w14:paraId="33B79DC4" w14:textId="77777777" w:rsidTr="00EC6065">
        <w:tc>
          <w:tcPr>
            <w:tcW w:w="3600" w:type="dxa"/>
          </w:tcPr>
          <w:p w14:paraId="7344A7BD" w14:textId="77777777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  <w:tcBorders>
              <w:right w:val="single" w:sz="4" w:space="0" w:color="auto"/>
            </w:tcBorders>
          </w:tcPr>
          <w:p w14:paraId="2BE3F9BE" w14:textId="77777777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9" w:type="dxa"/>
            <w:tcBorders>
              <w:left w:val="single" w:sz="4" w:space="0" w:color="auto"/>
              <w:right w:val="single" w:sz="4" w:space="0" w:color="auto"/>
            </w:tcBorders>
          </w:tcPr>
          <w:p w14:paraId="63F0C011" w14:textId="26BACCA7" w:rsidR="004430C9" w:rsidRPr="00D533B8" w:rsidRDefault="005D20EE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2863" w:type="dxa"/>
            <w:tcBorders>
              <w:left w:val="single" w:sz="4" w:space="0" w:color="auto"/>
              <w:right w:val="single" w:sz="4" w:space="0" w:color="auto"/>
            </w:tcBorders>
          </w:tcPr>
          <w:p w14:paraId="26054869" w14:textId="68D0E368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70</w:t>
            </w:r>
          </w:p>
        </w:tc>
      </w:tr>
      <w:tr w:rsidR="004430C9" w:rsidRPr="00D533B8" w14:paraId="2F7F8589" w14:textId="77777777" w:rsidTr="00EC6065">
        <w:trPr>
          <w:trHeight w:val="435"/>
        </w:trPr>
        <w:tc>
          <w:tcPr>
            <w:tcW w:w="3600" w:type="dxa"/>
          </w:tcPr>
          <w:p w14:paraId="262C35D5" w14:textId="77777777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  <w:tcBorders>
              <w:right w:val="single" w:sz="4" w:space="0" w:color="auto"/>
            </w:tcBorders>
          </w:tcPr>
          <w:p w14:paraId="0919E6C0" w14:textId="77777777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1A55" w14:textId="19FE52D3" w:rsidR="004430C9" w:rsidRPr="00D533B8" w:rsidRDefault="005D20EE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4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0CC5" w14:textId="47DA8F87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4430C9" w:rsidRPr="00D533B8" w14:paraId="4DB740BB" w14:textId="77777777" w:rsidTr="00EC6065">
        <w:trPr>
          <w:trHeight w:val="435"/>
        </w:trPr>
        <w:tc>
          <w:tcPr>
            <w:tcW w:w="3600" w:type="dxa"/>
            <w:tcBorders>
              <w:bottom w:val="nil"/>
            </w:tcBorders>
          </w:tcPr>
          <w:p w14:paraId="4A329371" w14:textId="77777777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มูลค่ายุติธรรมของใบสำคัญแสดงสิทธิ</w:t>
            </w:r>
          </w:p>
        </w:tc>
        <w:tc>
          <w:tcPr>
            <w:tcW w:w="268" w:type="dxa"/>
            <w:tcBorders>
              <w:bottom w:val="nil"/>
            </w:tcBorders>
          </w:tcPr>
          <w:p w14:paraId="114F2926" w14:textId="77777777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2" w:type="dxa"/>
            <w:gridSpan w:val="2"/>
            <w:tcBorders>
              <w:left w:val="nil"/>
              <w:bottom w:val="nil"/>
            </w:tcBorders>
          </w:tcPr>
          <w:p w14:paraId="24EA5B24" w14:textId="42D5844E" w:rsidR="004430C9" w:rsidRPr="00D533B8" w:rsidRDefault="005D20EE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6</w:t>
            </w:r>
            <w:r w:rsidR="004430C9">
              <w:rPr>
                <w:rFonts w:ascii="Angsana New" w:hAnsi="Angsana New"/>
                <w:sz w:val="30"/>
                <w:szCs w:val="30"/>
              </w:rPr>
              <w:t>.</w:t>
            </w:r>
            <w:r w:rsidRPr="005D20EE">
              <w:rPr>
                <w:rFonts w:ascii="Angsana New" w:hAnsi="Angsana New"/>
                <w:sz w:val="30"/>
                <w:szCs w:val="30"/>
              </w:rPr>
              <w:t>9</w:t>
            </w:r>
            <w:r w:rsidR="004430C9" w:rsidRPr="00D533B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5D20EE">
              <w:rPr>
                <w:rFonts w:ascii="Angsana New" w:hAnsi="Angsana New"/>
                <w:sz w:val="30"/>
                <w:szCs w:val="30"/>
              </w:rPr>
              <w:t>8</w:t>
            </w:r>
            <w:r w:rsidR="004430C9" w:rsidRPr="00D533B8">
              <w:rPr>
                <w:rFonts w:ascii="Angsana New" w:hAnsi="Angsana New"/>
                <w:sz w:val="30"/>
                <w:szCs w:val="30"/>
              </w:rPr>
              <w:t>.</w:t>
            </w:r>
            <w:r w:rsidRPr="005D20EE">
              <w:rPr>
                <w:rFonts w:ascii="Angsana New" w:hAnsi="Angsana New"/>
                <w:sz w:val="30"/>
                <w:szCs w:val="30"/>
              </w:rPr>
              <w:t>3</w:t>
            </w:r>
            <w:r w:rsidR="004430C9"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430C9" w:rsidRPr="00D533B8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</w:tr>
    </w:tbl>
    <w:p w14:paraId="7B24A739" w14:textId="77777777" w:rsidR="00880A22" w:rsidRDefault="00880A22" w:rsidP="003F6649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A3B18CF" w14:textId="2FA57FCD" w:rsidR="003F6649" w:rsidRPr="00D533B8" w:rsidRDefault="00932D00" w:rsidP="003F6649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>โครงการดังกล่าวมีเงื่อนไขในการจองซื้อ โดยที่พนักงานตามโครงการต้องมีสถานะเป็นพนักงานของบริษัท ณ วันที่มีการใช้สิทธิในแต่ละครั้ง</w:t>
      </w:r>
    </w:p>
    <w:p w14:paraId="18336CA2" w14:textId="77777777" w:rsidR="003F6649" w:rsidRPr="00D533B8" w:rsidRDefault="003F6649" w:rsidP="003F6649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7DB3582" w14:textId="77777777" w:rsidR="00932D00" w:rsidRPr="00D533B8" w:rsidRDefault="00932D00" w:rsidP="003F6649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 xml:space="preserve">มูลค่ายุติธรรมของใบสำคัญแสดงสิทธิที่จะซื้อหุ้นสามัญวัดมูลค่าโดยวิธี </w:t>
      </w:r>
      <w:r w:rsidRPr="00D533B8">
        <w:rPr>
          <w:rFonts w:ascii="Angsana New" w:hAnsi="Angsana New"/>
          <w:sz w:val="30"/>
          <w:szCs w:val="30"/>
        </w:rPr>
        <w:t xml:space="preserve">Black-Scholes Model </w:t>
      </w:r>
      <w:r w:rsidR="00950F19">
        <w:rPr>
          <w:rFonts w:ascii="Angsana New" w:hAnsi="Angsana New"/>
          <w:sz w:val="30"/>
          <w:szCs w:val="30"/>
          <w:cs/>
        </w:rPr>
        <w:t>ภายใต้ข้อสมมติ</w:t>
      </w:r>
      <w:r w:rsidRPr="00D533B8">
        <w:rPr>
          <w:rFonts w:ascii="Angsana New" w:hAnsi="Angsana New"/>
          <w:sz w:val="30"/>
          <w:szCs w:val="30"/>
          <w:cs/>
        </w:rPr>
        <w:t>ทางการเงิน ดังนี้</w:t>
      </w:r>
    </w:p>
    <w:p w14:paraId="7FA0679B" w14:textId="77777777" w:rsidR="003F6649" w:rsidRPr="00D533B8" w:rsidRDefault="003F6649" w:rsidP="003F6649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6755"/>
        <w:gridCol w:w="2292"/>
      </w:tblGrid>
      <w:tr w:rsidR="004430C9" w:rsidRPr="00D533B8" w14:paraId="48C3F3F5" w14:textId="77777777" w:rsidTr="00EC6065">
        <w:tc>
          <w:tcPr>
            <w:tcW w:w="6755" w:type="dxa"/>
          </w:tcPr>
          <w:p w14:paraId="47B3AC08" w14:textId="77777777" w:rsidR="004430C9" w:rsidRPr="00D533B8" w:rsidRDefault="004430C9" w:rsidP="004430C9">
            <w:pPr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ราคาหุ้น ณ วันที่ให้ใบสำคัญแสดงสิทธิ (บาท)</w:t>
            </w:r>
          </w:p>
        </w:tc>
        <w:tc>
          <w:tcPr>
            <w:tcW w:w="2292" w:type="dxa"/>
          </w:tcPr>
          <w:p w14:paraId="52DB7929" w14:textId="67B66A12" w:rsidR="004430C9" w:rsidRPr="00D533B8" w:rsidRDefault="00786EC4" w:rsidP="004430C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6</w:t>
            </w:r>
            <w:r w:rsidR="004430C9">
              <w:rPr>
                <w:rFonts w:ascii="Angsana New" w:hAnsi="Angsana New"/>
                <w:sz w:val="30"/>
                <w:szCs w:val="30"/>
              </w:rPr>
              <w:t>.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4430C9" w:rsidRPr="00D533B8" w14:paraId="1644CEE2" w14:textId="77777777" w:rsidTr="00EC6065">
        <w:tc>
          <w:tcPr>
            <w:tcW w:w="6755" w:type="dxa"/>
          </w:tcPr>
          <w:p w14:paraId="2072E495" w14:textId="77777777" w:rsidR="004430C9" w:rsidRPr="00D533B8" w:rsidRDefault="004430C9" w:rsidP="004430C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ราคาใช้สิทธิ (บาท)</w:t>
            </w:r>
          </w:p>
        </w:tc>
        <w:tc>
          <w:tcPr>
            <w:tcW w:w="2292" w:type="dxa"/>
          </w:tcPr>
          <w:p w14:paraId="72B7F527" w14:textId="745413BC" w:rsidR="004430C9" w:rsidRPr="00D533B8" w:rsidRDefault="00786EC4" w:rsidP="004430C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</w:t>
            </w:r>
            <w:r w:rsidR="004430C9">
              <w:rPr>
                <w:rFonts w:ascii="Angsana New" w:hAnsi="Angsana New"/>
                <w:sz w:val="30"/>
                <w:szCs w:val="30"/>
              </w:rPr>
              <w:t>.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56</w:t>
            </w:r>
          </w:p>
        </w:tc>
      </w:tr>
      <w:tr w:rsidR="004430C9" w:rsidRPr="00D533B8" w14:paraId="4D2F3FF5" w14:textId="77777777" w:rsidTr="00EC6065">
        <w:tc>
          <w:tcPr>
            <w:tcW w:w="6755" w:type="dxa"/>
          </w:tcPr>
          <w:p w14:paraId="68C1755D" w14:textId="0CF407AA" w:rsidR="004430C9" w:rsidRPr="00D533B8" w:rsidRDefault="004430C9" w:rsidP="004430C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ความผันผวนของหุ้นย้อนหลัง 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</w:t>
            </w:r>
            <w:r w:rsidR="00A466D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ปี 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</w:t>
            </w:r>
            <w:r w:rsidR="00A466DC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ณ วันจัดสรร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ต่อครึ่งปี</w:t>
            </w:r>
            <w:r w:rsidRPr="00D533B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292" w:type="dxa"/>
          </w:tcPr>
          <w:p w14:paraId="60C052A4" w14:textId="6B34F355" w:rsidR="004430C9" w:rsidRPr="00D533B8" w:rsidRDefault="005D20EE" w:rsidP="004430C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35</w:t>
            </w:r>
            <w:r w:rsidR="004430C9">
              <w:rPr>
                <w:rFonts w:ascii="Angsana New" w:hAnsi="Angsana New"/>
                <w:sz w:val="30"/>
                <w:szCs w:val="30"/>
              </w:rPr>
              <w:t>.</w:t>
            </w:r>
            <w:r w:rsidRPr="005D20EE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4430C9" w:rsidRPr="00D533B8" w14:paraId="64919FCE" w14:textId="77777777" w:rsidTr="00EC6065">
        <w:tc>
          <w:tcPr>
            <w:tcW w:w="6755" w:type="dxa"/>
          </w:tcPr>
          <w:p w14:paraId="28B586CD" w14:textId="77777777" w:rsidR="004430C9" w:rsidRPr="00D533B8" w:rsidRDefault="004430C9" w:rsidP="004430C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อัตราเงินปันผลตอบแทนเฉลี่ยย้อนหลัง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D533B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292" w:type="dxa"/>
          </w:tcPr>
          <w:p w14:paraId="5701366C" w14:textId="526979BA" w:rsidR="004430C9" w:rsidRPr="00D533B8" w:rsidRDefault="00786EC4" w:rsidP="004430C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4430C9">
              <w:rPr>
                <w:rFonts w:ascii="Angsana New" w:hAnsi="Angsana New"/>
                <w:sz w:val="30"/>
                <w:szCs w:val="30"/>
              </w:rPr>
              <w:t>.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4430C9" w:rsidRPr="00D533B8" w14:paraId="704AF34D" w14:textId="77777777" w:rsidTr="00EC6065">
        <w:tc>
          <w:tcPr>
            <w:tcW w:w="6755" w:type="dxa"/>
          </w:tcPr>
          <w:p w14:paraId="41AC821E" w14:textId="77777777" w:rsidR="004430C9" w:rsidRPr="00D533B8" w:rsidRDefault="004430C9" w:rsidP="0044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อัตราดอกเบี้ยปลอดความเสี่ยง ณ วันจัดสรร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D533B8">
              <w:rPr>
                <w:rFonts w:ascii="Angsana New" w:hAnsi="Angsana New"/>
                <w:sz w:val="30"/>
                <w:szCs w:val="30"/>
              </w:rPr>
              <w:t>)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292" w:type="dxa"/>
          </w:tcPr>
          <w:p w14:paraId="1208A267" w14:textId="348BE521" w:rsidR="004430C9" w:rsidRPr="00D533B8" w:rsidRDefault="00786EC4" w:rsidP="004430C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4430C9">
              <w:rPr>
                <w:rFonts w:ascii="Angsana New" w:hAnsi="Angsana New"/>
                <w:sz w:val="30"/>
                <w:szCs w:val="30"/>
              </w:rPr>
              <w:t>.</w:t>
            </w: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8</w:t>
            </w:r>
            <w:r w:rsidR="004430C9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="0087172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4430C9">
              <w:rPr>
                <w:rFonts w:ascii="Angsana New" w:hAnsi="Angsana New"/>
                <w:sz w:val="30"/>
                <w:szCs w:val="30"/>
              </w:rPr>
              <w:t>.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85</w:t>
            </w:r>
          </w:p>
        </w:tc>
      </w:tr>
    </w:tbl>
    <w:p w14:paraId="0664BF6C" w14:textId="77777777" w:rsidR="00307040" w:rsidRPr="0048181C" w:rsidRDefault="00307040" w:rsidP="0066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62103BD1" w14:textId="2DBAEB3B" w:rsidR="00932D00" w:rsidRPr="00D533B8" w:rsidRDefault="00932D00" w:rsidP="00A466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D533B8">
        <w:rPr>
          <w:rFonts w:ascii="Angsana New" w:hAnsi="Angsana New"/>
          <w:sz w:val="30"/>
          <w:szCs w:val="30"/>
          <w:cs/>
        </w:rPr>
        <w:t>ค่าใช้จ่ายที่เกิดจากรายการจ่ายโดยใช้หุ้นเป็นเกณฑ์ในงบการเงินรวมและงบการเงินเฉพาะกิจการ</w:t>
      </w:r>
      <w:r w:rsidR="003F6649" w:rsidRPr="00D533B8">
        <w:rPr>
          <w:rFonts w:ascii="Angsana New" w:hAnsi="Angsana New"/>
          <w:sz w:val="30"/>
          <w:szCs w:val="30"/>
        </w:rPr>
        <w:t xml:space="preserve"> </w:t>
      </w:r>
      <w:r w:rsidR="006633ED" w:rsidRPr="00D533B8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5D20EE" w:rsidRPr="005D20EE">
        <w:rPr>
          <w:rFonts w:ascii="Angsana New" w:hAnsi="Angsana New"/>
          <w:sz w:val="30"/>
          <w:szCs w:val="30"/>
        </w:rPr>
        <w:t>3</w:t>
      </w:r>
      <w:r w:rsidR="00786EC4" w:rsidRPr="00786EC4">
        <w:rPr>
          <w:rFonts w:ascii="Angsana New" w:hAnsi="Angsana New"/>
          <w:sz w:val="30"/>
          <w:szCs w:val="30"/>
        </w:rPr>
        <w:t>1</w:t>
      </w:r>
      <w:r w:rsidR="00A466DC">
        <w:rPr>
          <w:rFonts w:ascii="Angsana New" w:hAnsi="Angsana New"/>
          <w:sz w:val="30"/>
          <w:szCs w:val="30"/>
        </w:rPr>
        <w:t xml:space="preserve"> </w:t>
      </w:r>
      <w:r w:rsidR="006633ED" w:rsidRPr="00A73F63">
        <w:rPr>
          <w:rFonts w:ascii="Angsana New" w:hAnsi="Angsana New"/>
          <w:sz w:val="30"/>
          <w:szCs w:val="30"/>
          <w:cs/>
        </w:rPr>
        <w:t>ธันวาคม</w:t>
      </w:r>
      <w:r w:rsidRPr="00A73F63">
        <w:rPr>
          <w:rFonts w:ascii="Angsana New" w:hAnsi="Angsana New"/>
          <w:sz w:val="30"/>
          <w:szCs w:val="30"/>
          <w:cs/>
        </w:rPr>
        <w:t xml:space="preserve"> </w:t>
      </w:r>
      <w:r w:rsidR="00786EC4" w:rsidRPr="00786EC4">
        <w:rPr>
          <w:rFonts w:ascii="Angsana New" w:hAnsi="Angsana New"/>
          <w:sz w:val="30"/>
          <w:szCs w:val="30"/>
        </w:rPr>
        <w:t>2</w:t>
      </w:r>
      <w:r w:rsidR="005D20EE" w:rsidRPr="005D20EE">
        <w:rPr>
          <w:rFonts w:ascii="Angsana New" w:hAnsi="Angsana New"/>
          <w:sz w:val="30"/>
          <w:szCs w:val="30"/>
        </w:rPr>
        <w:t>563</w:t>
      </w:r>
      <w:r w:rsidR="00A466DC">
        <w:rPr>
          <w:rFonts w:ascii="Angsana New" w:hAnsi="Angsana New"/>
          <w:sz w:val="30"/>
          <w:szCs w:val="30"/>
        </w:rPr>
        <w:t xml:space="preserve"> </w:t>
      </w:r>
      <w:r w:rsidR="0005210A" w:rsidRPr="00096FD8">
        <w:rPr>
          <w:rFonts w:ascii="Angsana New" w:hAnsi="Angsana New"/>
          <w:sz w:val="30"/>
          <w:szCs w:val="30"/>
          <w:cs/>
        </w:rPr>
        <w:t>มีจำนวน</w:t>
      </w:r>
      <w:r w:rsidR="00880A22">
        <w:rPr>
          <w:rFonts w:ascii="Angsana New" w:hAnsi="Angsana New"/>
          <w:sz w:val="30"/>
          <w:szCs w:val="30"/>
        </w:rPr>
        <w:t xml:space="preserve"> </w:t>
      </w:r>
      <w:r w:rsidR="005D20EE" w:rsidRPr="005D20EE">
        <w:rPr>
          <w:rFonts w:ascii="Angsana New" w:hAnsi="Angsana New"/>
          <w:sz w:val="30"/>
          <w:szCs w:val="30"/>
        </w:rPr>
        <w:t>6</w:t>
      </w:r>
      <w:r w:rsidR="00880A22">
        <w:rPr>
          <w:rFonts w:ascii="Angsana New" w:hAnsi="Angsana New"/>
          <w:sz w:val="30"/>
          <w:szCs w:val="30"/>
        </w:rPr>
        <w:t>.</w:t>
      </w:r>
      <w:r w:rsidR="005D20EE" w:rsidRPr="005D20EE">
        <w:rPr>
          <w:rFonts w:ascii="Angsana New" w:hAnsi="Angsana New"/>
          <w:sz w:val="30"/>
          <w:szCs w:val="30"/>
        </w:rPr>
        <w:t>87</w:t>
      </w:r>
      <w:r w:rsidR="006633ED" w:rsidRPr="00096FD8">
        <w:rPr>
          <w:rFonts w:ascii="Angsana New" w:hAnsi="Angsana New"/>
          <w:sz w:val="30"/>
          <w:szCs w:val="30"/>
        </w:rPr>
        <w:t xml:space="preserve"> </w:t>
      </w:r>
      <w:r w:rsidRPr="00096FD8">
        <w:rPr>
          <w:rFonts w:ascii="Angsana New" w:hAnsi="Angsana New"/>
          <w:sz w:val="30"/>
          <w:szCs w:val="30"/>
          <w:cs/>
        </w:rPr>
        <w:t>ล้านบาท</w:t>
      </w:r>
      <w:r w:rsidR="003F6649" w:rsidRPr="00096FD8">
        <w:rPr>
          <w:rFonts w:ascii="Angsana New" w:hAnsi="Angsana New"/>
          <w:sz w:val="30"/>
          <w:szCs w:val="30"/>
        </w:rPr>
        <w:t xml:space="preserve"> </w:t>
      </w:r>
      <w:r w:rsidR="003F6649" w:rsidRPr="00096FD8">
        <w:rPr>
          <w:rFonts w:ascii="Angsana New" w:hAnsi="Angsana New"/>
          <w:i/>
          <w:iCs/>
          <w:sz w:val="30"/>
          <w:szCs w:val="30"/>
        </w:rPr>
        <w:t>(</w:t>
      </w:r>
      <w:r w:rsidR="00786EC4" w:rsidRPr="00786EC4">
        <w:rPr>
          <w:rFonts w:ascii="Angsana New" w:hAnsi="Angsana New"/>
          <w:i/>
          <w:iCs/>
          <w:sz w:val="30"/>
          <w:szCs w:val="30"/>
        </w:rPr>
        <w:t>2</w:t>
      </w:r>
      <w:r w:rsidR="005D20EE" w:rsidRPr="005D20EE">
        <w:rPr>
          <w:rFonts w:ascii="Angsana New" w:hAnsi="Angsana New"/>
          <w:i/>
          <w:iCs/>
          <w:sz w:val="30"/>
          <w:szCs w:val="30"/>
        </w:rPr>
        <w:t>56</w:t>
      </w:r>
      <w:r w:rsidR="00786EC4" w:rsidRPr="00786EC4">
        <w:rPr>
          <w:rFonts w:ascii="Angsana New" w:hAnsi="Angsana New"/>
          <w:i/>
          <w:iCs/>
          <w:sz w:val="30"/>
          <w:szCs w:val="30"/>
        </w:rPr>
        <w:t>2</w:t>
      </w:r>
      <w:r w:rsidR="003F6649" w:rsidRPr="00096FD8">
        <w:rPr>
          <w:rFonts w:ascii="Angsana New" w:hAnsi="Angsana New"/>
          <w:i/>
          <w:iCs/>
          <w:sz w:val="30"/>
          <w:szCs w:val="30"/>
        </w:rPr>
        <w:t>:</w:t>
      </w:r>
      <w:r w:rsidR="003F6649" w:rsidRPr="00D533B8">
        <w:rPr>
          <w:rFonts w:ascii="Angsana New" w:hAnsi="Angsana New"/>
          <w:i/>
          <w:iCs/>
          <w:sz w:val="30"/>
          <w:szCs w:val="30"/>
        </w:rPr>
        <w:t xml:space="preserve"> </w:t>
      </w:r>
      <w:r w:rsidR="00786EC4" w:rsidRPr="00786EC4">
        <w:rPr>
          <w:rFonts w:ascii="Angsana New" w:hAnsi="Angsana New"/>
          <w:i/>
          <w:iCs/>
          <w:sz w:val="30"/>
          <w:szCs w:val="30"/>
        </w:rPr>
        <w:t>11</w:t>
      </w:r>
      <w:r w:rsidR="00A466DC">
        <w:rPr>
          <w:rFonts w:ascii="Angsana New" w:hAnsi="Angsana New"/>
          <w:i/>
          <w:iCs/>
          <w:sz w:val="30"/>
          <w:szCs w:val="30"/>
        </w:rPr>
        <w:t>.</w:t>
      </w:r>
      <w:r w:rsidR="005D20EE" w:rsidRPr="005D20EE">
        <w:rPr>
          <w:rFonts w:ascii="Angsana New" w:hAnsi="Angsana New"/>
          <w:i/>
          <w:iCs/>
          <w:sz w:val="30"/>
          <w:szCs w:val="30"/>
        </w:rPr>
        <w:t>93</w:t>
      </w:r>
      <w:r w:rsidR="00A466DC">
        <w:rPr>
          <w:rFonts w:ascii="Angsana New" w:hAnsi="Angsana New"/>
          <w:i/>
          <w:iCs/>
          <w:sz w:val="30"/>
          <w:szCs w:val="30"/>
        </w:rPr>
        <w:t xml:space="preserve"> </w:t>
      </w:r>
      <w:r w:rsidR="003F6649" w:rsidRPr="00D533B8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23D3B9DD" w14:textId="77777777" w:rsidR="006B6911" w:rsidRPr="0048181C" w:rsidRDefault="006B6911" w:rsidP="00585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C8E0D35" w14:textId="36CD024C" w:rsidR="005852E2" w:rsidRPr="00D533B8" w:rsidRDefault="005852E2" w:rsidP="00585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lastRenderedPageBreak/>
        <w:t>รายการเคลื่อนไหวในระหว่าง</w:t>
      </w:r>
      <w:r w:rsidR="003F6649" w:rsidRPr="00D533B8">
        <w:rPr>
          <w:rFonts w:ascii="Angsana New" w:hAnsi="Angsana New"/>
          <w:sz w:val="30"/>
          <w:szCs w:val="30"/>
          <w:cs/>
        </w:rPr>
        <w:t>ปี</w:t>
      </w:r>
      <w:r w:rsidRPr="00D533B8">
        <w:rPr>
          <w:rFonts w:ascii="Angsana New" w:hAnsi="Angsana New"/>
          <w:sz w:val="30"/>
          <w:szCs w:val="30"/>
          <w:cs/>
        </w:rPr>
        <w:t>สิ้นสุด</w:t>
      </w:r>
      <w:r w:rsidR="003F6649" w:rsidRPr="00D533B8">
        <w:rPr>
          <w:rFonts w:ascii="Angsana New" w:hAnsi="Angsana New"/>
          <w:sz w:val="30"/>
          <w:szCs w:val="30"/>
          <w:cs/>
        </w:rPr>
        <w:t xml:space="preserve">วันที่ </w:t>
      </w:r>
      <w:r w:rsidR="005D20EE" w:rsidRPr="005D20EE">
        <w:rPr>
          <w:rFonts w:ascii="Angsana New" w:hAnsi="Angsana New"/>
          <w:sz w:val="30"/>
          <w:szCs w:val="30"/>
        </w:rPr>
        <w:t>3</w:t>
      </w:r>
      <w:r w:rsidR="00786EC4" w:rsidRPr="00786EC4">
        <w:rPr>
          <w:rFonts w:ascii="Angsana New" w:hAnsi="Angsana New"/>
          <w:sz w:val="30"/>
          <w:szCs w:val="30"/>
        </w:rPr>
        <w:t>1</w:t>
      </w:r>
      <w:r w:rsidR="00A466DC">
        <w:rPr>
          <w:rFonts w:ascii="Angsana New" w:hAnsi="Angsana New"/>
          <w:sz w:val="30"/>
          <w:szCs w:val="30"/>
        </w:rPr>
        <w:t xml:space="preserve"> </w:t>
      </w:r>
      <w:r w:rsidR="003F6649" w:rsidRPr="00D533B8">
        <w:rPr>
          <w:rFonts w:ascii="Angsana New" w:hAnsi="Angsana New"/>
          <w:sz w:val="30"/>
          <w:szCs w:val="30"/>
          <w:cs/>
        </w:rPr>
        <w:t>ธันวาคม</w:t>
      </w:r>
      <w:r w:rsidR="00321C02" w:rsidRPr="00D533B8">
        <w:rPr>
          <w:rFonts w:ascii="Angsana New" w:hAnsi="Angsana New"/>
          <w:sz w:val="30"/>
          <w:szCs w:val="30"/>
          <w:cs/>
        </w:rPr>
        <w:t xml:space="preserve"> </w:t>
      </w:r>
      <w:r w:rsidRPr="00D533B8">
        <w:rPr>
          <w:rFonts w:ascii="Angsana New" w:hAnsi="Angsana New"/>
          <w:sz w:val="30"/>
          <w:szCs w:val="30"/>
          <w:cs/>
        </w:rPr>
        <w:t>ของใบสำคัญแสดงสิทธิ  มีดังนี้</w:t>
      </w:r>
    </w:p>
    <w:p w14:paraId="409D6D64" w14:textId="77777777" w:rsidR="005852E2" w:rsidRPr="0048181C" w:rsidRDefault="005852E2" w:rsidP="00585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87"/>
        <w:gridCol w:w="270"/>
        <w:gridCol w:w="1170"/>
        <w:gridCol w:w="270"/>
        <w:gridCol w:w="1260"/>
        <w:gridCol w:w="270"/>
        <w:gridCol w:w="1243"/>
      </w:tblGrid>
      <w:tr w:rsidR="005852E2" w:rsidRPr="00D533B8" w14:paraId="40E8A2C8" w14:textId="77777777" w:rsidTr="00EC6065">
        <w:tc>
          <w:tcPr>
            <w:tcW w:w="3690" w:type="dxa"/>
          </w:tcPr>
          <w:p w14:paraId="727A6593" w14:textId="77777777" w:rsidR="005852E2" w:rsidRPr="00D533B8" w:rsidRDefault="005852E2" w:rsidP="00996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670" w:type="dxa"/>
            <w:gridSpan w:val="7"/>
          </w:tcPr>
          <w:p w14:paraId="5C97A6D8" w14:textId="77777777" w:rsidR="005852E2" w:rsidRPr="00D533B8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="00903A5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/</w:t>
            </w:r>
            <w:r w:rsidR="00903A5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5852E2" w:rsidRPr="00D533B8" w14:paraId="07BFA098" w14:textId="77777777" w:rsidTr="00EC6065">
        <w:tc>
          <w:tcPr>
            <w:tcW w:w="3690" w:type="dxa"/>
          </w:tcPr>
          <w:p w14:paraId="37B9A53A" w14:textId="77777777" w:rsidR="005852E2" w:rsidRPr="00D533B8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2627" w:type="dxa"/>
            <w:gridSpan w:val="3"/>
          </w:tcPr>
          <w:p w14:paraId="6804825A" w14:textId="49532685" w:rsidR="005852E2" w:rsidRPr="00D533B8" w:rsidRDefault="00786EC4" w:rsidP="009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563</w:t>
            </w:r>
          </w:p>
        </w:tc>
        <w:tc>
          <w:tcPr>
            <w:tcW w:w="270" w:type="dxa"/>
          </w:tcPr>
          <w:p w14:paraId="1009A033" w14:textId="77777777" w:rsidR="005852E2" w:rsidRPr="00D533B8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73" w:type="dxa"/>
            <w:gridSpan w:val="3"/>
          </w:tcPr>
          <w:p w14:paraId="5C536E69" w14:textId="20A0E99F" w:rsidR="005852E2" w:rsidRPr="00950F19" w:rsidRDefault="00786EC4" w:rsidP="009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56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852E2" w:rsidRPr="00D533B8" w14:paraId="170C59CC" w14:textId="77777777" w:rsidTr="00EC6065">
        <w:tc>
          <w:tcPr>
            <w:tcW w:w="3690" w:type="dxa"/>
          </w:tcPr>
          <w:p w14:paraId="5D8090A7" w14:textId="77777777" w:rsidR="005852E2" w:rsidRPr="00D533B8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green"/>
                <w:lang w:val="x-none" w:eastAsia="x-none"/>
              </w:rPr>
            </w:pPr>
          </w:p>
        </w:tc>
        <w:tc>
          <w:tcPr>
            <w:tcW w:w="1187" w:type="dxa"/>
          </w:tcPr>
          <w:p w14:paraId="283A41AB" w14:textId="77777777" w:rsidR="005852E2" w:rsidRPr="00D533B8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ราคาใช้สิทธิ</w:t>
            </w:r>
          </w:p>
          <w:p w14:paraId="5DF5FF48" w14:textId="77777777" w:rsidR="005852E2" w:rsidRPr="00D533B8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ถัวเฉลี่ยต่อหุ้น</w:t>
            </w:r>
          </w:p>
        </w:tc>
        <w:tc>
          <w:tcPr>
            <w:tcW w:w="270" w:type="dxa"/>
          </w:tcPr>
          <w:p w14:paraId="414F55E8" w14:textId="77777777" w:rsidR="005852E2" w:rsidRPr="00D533B8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1B9F7C93" w14:textId="77777777" w:rsidR="005852E2" w:rsidRPr="00D533B8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507ADE54" w14:textId="77777777" w:rsidR="005852E2" w:rsidRPr="00D533B8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จำนวนสิทธิ</w:t>
            </w:r>
          </w:p>
        </w:tc>
        <w:tc>
          <w:tcPr>
            <w:tcW w:w="270" w:type="dxa"/>
          </w:tcPr>
          <w:p w14:paraId="14B02EEF" w14:textId="77777777" w:rsidR="005852E2" w:rsidRPr="00D533B8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46054850" w14:textId="77777777" w:rsidR="005852E2" w:rsidRPr="00D533B8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ราคาใช้สิทธิ</w:t>
            </w:r>
          </w:p>
          <w:p w14:paraId="53B3F576" w14:textId="77777777" w:rsidR="005852E2" w:rsidRPr="00D533B8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ถัวเฉลี่ยต่อหุ้น</w:t>
            </w:r>
          </w:p>
        </w:tc>
        <w:tc>
          <w:tcPr>
            <w:tcW w:w="270" w:type="dxa"/>
          </w:tcPr>
          <w:p w14:paraId="39DC85E3" w14:textId="77777777" w:rsidR="005852E2" w:rsidRPr="00D533B8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43" w:type="dxa"/>
          </w:tcPr>
          <w:p w14:paraId="5C091D05" w14:textId="77777777" w:rsidR="005852E2" w:rsidRPr="00D533B8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64AB3490" w14:textId="77777777" w:rsidR="005852E2" w:rsidRPr="00D533B8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จำนวนสิทธิ</w:t>
            </w:r>
          </w:p>
        </w:tc>
      </w:tr>
      <w:tr w:rsidR="005852E2" w:rsidRPr="00D533B8" w14:paraId="5D6A1236" w14:textId="77777777" w:rsidTr="00EC6065">
        <w:tc>
          <w:tcPr>
            <w:tcW w:w="3690" w:type="dxa"/>
          </w:tcPr>
          <w:p w14:paraId="4FDDA6A6" w14:textId="77777777" w:rsidR="005852E2" w:rsidRPr="00D533B8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7" w:type="dxa"/>
          </w:tcPr>
          <w:p w14:paraId="054F0959" w14:textId="77777777" w:rsidR="005852E2" w:rsidRPr="00D533B8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4426430B" w14:textId="77777777" w:rsidR="005852E2" w:rsidRPr="00D533B8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0AE6E12E" w14:textId="77777777" w:rsidR="005852E2" w:rsidRPr="00D533B8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(พันสิทธิ)</w:t>
            </w:r>
          </w:p>
        </w:tc>
        <w:tc>
          <w:tcPr>
            <w:tcW w:w="270" w:type="dxa"/>
          </w:tcPr>
          <w:p w14:paraId="56594F91" w14:textId="77777777" w:rsidR="005852E2" w:rsidRPr="00D533B8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3B4E4DCF" w14:textId="77777777" w:rsidR="005852E2" w:rsidRPr="00D533B8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460BD9C3" w14:textId="77777777" w:rsidR="005852E2" w:rsidRPr="00D533B8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243" w:type="dxa"/>
          </w:tcPr>
          <w:p w14:paraId="4FADE654" w14:textId="77777777" w:rsidR="005852E2" w:rsidRPr="00D533B8" w:rsidRDefault="005852E2" w:rsidP="0058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(พันสิทธิ)</w:t>
            </w:r>
          </w:p>
        </w:tc>
      </w:tr>
      <w:tr w:rsidR="00A466DC" w:rsidRPr="00D533B8" w14:paraId="4D9818F7" w14:textId="77777777" w:rsidTr="00EC6065">
        <w:tc>
          <w:tcPr>
            <w:tcW w:w="3690" w:type="dxa"/>
          </w:tcPr>
          <w:p w14:paraId="49497875" w14:textId="199E49B6" w:rsidR="00A466DC" w:rsidRPr="00D533B8" w:rsidRDefault="00A466DC" w:rsidP="00A4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87" w:type="dxa"/>
          </w:tcPr>
          <w:p w14:paraId="229F0E5A" w14:textId="532CB94D" w:rsidR="00A466DC" w:rsidRPr="00D533B8" w:rsidRDefault="005D20EE" w:rsidP="00A4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5D20EE">
              <w:rPr>
                <w:rFonts w:ascii="Angsana New" w:hAnsi="Angsana New"/>
                <w:sz w:val="30"/>
                <w:szCs w:val="30"/>
                <w:lang w:eastAsia="x-none"/>
              </w:rPr>
              <w:t>7</w:t>
            </w:r>
            <w:r w:rsidR="008C73C9">
              <w:rPr>
                <w:rFonts w:ascii="Angsana New" w:hAnsi="Angsana New"/>
                <w:sz w:val="30"/>
                <w:szCs w:val="30"/>
                <w:lang w:eastAsia="x-none"/>
              </w:rPr>
              <w:t>.</w:t>
            </w:r>
            <w:r w:rsidRPr="005D20EE">
              <w:rPr>
                <w:rFonts w:ascii="Angsana New" w:hAnsi="Angsana New"/>
                <w:sz w:val="30"/>
                <w:szCs w:val="30"/>
                <w:lang w:eastAsia="x-none"/>
              </w:rPr>
              <w:t>7</w:t>
            </w:r>
            <w:r w:rsidR="00786EC4" w:rsidRPr="00786EC4">
              <w:rPr>
                <w:rFonts w:ascii="Angsana New" w:hAnsi="Angsana New"/>
                <w:sz w:val="30"/>
                <w:szCs w:val="30"/>
                <w:lang w:eastAsia="x-none"/>
              </w:rPr>
              <w:t>2</w:t>
            </w:r>
          </w:p>
        </w:tc>
        <w:tc>
          <w:tcPr>
            <w:tcW w:w="270" w:type="dxa"/>
          </w:tcPr>
          <w:p w14:paraId="4AF6511C" w14:textId="77777777" w:rsidR="00A466DC" w:rsidRPr="00D533B8" w:rsidRDefault="00A466DC" w:rsidP="00A4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70" w:type="dxa"/>
          </w:tcPr>
          <w:p w14:paraId="669284C6" w14:textId="69855508" w:rsidR="00A466DC" w:rsidRPr="00D533B8" w:rsidRDefault="005D20EE" w:rsidP="00A4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5D20EE">
              <w:rPr>
                <w:rFonts w:ascii="Angsana New" w:hAnsi="Angsana New"/>
                <w:sz w:val="30"/>
                <w:szCs w:val="30"/>
                <w:lang w:eastAsia="x-none"/>
              </w:rPr>
              <w:t>4</w:t>
            </w:r>
            <w:r w:rsidR="008C73C9">
              <w:rPr>
                <w:rFonts w:ascii="Angsana New" w:hAnsi="Angsana New"/>
                <w:sz w:val="30"/>
                <w:szCs w:val="30"/>
                <w:lang w:eastAsia="x-none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  <w:lang w:eastAsia="x-none"/>
              </w:rPr>
              <w:t>060</w:t>
            </w:r>
          </w:p>
        </w:tc>
        <w:tc>
          <w:tcPr>
            <w:tcW w:w="270" w:type="dxa"/>
          </w:tcPr>
          <w:p w14:paraId="1DFC8576" w14:textId="77777777" w:rsidR="00A466DC" w:rsidRPr="00D533B8" w:rsidRDefault="00A466DC" w:rsidP="00A4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60" w:type="dxa"/>
          </w:tcPr>
          <w:p w14:paraId="7B98B80F" w14:textId="0276CF9E" w:rsidR="00A466DC" w:rsidRPr="00D533B8" w:rsidRDefault="005D20EE" w:rsidP="00A4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5D20EE">
              <w:rPr>
                <w:rFonts w:ascii="Angsana New" w:hAnsi="Angsana New"/>
                <w:sz w:val="30"/>
                <w:szCs w:val="30"/>
                <w:lang w:eastAsia="x-none"/>
              </w:rPr>
              <w:t>7</w:t>
            </w:r>
            <w:r w:rsidR="00A466DC">
              <w:rPr>
                <w:rFonts w:ascii="Angsana New" w:hAnsi="Angsana New"/>
                <w:sz w:val="30"/>
                <w:szCs w:val="30"/>
                <w:lang w:eastAsia="x-none"/>
              </w:rPr>
              <w:t>.</w:t>
            </w:r>
            <w:r w:rsidRPr="005D20EE">
              <w:rPr>
                <w:rFonts w:ascii="Angsana New" w:hAnsi="Angsana New"/>
                <w:sz w:val="30"/>
                <w:szCs w:val="30"/>
                <w:lang w:eastAsia="x-none"/>
              </w:rPr>
              <w:t>7</w:t>
            </w:r>
            <w:r w:rsidR="00786EC4" w:rsidRPr="00786EC4">
              <w:rPr>
                <w:rFonts w:ascii="Angsana New" w:hAnsi="Angsana New"/>
                <w:sz w:val="30"/>
                <w:szCs w:val="30"/>
                <w:lang w:eastAsia="x-none"/>
              </w:rPr>
              <w:t>2</w:t>
            </w:r>
          </w:p>
        </w:tc>
        <w:tc>
          <w:tcPr>
            <w:tcW w:w="270" w:type="dxa"/>
          </w:tcPr>
          <w:p w14:paraId="2CDA207F" w14:textId="77777777" w:rsidR="00A466DC" w:rsidRPr="00D533B8" w:rsidRDefault="00A466DC" w:rsidP="00A4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43" w:type="dxa"/>
          </w:tcPr>
          <w:p w14:paraId="471D6427" w14:textId="08C00C43" w:rsidR="00A466DC" w:rsidRPr="002C6E86" w:rsidRDefault="005D20EE" w:rsidP="00A4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5D20EE">
              <w:rPr>
                <w:rFonts w:ascii="Angsana New" w:hAnsi="Angsana New"/>
                <w:sz w:val="30"/>
                <w:szCs w:val="30"/>
                <w:lang w:eastAsia="x-none"/>
              </w:rPr>
              <w:t>4</w:t>
            </w:r>
            <w:r w:rsidR="00A466DC">
              <w:rPr>
                <w:rFonts w:ascii="Angsana New" w:hAnsi="Angsana New"/>
                <w:sz w:val="30"/>
                <w:szCs w:val="30"/>
                <w:lang w:eastAsia="x-none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  <w:lang w:eastAsia="x-none"/>
              </w:rPr>
              <w:t>070</w:t>
            </w:r>
          </w:p>
        </w:tc>
      </w:tr>
      <w:tr w:rsidR="00A466DC" w:rsidRPr="00D533B8" w14:paraId="1F3946D5" w14:textId="77777777" w:rsidTr="00EC6065">
        <w:tc>
          <w:tcPr>
            <w:tcW w:w="3690" w:type="dxa"/>
          </w:tcPr>
          <w:p w14:paraId="7E1BA158" w14:textId="77777777" w:rsidR="00A466DC" w:rsidRPr="00A73F63" w:rsidRDefault="00A466DC" w:rsidP="00A466DC">
            <w:pPr>
              <w:tabs>
                <w:tab w:val="left" w:pos="540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t>สิทธิเลือกที่ใช้สิทธิ</w:t>
            </w:r>
          </w:p>
        </w:tc>
        <w:tc>
          <w:tcPr>
            <w:tcW w:w="1187" w:type="dxa"/>
          </w:tcPr>
          <w:p w14:paraId="0509A1DC" w14:textId="7B60C0EA" w:rsidR="00A466DC" w:rsidRPr="00D533B8" w:rsidRDefault="008C73C9" w:rsidP="008C7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270" w:type="dxa"/>
          </w:tcPr>
          <w:p w14:paraId="5D93362F" w14:textId="77777777" w:rsidR="00A466DC" w:rsidRPr="00D533B8" w:rsidRDefault="00A466DC" w:rsidP="00A4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928AEE" w14:textId="359E4E13" w:rsidR="00A466DC" w:rsidRPr="00D533B8" w:rsidRDefault="008C73C9" w:rsidP="008C7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270" w:type="dxa"/>
          </w:tcPr>
          <w:p w14:paraId="57E8AED7" w14:textId="77777777" w:rsidR="00A466DC" w:rsidRPr="00D533B8" w:rsidRDefault="00A466DC" w:rsidP="00A4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highlight w:val="green"/>
                <w:lang w:val="x-none" w:eastAsia="x-none"/>
              </w:rPr>
            </w:pPr>
          </w:p>
        </w:tc>
        <w:tc>
          <w:tcPr>
            <w:tcW w:w="1260" w:type="dxa"/>
          </w:tcPr>
          <w:p w14:paraId="14885AFB" w14:textId="6D72E07C" w:rsidR="00A466DC" w:rsidRPr="00D533B8" w:rsidRDefault="005D20EE" w:rsidP="00A4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5D20EE">
              <w:rPr>
                <w:rFonts w:ascii="Angsana New" w:hAnsi="Angsana New"/>
                <w:sz w:val="30"/>
                <w:szCs w:val="30"/>
                <w:lang w:eastAsia="x-none"/>
              </w:rPr>
              <w:t>6</w:t>
            </w:r>
            <w:r w:rsidR="00A466DC">
              <w:rPr>
                <w:rFonts w:ascii="Angsana New" w:hAnsi="Angsana New"/>
                <w:sz w:val="30"/>
                <w:szCs w:val="30"/>
                <w:lang w:eastAsia="x-none"/>
              </w:rPr>
              <w:t>.</w:t>
            </w:r>
            <w:r w:rsidRPr="005D20EE">
              <w:rPr>
                <w:rFonts w:ascii="Angsana New" w:hAnsi="Angsana New"/>
                <w:sz w:val="30"/>
                <w:szCs w:val="30"/>
                <w:lang w:eastAsia="x-none"/>
              </w:rPr>
              <w:t>90</w:t>
            </w:r>
          </w:p>
        </w:tc>
        <w:tc>
          <w:tcPr>
            <w:tcW w:w="270" w:type="dxa"/>
          </w:tcPr>
          <w:p w14:paraId="4E16FFBD" w14:textId="77777777" w:rsidR="00A466DC" w:rsidRPr="00D533B8" w:rsidRDefault="00A466DC" w:rsidP="00A4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</w:tcPr>
          <w:p w14:paraId="635DC41C" w14:textId="019BE851" w:rsidR="00A466DC" w:rsidRPr="00D533B8" w:rsidRDefault="00A466DC" w:rsidP="00A4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(</w:t>
            </w:r>
            <w:r w:rsidR="00786EC4" w:rsidRPr="00786EC4">
              <w:rPr>
                <w:rFonts w:ascii="Angsana New" w:hAnsi="Angsana New" w:hint="cs"/>
                <w:sz w:val="30"/>
                <w:szCs w:val="30"/>
                <w:lang w:eastAsia="x-none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  <w:lang w:eastAsia="x-none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eastAsia="x-none"/>
              </w:rPr>
              <w:t>)</w:t>
            </w:r>
          </w:p>
        </w:tc>
      </w:tr>
      <w:tr w:rsidR="00A466DC" w:rsidRPr="00D533B8" w14:paraId="17970D68" w14:textId="77777777" w:rsidTr="00EC6065">
        <w:tc>
          <w:tcPr>
            <w:tcW w:w="3690" w:type="dxa"/>
          </w:tcPr>
          <w:p w14:paraId="735F18FD" w14:textId="09553405" w:rsidR="00A466DC" w:rsidRPr="00D533B8" w:rsidRDefault="00A466DC" w:rsidP="00A466DC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  <w:lang w:val="x-none" w:eastAsia="x-none"/>
              </w:rPr>
              <w:t xml:space="preserve">ณ วันที่ 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3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1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  <w:lang w:val="x-none" w:eastAsia="x-none"/>
              </w:rPr>
              <w:t xml:space="preserve"> 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  <w:t>ธันวาคม</w:t>
            </w: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</w:tcPr>
          <w:p w14:paraId="224EAA48" w14:textId="3992E87E" w:rsidR="00A466DC" w:rsidRPr="00D533B8" w:rsidRDefault="005D20EE" w:rsidP="00A4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7</w:t>
            </w:r>
            <w:r w:rsidR="008C73C9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.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7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2</w:t>
            </w:r>
          </w:p>
        </w:tc>
        <w:tc>
          <w:tcPr>
            <w:tcW w:w="270" w:type="dxa"/>
          </w:tcPr>
          <w:p w14:paraId="3EE7561C" w14:textId="77777777" w:rsidR="00A466DC" w:rsidRPr="00D533B8" w:rsidRDefault="00A466DC" w:rsidP="00A4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87"/>
              <w:rPr>
                <w:rFonts w:ascii="Angsana New" w:hAnsi="Angsana New"/>
                <w:b/>
                <w:bCs/>
                <w:sz w:val="30"/>
                <w:szCs w:val="30"/>
                <w:highlight w:val="green"/>
                <w:lang w:val="x-none" w:eastAsia="x-non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BDF54BA" w14:textId="5210B2A8" w:rsidR="00A466DC" w:rsidRPr="000866EB" w:rsidRDefault="005D20EE" w:rsidP="00A4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4</w:t>
            </w:r>
            <w:r w:rsidR="008C73C9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060</w:t>
            </w:r>
          </w:p>
        </w:tc>
        <w:tc>
          <w:tcPr>
            <w:tcW w:w="270" w:type="dxa"/>
          </w:tcPr>
          <w:p w14:paraId="51C23444" w14:textId="77777777" w:rsidR="00A466DC" w:rsidRPr="00D533B8" w:rsidRDefault="00A466DC" w:rsidP="00A4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87" w:right="-18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25C0699" w14:textId="1DFA12F1" w:rsidR="00A466DC" w:rsidRPr="00D533B8" w:rsidRDefault="005D20EE" w:rsidP="00A4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7</w:t>
            </w:r>
            <w:r w:rsidR="00A466DC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.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7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2</w:t>
            </w:r>
          </w:p>
        </w:tc>
        <w:tc>
          <w:tcPr>
            <w:tcW w:w="270" w:type="dxa"/>
          </w:tcPr>
          <w:p w14:paraId="3F75D2A8" w14:textId="77777777" w:rsidR="00A466DC" w:rsidRPr="00D533B8" w:rsidRDefault="00A466DC" w:rsidP="00A4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87"/>
              <w:rPr>
                <w:rFonts w:ascii="Angsana New" w:hAnsi="Angsana New"/>
                <w:b/>
                <w:bCs/>
                <w:sz w:val="30"/>
                <w:szCs w:val="30"/>
                <w:highlight w:val="green"/>
                <w:lang w:val="x-none" w:eastAsia="x-none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261F3DEA" w14:textId="5B0F0AD0" w:rsidR="00A466DC" w:rsidRPr="00D533B8" w:rsidRDefault="005D20EE" w:rsidP="00A4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4</w:t>
            </w:r>
            <w:r w:rsidR="00A466DC" w:rsidRPr="000866EB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060</w:t>
            </w:r>
          </w:p>
        </w:tc>
      </w:tr>
    </w:tbl>
    <w:p w14:paraId="468DD6FD" w14:textId="6B7A8766" w:rsidR="006318C0" w:rsidRPr="00880A22" w:rsidRDefault="00631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  <w:lang w:val="th-TH"/>
        </w:rPr>
      </w:pPr>
    </w:p>
    <w:p w14:paraId="3FDA3567" w14:textId="6682E4BB" w:rsidR="00147715" w:rsidRPr="00913A42" w:rsidRDefault="00BC26E9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913A42">
        <w:rPr>
          <w:rFonts w:ascii="Angsana New" w:hAnsi="Angsana New"/>
          <w:sz w:val="30"/>
          <w:szCs w:val="30"/>
          <w:u w:val="none"/>
          <w:cs/>
          <w:lang w:val="th-TH"/>
        </w:rPr>
        <w:t>สำรอง</w:t>
      </w:r>
    </w:p>
    <w:p w14:paraId="313F7820" w14:textId="77777777" w:rsidR="00774D72" w:rsidRPr="00880A22" w:rsidRDefault="00774D72" w:rsidP="00A249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  <w:cs/>
        </w:rPr>
      </w:pPr>
    </w:p>
    <w:p w14:paraId="6AF036F1" w14:textId="77777777" w:rsidR="003D2847" w:rsidRPr="00D533B8" w:rsidRDefault="003D2847" w:rsidP="003D2847">
      <w:pPr>
        <w:ind w:left="540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>สำรองประกอบด้วย</w:t>
      </w:r>
    </w:p>
    <w:p w14:paraId="1C78BB28" w14:textId="77777777" w:rsidR="003D2847" w:rsidRPr="00880A22" w:rsidRDefault="003D2847" w:rsidP="003D2847">
      <w:pPr>
        <w:tabs>
          <w:tab w:val="clear" w:pos="454"/>
          <w:tab w:val="left" w:pos="540"/>
        </w:tabs>
        <w:ind w:left="540"/>
        <w:rPr>
          <w:rFonts w:ascii="Angsana New" w:hAnsi="Angsana New"/>
          <w:sz w:val="24"/>
          <w:szCs w:val="24"/>
        </w:rPr>
      </w:pPr>
    </w:p>
    <w:p w14:paraId="5EB0ADE5" w14:textId="77777777" w:rsidR="003D2847" w:rsidRPr="00D533B8" w:rsidRDefault="003D2847" w:rsidP="003D2847">
      <w:pPr>
        <w:tabs>
          <w:tab w:val="clear" w:pos="454"/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D533B8">
        <w:rPr>
          <w:rFonts w:ascii="Angsana New" w:hAnsi="Angsana New"/>
          <w:b/>
          <w:bCs/>
          <w:i/>
          <w:iCs/>
          <w:sz w:val="30"/>
          <w:szCs w:val="30"/>
          <w:cs/>
        </w:rPr>
        <w:t>การจัดสรรกำไร และ</w:t>
      </w:r>
      <w:r w:rsidRPr="00D533B8">
        <w:rPr>
          <w:rFonts w:ascii="Angsana New" w:hAnsi="Angsana New"/>
          <w:b/>
          <w:bCs/>
          <w:i/>
          <w:iCs/>
          <w:sz w:val="30"/>
          <w:szCs w:val="30"/>
        </w:rPr>
        <w:t>/</w:t>
      </w:r>
      <w:r w:rsidRPr="00D533B8">
        <w:rPr>
          <w:rFonts w:ascii="Angsana New" w:hAnsi="Angsana New"/>
          <w:b/>
          <w:bCs/>
          <w:i/>
          <w:iCs/>
          <w:sz w:val="30"/>
          <w:szCs w:val="30"/>
          <w:cs/>
        </w:rPr>
        <w:t>หรือกำไรสะสม</w:t>
      </w:r>
    </w:p>
    <w:p w14:paraId="3B0C0528" w14:textId="77777777" w:rsidR="003D2847" w:rsidRPr="00880A22" w:rsidRDefault="003D2847" w:rsidP="003D2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both"/>
        <w:rPr>
          <w:rFonts w:ascii="Angsana New" w:hAnsi="Angsana New"/>
          <w:sz w:val="24"/>
          <w:szCs w:val="24"/>
        </w:rPr>
      </w:pPr>
    </w:p>
    <w:p w14:paraId="572E96A3" w14:textId="77777777" w:rsidR="003D2847" w:rsidRPr="00D533B8" w:rsidRDefault="003D2847" w:rsidP="003D2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30"/>
          <w:szCs w:val="30"/>
        </w:rPr>
      </w:pPr>
      <w:r w:rsidRPr="00D533B8">
        <w:rPr>
          <w:rFonts w:ascii="Angsana New" w:hAnsi="Angsana New"/>
          <w:b/>
          <w:bCs/>
          <w:sz w:val="30"/>
          <w:szCs w:val="30"/>
          <w:cs/>
        </w:rPr>
        <w:t>สำรองตามกฎหมาย</w:t>
      </w:r>
    </w:p>
    <w:p w14:paraId="3155D384" w14:textId="1295C5C2" w:rsidR="00BF46A4" w:rsidRDefault="00774D72" w:rsidP="003F6649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786EC4" w:rsidRPr="00786EC4">
        <w:rPr>
          <w:rFonts w:ascii="Angsana New" w:hAnsi="Angsana New"/>
          <w:sz w:val="30"/>
          <w:szCs w:val="30"/>
        </w:rPr>
        <w:t>2</w:t>
      </w:r>
      <w:r w:rsidR="005D20EE" w:rsidRPr="005D20EE">
        <w:rPr>
          <w:rFonts w:ascii="Angsana New" w:hAnsi="Angsana New"/>
          <w:sz w:val="30"/>
          <w:szCs w:val="30"/>
        </w:rPr>
        <w:t>535</w:t>
      </w:r>
      <w:r w:rsidRPr="00D533B8">
        <w:rPr>
          <w:rFonts w:ascii="Angsana New" w:hAnsi="Angsana New"/>
          <w:sz w:val="30"/>
          <w:szCs w:val="30"/>
          <w:cs/>
        </w:rPr>
        <w:t xml:space="preserve"> มาตรา </w:t>
      </w:r>
      <w:r w:rsidR="00786EC4" w:rsidRPr="00786EC4">
        <w:rPr>
          <w:rFonts w:ascii="Angsana New" w:hAnsi="Angsana New"/>
          <w:sz w:val="30"/>
          <w:szCs w:val="30"/>
        </w:rPr>
        <w:t>11</w:t>
      </w:r>
      <w:r w:rsidR="005D20EE" w:rsidRPr="005D20EE">
        <w:rPr>
          <w:rFonts w:ascii="Angsana New" w:hAnsi="Angsana New"/>
          <w:sz w:val="30"/>
          <w:szCs w:val="30"/>
        </w:rPr>
        <w:t>6</w:t>
      </w:r>
      <w:r w:rsidRPr="00D533B8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D533B8">
        <w:rPr>
          <w:rFonts w:ascii="Angsana New" w:hAnsi="Angsana New"/>
          <w:sz w:val="30"/>
          <w:szCs w:val="30"/>
        </w:rPr>
        <w:t>“</w:t>
      </w:r>
      <w:r w:rsidRPr="00D533B8">
        <w:rPr>
          <w:rFonts w:ascii="Angsana New" w:hAnsi="Angsana New"/>
          <w:sz w:val="30"/>
          <w:szCs w:val="30"/>
          <w:cs/>
        </w:rPr>
        <w:t>สำรองตามกฎหมาย</w:t>
      </w:r>
      <w:r w:rsidRPr="00D533B8">
        <w:rPr>
          <w:rFonts w:ascii="Angsana New" w:hAnsi="Angsana New"/>
          <w:sz w:val="30"/>
          <w:szCs w:val="30"/>
        </w:rPr>
        <w:t>”</w:t>
      </w:r>
      <w:r w:rsidRPr="00D533B8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="005D20EE" w:rsidRPr="005D20EE">
        <w:rPr>
          <w:rFonts w:ascii="Angsana New" w:hAnsi="Angsana New"/>
          <w:sz w:val="30"/>
          <w:szCs w:val="30"/>
        </w:rPr>
        <w:t>5</w:t>
      </w:r>
      <w:r w:rsidRPr="00D533B8">
        <w:rPr>
          <w:rFonts w:ascii="Angsana New" w:hAnsi="Angsana New"/>
          <w:sz w:val="30"/>
          <w:szCs w:val="30"/>
        </w:rPr>
        <w:t xml:space="preserve"> </w:t>
      </w:r>
      <w:r w:rsidRPr="00D533B8">
        <w:rPr>
          <w:rFonts w:ascii="Angsana New" w:hAnsi="Angsana New"/>
          <w:sz w:val="30"/>
          <w:szCs w:val="30"/>
          <w:cs/>
        </w:rPr>
        <w:t>ของกำไรสุทธิประจำปีหลังจากหัก</w:t>
      </w:r>
      <w:r w:rsidR="00F707A6" w:rsidRPr="00D533B8">
        <w:rPr>
          <w:rFonts w:ascii="Angsana New" w:hAnsi="Angsana New"/>
          <w:sz w:val="30"/>
          <w:szCs w:val="30"/>
          <w:cs/>
        </w:rPr>
        <w:t>ยอด</w:t>
      </w:r>
      <w:r w:rsidRPr="00D533B8">
        <w:rPr>
          <w:rFonts w:ascii="Angsana New" w:hAnsi="Angsana New"/>
          <w:sz w:val="30"/>
          <w:szCs w:val="30"/>
          <w:cs/>
        </w:rPr>
        <w:t xml:space="preserve">ขาดทุนสะสมยกมา (ถ้ามี) จนกว่าสำรองดังกล่าวมีจำนวนไม่น้อยกว่าร้อยละ </w:t>
      </w:r>
      <w:r w:rsidR="00786EC4" w:rsidRPr="00786EC4">
        <w:rPr>
          <w:rFonts w:ascii="Angsana New" w:hAnsi="Angsana New"/>
          <w:sz w:val="30"/>
          <w:szCs w:val="30"/>
        </w:rPr>
        <w:t>1</w:t>
      </w:r>
      <w:r w:rsidR="005D20EE" w:rsidRPr="005D20EE">
        <w:rPr>
          <w:rFonts w:ascii="Angsana New" w:hAnsi="Angsana New"/>
          <w:sz w:val="30"/>
          <w:szCs w:val="30"/>
        </w:rPr>
        <w:t>0</w:t>
      </w:r>
      <w:r w:rsidRPr="00D533B8">
        <w:rPr>
          <w:rFonts w:ascii="Angsana New" w:hAnsi="Angsana New"/>
          <w:sz w:val="30"/>
          <w:szCs w:val="30"/>
        </w:rPr>
        <w:t xml:space="preserve"> </w:t>
      </w:r>
      <w:r w:rsidRPr="00D533B8">
        <w:rPr>
          <w:rFonts w:ascii="Angsana New" w:hAnsi="Angsana New"/>
          <w:sz w:val="30"/>
          <w:szCs w:val="30"/>
          <w:cs/>
        </w:rPr>
        <w:t>ของทุนจดทะเบียน</w:t>
      </w:r>
      <w:r w:rsidRPr="00D533B8">
        <w:rPr>
          <w:rFonts w:ascii="Angsana New" w:hAnsi="Angsana New"/>
          <w:sz w:val="30"/>
          <w:szCs w:val="30"/>
        </w:rPr>
        <w:t> </w:t>
      </w:r>
      <w:r w:rsidRPr="00D533B8">
        <w:rPr>
          <w:rFonts w:ascii="Angsana New" w:hAnsi="Angsana New"/>
          <w:sz w:val="30"/>
          <w:szCs w:val="30"/>
          <w:cs/>
        </w:rPr>
        <w:t xml:space="preserve"> เงินสำรองนี้จะนำไปจ่ายเป็นเงินปันผลไม่ได้</w:t>
      </w:r>
    </w:p>
    <w:p w14:paraId="44A042CC" w14:textId="77777777" w:rsidR="00EB21BA" w:rsidRPr="00880A22" w:rsidRDefault="00EB21BA" w:rsidP="003F6649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32F6FC3" w14:textId="77777777" w:rsidR="003E399B" w:rsidRPr="00D533B8" w:rsidRDefault="00CB3B41" w:rsidP="003D2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D533B8">
        <w:rPr>
          <w:rFonts w:ascii="Angsana New" w:hAnsi="Angsana New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5DDF7C02" w14:textId="77777777" w:rsidR="007223D7" w:rsidRPr="00880A22" w:rsidRDefault="007223D7" w:rsidP="008843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61A52F58" w14:textId="7657DA5B" w:rsidR="00CB3B41" w:rsidRPr="00D533B8" w:rsidRDefault="006318C0" w:rsidP="00DD39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สำรอง</w:t>
      </w:r>
      <w:r w:rsidR="00CB3B41" w:rsidRPr="00D533B8">
        <w:rPr>
          <w:rFonts w:ascii="Angsana New" w:hAnsi="Angsana New"/>
          <w:b/>
          <w:bCs/>
          <w:sz w:val="30"/>
          <w:szCs w:val="30"/>
          <w:cs/>
        </w:rPr>
        <w:t>การแปลงค่างบการเงิน</w:t>
      </w:r>
    </w:p>
    <w:p w14:paraId="19161BE9" w14:textId="505F4BD1" w:rsidR="00CB3B41" w:rsidRPr="00D533B8" w:rsidRDefault="006318C0" w:rsidP="00DD39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>สำรอง</w:t>
      </w:r>
      <w:r w:rsidR="00CB3B41" w:rsidRPr="00D533B8">
        <w:rPr>
          <w:rFonts w:ascii="Angsana New" w:hAnsi="Angsana New"/>
          <w:spacing w:val="-2"/>
          <w:sz w:val="30"/>
          <w:szCs w:val="30"/>
          <w:cs/>
        </w:rPr>
        <w:t>การแปลงค่างบการเงิน</w:t>
      </w:r>
      <w:r w:rsidRPr="006318C0">
        <w:rPr>
          <w:rFonts w:ascii="Angsana New" w:hAnsi="Angsana New"/>
          <w:spacing w:val="-2"/>
          <w:sz w:val="30"/>
          <w:szCs w:val="30"/>
          <w:cs/>
        </w:rPr>
        <w:t>ประกอบด้วยผลต่างการแปลงค่าทั้งหมดจากงบการเงินของหน่วยงานในต่างประเทศ</w:t>
      </w:r>
    </w:p>
    <w:p w14:paraId="07610A00" w14:textId="1D966DDE" w:rsidR="00740626" w:rsidRPr="00880A22" w:rsidRDefault="007406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</w:rPr>
      </w:pPr>
    </w:p>
    <w:p w14:paraId="399A07B7" w14:textId="2AFEADDF" w:rsidR="00CB3B41" w:rsidRPr="00D533B8" w:rsidRDefault="003F6649" w:rsidP="00DD39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533B8">
        <w:rPr>
          <w:rFonts w:ascii="Angsana New" w:hAnsi="Angsana New"/>
          <w:b/>
          <w:bCs/>
          <w:sz w:val="30"/>
          <w:szCs w:val="30"/>
          <w:cs/>
        </w:rPr>
        <w:t>ผลกำไร</w:t>
      </w:r>
      <w:r w:rsidR="003E34FB" w:rsidRPr="00D533B8">
        <w:rPr>
          <w:rFonts w:ascii="Angsana New" w:hAnsi="Angsana New"/>
          <w:b/>
          <w:bCs/>
          <w:sz w:val="30"/>
          <w:szCs w:val="30"/>
          <w:cs/>
        </w:rPr>
        <w:t>ขาดทุน</w:t>
      </w:r>
      <w:r w:rsidR="00CB3B41" w:rsidRPr="00D533B8">
        <w:rPr>
          <w:rFonts w:ascii="Angsana New" w:hAnsi="Angsana New"/>
          <w:b/>
          <w:bCs/>
          <w:sz w:val="30"/>
          <w:szCs w:val="30"/>
          <w:cs/>
        </w:rPr>
        <w:t>จากการประมาณการตามหลักคณิตศาสตร์ประกันภัย</w:t>
      </w:r>
    </w:p>
    <w:p w14:paraId="6526C136" w14:textId="77777777" w:rsidR="00CB3B41" w:rsidRPr="00D533B8" w:rsidRDefault="003F6649" w:rsidP="00DD39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>บัญชีผลกำไร</w:t>
      </w:r>
      <w:r w:rsidR="003E34FB" w:rsidRPr="00D533B8">
        <w:rPr>
          <w:rFonts w:ascii="Angsana New" w:hAnsi="Angsana New"/>
          <w:sz w:val="30"/>
          <w:szCs w:val="30"/>
          <w:cs/>
        </w:rPr>
        <w:t>ขาดทุน</w:t>
      </w:r>
      <w:r w:rsidR="00CB3B41" w:rsidRPr="00D533B8">
        <w:rPr>
          <w:rFonts w:ascii="Angsana New" w:hAnsi="Angsana New"/>
          <w:sz w:val="30"/>
          <w:szCs w:val="30"/>
          <w:cs/>
        </w:rPr>
        <w:t>จากการประมาณการตามหลักคณิตศาสตร์ประกันภัยประ</w:t>
      </w:r>
      <w:r w:rsidR="003E34FB" w:rsidRPr="00D533B8">
        <w:rPr>
          <w:rFonts w:ascii="Angsana New" w:hAnsi="Angsana New"/>
          <w:sz w:val="30"/>
          <w:szCs w:val="30"/>
          <w:cs/>
        </w:rPr>
        <w:t>กอบด้วยการปรับปรุงจาก</w:t>
      </w:r>
      <w:r w:rsidR="003E34FB" w:rsidRPr="00554D5F">
        <w:rPr>
          <w:rFonts w:ascii="Angsana New" w:hAnsi="Angsana New"/>
          <w:spacing w:val="-2"/>
          <w:sz w:val="30"/>
          <w:szCs w:val="30"/>
          <w:cs/>
        </w:rPr>
        <w:t xml:space="preserve">ประสบการณ์ </w:t>
      </w:r>
      <w:r w:rsidR="00CB3B41" w:rsidRPr="00554D5F">
        <w:rPr>
          <w:rFonts w:ascii="Angsana New" w:hAnsi="Angsana New"/>
          <w:spacing w:val="-2"/>
          <w:sz w:val="30"/>
          <w:szCs w:val="30"/>
          <w:cs/>
        </w:rPr>
        <w:t>ซึ่งเป็นผลกระทบของความแตกต่างระหว่างข้อสมมต</w:t>
      </w:r>
      <w:r w:rsidR="00554D5F" w:rsidRPr="00554D5F">
        <w:rPr>
          <w:rFonts w:ascii="Angsana New" w:hAnsi="Angsana New"/>
          <w:spacing w:val="-2"/>
          <w:sz w:val="30"/>
          <w:szCs w:val="30"/>
          <w:cs/>
        </w:rPr>
        <w:t>ิเดิมที่ใช้ในการประมาณการตามหลั</w:t>
      </w:r>
      <w:r w:rsidR="00554D5F">
        <w:rPr>
          <w:rFonts w:ascii="Angsana New" w:hAnsi="Angsana New" w:hint="cs"/>
          <w:spacing w:val="-2"/>
          <w:sz w:val="30"/>
          <w:szCs w:val="30"/>
          <w:cs/>
        </w:rPr>
        <w:t>ก</w:t>
      </w:r>
      <w:r w:rsidR="00CB3B41" w:rsidRPr="00554D5F">
        <w:rPr>
          <w:rFonts w:ascii="Angsana New" w:hAnsi="Angsana New"/>
          <w:spacing w:val="-2"/>
          <w:sz w:val="30"/>
          <w:szCs w:val="30"/>
          <w:cs/>
        </w:rPr>
        <w:t>คณิตศาสตร์</w:t>
      </w:r>
      <w:r w:rsidR="00CB3B41" w:rsidRPr="00D533B8">
        <w:rPr>
          <w:rFonts w:ascii="Angsana New" w:hAnsi="Angsana New"/>
          <w:sz w:val="30"/>
          <w:szCs w:val="30"/>
          <w:cs/>
        </w:rPr>
        <w:t>ประกันภัยกับสิ่งที่ได้เกิดขึ้นจริง และผลกระทบจากการเปลี่ยนแปลงข้อสมมติที่ใช้ในการประมาณการตามหลักคณิตศาสตร์ประกันภัย</w:t>
      </w:r>
    </w:p>
    <w:p w14:paraId="150B68F0" w14:textId="77777777" w:rsidR="00CB3B41" w:rsidRPr="00D533B8" w:rsidRDefault="00CB3B41" w:rsidP="00BF46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533B8">
        <w:rPr>
          <w:rFonts w:ascii="Angsana New" w:hAnsi="Angsana New"/>
          <w:b/>
          <w:bCs/>
          <w:sz w:val="30"/>
          <w:szCs w:val="30"/>
          <w:cs/>
        </w:rPr>
        <w:lastRenderedPageBreak/>
        <w:t>ผลต่างที่เกิดจากรายการภายใต้การควบคุมเดียวกัน</w:t>
      </w:r>
    </w:p>
    <w:p w14:paraId="71C5719D" w14:textId="77777777" w:rsidR="00774D72" w:rsidRPr="00D533B8" w:rsidRDefault="00CB3B41" w:rsidP="00BF46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>ผลต่างที่เกิดจากรายการภายใต้การควบคุมเดียวกันเป็นการแสดงถึงส่วนเกินระหว่างมูลค่าตามบัญชีของกิจการหรือธุรกิจภายใต้การควบคุมเดียวกัน ณ วันที่ได้มาที่สูงกว่าต้นทุนและถูกบันทึกเป็นส่วนเกินทุน ซึ่งจะไม่จำหน่ายและจะคงอยู่จนกว่าบริษัทย่อยจะถูกขายหรือจำหน่ายออกไป</w:t>
      </w:r>
    </w:p>
    <w:p w14:paraId="3EA4773E" w14:textId="77777777" w:rsidR="00242F98" w:rsidRDefault="00242F98" w:rsidP="00242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67F4BE2" w14:textId="77777777" w:rsidR="00EB21BA" w:rsidRPr="005D3546" w:rsidRDefault="00EB21BA" w:rsidP="00EB21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30"/>
          <w:szCs w:val="30"/>
        </w:rPr>
      </w:pPr>
      <w:r w:rsidRPr="005D3546">
        <w:rPr>
          <w:rFonts w:ascii="Angsana New" w:hAnsi="Angsana New" w:hint="cs"/>
          <w:b/>
          <w:bCs/>
          <w:sz w:val="30"/>
          <w:szCs w:val="30"/>
          <w:cs/>
        </w:rPr>
        <w:t>การเคลื่อนไหวในทุนสำรอง</w:t>
      </w:r>
    </w:p>
    <w:p w14:paraId="1C8EE616" w14:textId="77777777" w:rsidR="00EB21BA" w:rsidRDefault="00EB21BA" w:rsidP="00EB21BA">
      <w:pPr>
        <w:ind w:left="540"/>
        <w:rPr>
          <w:rFonts w:cs="Cordia New"/>
        </w:rPr>
      </w:pPr>
      <w:r w:rsidRPr="009A4C37">
        <w:rPr>
          <w:rFonts w:ascii="Angsana New" w:hAnsi="Angsana New" w:hint="cs"/>
          <w:sz w:val="30"/>
          <w:szCs w:val="30"/>
          <w:cs/>
        </w:rPr>
        <w:t>การเคลื่อนไหวในทุนสำรองแสดงรายการในงบแสดงการเปลี่ยนแปลงส่วนของผู้ถือหุ้น</w:t>
      </w:r>
    </w:p>
    <w:p w14:paraId="311D8A52" w14:textId="77777777" w:rsidR="00EB21BA" w:rsidRPr="00D533B8" w:rsidRDefault="00EB21BA" w:rsidP="00242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5504BB2" w14:textId="77777777" w:rsidR="00147715" w:rsidRPr="00913A42" w:rsidRDefault="00AF2C32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913A42">
        <w:rPr>
          <w:rFonts w:ascii="Angsana New" w:hAnsi="Angsana New"/>
          <w:sz w:val="30"/>
          <w:szCs w:val="30"/>
          <w:u w:val="none"/>
          <w:cs/>
          <w:lang w:val="th-TH"/>
        </w:rPr>
        <w:t>ส่วนงานดำเนินงาน</w:t>
      </w:r>
      <w:r w:rsidR="00EC6065" w:rsidRPr="00913A42">
        <w:rPr>
          <w:rFonts w:ascii="Angsana New" w:hAnsi="Angsana New"/>
          <w:sz w:val="30"/>
          <w:szCs w:val="30"/>
          <w:u w:val="none"/>
          <w:cs/>
          <w:lang w:val="th-TH"/>
        </w:rPr>
        <w:t>และการจำแนกรายได้</w:t>
      </w:r>
    </w:p>
    <w:p w14:paraId="0474D8B0" w14:textId="77777777" w:rsidR="00307040" w:rsidRPr="00D533B8" w:rsidRDefault="00307040" w:rsidP="003070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1A9966E" w14:textId="273D6CF9" w:rsidR="009A5447" w:rsidRPr="00D533B8" w:rsidRDefault="00C1252E" w:rsidP="009A5447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B43F87">
        <w:rPr>
          <w:rFonts w:ascii="Angsana New" w:hAnsi="Angsana New"/>
          <w:sz w:val="30"/>
          <w:szCs w:val="30"/>
          <w:cs/>
        </w:rPr>
        <w:t>ผู้บริหารพิจารณาว่า</w:t>
      </w:r>
      <w:r w:rsidR="009A5447" w:rsidRPr="00D533B8">
        <w:rPr>
          <w:rFonts w:ascii="Angsana New" w:hAnsi="Angsana New"/>
          <w:sz w:val="30"/>
          <w:szCs w:val="30"/>
          <w:cs/>
        </w:rPr>
        <w:t xml:space="preserve">กลุ่มบริษัทมี </w:t>
      </w:r>
      <w:r w:rsidR="00786EC4" w:rsidRPr="00786EC4">
        <w:rPr>
          <w:rFonts w:ascii="Angsana New" w:hAnsi="Angsana New"/>
          <w:sz w:val="30"/>
          <w:szCs w:val="30"/>
        </w:rPr>
        <w:t>2</w:t>
      </w:r>
      <w:r w:rsidR="009A5447" w:rsidRPr="00D533B8">
        <w:rPr>
          <w:rFonts w:ascii="Angsana New" w:hAnsi="Angsana New"/>
          <w:sz w:val="30"/>
          <w:szCs w:val="30"/>
        </w:rPr>
        <w:t xml:space="preserve"> </w:t>
      </w:r>
      <w:r w:rsidR="009A5447" w:rsidRPr="00D533B8">
        <w:rPr>
          <w:rFonts w:ascii="Angsana New" w:hAnsi="Angsana New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</w:t>
      </w:r>
      <w:r w:rsidR="00B43F87">
        <w:rPr>
          <w:rFonts w:ascii="Angsana New" w:hAnsi="Angsana New" w:hint="cs"/>
          <w:sz w:val="30"/>
          <w:szCs w:val="30"/>
          <w:cs/>
        </w:rPr>
        <w:t>ที่มี</w:t>
      </w:r>
      <w:r w:rsidR="00FA160B" w:rsidRPr="00623946">
        <w:rPr>
          <w:rFonts w:asciiTheme="majorBidi" w:hAnsiTheme="majorBidi" w:cstheme="majorBidi"/>
          <w:sz w:val="30"/>
          <w:szCs w:val="30"/>
          <w:cs/>
        </w:rPr>
        <w:t>สินค้าที่แตกต่างกัน</w:t>
      </w:r>
      <w:r w:rsidR="009A5447" w:rsidRPr="00D533B8">
        <w:rPr>
          <w:rFonts w:ascii="Angsana New" w:hAnsi="Angsana New"/>
          <w:sz w:val="30"/>
          <w:szCs w:val="30"/>
          <w:cs/>
        </w:rPr>
        <w:t xml:space="preserve"> และมีการบริหารจัดการแยกต่างหาก เนื่องจากใช้เทคโนโลยีที่แตกต่างกัน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31FCC02C" w14:textId="77777777" w:rsidR="00116D79" w:rsidRPr="00D533B8" w:rsidRDefault="00116D79" w:rsidP="00A24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8651307" w14:textId="20BE0BCF" w:rsidR="00116D79" w:rsidRPr="00D533B8" w:rsidRDefault="00116D79" w:rsidP="00A24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533B8">
        <w:rPr>
          <w:rFonts w:ascii="Angsana New" w:hAnsi="Angsana New"/>
          <w:sz w:val="30"/>
          <w:szCs w:val="30"/>
          <w:cs/>
        </w:rPr>
        <w:t xml:space="preserve">ส่วนงาน </w:t>
      </w:r>
      <w:r w:rsidR="00786EC4" w:rsidRPr="00786EC4">
        <w:rPr>
          <w:rFonts w:ascii="Angsana New" w:hAnsi="Angsana New"/>
          <w:sz w:val="30"/>
          <w:szCs w:val="30"/>
        </w:rPr>
        <w:t>1</w:t>
      </w:r>
      <w:r w:rsidRPr="00D533B8">
        <w:rPr>
          <w:rFonts w:ascii="Angsana New" w:hAnsi="Angsana New"/>
          <w:sz w:val="30"/>
          <w:szCs w:val="30"/>
          <w:cs/>
        </w:rPr>
        <w:tab/>
      </w:r>
      <w:r w:rsidRPr="00D533B8">
        <w:rPr>
          <w:rFonts w:ascii="Angsana New" w:hAnsi="Angsana New"/>
          <w:sz w:val="30"/>
          <w:szCs w:val="30"/>
          <w:cs/>
        </w:rPr>
        <w:tab/>
      </w:r>
      <w:r w:rsidRPr="00D533B8">
        <w:rPr>
          <w:rFonts w:ascii="Angsana New" w:hAnsi="Angsana New"/>
          <w:sz w:val="30"/>
          <w:szCs w:val="30"/>
          <w:cs/>
        </w:rPr>
        <w:tab/>
      </w:r>
      <w:r w:rsidR="00FA160B">
        <w:rPr>
          <w:rFonts w:ascii="Angsana New" w:hAnsi="Angsana New" w:hint="cs"/>
          <w:sz w:val="30"/>
          <w:szCs w:val="30"/>
          <w:cs/>
        </w:rPr>
        <w:t>เครื่องดื่มเพื่อสุขภาพ</w:t>
      </w:r>
    </w:p>
    <w:p w14:paraId="6897D27A" w14:textId="2802401F" w:rsidR="00F629B9" w:rsidRPr="00D533B8" w:rsidRDefault="00116D79" w:rsidP="00A24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533B8">
        <w:rPr>
          <w:rFonts w:ascii="Angsana New" w:hAnsi="Angsana New"/>
          <w:sz w:val="30"/>
          <w:szCs w:val="30"/>
          <w:cs/>
        </w:rPr>
        <w:t xml:space="preserve">ส่วนงาน </w:t>
      </w:r>
      <w:r w:rsidR="00786EC4" w:rsidRPr="00786EC4">
        <w:rPr>
          <w:rFonts w:ascii="Angsana New" w:hAnsi="Angsana New"/>
          <w:sz w:val="30"/>
          <w:szCs w:val="30"/>
        </w:rPr>
        <w:t>2</w:t>
      </w:r>
      <w:r w:rsidRPr="00D533B8">
        <w:rPr>
          <w:rFonts w:ascii="Angsana New" w:hAnsi="Angsana New"/>
          <w:sz w:val="30"/>
          <w:szCs w:val="30"/>
          <w:cs/>
        </w:rPr>
        <w:tab/>
      </w:r>
      <w:r w:rsidRPr="00D533B8">
        <w:rPr>
          <w:rFonts w:ascii="Angsana New" w:hAnsi="Angsana New"/>
          <w:sz w:val="30"/>
          <w:szCs w:val="30"/>
          <w:cs/>
        </w:rPr>
        <w:tab/>
      </w:r>
      <w:r w:rsidRPr="00D533B8">
        <w:rPr>
          <w:rFonts w:ascii="Angsana New" w:hAnsi="Angsana New"/>
          <w:sz w:val="30"/>
          <w:szCs w:val="30"/>
          <w:cs/>
        </w:rPr>
        <w:tab/>
      </w:r>
      <w:r w:rsidR="00FA160B">
        <w:rPr>
          <w:rFonts w:ascii="Angsana New" w:hAnsi="Angsana New" w:hint="cs"/>
          <w:sz w:val="30"/>
          <w:szCs w:val="30"/>
          <w:cs/>
        </w:rPr>
        <w:t>ผลิตภัณฑ์จากมะพร้าว</w:t>
      </w:r>
    </w:p>
    <w:p w14:paraId="2372717B" w14:textId="77777777" w:rsidR="00B9508F" w:rsidRDefault="00B9508F" w:rsidP="00A91144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39A41C4E" w14:textId="340DBBAC" w:rsidR="00417FB6" w:rsidRDefault="00FA160B" w:rsidP="00B43F87">
      <w:pPr>
        <w:ind w:left="540"/>
        <w:jc w:val="thaiDistribute"/>
        <w:rPr>
          <w:rFonts w:ascii="Angsana New" w:hAnsi="Angsana New"/>
          <w:sz w:val="30"/>
          <w:szCs w:val="30"/>
          <w:cs/>
        </w:rPr>
        <w:sectPr w:rsidR="00417FB6" w:rsidSect="000F79BD">
          <w:headerReference w:type="default" r:id="rId19"/>
          <w:footerReference w:type="default" r:id="rId20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623946">
        <w:rPr>
          <w:rFonts w:asciiTheme="majorBidi" w:hAnsiTheme="majorBidi" w:cstheme="majorBidi"/>
          <w:sz w:val="30"/>
          <w:szCs w:val="30"/>
          <w:cs/>
        </w:rPr>
        <w:t>ผลการดำเนินงาน</w:t>
      </w:r>
      <w:r w:rsidR="00B43F87" w:rsidRPr="00B43F87">
        <w:rPr>
          <w:rFonts w:asciiTheme="majorBidi" w:hAnsiTheme="majorBidi" w:cstheme="majorBidi"/>
          <w:sz w:val="30"/>
          <w:szCs w:val="30"/>
          <w:cs/>
        </w:rPr>
        <w:t>ของแต่ละส่วนงาน</w:t>
      </w:r>
      <w:r w:rsidRPr="00623946">
        <w:rPr>
          <w:rFonts w:asciiTheme="majorBidi" w:hAnsiTheme="majorBidi" w:cstheme="majorBidi"/>
          <w:sz w:val="30"/>
          <w:szCs w:val="30"/>
          <w:cs/>
        </w:rPr>
        <w:t>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</w:t>
      </w:r>
      <w:r w:rsidRPr="00FA160B">
        <w:rPr>
          <w:rFonts w:asciiTheme="majorBidi" w:hAnsiTheme="majorBidi" w:cstheme="majorBidi"/>
          <w:sz w:val="30"/>
          <w:szCs w:val="30"/>
          <w:cs/>
        </w:rPr>
        <w:t>ของกลุ่มบริษัท ผู้บริหาร</w:t>
      </w:r>
      <w:r w:rsidRPr="00623946">
        <w:rPr>
          <w:rFonts w:asciiTheme="majorBidi" w:hAnsiTheme="majorBidi" w:cstheme="majorBidi"/>
          <w:sz w:val="30"/>
          <w:szCs w:val="30"/>
          <w:cs/>
        </w:rPr>
        <w:t>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B43F87" w:rsidRPr="00B43F8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43F87" w:rsidRPr="00B43F87">
        <w:rPr>
          <w:rFonts w:asciiTheme="majorBidi" w:hAnsiTheme="majorBidi" w:cstheme="majorBidi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tbl>
      <w:tblPr>
        <w:tblW w:w="154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340"/>
        <w:gridCol w:w="900"/>
        <w:gridCol w:w="283"/>
        <w:gridCol w:w="914"/>
        <w:gridCol w:w="284"/>
        <w:gridCol w:w="799"/>
        <w:gridCol w:w="283"/>
        <w:gridCol w:w="857"/>
        <w:gridCol w:w="283"/>
        <w:gridCol w:w="795"/>
        <w:gridCol w:w="56"/>
        <w:gridCol w:w="227"/>
        <w:gridCol w:w="56"/>
        <w:gridCol w:w="741"/>
        <w:gridCol w:w="51"/>
        <w:gridCol w:w="232"/>
        <w:gridCol w:w="51"/>
        <w:gridCol w:w="836"/>
        <w:gridCol w:w="237"/>
        <w:gridCol w:w="840"/>
        <w:gridCol w:w="7"/>
        <w:gridCol w:w="229"/>
        <w:gridCol w:w="7"/>
        <w:gridCol w:w="754"/>
        <w:gridCol w:w="236"/>
        <w:gridCol w:w="803"/>
        <w:gridCol w:w="7"/>
        <w:gridCol w:w="229"/>
        <w:gridCol w:w="7"/>
        <w:gridCol w:w="934"/>
        <w:gridCol w:w="237"/>
        <w:gridCol w:w="936"/>
        <w:gridCol w:w="9"/>
      </w:tblGrid>
      <w:tr w:rsidR="00417FB6" w:rsidRPr="00093A3D" w14:paraId="36F2C152" w14:textId="77777777" w:rsidTr="000A41E0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67DE9ECC" w14:textId="77777777" w:rsidR="00417FB6" w:rsidRPr="00093A3D" w:rsidRDefault="00417FB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eastAsia="Calibri" w:hAnsi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120" w:type="dxa"/>
            <w:gridSpan w:val="32"/>
          </w:tcPr>
          <w:p w14:paraId="627ED65E" w14:textId="77777777" w:rsidR="00417FB6" w:rsidRPr="00093A3D" w:rsidRDefault="00417FB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93A3D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417FB6" w:rsidRPr="00093A3D" w14:paraId="13D23165" w14:textId="77777777" w:rsidTr="000A41E0">
        <w:trPr>
          <w:gridAfter w:val="1"/>
          <w:wAfter w:w="9" w:type="dxa"/>
          <w:tblHeader/>
        </w:trPr>
        <w:tc>
          <w:tcPr>
            <w:tcW w:w="2340" w:type="dxa"/>
            <w:shd w:val="clear" w:color="auto" w:fill="auto"/>
            <w:vAlign w:val="bottom"/>
          </w:tcPr>
          <w:p w14:paraId="19EF3338" w14:textId="77777777" w:rsidR="00417FB6" w:rsidRPr="00093A3D" w:rsidRDefault="00417FB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eastAsia="Calibri" w:hAnsi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097" w:type="dxa"/>
            <w:gridSpan w:val="3"/>
          </w:tcPr>
          <w:p w14:paraId="17481DDC" w14:textId="77777777" w:rsidR="00417FB6" w:rsidRPr="00093A3D" w:rsidRDefault="00417FB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93A3D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>เครื่องดื่มเพื่อสุขภาพ</w:t>
            </w:r>
          </w:p>
        </w:tc>
        <w:tc>
          <w:tcPr>
            <w:tcW w:w="284" w:type="dxa"/>
          </w:tcPr>
          <w:p w14:paraId="44AE3273" w14:textId="77777777" w:rsidR="00417FB6" w:rsidRPr="00093A3D" w:rsidRDefault="00417FB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39" w:type="dxa"/>
            <w:gridSpan w:val="3"/>
          </w:tcPr>
          <w:p w14:paraId="69D24216" w14:textId="3A8FA4A2" w:rsidR="00417FB6" w:rsidRPr="00093A3D" w:rsidRDefault="00417FB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093A3D">
              <w:rPr>
                <w:rFonts w:ascii="Angsana New" w:eastAsia="Calibri" w:hAnsi="Angsana New" w:hint="cs"/>
                <w:bCs/>
                <w:color w:val="000000" w:themeColor="text1"/>
                <w:sz w:val="26"/>
                <w:szCs w:val="26"/>
                <w:cs/>
                <w:lang w:val="en-GB"/>
              </w:rPr>
              <w:t>ผลิตภัณฑ์จากมะพร้าว</w:t>
            </w:r>
          </w:p>
        </w:tc>
        <w:tc>
          <w:tcPr>
            <w:tcW w:w="283" w:type="dxa"/>
          </w:tcPr>
          <w:p w14:paraId="423E3DCD" w14:textId="77777777" w:rsidR="00417FB6" w:rsidRPr="00093A3D" w:rsidRDefault="00417FB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26" w:type="dxa"/>
            <w:gridSpan w:val="6"/>
            <w:shd w:val="clear" w:color="auto" w:fill="auto"/>
          </w:tcPr>
          <w:p w14:paraId="6D0C4060" w14:textId="77777777" w:rsidR="00417FB6" w:rsidRPr="00093A3D" w:rsidRDefault="00417FB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93A3D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>ส่วนงานอื่นๆ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0A0E93DF" w14:textId="77777777" w:rsidR="00417FB6" w:rsidRPr="00093A3D" w:rsidRDefault="00417FB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13" w:type="dxa"/>
            <w:gridSpan w:val="3"/>
            <w:shd w:val="clear" w:color="auto" w:fill="auto"/>
          </w:tcPr>
          <w:p w14:paraId="27CE63C6" w14:textId="77777777" w:rsidR="00417FB6" w:rsidRPr="00093A3D" w:rsidRDefault="00417FB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93A3D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gridSpan w:val="2"/>
          </w:tcPr>
          <w:p w14:paraId="33D671FB" w14:textId="77777777" w:rsidR="00417FB6" w:rsidRPr="00093A3D" w:rsidRDefault="00417FB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00" w:type="dxa"/>
            <w:gridSpan w:val="4"/>
          </w:tcPr>
          <w:p w14:paraId="4BB9644B" w14:textId="4AB16761" w:rsidR="00417FB6" w:rsidRPr="00093A3D" w:rsidRDefault="00417FB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93A3D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236" w:type="dxa"/>
            <w:gridSpan w:val="2"/>
          </w:tcPr>
          <w:p w14:paraId="22497640" w14:textId="77777777" w:rsidR="00417FB6" w:rsidRPr="00093A3D" w:rsidRDefault="00417FB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114" w:type="dxa"/>
            <w:gridSpan w:val="4"/>
            <w:shd w:val="clear" w:color="auto" w:fill="auto"/>
          </w:tcPr>
          <w:p w14:paraId="77EE80DA" w14:textId="77777777" w:rsidR="00417FB6" w:rsidRPr="00093A3D" w:rsidRDefault="00417FB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93A3D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</w:tr>
      <w:tr w:rsidR="00417FB6" w:rsidRPr="00093A3D" w14:paraId="6D21F54F" w14:textId="77777777" w:rsidTr="000A41E0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01BDAF76" w14:textId="57DD27B7" w:rsidR="00417FB6" w:rsidRPr="00093A3D" w:rsidRDefault="00417FB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eastAsia="Calibri" w:hAnsi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093A3D">
              <w:rPr>
                <w:rFonts w:ascii="Angsana New" w:eastAsia="Calibri" w:hAnsi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สำหรับ</w:t>
            </w:r>
            <w:r w:rsidRPr="00093A3D">
              <w:rPr>
                <w:rFonts w:ascii="Angsana New" w:eastAsia="Calibri" w:hAnsi="Angsana New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ปี</w:t>
            </w:r>
            <w:r w:rsidRPr="00093A3D">
              <w:rPr>
                <w:rFonts w:ascii="Angsana New" w:eastAsia="Calibri" w:hAnsi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 xml:space="preserve">สิ้นสุดวันที่ </w:t>
            </w:r>
            <w:r w:rsidRPr="00093A3D">
              <w:rPr>
                <w:rFonts w:ascii="Angsana New" w:eastAsia="Calibri" w:hAnsi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br/>
            </w:r>
            <w:r w:rsidRPr="00093A3D">
              <w:rPr>
                <w:rFonts w:ascii="Angsana New" w:eastAsia="Calibri" w:hAnsi="Angsana New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 xml:space="preserve">   </w:t>
            </w:r>
            <w:r w:rsidR="005D20EE" w:rsidRPr="005D20EE">
              <w:rPr>
                <w:rFonts w:ascii="Angsana New" w:eastAsia="Calibri" w:hAnsi="Angsana New" w:hint="cs"/>
                <w:b/>
                <w:bCs/>
                <w:i/>
                <w:iCs/>
                <w:color w:val="000000" w:themeColor="text1"/>
                <w:sz w:val="26"/>
                <w:szCs w:val="26"/>
              </w:rPr>
              <w:t>3</w:t>
            </w:r>
            <w:r w:rsidR="00786EC4" w:rsidRPr="00786EC4">
              <w:rPr>
                <w:rFonts w:ascii="Angsana New" w:eastAsia="Calibri" w:hAnsi="Angsana New"/>
                <w:b/>
                <w:bCs/>
                <w:i/>
                <w:iCs/>
                <w:color w:val="000000" w:themeColor="text1"/>
                <w:sz w:val="26"/>
                <w:szCs w:val="26"/>
              </w:rPr>
              <w:t>1</w:t>
            </w:r>
            <w:r w:rsidRPr="00093A3D">
              <w:rPr>
                <w:rFonts w:ascii="Angsana New" w:eastAsia="Calibri" w:hAnsi="Angsana New"/>
                <w:b/>
                <w:bCs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r w:rsidRPr="00093A3D">
              <w:rPr>
                <w:rFonts w:ascii="Angsana New" w:eastAsia="Calibri" w:hAnsi="Angsana New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0" w:type="dxa"/>
          </w:tcPr>
          <w:p w14:paraId="6500E515" w14:textId="77777777" w:rsidR="00417FB6" w:rsidRPr="00093A3D" w:rsidRDefault="00417FB6" w:rsidP="00093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  <w:p w14:paraId="6E613EB4" w14:textId="5C672845" w:rsidR="00417FB6" w:rsidRPr="00093A3D" w:rsidRDefault="00786EC4" w:rsidP="00093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563</w:t>
            </w:r>
          </w:p>
        </w:tc>
        <w:tc>
          <w:tcPr>
            <w:tcW w:w="283" w:type="dxa"/>
          </w:tcPr>
          <w:p w14:paraId="23AF7BB3" w14:textId="77777777" w:rsidR="00417FB6" w:rsidRPr="00093A3D" w:rsidRDefault="00417FB6" w:rsidP="00093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14" w:type="dxa"/>
          </w:tcPr>
          <w:p w14:paraId="1E2942B1" w14:textId="77777777" w:rsidR="00417FB6" w:rsidRPr="00093A3D" w:rsidRDefault="00417FB6" w:rsidP="00093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  <w:p w14:paraId="2FF050C6" w14:textId="730B7963" w:rsidR="00417FB6" w:rsidRPr="00093A3D" w:rsidRDefault="00786EC4" w:rsidP="00093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56</w:t>
            </w: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84" w:type="dxa"/>
          </w:tcPr>
          <w:p w14:paraId="315798EB" w14:textId="77777777" w:rsidR="00417FB6" w:rsidRPr="00093A3D" w:rsidRDefault="00417FB6" w:rsidP="00093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9" w:type="dxa"/>
          </w:tcPr>
          <w:p w14:paraId="089232CF" w14:textId="77777777" w:rsidR="00417FB6" w:rsidRPr="00093A3D" w:rsidRDefault="00417FB6" w:rsidP="00093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  <w:p w14:paraId="6BB3F4F5" w14:textId="28C6C852" w:rsidR="00417FB6" w:rsidRPr="00093A3D" w:rsidRDefault="00786EC4" w:rsidP="00093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563</w:t>
            </w:r>
          </w:p>
        </w:tc>
        <w:tc>
          <w:tcPr>
            <w:tcW w:w="283" w:type="dxa"/>
          </w:tcPr>
          <w:p w14:paraId="71C938F6" w14:textId="77777777" w:rsidR="00417FB6" w:rsidRPr="00093A3D" w:rsidRDefault="00417FB6" w:rsidP="00093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7" w:type="dxa"/>
          </w:tcPr>
          <w:p w14:paraId="4F9B2D2D" w14:textId="77777777" w:rsidR="00417FB6" w:rsidRPr="00093A3D" w:rsidRDefault="00417FB6" w:rsidP="00093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  <w:p w14:paraId="0F210246" w14:textId="2717CC01" w:rsidR="00417FB6" w:rsidRPr="00093A3D" w:rsidRDefault="00786EC4" w:rsidP="00093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56</w:t>
            </w: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83" w:type="dxa"/>
          </w:tcPr>
          <w:p w14:paraId="0060F2A1" w14:textId="77777777" w:rsidR="00417FB6" w:rsidRPr="00093A3D" w:rsidRDefault="00417FB6" w:rsidP="00093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2248AAA2" w14:textId="77777777" w:rsidR="00417FB6" w:rsidRPr="00093A3D" w:rsidRDefault="00417FB6" w:rsidP="00093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  <w:p w14:paraId="58C6DFC5" w14:textId="5355515B" w:rsidR="00417FB6" w:rsidRPr="00093A3D" w:rsidRDefault="00786EC4" w:rsidP="00093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563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60836567" w14:textId="77777777" w:rsidR="00417FB6" w:rsidRPr="00093A3D" w:rsidRDefault="00417FB6" w:rsidP="00093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2BD5FC48" w14:textId="77777777" w:rsidR="00417FB6" w:rsidRPr="00093A3D" w:rsidRDefault="00417FB6" w:rsidP="00093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  <w:p w14:paraId="4B3C2428" w14:textId="3DAF1AD4" w:rsidR="00417FB6" w:rsidRPr="00093A3D" w:rsidRDefault="00786EC4" w:rsidP="00093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56</w:t>
            </w: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5D43EFBE" w14:textId="77777777" w:rsidR="00417FB6" w:rsidRPr="00093A3D" w:rsidRDefault="00417FB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36" w:type="dxa"/>
            <w:shd w:val="clear" w:color="auto" w:fill="auto"/>
          </w:tcPr>
          <w:p w14:paraId="1251245E" w14:textId="77777777" w:rsidR="00417FB6" w:rsidRPr="00093A3D" w:rsidRDefault="00417FB6" w:rsidP="00093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  <w:p w14:paraId="4DECE38B" w14:textId="33CC7B82" w:rsidR="00417FB6" w:rsidRPr="00093A3D" w:rsidRDefault="00786EC4" w:rsidP="00093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563</w:t>
            </w:r>
          </w:p>
        </w:tc>
        <w:tc>
          <w:tcPr>
            <w:tcW w:w="237" w:type="dxa"/>
            <w:shd w:val="clear" w:color="auto" w:fill="auto"/>
          </w:tcPr>
          <w:p w14:paraId="13E22A95" w14:textId="77777777" w:rsidR="00417FB6" w:rsidRPr="00093A3D" w:rsidRDefault="00417FB6" w:rsidP="00093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66885CDC" w14:textId="77777777" w:rsidR="00417FB6" w:rsidRPr="00093A3D" w:rsidRDefault="00417FB6" w:rsidP="00093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  <w:p w14:paraId="185F4FBF" w14:textId="28FEA667" w:rsidR="00417FB6" w:rsidRPr="00093A3D" w:rsidRDefault="00786EC4" w:rsidP="00093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56</w:t>
            </w: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36" w:type="dxa"/>
            <w:gridSpan w:val="2"/>
          </w:tcPr>
          <w:p w14:paraId="1B83147A" w14:textId="77777777" w:rsidR="00417FB6" w:rsidRPr="00093A3D" w:rsidRDefault="00417FB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54" w:type="dxa"/>
            <w:shd w:val="clear" w:color="auto" w:fill="auto"/>
          </w:tcPr>
          <w:p w14:paraId="0EB547BE" w14:textId="77777777" w:rsidR="00417FB6" w:rsidRPr="00093A3D" w:rsidRDefault="00417FB6" w:rsidP="00093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  <w:p w14:paraId="5B8DF912" w14:textId="310DB805" w:rsidR="00417FB6" w:rsidRPr="00093A3D" w:rsidRDefault="00417FB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 xml:space="preserve">   </w:t>
            </w:r>
            <w:r w:rsidR="00786EC4"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563</w:t>
            </w:r>
          </w:p>
        </w:tc>
        <w:tc>
          <w:tcPr>
            <w:tcW w:w="236" w:type="dxa"/>
          </w:tcPr>
          <w:p w14:paraId="70991874" w14:textId="77777777" w:rsidR="00417FB6" w:rsidRPr="00093A3D" w:rsidRDefault="00417FB6" w:rsidP="00093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gridSpan w:val="2"/>
          </w:tcPr>
          <w:p w14:paraId="3C4C1014" w14:textId="77777777" w:rsidR="00417FB6" w:rsidRPr="00093A3D" w:rsidRDefault="00417FB6" w:rsidP="00093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  <w:p w14:paraId="4D11A582" w14:textId="610DE454" w:rsidR="00417FB6" w:rsidRPr="00093A3D" w:rsidRDefault="00786EC4" w:rsidP="00093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56</w:t>
            </w: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36" w:type="dxa"/>
            <w:gridSpan w:val="2"/>
          </w:tcPr>
          <w:p w14:paraId="390748B0" w14:textId="77777777" w:rsidR="00417FB6" w:rsidRPr="00093A3D" w:rsidRDefault="00417FB6" w:rsidP="00093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677C6752" w14:textId="77777777" w:rsidR="00417FB6" w:rsidRPr="00093A3D" w:rsidRDefault="00417FB6" w:rsidP="00093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  <w:p w14:paraId="2A949765" w14:textId="50306F4F" w:rsidR="00417FB6" w:rsidRPr="00093A3D" w:rsidRDefault="00786EC4" w:rsidP="00093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37"/>
              <w:jc w:val="center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563</w:t>
            </w:r>
          </w:p>
        </w:tc>
        <w:tc>
          <w:tcPr>
            <w:tcW w:w="237" w:type="dxa"/>
            <w:shd w:val="clear" w:color="auto" w:fill="auto"/>
          </w:tcPr>
          <w:p w14:paraId="2180D908" w14:textId="77777777" w:rsidR="00417FB6" w:rsidRPr="00093A3D" w:rsidRDefault="00417FB6" w:rsidP="00093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45" w:type="dxa"/>
            <w:gridSpan w:val="2"/>
            <w:shd w:val="clear" w:color="auto" w:fill="auto"/>
          </w:tcPr>
          <w:p w14:paraId="6712CB7D" w14:textId="77777777" w:rsidR="00417FB6" w:rsidRPr="00093A3D" w:rsidRDefault="00417FB6" w:rsidP="00093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  <w:p w14:paraId="57157478" w14:textId="27E88326" w:rsidR="00417FB6" w:rsidRPr="00093A3D" w:rsidRDefault="00786EC4" w:rsidP="00093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56</w:t>
            </w: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</w:p>
        </w:tc>
      </w:tr>
      <w:tr w:rsidR="00417FB6" w:rsidRPr="00093A3D" w14:paraId="17D0777D" w14:textId="77777777" w:rsidTr="000A41E0">
        <w:trPr>
          <w:tblHeader/>
        </w:trPr>
        <w:tc>
          <w:tcPr>
            <w:tcW w:w="2340" w:type="dxa"/>
            <w:shd w:val="clear" w:color="auto" w:fill="auto"/>
          </w:tcPr>
          <w:p w14:paraId="4ACCD01C" w14:textId="77777777" w:rsidR="00417FB6" w:rsidRPr="00093A3D" w:rsidRDefault="00417FB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120" w:type="dxa"/>
            <w:gridSpan w:val="32"/>
          </w:tcPr>
          <w:p w14:paraId="2E58981E" w14:textId="77777777" w:rsidR="00417FB6" w:rsidRPr="00093A3D" w:rsidRDefault="00417FB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eastAsia="Calibri" w:hAnsi="Angsana New"/>
                <w:i/>
                <w:iCs/>
                <w:color w:val="000000" w:themeColor="text1"/>
                <w:sz w:val="26"/>
                <w:szCs w:val="26"/>
              </w:rPr>
            </w:pPr>
            <w:r w:rsidRPr="00093A3D">
              <w:rPr>
                <w:rFonts w:ascii="Angsana New" w:eastAsia="Calibri" w:hAnsi="Angsana New"/>
                <w:i/>
                <w:iCs/>
                <w:color w:val="000000" w:themeColor="text1"/>
                <w:sz w:val="26"/>
                <w:szCs w:val="26"/>
                <w:cs/>
              </w:rPr>
              <w:t>(พันบาท)</w:t>
            </w:r>
          </w:p>
        </w:tc>
      </w:tr>
      <w:tr w:rsidR="00093A3D" w:rsidRPr="00093A3D" w14:paraId="497D810C" w14:textId="77777777" w:rsidTr="000A41E0">
        <w:tc>
          <w:tcPr>
            <w:tcW w:w="2340" w:type="dxa"/>
            <w:shd w:val="clear" w:color="auto" w:fill="auto"/>
            <w:vAlign w:val="bottom"/>
          </w:tcPr>
          <w:p w14:paraId="2D3C40D9" w14:textId="2522A9D5" w:rsidR="00093A3D" w:rsidRPr="00093A3D" w:rsidRDefault="00093A3D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0"/>
              <w:rPr>
                <w:rFonts w:ascii="Angsana New" w:eastAsia="Calibri" w:hAnsi="Angsan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93A3D">
              <w:rPr>
                <w:rFonts w:ascii="Angsana New" w:eastAsia="Calibri" w:hAnsi="Angsana New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900" w:type="dxa"/>
          </w:tcPr>
          <w:p w14:paraId="7B90954D" w14:textId="77777777" w:rsidR="00093A3D" w:rsidRPr="00093A3D" w:rsidRDefault="00093A3D" w:rsidP="00093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74BCAE52" w14:textId="77777777" w:rsidR="00093A3D" w:rsidRPr="00093A3D" w:rsidRDefault="00093A3D" w:rsidP="00093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14" w:type="dxa"/>
          </w:tcPr>
          <w:p w14:paraId="057869AB" w14:textId="77777777" w:rsidR="00093A3D" w:rsidRPr="00093A3D" w:rsidRDefault="00093A3D" w:rsidP="00093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</w:tcPr>
          <w:p w14:paraId="777A6B8E" w14:textId="77777777" w:rsidR="00093A3D" w:rsidRPr="00093A3D" w:rsidRDefault="00093A3D" w:rsidP="00093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9" w:type="dxa"/>
          </w:tcPr>
          <w:p w14:paraId="2E7D2DC2" w14:textId="77777777" w:rsidR="00093A3D" w:rsidRPr="00093A3D" w:rsidRDefault="00093A3D" w:rsidP="00093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</w:tcPr>
          <w:p w14:paraId="13513908" w14:textId="77777777" w:rsidR="00093A3D" w:rsidRPr="00093A3D" w:rsidRDefault="00093A3D" w:rsidP="00093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7" w:type="dxa"/>
          </w:tcPr>
          <w:p w14:paraId="2E059B4F" w14:textId="77777777" w:rsidR="00093A3D" w:rsidRPr="00093A3D" w:rsidRDefault="00093A3D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</w:tcPr>
          <w:p w14:paraId="2823F068" w14:textId="77777777" w:rsidR="00093A3D" w:rsidRPr="00093A3D" w:rsidRDefault="00093A3D" w:rsidP="00093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5" w:type="dxa"/>
            <w:shd w:val="clear" w:color="auto" w:fill="auto"/>
          </w:tcPr>
          <w:p w14:paraId="05CA7CEF" w14:textId="77777777" w:rsidR="00093A3D" w:rsidRPr="00093A3D" w:rsidRDefault="00093A3D" w:rsidP="00093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44278450" w14:textId="77777777" w:rsidR="00093A3D" w:rsidRPr="00093A3D" w:rsidRDefault="00093A3D" w:rsidP="00093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3B0BC056" w14:textId="77777777" w:rsidR="00093A3D" w:rsidRPr="00093A3D" w:rsidRDefault="00093A3D" w:rsidP="00093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4CDE83D3" w14:textId="77777777" w:rsidR="00093A3D" w:rsidRPr="00093A3D" w:rsidRDefault="00093A3D" w:rsidP="00093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87" w:type="dxa"/>
            <w:gridSpan w:val="2"/>
            <w:shd w:val="clear" w:color="auto" w:fill="auto"/>
          </w:tcPr>
          <w:p w14:paraId="0F7414AA" w14:textId="77777777" w:rsidR="00093A3D" w:rsidRPr="00093A3D" w:rsidRDefault="00093A3D" w:rsidP="00093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73497D85" w14:textId="77777777" w:rsidR="00093A3D" w:rsidRPr="00093A3D" w:rsidRDefault="00093A3D" w:rsidP="00093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65614742" w14:textId="77777777" w:rsidR="00093A3D" w:rsidRPr="00093A3D" w:rsidRDefault="00093A3D" w:rsidP="00093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5FF79733" w14:textId="77777777" w:rsidR="00093A3D" w:rsidRPr="00093A3D" w:rsidRDefault="00093A3D" w:rsidP="00093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54" w:type="dxa"/>
            <w:shd w:val="clear" w:color="auto" w:fill="auto"/>
          </w:tcPr>
          <w:p w14:paraId="387072C5" w14:textId="77777777" w:rsidR="00093A3D" w:rsidRPr="00093A3D" w:rsidRDefault="00093A3D" w:rsidP="00093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4CEFB0FA" w14:textId="77777777" w:rsidR="00093A3D" w:rsidRPr="00093A3D" w:rsidRDefault="00093A3D" w:rsidP="00093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gridSpan w:val="2"/>
          </w:tcPr>
          <w:p w14:paraId="2265569E" w14:textId="77777777" w:rsidR="00093A3D" w:rsidRPr="00093A3D" w:rsidRDefault="00093A3D" w:rsidP="00093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24B89F2D" w14:textId="77777777" w:rsidR="00093A3D" w:rsidRPr="00093A3D" w:rsidRDefault="00093A3D" w:rsidP="00093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59BF4887" w14:textId="77777777" w:rsidR="00093A3D" w:rsidRPr="00093A3D" w:rsidRDefault="00093A3D" w:rsidP="00093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1A4E5250" w14:textId="77777777" w:rsidR="00093A3D" w:rsidRPr="00093A3D" w:rsidRDefault="00093A3D" w:rsidP="00093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45" w:type="dxa"/>
            <w:gridSpan w:val="2"/>
            <w:shd w:val="clear" w:color="auto" w:fill="auto"/>
          </w:tcPr>
          <w:p w14:paraId="49B896C9" w14:textId="77777777" w:rsidR="00093A3D" w:rsidRPr="00093A3D" w:rsidRDefault="00093A3D" w:rsidP="00093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</w:tr>
      <w:tr w:rsidR="000A41E0" w:rsidRPr="00093A3D" w14:paraId="55AFE1A5" w14:textId="77777777" w:rsidTr="000A41E0">
        <w:tc>
          <w:tcPr>
            <w:tcW w:w="2340" w:type="dxa"/>
            <w:shd w:val="clear" w:color="auto" w:fill="auto"/>
            <w:vAlign w:val="bottom"/>
          </w:tcPr>
          <w:p w14:paraId="0EA522F6" w14:textId="77777777" w:rsidR="000A41E0" w:rsidRPr="00093A3D" w:rsidRDefault="000A41E0" w:rsidP="000A4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0" w:type="dxa"/>
          </w:tcPr>
          <w:p w14:paraId="703B00A5" w14:textId="6EB4A2B5" w:rsidR="000A41E0" w:rsidRPr="00093A3D" w:rsidRDefault="00786EC4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="008C73C9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99</w:t>
            </w: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  <w:r w:rsidR="008C73C9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547</w:t>
            </w:r>
          </w:p>
        </w:tc>
        <w:tc>
          <w:tcPr>
            <w:tcW w:w="283" w:type="dxa"/>
          </w:tcPr>
          <w:p w14:paraId="2294AC82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14" w:type="dxa"/>
          </w:tcPr>
          <w:p w14:paraId="3CAAC6BA" w14:textId="5012326B" w:rsidR="000A41E0" w:rsidRPr="00093A3D" w:rsidRDefault="005D20EE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3</w:t>
            </w:r>
            <w:r w:rsidR="000A41E0"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045</w:t>
            </w:r>
            <w:r w:rsidR="000A41E0"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</w:t>
            </w:r>
            <w:r w:rsidR="00786EC4"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284" w:type="dxa"/>
          </w:tcPr>
          <w:p w14:paraId="7E969CB1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9" w:type="dxa"/>
          </w:tcPr>
          <w:p w14:paraId="73062B4F" w14:textId="6ADB7BDB" w:rsidR="000A41E0" w:rsidRPr="00093A3D" w:rsidRDefault="00786EC4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55</w:t>
            </w:r>
            <w:r w:rsidR="00B6543F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465</w:t>
            </w:r>
          </w:p>
        </w:tc>
        <w:tc>
          <w:tcPr>
            <w:tcW w:w="283" w:type="dxa"/>
          </w:tcPr>
          <w:p w14:paraId="4EB85D06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7" w:type="dxa"/>
          </w:tcPr>
          <w:p w14:paraId="11D59B9B" w14:textId="62860894" w:rsidR="000A41E0" w:rsidRPr="00093A3D" w:rsidRDefault="00786EC4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22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6</w:t>
            </w:r>
            <w:r w:rsidR="000A41E0"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754</w:t>
            </w:r>
          </w:p>
        </w:tc>
        <w:tc>
          <w:tcPr>
            <w:tcW w:w="283" w:type="dxa"/>
          </w:tcPr>
          <w:p w14:paraId="4ABF366A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5" w:type="dxa"/>
            <w:shd w:val="clear" w:color="auto" w:fill="auto"/>
          </w:tcPr>
          <w:p w14:paraId="249767B0" w14:textId="598DB1FA" w:rsidR="000A41E0" w:rsidRPr="00093A3D" w:rsidRDefault="00786EC4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21</w:t>
            </w:r>
            <w:r w:rsidR="00B6543F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07</w:t>
            </w: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5F7182FB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20BAD24B" w14:textId="72030DFE" w:rsidR="000A41E0" w:rsidRPr="00093A3D" w:rsidRDefault="00786EC4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</w:t>
            </w:r>
            <w:r w:rsidR="000A41E0"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21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A224B6E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87" w:type="dxa"/>
            <w:gridSpan w:val="2"/>
            <w:shd w:val="clear" w:color="auto" w:fill="auto"/>
          </w:tcPr>
          <w:p w14:paraId="50B4A00A" w14:textId="054A0A44" w:rsidR="000A41E0" w:rsidRPr="00093A3D" w:rsidRDefault="005D20EE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</w:t>
            </w:r>
            <w:r w:rsidR="00B6543F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786EC4"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68</w:t>
            </w:r>
            <w:r w:rsidR="00B6543F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084</w:t>
            </w:r>
          </w:p>
        </w:tc>
        <w:tc>
          <w:tcPr>
            <w:tcW w:w="237" w:type="dxa"/>
            <w:shd w:val="clear" w:color="auto" w:fill="auto"/>
          </w:tcPr>
          <w:p w14:paraId="3C6C7ABF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28ADC66F" w14:textId="4B0BE8B7" w:rsidR="000A41E0" w:rsidRPr="00093A3D" w:rsidRDefault="005D20EE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</w:t>
            </w:r>
            <w:r w:rsidR="000A41E0"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786EC4"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99</w:t>
            </w:r>
            <w:r w:rsidR="000A41E0"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478</w:t>
            </w:r>
          </w:p>
        </w:tc>
        <w:tc>
          <w:tcPr>
            <w:tcW w:w="236" w:type="dxa"/>
            <w:gridSpan w:val="2"/>
          </w:tcPr>
          <w:p w14:paraId="2DA24A05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54" w:type="dxa"/>
            <w:shd w:val="clear" w:color="auto" w:fill="auto"/>
          </w:tcPr>
          <w:p w14:paraId="45FE7669" w14:textId="131A603C" w:rsidR="000A41E0" w:rsidRPr="00093A3D" w:rsidRDefault="00B6543F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E1176C1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gridSpan w:val="2"/>
          </w:tcPr>
          <w:p w14:paraId="0F05B770" w14:textId="2A942D0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695AF7AF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61DCF706" w14:textId="1F0B2106" w:rsidR="000A41E0" w:rsidRPr="00093A3D" w:rsidRDefault="005D20EE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</w:t>
            </w:r>
            <w:r w:rsidR="00B6543F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786EC4"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68</w:t>
            </w:r>
            <w:r w:rsidR="00B6543F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084</w:t>
            </w:r>
          </w:p>
        </w:tc>
        <w:tc>
          <w:tcPr>
            <w:tcW w:w="237" w:type="dxa"/>
            <w:shd w:val="clear" w:color="auto" w:fill="auto"/>
          </w:tcPr>
          <w:p w14:paraId="74FD8415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45" w:type="dxa"/>
            <w:gridSpan w:val="2"/>
            <w:shd w:val="clear" w:color="auto" w:fill="auto"/>
          </w:tcPr>
          <w:p w14:paraId="3CC110D7" w14:textId="79A6F86A" w:rsidR="000A41E0" w:rsidRPr="00093A3D" w:rsidRDefault="005D20EE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</w:t>
            </w:r>
            <w:r w:rsidR="000A41E0"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786EC4"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99</w:t>
            </w:r>
            <w:r w:rsidR="000A41E0"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478</w:t>
            </w:r>
          </w:p>
        </w:tc>
      </w:tr>
      <w:tr w:rsidR="000A41E0" w:rsidRPr="00093A3D" w14:paraId="2E6CC144" w14:textId="77777777" w:rsidTr="000B4DF6">
        <w:tc>
          <w:tcPr>
            <w:tcW w:w="2340" w:type="dxa"/>
            <w:shd w:val="clear" w:color="auto" w:fill="auto"/>
            <w:vAlign w:val="bottom"/>
          </w:tcPr>
          <w:p w14:paraId="5770531A" w14:textId="77777777" w:rsidR="000A41E0" w:rsidRPr="00093A3D" w:rsidRDefault="000A41E0" w:rsidP="000A4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B30F653" w14:textId="0B9E9413" w:rsidR="000A41E0" w:rsidRPr="00093A3D" w:rsidRDefault="005D20EE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33</w:t>
            </w:r>
            <w:r w:rsidR="00786EC4"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83" w:type="dxa"/>
          </w:tcPr>
          <w:p w14:paraId="70667483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</w:tcPr>
          <w:p w14:paraId="2590C5CB" w14:textId="0F65C9AA" w:rsidR="000A41E0" w:rsidRPr="00093A3D" w:rsidRDefault="005D20EE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</w:t>
            </w:r>
            <w:r w:rsidR="000A41E0"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96</w:t>
            </w:r>
            <w:r w:rsidR="00786EC4"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84" w:type="dxa"/>
          </w:tcPr>
          <w:p w14:paraId="3E00CE7E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3FFE9822" w14:textId="64997521" w:rsidR="000A41E0" w:rsidRPr="00093A3D" w:rsidRDefault="005D20EE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59</w:t>
            </w:r>
            <w:r w:rsidR="00B6543F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399</w:t>
            </w:r>
          </w:p>
        </w:tc>
        <w:tc>
          <w:tcPr>
            <w:tcW w:w="283" w:type="dxa"/>
          </w:tcPr>
          <w:p w14:paraId="251F1A75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14:paraId="3546C6A2" w14:textId="4D355E71" w:rsidR="000A41E0" w:rsidRPr="00093A3D" w:rsidRDefault="00786EC4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</w:t>
            </w:r>
            <w:r w:rsidR="000A41E0"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6</w:t>
            </w: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21</w:t>
            </w:r>
          </w:p>
        </w:tc>
        <w:tc>
          <w:tcPr>
            <w:tcW w:w="283" w:type="dxa"/>
          </w:tcPr>
          <w:p w14:paraId="773EFD4E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5" w:type="dxa"/>
            <w:tcBorders>
              <w:bottom w:val="single" w:sz="4" w:space="0" w:color="auto"/>
            </w:tcBorders>
            <w:shd w:val="clear" w:color="auto" w:fill="auto"/>
          </w:tcPr>
          <w:p w14:paraId="46888BFA" w14:textId="351B4649" w:rsidR="000A41E0" w:rsidRPr="00093A3D" w:rsidRDefault="00B6543F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7F6ECC5C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A2DDC1" w14:textId="415B54C4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7B222A86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8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C648B8" w14:textId="2B05EFC6" w:rsidR="000A41E0" w:rsidRPr="00093A3D" w:rsidRDefault="005D20EE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59</w:t>
            </w:r>
            <w:r w:rsidR="00B6543F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730</w:t>
            </w:r>
          </w:p>
        </w:tc>
        <w:tc>
          <w:tcPr>
            <w:tcW w:w="237" w:type="dxa"/>
            <w:shd w:val="clear" w:color="auto" w:fill="auto"/>
          </w:tcPr>
          <w:p w14:paraId="19E0A65E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5B30B9" w14:textId="4FCBA30A" w:rsidR="000A41E0" w:rsidRPr="00093A3D" w:rsidRDefault="00786EC4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</w:t>
            </w:r>
            <w:r w:rsidR="000A41E0"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583</w:t>
            </w:r>
          </w:p>
        </w:tc>
        <w:tc>
          <w:tcPr>
            <w:tcW w:w="236" w:type="dxa"/>
            <w:gridSpan w:val="2"/>
          </w:tcPr>
          <w:p w14:paraId="77691B78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164FCAE0" w14:textId="3F20C129" w:rsidR="000A41E0" w:rsidRPr="00093A3D" w:rsidRDefault="00B6543F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(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59</w:t>
            </w:r>
            <w:r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730</w:t>
            </w:r>
            <w:r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0E26A5A8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7BADCCEF" w14:textId="2C7A5B7C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(</w:t>
            </w:r>
            <w:r w:rsidR="00786EC4"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</w:t>
            </w:r>
            <w:r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583</w:t>
            </w:r>
            <w:r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  <w:gridSpan w:val="2"/>
          </w:tcPr>
          <w:p w14:paraId="559BE1C9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31CAB0" w14:textId="60B0F38A" w:rsidR="000A41E0" w:rsidRPr="00093A3D" w:rsidRDefault="00B6543F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939A6A5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4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BAC037" w14:textId="00172080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0A41E0" w:rsidRPr="00093A3D" w14:paraId="62078904" w14:textId="77777777" w:rsidTr="000A41E0">
        <w:trPr>
          <w:trHeight w:val="355"/>
        </w:trPr>
        <w:tc>
          <w:tcPr>
            <w:tcW w:w="2340" w:type="dxa"/>
            <w:shd w:val="clear" w:color="auto" w:fill="auto"/>
            <w:vAlign w:val="bottom"/>
          </w:tcPr>
          <w:p w14:paraId="1D3F2BE4" w14:textId="77777777" w:rsidR="000A41E0" w:rsidRPr="00093A3D" w:rsidRDefault="000A41E0" w:rsidP="000A4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093A3D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B8389AB" w14:textId="0396ACF5" w:rsidR="000A41E0" w:rsidRPr="00093A3D" w:rsidRDefault="00786EC4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86EC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2</w:t>
            </w:r>
            <w:r w:rsidR="008C73C9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99</w:t>
            </w:r>
            <w:r w:rsidRPr="00786EC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="008C73C9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878</w:t>
            </w:r>
          </w:p>
        </w:tc>
        <w:tc>
          <w:tcPr>
            <w:tcW w:w="283" w:type="dxa"/>
          </w:tcPr>
          <w:p w14:paraId="204535AC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</w:tcPr>
          <w:p w14:paraId="1A28C514" w14:textId="7DD2F12D" w:rsidR="000A41E0" w:rsidRPr="00093A3D" w:rsidRDefault="005D20EE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="000A41E0" w:rsidRPr="00093A3D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05</w:t>
            </w:r>
            <w:r w:rsidR="00786EC4" w:rsidRPr="00786EC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="000A41E0" w:rsidRPr="00093A3D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476</w:t>
            </w:r>
          </w:p>
        </w:tc>
        <w:tc>
          <w:tcPr>
            <w:tcW w:w="284" w:type="dxa"/>
          </w:tcPr>
          <w:p w14:paraId="291D4F95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</w:tcPr>
          <w:p w14:paraId="6482CD43" w14:textId="44FB3CB1" w:rsidR="000A41E0" w:rsidRPr="00093A3D" w:rsidRDefault="005D20EE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="00786EC4" w:rsidRPr="00786EC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4</w:t>
            </w:r>
            <w:r w:rsidR="00B6543F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864</w:t>
            </w:r>
          </w:p>
        </w:tc>
        <w:tc>
          <w:tcPr>
            <w:tcW w:w="283" w:type="dxa"/>
          </w:tcPr>
          <w:p w14:paraId="09095DC8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</w:tcPr>
          <w:p w14:paraId="475F7E59" w14:textId="587D7187" w:rsidR="000A41E0" w:rsidRPr="00093A3D" w:rsidRDefault="00786EC4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2</w:t>
            </w:r>
            <w:r w:rsidR="005D20EE"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44</w:t>
            </w:r>
            <w:r w:rsidR="000A41E0" w:rsidRPr="00093A3D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375</w:t>
            </w:r>
          </w:p>
        </w:tc>
        <w:tc>
          <w:tcPr>
            <w:tcW w:w="283" w:type="dxa"/>
          </w:tcPr>
          <w:p w14:paraId="357EFB1E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747F1E" w14:textId="356FED93" w:rsidR="000A41E0" w:rsidRPr="00093A3D" w:rsidRDefault="00786EC4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21</w:t>
            </w:r>
            <w:r w:rsidR="00B6543F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07</w:t>
            </w:r>
            <w:r w:rsidRPr="00786EC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073D9E35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EB17D7" w14:textId="0B3BEE24" w:rsidR="000A41E0" w:rsidRPr="00093A3D" w:rsidRDefault="00786EC4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2</w:t>
            </w:r>
            <w:r w:rsidR="005D20EE"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7</w:t>
            </w:r>
            <w:r w:rsidR="000A41E0" w:rsidRPr="00093A3D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786EC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21</w:t>
            </w:r>
            <w:r w:rsidR="005D20EE"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12FE82FA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F36B90" w14:textId="36EF4C9E" w:rsidR="000A41E0" w:rsidRPr="00093A3D" w:rsidRDefault="005D20EE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="00B6543F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="00786EC4" w:rsidRPr="00786EC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2</w:t>
            </w: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7</w:t>
            </w:r>
            <w:r w:rsidR="00B6543F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8</w:t>
            </w:r>
            <w:r w:rsidR="00786EC4" w:rsidRPr="00786EC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237" w:type="dxa"/>
            <w:shd w:val="clear" w:color="auto" w:fill="auto"/>
          </w:tcPr>
          <w:p w14:paraId="3D725CBD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5C87F0" w14:textId="46082CBA" w:rsidR="000A41E0" w:rsidRPr="00093A3D" w:rsidRDefault="005D20EE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="000A41E0" w:rsidRPr="00093A3D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="00786EC4" w:rsidRPr="00786EC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2</w:t>
            </w: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="000A41E0" w:rsidRPr="00093A3D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06</w:t>
            </w:r>
            <w:r w:rsidR="00786EC4" w:rsidRPr="00786EC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36" w:type="dxa"/>
            <w:gridSpan w:val="2"/>
          </w:tcPr>
          <w:p w14:paraId="63D7F4C0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D55F89" w14:textId="5F079A83" w:rsidR="000A41E0" w:rsidRPr="00093A3D" w:rsidRDefault="00B6543F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="005D20EE"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59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730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0ABEF94B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B6E62B9" w14:textId="61614F7D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093A3D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="00786EC4" w:rsidRPr="00786EC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2</w:t>
            </w:r>
            <w:r w:rsidR="005D20EE"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Pr="00093A3D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583</w:t>
            </w:r>
            <w:r w:rsidRPr="00093A3D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  <w:gridSpan w:val="2"/>
          </w:tcPr>
          <w:p w14:paraId="34CE410E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A27480" w14:textId="688AFE7C" w:rsidR="000A41E0" w:rsidRPr="00093A3D" w:rsidRDefault="005D20EE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="00B6543F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786EC4" w:rsidRPr="00786EC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2</w:t>
            </w: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68</w:t>
            </w:r>
            <w:r w:rsidR="00B6543F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084</w:t>
            </w:r>
          </w:p>
        </w:tc>
        <w:tc>
          <w:tcPr>
            <w:tcW w:w="237" w:type="dxa"/>
            <w:shd w:val="clear" w:color="auto" w:fill="auto"/>
          </w:tcPr>
          <w:p w14:paraId="5E5C381A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E122FA" w14:textId="1146E968" w:rsidR="000A41E0" w:rsidRPr="00093A3D" w:rsidRDefault="005D20EE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="000A41E0" w:rsidRPr="00093A3D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786EC4" w:rsidRPr="00786EC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2</w:t>
            </w: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99</w:t>
            </w:r>
            <w:r w:rsidR="000A41E0" w:rsidRPr="00093A3D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478</w:t>
            </w:r>
          </w:p>
        </w:tc>
      </w:tr>
      <w:tr w:rsidR="000A41E0" w:rsidRPr="00093A3D" w14:paraId="57B8A7AA" w14:textId="77777777" w:rsidTr="000A41E0">
        <w:tc>
          <w:tcPr>
            <w:tcW w:w="2340" w:type="dxa"/>
            <w:shd w:val="clear" w:color="auto" w:fill="auto"/>
            <w:vAlign w:val="bottom"/>
          </w:tcPr>
          <w:p w14:paraId="56204122" w14:textId="77777777" w:rsidR="000A41E0" w:rsidRPr="00093A3D" w:rsidRDefault="000A41E0" w:rsidP="000A4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E6F97A9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0A19EDDD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shd w:val="clear" w:color="auto" w:fill="auto"/>
          </w:tcPr>
          <w:p w14:paraId="1FC6E4FE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2C4BB679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A3FD65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013D09CD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ADA590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29B53F9C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795" w:type="dxa"/>
            <w:tcBorders>
              <w:top w:val="single" w:sz="4" w:space="0" w:color="auto"/>
            </w:tcBorders>
            <w:shd w:val="clear" w:color="auto" w:fill="auto"/>
          </w:tcPr>
          <w:p w14:paraId="29560ECA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658225AC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CEC2837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1ACF975B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8EE3B94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37" w:type="dxa"/>
            <w:shd w:val="clear" w:color="auto" w:fill="auto"/>
          </w:tcPr>
          <w:p w14:paraId="5670551C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E7E03CA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36" w:type="dxa"/>
            <w:gridSpan w:val="2"/>
          </w:tcPr>
          <w:p w14:paraId="33643673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268999FE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36" w:type="dxa"/>
          </w:tcPr>
          <w:p w14:paraId="07E5724E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</w:tcPr>
          <w:p w14:paraId="085EC353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36" w:type="dxa"/>
            <w:gridSpan w:val="2"/>
          </w:tcPr>
          <w:p w14:paraId="36780857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35E4CC7F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37" w:type="dxa"/>
            <w:shd w:val="clear" w:color="auto" w:fill="auto"/>
          </w:tcPr>
          <w:p w14:paraId="2585E447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C933DDA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</w:tr>
      <w:tr w:rsidR="000A41E0" w:rsidRPr="00093A3D" w14:paraId="59CBC0BA" w14:textId="77777777" w:rsidTr="000A41E0">
        <w:tc>
          <w:tcPr>
            <w:tcW w:w="2340" w:type="dxa"/>
            <w:shd w:val="clear" w:color="auto" w:fill="auto"/>
            <w:vAlign w:val="bottom"/>
          </w:tcPr>
          <w:p w14:paraId="62050BEF" w14:textId="77777777" w:rsidR="000A41E0" w:rsidRPr="00093A3D" w:rsidRDefault="000A41E0" w:rsidP="000A4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093A3D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900" w:type="dxa"/>
            <w:shd w:val="clear" w:color="auto" w:fill="auto"/>
          </w:tcPr>
          <w:p w14:paraId="76A7AE3B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19D4088B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14" w:type="dxa"/>
            <w:shd w:val="clear" w:color="auto" w:fill="auto"/>
          </w:tcPr>
          <w:p w14:paraId="765880C1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3C505829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152F409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1668E0A1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07E2E92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13CD65B7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5" w:type="dxa"/>
            <w:shd w:val="clear" w:color="auto" w:fill="auto"/>
          </w:tcPr>
          <w:p w14:paraId="49C3ECAE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7C5BA8D2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636889C8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3C7AA37C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87" w:type="dxa"/>
            <w:gridSpan w:val="2"/>
            <w:shd w:val="clear" w:color="auto" w:fill="auto"/>
          </w:tcPr>
          <w:p w14:paraId="47DEA01E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42B17118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2C4C8986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0F44B16D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54" w:type="dxa"/>
            <w:shd w:val="clear" w:color="auto" w:fill="auto"/>
          </w:tcPr>
          <w:p w14:paraId="59574A9C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04D61C5D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gridSpan w:val="2"/>
          </w:tcPr>
          <w:p w14:paraId="250ADF86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2D2DD2F3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520281C1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45389BE9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45" w:type="dxa"/>
            <w:gridSpan w:val="2"/>
            <w:shd w:val="clear" w:color="auto" w:fill="auto"/>
          </w:tcPr>
          <w:p w14:paraId="27C20879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</w:tr>
      <w:tr w:rsidR="000A41E0" w:rsidRPr="00093A3D" w14:paraId="7575E1D8" w14:textId="77777777" w:rsidTr="000A41E0">
        <w:tc>
          <w:tcPr>
            <w:tcW w:w="2340" w:type="dxa"/>
            <w:shd w:val="clear" w:color="auto" w:fill="auto"/>
          </w:tcPr>
          <w:p w14:paraId="78AD974D" w14:textId="77777777" w:rsidR="000A41E0" w:rsidRPr="00093A3D" w:rsidRDefault="000A41E0" w:rsidP="000A41E0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093A3D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ส่วนงานภูมิศาสตร์หลัก</w:t>
            </w:r>
            <w:r w:rsidRPr="00093A3D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900" w:type="dxa"/>
          </w:tcPr>
          <w:p w14:paraId="36926F37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</w:tcPr>
          <w:p w14:paraId="2AC16FC4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14" w:type="dxa"/>
          </w:tcPr>
          <w:p w14:paraId="59E9836D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</w:tcPr>
          <w:p w14:paraId="6E63C28A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9" w:type="dxa"/>
            <w:shd w:val="clear" w:color="auto" w:fill="auto"/>
          </w:tcPr>
          <w:p w14:paraId="042B0F17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02EE88A7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</w:tcPr>
          <w:p w14:paraId="13FD10FD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6E8174BB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5" w:type="dxa"/>
            <w:shd w:val="clear" w:color="auto" w:fill="auto"/>
          </w:tcPr>
          <w:p w14:paraId="77680AF6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6D798842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6A6D46C8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7D415BC4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87" w:type="dxa"/>
            <w:gridSpan w:val="2"/>
            <w:shd w:val="clear" w:color="auto" w:fill="auto"/>
          </w:tcPr>
          <w:p w14:paraId="4F6A6ABC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408D83F1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100B7FA2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242C1D7B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54" w:type="dxa"/>
            <w:shd w:val="clear" w:color="auto" w:fill="auto"/>
          </w:tcPr>
          <w:p w14:paraId="4B73B0EE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30576B9C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gridSpan w:val="2"/>
          </w:tcPr>
          <w:p w14:paraId="24C80EA6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29E6BB04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13A15196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2EC3A5C2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45" w:type="dxa"/>
            <w:gridSpan w:val="2"/>
            <w:shd w:val="clear" w:color="auto" w:fill="auto"/>
          </w:tcPr>
          <w:p w14:paraId="22BADB25" w14:textId="77777777" w:rsidR="000A41E0" w:rsidRPr="00093A3D" w:rsidRDefault="000A41E0" w:rsidP="000A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</w:tr>
      <w:tr w:rsidR="00B6543F" w:rsidRPr="00093A3D" w14:paraId="3323734F" w14:textId="77777777" w:rsidTr="000A41E0">
        <w:tc>
          <w:tcPr>
            <w:tcW w:w="2340" w:type="dxa"/>
            <w:shd w:val="clear" w:color="auto" w:fill="auto"/>
          </w:tcPr>
          <w:p w14:paraId="46661FA4" w14:textId="77777777" w:rsidR="00B6543F" w:rsidRPr="00093A3D" w:rsidRDefault="00B6543F" w:rsidP="00B6543F">
            <w:pPr>
              <w:spacing w:line="240" w:lineRule="auto"/>
              <w:ind w:left="72" w:right="-115" w:hanging="72"/>
              <w:rPr>
                <w:rFonts w:ascii="Angsana New" w:hAnsi="Angsana New"/>
                <w:color w:val="000000" w:themeColor="text1"/>
                <w:sz w:val="26"/>
                <w:szCs w:val="26"/>
                <w:lang w:eastAsia="en-GB" w:bidi="ar-SA"/>
              </w:rPr>
            </w:pPr>
            <w:r w:rsidRPr="00093A3D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en-GB"/>
              </w:rPr>
              <w:t>ไทย</w:t>
            </w:r>
          </w:p>
        </w:tc>
        <w:tc>
          <w:tcPr>
            <w:tcW w:w="900" w:type="dxa"/>
          </w:tcPr>
          <w:p w14:paraId="56D8C04D" w14:textId="34CFB20D" w:rsidR="00B6543F" w:rsidRPr="00093A3D" w:rsidRDefault="00786EC4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  <w:r w:rsidR="00B6543F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83</w:t>
            </w:r>
            <w:r w:rsidR="00B6543F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33</w:t>
            </w:r>
          </w:p>
        </w:tc>
        <w:tc>
          <w:tcPr>
            <w:tcW w:w="283" w:type="dxa"/>
          </w:tcPr>
          <w:p w14:paraId="54562F20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14" w:type="dxa"/>
          </w:tcPr>
          <w:p w14:paraId="095AC0B6" w14:textId="55DA0B86" w:rsidR="00B6543F" w:rsidRPr="00093A3D" w:rsidRDefault="00786EC4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  <w:r w:rsidR="00B6543F"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55</w:t>
            </w:r>
            <w:r w:rsidR="00B6543F"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450</w:t>
            </w:r>
          </w:p>
        </w:tc>
        <w:tc>
          <w:tcPr>
            <w:tcW w:w="284" w:type="dxa"/>
          </w:tcPr>
          <w:p w14:paraId="799FB0AC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9" w:type="dxa"/>
            <w:shd w:val="clear" w:color="auto" w:fill="auto"/>
          </w:tcPr>
          <w:p w14:paraId="7E49BD47" w14:textId="6FDF82F2" w:rsidR="00B6543F" w:rsidRPr="00093A3D" w:rsidRDefault="00786EC4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90</w:t>
            </w:r>
            <w:r w:rsidR="00B6543F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12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6DEF444D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</w:tcPr>
          <w:p w14:paraId="0F1C3363" w14:textId="1F44A796" w:rsidR="00B6543F" w:rsidRPr="00093A3D" w:rsidRDefault="00786EC4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38</w:t>
            </w:r>
            <w:r w:rsidR="00B6543F"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0</w:t>
            </w: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14:paraId="47EC28B8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5" w:type="dxa"/>
            <w:shd w:val="clear" w:color="auto" w:fill="auto"/>
          </w:tcPr>
          <w:p w14:paraId="49E2E6D2" w14:textId="6AA5CB5C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20BDE72C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305A5781" w14:textId="3C47B093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14DBC582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87" w:type="dxa"/>
            <w:gridSpan w:val="2"/>
            <w:shd w:val="clear" w:color="auto" w:fill="auto"/>
          </w:tcPr>
          <w:p w14:paraId="4E34D74E" w14:textId="3B5267CB" w:rsidR="00B6543F" w:rsidRPr="00093A3D" w:rsidRDefault="00786EC4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  <w:r w:rsidR="00B6543F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573</w:t>
            </w:r>
            <w:r w:rsidR="00B6543F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359</w:t>
            </w:r>
          </w:p>
        </w:tc>
        <w:tc>
          <w:tcPr>
            <w:tcW w:w="237" w:type="dxa"/>
            <w:shd w:val="clear" w:color="auto" w:fill="auto"/>
          </w:tcPr>
          <w:p w14:paraId="5C34A553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6AB740C2" w14:textId="280B2559" w:rsidR="00B6543F" w:rsidRPr="00093A3D" w:rsidRDefault="00786EC4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  <w:r w:rsidR="00B6543F"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393</w:t>
            </w:r>
            <w:r w:rsidR="00B6543F"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65</w:t>
            </w: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36" w:type="dxa"/>
            <w:gridSpan w:val="2"/>
          </w:tcPr>
          <w:p w14:paraId="133C49FE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54" w:type="dxa"/>
            <w:shd w:val="clear" w:color="auto" w:fill="auto"/>
          </w:tcPr>
          <w:p w14:paraId="0AEF3DE3" w14:textId="1A91A023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(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59</w:t>
            </w:r>
            <w:r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46</w:t>
            </w:r>
            <w:r w:rsidR="00786EC4"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  <w:r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1725F22D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gridSpan w:val="2"/>
          </w:tcPr>
          <w:p w14:paraId="25C8717B" w14:textId="6F9247F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(</w:t>
            </w:r>
            <w:r w:rsidR="00786EC4"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</w:t>
            </w:r>
            <w:r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6</w:t>
            </w:r>
            <w:r w:rsidR="00786EC4"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21</w:t>
            </w:r>
            <w:r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  <w:gridSpan w:val="2"/>
          </w:tcPr>
          <w:p w14:paraId="15B639F4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0AD9F6F2" w14:textId="5AD90983" w:rsidR="00B6543F" w:rsidRPr="00093A3D" w:rsidRDefault="00786EC4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  <w:r w:rsidR="00B6543F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</w:t>
            </w: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</w:t>
            </w:r>
            <w:r w:rsidR="00B6543F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898</w:t>
            </w:r>
          </w:p>
        </w:tc>
        <w:tc>
          <w:tcPr>
            <w:tcW w:w="237" w:type="dxa"/>
            <w:shd w:val="clear" w:color="auto" w:fill="auto"/>
          </w:tcPr>
          <w:p w14:paraId="66E36952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45" w:type="dxa"/>
            <w:gridSpan w:val="2"/>
            <w:shd w:val="clear" w:color="auto" w:fill="auto"/>
          </w:tcPr>
          <w:p w14:paraId="3D4C4C9A" w14:textId="06BD0172" w:rsidR="00B6543F" w:rsidRPr="00093A3D" w:rsidRDefault="00786EC4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  <w:r w:rsidR="00B6543F"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376</w:t>
            </w:r>
            <w:r w:rsidR="00B6543F"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030</w:t>
            </w:r>
          </w:p>
        </w:tc>
      </w:tr>
      <w:tr w:rsidR="00B6543F" w:rsidRPr="00093A3D" w14:paraId="00425B61" w14:textId="77777777" w:rsidTr="000B4DF6">
        <w:tc>
          <w:tcPr>
            <w:tcW w:w="2340" w:type="dxa"/>
            <w:shd w:val="clear" w:color="auto" w:fill="auto"/>
          </w:tcPr>
          <w:p w14:paraId="720B5C7D" w14:textId="77777777" w:rsidR="00B6543F" w:rsidRPr="00093A3D" w:rsidRDefault="00B6543F" w:rsidP="00B6543F">
            <w:pPr>
              <w:spacing w:line="240" w:lineRule="auto"/>
              <w:ind w:left="72" w:right="-115" w:hanging="72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093A3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eastAsia="en-GB"/>
              </w:rPr>
              <w:t>อินโดนีเซียและฟิลิปปินส์</w:t>
            </w:r>
          </w:p>
        </w:tc>
        <w:tc>
          <w:tcPr>
            <w:tcW w:w="900" w:type="dxa"/>
          </w:tcPr>
          <w:p w14:paraId="38E8097E" w14:textId="110762BA" w:rsidR="00B6543F" w:rsidRPr="00093A3D" w:rsidRDefault="005D20E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667</w:t>
            </w:r>
            <w:r w:rsidR="00B6543F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788</w:t>
            </w:r>
          </w:p>
        </w:tc>
        <w:tc>
          <w:tcPr>
            <w:tcW w:w="283" w:type="dxa"/>
          </w:tcPr>
          <w:p w14:paraId="38C0F7C6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14" w:type="dxa"/>
          </w:tcPr>
          <w:p w14:paraId="5DEE27F7" w14:textId="6EBB576B" w:rsidR="00B6543F" w:rsidRPr="00093A3D" w:rsidRDefault="005D20E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776</w:t>
            </w:r>
            <w:r w:rsidR="00B6543F"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786EC4"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11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284" w:type="dxa"/>
          </w:tcPr>
          <w:p w14:paraId="1480220C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9" w:type="dxa"/>
            <w:shd w:val="clear" w:color="auto" w:fill="auto"/>
          </w:tcPr>
          <w:p w14:paraId="12A6EEBE" w14:textId="68E99B44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921B455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</w:tcPr>
          <w:p w14:paraId="0D0FFB65" w14:textId="0B3F7002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92C155A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5" w:type="dxa"/>
            <w:shd w:val="clear" w:color="auto" w:fill="auto"/>
          </w:tcPr>
          <w:p w14:paraId="6B3BF85B" w14:textId="757774C4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76B3B304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66E7994F" w14:textId="372CF481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5DF16B73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11B40F5E" w14:textId="62C3842D" w:rsidR="00B6543F" w:rsidRPr="00093A3D" w:rsidRDefault="005D20E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667</w:t>
            </w:r>
            <w:r w:rsidR="00B6543F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788</w:t>
            </w:r>
          </w:p>
        </w:tc>
        <w:tc>
          <w:tcPr>
            <w:tcW w:w="237" w:type="dxa"/>
            <w:shd w:val="clear" w:color="auto" w:fill="auto"/>
          </w:tcPr>
          <w:p w14:paraId="43BE54E7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7" w:type="dxa"/>
            <w:gridSpan w:val="2"/>
            <w:shd w:val="clear" w:color="auto" w:fill="auto"/>
            <w:vAlign w:val="bottom"/>
          </w:tcPr>
          <w:p w14:paraId="77CBEDE4" w14:textId="3A0C3B5C" w:rsidR="00B6543F" w:rsidRPr="00093A3D" w:rsidRDefault="005D20E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776</w:t>
            </w:r>
            <w:r w:rsidR="00B6543F"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786EC4"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11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236" w:type="dxa"/>
            <w:gridSpan w:val="2"/>
          </w:tcPr>
          <w:p w14:paraId="65724B12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54" w:type="dxa"/>
            <w:shd w:val="clear" w:color="auto" w:fill="auto"/>
          </w:tcPr>
          <w:p w14:paraId="6CB6EC7E" w14:textId="46369E06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09BA0C0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gridSpan w:val="2"/>
          </w:tcPr>
          <w:p w14:paraId="2D72ACB5" w14:textId="657E5AC0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2358761F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3B838FD" w14:textId="7941A527" w:rsidR="00B6543F" w:rsidRPr="00093A3D" w:rsidRDefault="005D20E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667</w:t>
            </w:r>
            <w:r w:rsidR="00B6543F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788</w:t>
            </w:r>
          </w:p>
        </w:tc>
        <w:tc>
          <w:tcPr>
            <w:tcW w:w="237" w:type="dxa"/>
            <w:shd w:val="clear" w:color="auto" w:fill="auto"/>
          </w:tcPr>
          <w:p w14:paraId="1D6EFE74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45" w:type="dxa"/>
            <w:gridSpan w:val="2"/>
            <w:shd w:val="clear" w:color="auto" w:fill="auto"/>
            <w:vAlign w:val="bottom"/>
          </w:tcPr>
          <w:p w14:paraId="462478FD" w14:textId="032875A5" w:rsidR="00B6543F" w:rsidRPr="00093A3D" w:rsidRDefault="005D20E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776</w:t>
            </w:r>
            <w:r w:rsidR="00B6543F"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786EC4"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11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8</w:t>
            </w:r>
          </w:p>
        </w:tc>
      </w:tr>
      <w:tr w:rsidR="00B6543F" w:rsidRPr="00093A3D" w14:paraId="393C3A7B" w14:textId="77777777" w:rsidTr="000B4DF6">
        <w:tc>
          <w:tcPr>
            <w:tcW w:w="2340" w:type="dxa"/>
            <w:shd w:val="clear" w:color="auto" w:fill="auto"/>
          </w:tcPr>
          <w:p w14:paraId="0CB84712" w14:textId="77777777" w:rsidR="00B6543F" w:rsidRPr="00093A3D" w:rsidRDefault="00B6543F" w:rsidP="00B6543F">
            <w:pPr>
              <w:spacing w:line="240" w:lineRule="auto"/>
              <w:ind w:left="72" w:right="-115" w:hanging="72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093A3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eastAsia="en-GB"/>
              </w:rPr>
              <w:t>เกาหลี</w:t>
            </w:r>
          </w:p>
        </w:tc>
        <w:tc>
          <w:tcPr>
            <w:tcW w:w="900" w:type="dxa"/>
          </w:tcPr>
          <w:p w14:paraId="148B452D" w14:textId="00D3ED96" w:rsidR="00B6543F" w:rsidRPr="00093A3D" w:rsidRDefault="00786EC4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47</w:t>
            </w:r>
            <w:r w:rsidR="00B6543F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74</w:t>
            </w:r>
          </w:p>
        </w:tc>
        <w:tc>
          <w:tcPr>
            <w:tcW w:w="283" w:type="dxa"/>
          </w:tcPr>
          <w:p w14:paraId="3DE983B7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14" w:type="dxa"/>
          </w:tcPr>
          <w:p w14:paraId="426ECCCC" w14:textId="1357FE2C" w:rsidR="00B6543F" w:rsidRPr="00093A3D" w:rsidRDefault="005D20E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</w:t>
            </w:r>
            <w:r w:rsidR="00786EC4"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8</w:t>
            </w:r>
            <w:r w:rsidR="00B6543F"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769</w:t>
            </w:r>
          </w:p>
        </w:tc>
        <w:tc>
          <w:tcPr>
            <w:tcW w:w="284" w:type="dxa"/>
          </w:tcPr>
          <w:p w14:paraId="2FB39104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9" w:type="dxa"/>
            <w:shd w:val="clear" w:color="auto" w:fill="auto"/>
          </w:tcPr>
          <w:p w14:paraId="16CF174E" w14:textId="64F67E41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1BDBE70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</w:tcPr>
          <w:p w14:paraId="073FA3E2" w14:textId="717208EA" w:rsidR="00B6543F" w:rsidRPr="00093A3D" w:rsidRDefault="00786EC4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  <w:r w:rsidR="00B6543F"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530</w:t>
            </w:r>
          </w:p>
        </w:tc>
        <w:tc>
          <w:tcPr>
            <w:tcW w:w="283" w:type="dxa"/>
            <w:shd w:val="clear" w:color="auto" w:fill="auto"/>
          </w:tcPr>
          <w:p w14:paraId="2F7EDCBC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5" w:type="dxa"/>
            <w:shd w:val="clear" w:color="auto" w:fill="auto"/>
          </w:tcPr>
          <w:p w14:paraId="30E6E4A6" w14:textId="02C78189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24DE91AB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09870D0A" w14:textId="49F6E241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1D0BE9CA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6D14A3DA" w14:textId="1B3F2BA6" w:rsidR="00B6543F" w:rsidRPr="00093A3D" w:rsidRDefault="00786EC4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47</w:t>
            </w:r>
            <w:r w:rsidR="00B6543F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74</w:t>
            </w:r>
          </w:p>
        </w:tc>
        <w:tc>
          <w:tcPr>
            <w:tcW w:w="237" w:type="dxa"/>
            <w:shd w:val="clear" w:color="auto" w:fill="auto"/>
          </w:tcPr>
          <w:p w14:paraId="4BDEC83F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7" w:type="dxa"/>
            <w:gridSpan w:val="2"/>
            <w:shd w:val="clear" w:color="auto" w:fill="auto"/>
            <w:vAlign w:val="bottom"/>
          </w:tcPr>
          <w:p w14:paraId="3CB50203" w14:textId="5722AE24" w:rsidR="00B6543F" w:rsidRPr="00093A3D" w:rsidRDefault="005D20E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</w:t>
            </w:r>
            <w:r w:rsidR="00786EC4"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0</w:t>
            </w:r>
            <w:r w:rsidR="00B6543F"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786EC4"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99</w:t>
            </w:r>
          </w:p>
        </w:tc>
        <w:tc>
          <w:tcPr>
            <w:tcW w:w="236" w:type="dxa"/>
            <w:gridSpan w:val="2"/>
          </w:tcPr>
          <w:p w14:paraId="071B00DD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54" w:type="dxa"/>
            <w:shd w:val="clear" w:color="auto" w:fill="auto"/>
          </w:tcPr>
          <w:p w14:paraId="31FCD49C" w14:textId="385918AF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B753299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gridSpan w:val="2"/>
          </w:tcPr>
          <w:p w14:paraId="6A22EDD2" w14:textId="48238144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590A941D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5E0FBEC" w14:textId="0066D1DC" w:rsidR="00B6543F" w:rsidRPr="00093A3D" w:rsidRDefault="00786EC4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47</w:t>
            </w:r>
            <w:r w:rsidR="00B6543F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74</w:t>
            </w:r>
          </w:p>
        </w:tc>
        <w:tc>
          <w:tcPr>
            <w:tcW w:w="237" w:type="dxa"/>
            <w:shd w:val="clear" w:color="auto" w:fill="auto"/>
          </w:tcPr>
          <w:p w14:paraId="232D48FB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45" w:type="dxa"/>
            <w:gridSpan w:val="2"/>
            <w:shd w:val="clear" w:color="auto" w:fill="auto"/>
            <w:vAlign w:val="bottom"/>
          </w:tcPr>
          <w:p w14:paraId="1B557A29" w14:textId="7E4A7ACE" w:rsidR="00B6543F" w:rsidRPr="00093A3D" w:rsidRDefault="005D20E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</w:t>
            </w:r>
            <w:r w:rsidR="00786EC4"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0</w:t>
            </w:r>
            <w:r w:rsidR="00B6543F"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786EC4"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99</w:t>
            </w:r>
          </w:p>
        </w:tc>
      </w:tr>
      <w:tr w:rsidR="00B6543F" w:rsidRPr="00093A3D" w14:paraId="77FBD33A" w14:textId="77777777" w:rsidTr="000B4DF6">
        <w:tc>
          <w:tcPr>
            <w:tcW w:w="2340" w:type="dxa"/>
            <w:shd w:val="clear" w:color="auto" w:fill="auto"/>
          </w:tcPr>
          <w:p w14:paraId="569C5461" w14:textId="77777777" w:rsidR="00B6543F" w:rsidRPr="00093A3D" w:rsidRDefault="00B6543F" w:rsidP="00B6543F">
            <w:pPr>
              <w:spacing w:line="240" w:lineRule="auto"/>
              <w:ind w:left="72" w:right="-115" w:hanging="72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093A3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eastAsia="en-GB"/>
              </w:rPr>
              <w:t>ประเทศอื่นๆ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65DE2F5" w14:textId="2E69A0DE" w:rsidR="00B6543F" w:rsidRPr="00093A3D" w:rsidRDefault="005D20E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793</w:t>
            </w:r>
            <w:r w:rsidR="00B6543F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583</w:t>
            </w:r>
          </w:p>
        </w:tc>
        <w:tc>
          <w:tcPr>
            <w:tcW w:w="283" w:type="dxa"/>
          </w:tcPr>
          <w:p w14:paraId="1AD8A30E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</w:tcPr>
          <w:p w14:paraId="03F3FF98" w14:textId="26BB48EF" w:rsidR="00B6543F" w:rsidRPr="00093A3D" w:rsidRDefault="005D20E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80</w:t>
            </w:r>
            <w:r w:rsidR="00786EC4"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  <w:r w:rsidR="00B6543F"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786EC4"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39</w:t>
            </w:r>
          </w:p>
        </w:tc>
        <w:tc>
          <w:tcPr>
            <w:tcW w:w="284" w:type="dxa"/>
          </w:tcPr>
          <w:p w14:paraId="42A123D7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</w:tcPr>
          <w:p w14:paraId="3AE8BCBB" w14:textId="6C438932" w:rsidR="00B6543F" w:rsidRPr="00093A3D" w:rsidRDefault="00786EC4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</w:t>
            </w:r>
            <w:r w:rsidR="00B6543F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738</w:t>
            </w:r>
          </w:p>
        </w:tc>
        <w:tc>
          <w:tcPr>
            <w:tcW w:w="283" w:type="dxa"/>
            <w:shd w:val="clear" w:color="auto" w:fill="auto"/>
          </w:tcPr>
          <w:p w14:paraId="0D9D32AB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14:paraId="62AD90B4" w14:textId="3A72F90D" w:rsidR="00B6543F" w:rsidRPr="00093A3D" w:rsidRDefault="005D20E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</w:t>
            </w:r>
            <w:r w:rsidR="00B6543F"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644</w:t>
            </w:r>
          </w:p>
        </w:tc>
        <w:tc>
          <w:tcPr>
            <w:tcW w:w="283" w:type="dxa"/>
            <w:shd w:val="clear" w:color="auto" w:fill="auto"/>
          </w:tcPr>
          <w:p w14:paraId="37952747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5" w:type="dxa"/>
            <w:tcBorders>
              <w:bottom w:val="single" w:sz="4" w:space="0" w:color="auto"/>
            </w:tcBorders>
            <w:shd w:val="clear" w:color="auto" w:fill="auto"/>
          </w:tcPr>
          <w:p w14:paraId="7010991F" w14:textId="14D17428" w:rsidR="00B6543F" w:rsidRPr="00093A3D" w:rsidRDefault="00786EC4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21</w:t>
            </w:r>
            <w:r w:rsidR="00B6543F"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07</w:t>
            </w: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47CF1B4B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56EEC6" w14:textId="3EE01673" w:rsidR="00B6543F" w:rsidRPr="00093A3D" w:rsidRDefault="00786EC4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</w:t>
            </w:r>
            <w:r w:rsidR="00B6543F"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21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75131CA9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8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F6D9C" w14:textId="229726B4" w:rsidR="00B6543F" w:rsidRPr="00093A3D" w:rsidRDefault="005D20E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839</w:t>
            </w:r>
            <w:r w:rsidR="00B6543F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393</w:t>
            </w:r>
          </w:p>
        </w:tc>
        <w:tc>
          <w:tcPr>
            <w:tcW w:w="237" w:type="dxa"/>
            <w:shd w:val="clear" w:color="auto" w:fill="auto"/>
          </w:tcPr>
          <w:p w14:paraId="115D015F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0A4B31" w14:textId="3628D2EF" w:rsidR="00B6543F" w:rsidRPr="00093A3D" w:rsidRDefault="005D20E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83</w:t>
            </w:r>
            <w:r w:rsidR="00786EC4"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="00B6543F"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993</w:t>
            </w:r>
          </w:p>
        </w:tc>
        <w:tc>
          <w:tcPr>
            <w:tcW w:w="236" w:type="dxa"/>
            <w:gridSpan w:val="2"/>
          </w:tcPr>
          <w:p w14:paraId="7DF35AAF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7BEADB24" w14:textId="0BC813B3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(</w:t>
            </w:r>
            <w:r w:rsidR="00786EC4"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69</w:t>
            </w:r>
            <w:r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7BE5DFBF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3CC5A357" w14:textId="7C8E7C3A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(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</w:t>
            </w:r>
            <w:r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96</w:t>
            </w:r>
            <w:r w:rsidR="00786EC4"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  <w:gridSpan w:val="2"/>
          </w:tcPr>
          <w:p w14:paraId="05180B50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6B337" w14:textId="29B8AEA0" w:rsidR="00B6543F" w:rsidRPr="00093A3D" w:rsidRDefault="005D20E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839</w:t>
            </w:r>
            <w:r w:rsidR="00B6543F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786EC4"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12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237" w:type="dxa"/>
            <w:shd w:val="clear" w:color="auto" w:fill="auto"/>
          </w:tcPr>
          <w:p w14:paraId="12C5EC79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4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0D86DE" w14:textId="24A462F8" w:rsidR="00B6543F" w:rsidRPr="00093A3D" w:rsidRDefault="005D20E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8</w:t>
            </w:r>
            <w:r w:rsidR="00786EC4"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</w:t>
            </w:r>
            <w:r w:rsidR="00B6543F"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03</w:t>
            </w:r>
            <w:r w:rsidR="00786EC4"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</w:p>
        </w:tc>
      </w:tr>
      <w:tr w:rsidR="00B6543F" w:rsidRPr="00093A3D" w14:paraId="788A0D88" w14:textId="77777777" w:rsidTr="000A41E0">
        <w:tc>
          <w:tcPr>
            <w:tcW w:w="2340" w:type="dxa"/>
            <w:shd w:val="clear" w:color="auto" w:fill="auto"/>
          </w:tcPr>
          <w:p w14:paraId="12E35D72" w14:textId="77777777" w:rsidR="00B6543F" w:rsidRPr="00093A3D" w:rsidRDefault="00B6543F" w:rsidP="00B6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093A3D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รวม</w:t>
            </w:r>
            <w:r w:rsidRPr="00093A3D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7849E2E" w14:textId="3C3D8CEA" w:rsidR="00B6543F" w:rsidRPr="00093A3D" w:rsidRDefault="00786EC4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6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86EC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2</w:t>
            </w:r>
            <w:r w:rsidR="00B6543F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  <w:lang w:val="en-GB"/>
              </w:rPr>
              <w:t>,</w:t>
            </w:r>
            <w:r w:rsidR="005D20EE"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99</w:t>
            </w:r>
            <w:r w:rsidRPr="00786EC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="00B6543F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  <w:lang w:val="en-GB"/>
              </w:rPr>
              <w:t>,</w:t>
            </w:r>
            <w:r w:rsidR="005D20EE"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878</w:t>
            </w:r>
          </w:p>
        </w:tc>
        <w:tc>
          <w:tcPr>
            <w:tcW w:w="283" w:type="dxa"/>
          </w:tcPr>
          <w:p w14:paraId="75B5144A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</w:tcPr>
          <w:p w14:paraId="3ED842F5" w14:textId="24D4928E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093A3D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5D20EE"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Pr="00093A3D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  <w:lang w:val="en-GB"/>
              </w:rPr>
              <w:t>,</w:t>
            </w:r>
            <w:r w:rsidR="005D20EE"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05</w:t>
            </w:r>
            <w:r w:rsidR="00786EC4" w:rsidRPr="00786EC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Pr="00093A3D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  <w:lang w:val="en-GB"/>
              </w:rPr>
              <w:t>,</w:t>
            </w:r>
            <w:r w:rsidR="005D20EE"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476</w:t>
            </w:r>
          </w:p>
        </w:tc>
        <w:tc>
          <w:tcPr>
            <w:tcW w:w="284" w:type="dxa"/>
          </w:tcPr>
          <w:p w14:paraId="098D9663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CEFE3A" w14:textId="27456250" w:rsidR="00B6543F" w:rsidRPr="00093A3D" w:rsidRDefault="005D20E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="00786EC4" w:rsidRPr="00786EC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4</w:t>
            </w:r>
            <w:r w:rsidR="00B6543F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864</w:t>
            </w:r>
          </w:p>
        </w:tc>
        <w:tc>
          <w:tcPr>
            <w:tcW w:w="283" w:type="dxa"/>
            <w:shd w:val="clear" w:color="auto" w:fill="auto"/>
          </w:tcPr>
          <w:p w14:paraId="7AFBBBA0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59F10C" w14:textId="55029A01" w:rsidR="00B6543F" w:rsidRPr="00093A3D" w:rsidRDefault="00786EC4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2</w:t>
            </w:r>
            <w:r w:rsidR="005D20EE"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44</w:t>
            </w:r>
            <w:r w:rsidR="00B6543F" w:rsidRPr="00093A3D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375</w:t>
            </w:r>
          </w:p>
        </w:tc>
        <w:tc>
          <w:tcPr>
            <w:tcW w:w="283" w:type="dxa"/>
            <w:shd w:val="clear" w:color="auto" w:fill="auto"/>
          </w:tcPr>
          <w:p w14:paraId="63812004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B61E4E" w14:textId="4CD26C08" w:rsidR="00B6543F" w:rsidRPr="00093A3D" w:rsidRDefault="00786EC4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21</w:t>
            </w:r>
            <w:r w:rsidR="00B6543F" w:rsidRPr="00093A3D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07</w:t>
            </w:r>
            <w:r w:rsidRPr="00786EC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44B582E8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6BDFC4" w14:textId="4609C185" w:rsidR="00B6543F" w:rsidRPr="00093A3D" w:rsidRDefault="00786EC4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2</w:t>
            </w:r>
            <w:r w:rsidR="005D20EE"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7</w:t>
            </w:r>
            <w:r w:rsidR="00B6543F" w:rsidRPr="00093A3D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786EC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21</w:t>
            </w:r>
            <w:r w:rsidR="005D20EE"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7F7421BD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3F5111" w14:textId="4C40C875" w:rsidR="00B6543F" w:rsidRPr="00093A3D" w:rsidRDefault="005D20E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="00B6543F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="00786EC4" w:rsidRPr="00786EC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2</w:t>
            </w: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7</w:t>
            </w:r>
            <w:r w:rsidR="00B6543F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8</w:t>
            </w:r>
            <w:r w:rsidR="00786EC4" w:rsidRPr="00786EC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237" w:type="dxa"/>
            <w:shd w:val="clear" w:color="auto" w:fill="auto"/>
          </w:tcPr>
          <w:p w14:paraId="0915B7E5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3C80F1" w14:textId="0654E43D" w:rsidR="00B6543F" w:rsidRPr="00093A3D" w:rsidRDefault="005D20E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="00B6543F" w:rsidRPr="00093A3D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="00786EC4" w:rsidRPr="00786EC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2</w:t>
            </w: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="00B6543F" w:rsidRPr="00093A3D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06</w:t>
            </w:r>
            <w:r w:rsidR="00786EC4" w:rsidRPr="00786EC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36" w:type="dxa"/>
            <w:gridSpan w:val="2"/>
          </w:tcPr>
          <w:p w14:paraId="292B7299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D81148" w14:textId="7091E28A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="005D20EE"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59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730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361BA563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DA4A394" w14:textId="61D2E809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093A3D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="00786EC4" w:rsidRPr="00786EC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2</w:t>
            </w:r>
            <w:r w:rsidR="005D20EE"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Pr="00093A3D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583</w:t>
            </w:r>
            <w:r w:rsidRPr="00093A3D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  <w:gridSpan w:val="2"/>
          </w:tcPr>
          <w:p w14:paraId="102442BB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20AADE" w14:textId="29B9BD7D" w:rsidR="00B6543F" w:rsidRPr="00093A3D" w:rsidRDefault="005D20E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="00B6543F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786EC4" w:rsidRPr="00786EC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2</w:t>
            </w: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68</w:t>
            </w:r>
            <w:r w:rsidR="00B6543F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084</w:t>
            </w:r>
          </w:p>
        </w:tc>
        <w:tc>
          <w:tcPr>
            <w:tcW w:w="237" w:type="dxa"/>
            <w:shd w:val="clear" w:color="auto" w:fill="auto"/>
          </w:tcPr>
          <w:p w14:paraId="3247E390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F1C7C8" w14:textId="598EE87B" w:rsidR="00B6543F" w:rsidRPr="00093A3D" w:rsidRDefault="005D20E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="00B6543F" w:rsidRPr="00093A3D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786EC4" w:rsidRPr="00786EC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2</w:t>
            </w: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99</w:t>
            </w:r>
            <w:r w:rsidR="00B6543F" w:rsidRPr="00093A3D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478</w:t>
            </w:r>
          </w:p>
        </w:tc>
      </w:tr>
      <w:tr w:rsidR="00B6543F" w:rsidRPr="00093A3D" w14:paraId="27BF0731" w14:textId="77777777" w:rsidTr="000A41E0">
        <w:tc>
          <w:tcPr>
            <w:tcW w:w="2340" w:type="dxa"/>
            <w:shd w:val="clear" w:color="auto" w:fill="auto"/>
            <w:vAlign w:val="bottom"/>
          </w:tcPr>
          <w:p w14:paraId="628AC70C" w14:textId="77777777" w:rsidR="00B6543F" w:rsidRPr="00093A3D" w:rsidRDefault="00B6543F" w:rsidP="00B6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900" w:type="dxa"/>
          </w:tcPr>
          <w:p w14:paraId="01030715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83" w:type="dxa"/>
          </w:tcPr>
          <w:p w14:paraId="6C335D6F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914" w:type="dxa"/>
          </w:tcPr>
          <w:p w14:paraId="09945CFF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84" w:type="dxa"/>
          </w:tcPr>
          <w:p w14:paraId="1BC0506C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799" w:type="dxa"/>
            <w:shd w:val="clear" w:color="auto" w:fill="auto"/>
          </w:tcPr>
          <w:p w14:paraId="3BD9F209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332722F4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57" w:type="dxa"/>
            <w:shd w:val="clear" w:color="auto" w:fill="auto"/>
          </w:tcPr>
          <w:p w14:paraId="7F74C2C1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3D605755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795" w:type="dxa"/>
            <w:shd w:val="clear" w:color="auto" w:fill="auto"/>
          </w:tcPr>
          <w:p w14:paraId="34031D0A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767DD535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54694485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65767C4E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87" w:type="dxa"/>
            <w:gridSpan w:val="2"/>
            <w:shd w:val="clear" w:color="auto" w:fill="auto"/>
          </w:tcPr>
          <w:p w14:paraId="0D8B9BF3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37" w:type="dxa"/>
            <w:shd w:val="clear" w:color="auto" w:fill="auto"/>
          </w:tcPr>
          <w:p w14:paraId="3FEA6410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1E0D88CA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36" w:type="dxa"/>
            <w:gridSpan w:val="2"/>
          </w:tcPr>
          <w:p w14:paraId="08457219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754" w:type="dxa"/>
            <w:shd w:val="clear" w:color="auto" w:fill="auto"/>
          </w:tcPr>
          <w:p w14:paraId="6B36CBD9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36" w:type="dxa"/>
          </w:tcPr>
          <w:p w14:paraId="30372876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10" w:type="dxa"/>
            <w:gridSpan w:val="2"/>
          </w:tcPr>
          <w:p w14:paraId="4F180E9C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36" w:type="dxa"/>
            <w:gridSpan w:val="2"/>
          </w:tcPr>
          <w:p w14:paraId="68F5450B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934" w:type="dxa"/>
            <w:shd w:val="clear" w:color="auto" w:fill="auto"/>
          </w:tcPr>
          <w:p w14:paraId="2466B70D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37" w:type="dxa"/>
            <w:shd w:val="clear" w:color="auto" w:fill="auto"/>
          </w:tcPr>
          <w:p w14:paraId="13893176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945" w:type="dxa"/>
            <w:gridSpan w:val="2"/>
            <w:shd w:val="clear" w:color="auto" w:fill="auto"/>
          </w:tcPr>
          <w:p w14:paraId="113B3723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</w:tr>
      <w:tr w:rsidR="00B6543F" w:rsidRPr="00093A3D" w14:paraId="6618396F" w14:textId="77777777" w:rsidTr="000A41E0">
        <w:tc>
          <w:tcPr>
            <w:tcW w:w="2340" w:type="dxa"/>
            <w:shd w:val="clear" w:color="auto" w:fill="auto"/>
          </w:tcPr>
          <w:p w14:paraId="6683B598" w14:textId="77777777" w:rsidR="00B6543F" w:rsidRPr="00093A3D" w:rsidRDefault="00B6543F" w:rsidP="00B6543F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093A3D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ประเภทของสินค้า</w:t>
            </w:r>
          </w:p>
        </w:tc>
        <w:tc>
          <w:tcPr>
            <w:tcW w:w="900" w:type="dxa"/>
          </w:tcPr>
          <w:p w14:paraId="65DA7D68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</w:tcPr>
          <w:p w14:paraId="0A09DBEC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14" w:type="dxa"/>
          </w:tcPr>
          <w:p w14:paraId="374697BE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</w:tcPr>
          <w:p w14:paraId="2A3837E8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9" w:type="dxa"/>
            <w:shd w:val="clear" w:color="auto" w:fill="auto"/>
          </w:tcPr>
          <w:p w14:paraId="49C577A1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378B25BE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</w:tcPr>
          <w:p w14:paraId="7033C416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0CF66693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5" w:type="dxa"/>
            <w:shd w:val="clear" w:color="auto" w:fill="auto"/>
          </w:tcPr>
          <w:p w14:paraId="63C9BC23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4D438765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32AE111F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5AD3AD86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87" w:type="dxa"/>
            <w:gridSpan w:val="2"/>
            <w:shd w:val="clear" w:color="auto" w:fill="auto"/>
          </w:tcPr>
          <w:p w14:paraId="05B4D0AA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04B5BB37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4ADBDBF6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6F9241EF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54" w:type="dxa"/>
            <w:shd w:val="clear" w:color="auto" w:fill="auto"/>
          </w:tcPr>
          <w:p w14:paraId="58F8584C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4A6039CB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gridSpan w:val="2"/>
          </w:tcPr>
          <w:p w14:paraId="689606F2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5E9568D3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24E34A9C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3EB201FD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45" w:type="dxa"/>
            <w:gridSpan w:val="2"/>
            <w:shd w:val="clear" w:color="auto" w:fill="auto"/>
          </w:tcPr>
          <w:p w14:paraId="4E030D0B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</w:tr>
      <w:tr w:rsidR="00B6543F" w:rsidRPr="00093A3D" w14:paraId="53D3C701" w14:textId="77777777" w:rsidTr="000A41E0">
        <w:tc>
          <w:tcPr>
            <w:tcW w:w="2340" w:type="dxa"/>
            <w:shd w:val="clear" w:color="auto" w:fill="auto"/>
          </w:tcPr>
          <w:p w14:paraId="4A603A61" w14:textId="77777777" w:rsidR="00B6543F" w:rsidRPr="00093A3D" w:rsidRDefault="00B6543F" w:rsidP="00B6543F">
            <w:pPr>
              <w:spacing w:line="240" w:lineRule="auto"/>
              <w:ind w:left="72" w:right="-115" w:hanging="72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093A3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eastAsia="en-GB"/>
              </w:rPr>
              <w:t>ผลิตภัณฑ์น้ำ</w:t>
            </w:r>
          </w:p>
        </w:tc>
        <w:tc>
          <w:tcPr>
            <w:tcW w:w="900" w:type="dxa"/>
          </w:tcPr>
          <w:p w14:paraId="68AC7A05" w14:textId="62C45F83" w:rsidR="00B6543F" w:rsidRPr="00093A3D" w:rsidRDefault="00786EC4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="00B6543F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48</w:t>
            </w: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="00B6543F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36</w:t>
            </w: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83" w:type="dxa"/>
          </w:tcPr>
          <w:p w14:paraId="3BD20967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14" w:type="dxa"/>
          </w:tcPr>
          <w:p w14:paraId="03BF8A5D" w14:textId="0A5422B6" w:rsidR="00B6543F" w:rsidRPr="00093A3D" w:rsidRDefault="00786EC4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="00B6543F"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6</w:t>
            </w: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</w:t>
            </w:r>
            <w:r w:rsidR="00B6543F"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380</w:t>
            </w:r>
          </w:p>
        </w:tc>
        <w:tc>
          <w:tcPr>
            <w:tcW w:w="284" w:type="dxa"/>
          </w:tcPr>
          <w:p w14:paraId="662BD25F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9" w:type="dxa"/>
            <w:shd w:val="clear" w:color="auto" w:fill="auto"/>
          </w:tcPr>
          <w:p w14:paraId="3A327661" w14:textId="2DF4C2A5" w:rsidR="00B6543F" w:rsidRPr="00093A3D" w:rsidRDefault="00786EC4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46</w:t>
            </w:r>
            <w:r w:rsidR="00B6543F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438</w:t>
            </w:r>
          </w:p>
        </w:tc>
        <w:tc>
          <w:tcPr>
            <w:tcW w:w="283" w:type="dxa"/>
            <w:shd w:val="clear" w:color="auto" w:fill="auto"/>
          </w:tcPr>
          <w:p w14:paraId="3CF44859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</w:tcPr>
          <w:p w14:paraId="02884166" w14:textId="013783D5" w:rsidR="00B6543F" w:rsidRPr="00093A3D" w:rsidRDefault="00786EC4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07</w:t>
            </w:r>
            <w:r w:rsidR="00B6543F"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94</w:t>
            </w: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14:paraId="404188F9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5" w:type="dxa"/>
            <w:shd w:val="clear" w:color="auto" w:fill="auto"/>
          </w:tcPr>
          <w:p w14:paraId="2D3084AA" w14:textId="45499992" w:rsidR="00B6543F" w:rsidRPr="00093A3D" w:rsidRDefault="00786EC4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21</w:t>
            </w:r>
            <w:r w:rsidR="00B6543F"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07</w:t>
            </w: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95E2DD2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6D10B6BD" w14:textId="02377BA3" w:rsidR="00B6543F" w:rsidRPr="00093A3D" w:rsidRDefault="00786EC4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</w:t>
            </w:r>
            <w:r w:rsidR="00B6543F"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21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53F6E9E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87" w:type="dxa"/>
            <w:gridSpan w:val="2"/>
            <w:shd w:val="clear" w:color="auto" w:fill="auto"/>
          </w:tcPr>
          <w:p w14:paraId="5D8363E9" w14:textId="63468C0A" w:rsidR="00B6543F" w:rsidRPr="00093A3D" w:rsidRDefault="00786EC4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="00B6543F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749</w:t>
            </w:r>
            <w:r w:rsidR="00B6543F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87</w:t>
            </w: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37" w:type="dxa"/>
            <w:shd w:val="clear" w:color="auto" w:fill="auto"/>
          </w:tcPr>
          <w:p w14:paraId="149CCA8C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5E131BB9" w14:textId="74BC7436" w:rsidR="00B6543F" w:rsidRPr="00093A3D" w:rsidRDefault="00786EC4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="00B6543F"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850</w:t>
            </w:r>
            <w:r w:rsidR="00B6543F"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53</w:t>
            </w: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36" w:type="dxa"/>
            <w:gridSpan w:val="2"/>
          </w:tcPr>
          <w:p w14:paraId="1E1B7142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54" w:type="dxa"/>
            <w:shd w:val="clear" w:color="auto" w:fill="auto"/>
          </w:tcPr>
          <w:p w14:paraId="1DD4BDC8" w14:textId="38F69279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(</w:t>
            </w:r>
            <w:r w:rsidR="00786EC4"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6</w:t>
            </w:r>
            <w:r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786EC4"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57</w:t>
            </w:r>
            <w:r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05815C1B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gridSpan w:val="2"/>
          </w:tcPr>
          <w:p w14:paraId="4EB71EFF" w14:textId="7307AEF3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(</w:t>
            </w:r>
            <w:r w:rsidR="00786EC4"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</w:t>
            </w:r>
            <w:r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583</w:t>
            </w:r>
            <w:r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  <w:gridSpan w:val="2"/>
          </w:tcPr>
          <w:p w14:paraId="622CF666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71F5981E" w14:textId="3CA47C3A" w:rsidR="00B6543F" w:rsidRPr="00093A3D" w:rsidRDefault="00786EC4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="00B6543F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733</w:t>
            </w:r>
            <w:r w:rsidR="00B6543F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6</w:t>
            </w: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37" w:type="dxa"/>
            <w:shd w:val="clear" w:color="auto" w:fill="auto"/>
          </w:tcPr>
          <w:p w14:paraId="75D9BAC5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45" w:type="dxa"/>
            <w:gridSpan w:val="2"/>
            <w:shd w:val="clear" w:color="auto" w:fill="auto"/>
          </w:tcPr>
          <w:p w14:paraId="3CDF0BC8" w14:textId="4CF1AB6D" w:rsidR="00B6543F" w:rsidRPr="00093A3D" w:rsidRDefault="00786EC4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="00B6543F"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8</w:t>
            </w: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6</w:t>
            </w:r>
            <w:r w:rsidR="00B6543F"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949</w:t>
            </w:r>
          </w:p>
        </w:tc>
      </w:tr>
      <w:tr w:rsidR="00B6543F" w:rsidRPr="00093A3D" w14:paraId="1667C43E" w14:textId="77777777" w:rsidTr="000A41E0">
        <w:tc>
          <w:tcPr>
            <w:tcW w:w="2340" w:type="dxa"/>
            <w:shd w:val="clear" w:color="auto" w:fill="auto"/>
          </w:tcPr>
          <w:p w14:paraId="7E8658E9" w14:textId="77777777" w:rsidR="00B6543F" w:rsidRPr="00093A3D" w:rsidRDefault="00B6543F" w:rsidP="00B6543F">
            <w:pPr>
              <w:spacing w:line="240" w:lineRule="auto"/>
              <w:ind w:right="-115"/>
              <w:rPr>
                <w:rFonts w:ascii="Angsana New" w:hAnsi="Angsana New"/>
                <w:color w:val="000000" w:themeColor="text1"/>
                <w:sz w:val="26"/>
                <w:szCs w:val="26"/>
                <w:lang w:eastAsia="en-GB" w:bidi="ar-SA"/>
              </w:rPr>
            </w:pPr>
            <w:r w:rsidRPr="00093A3D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en-GB"/>
              </w:rPr>
              <w:t>อื่นๆ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30DE3E6" w14:textId="67062E0A" w:rsidR="00B6543F" w:rsidRPr="00093A3D" w:rsidRDefault="005D20E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509</w:t>
            </w:r>
            <w:r w:rsidR="00B6543F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</w:t>
            </w:r>
            <w:r w:rsidR="00786EC4"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283" w:type="dxa"/>
          </w:tcPr>
          <w:p w14:paraId="46ECAEC5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</w:tcPr>
          <w:p w14:paraId="00F98899" w14:textId="593B4585" w:rsidR="00B6543F" w:rsidRPr="00093A3D" w:rsidRDefault="005D20E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436</w:t>
            </w:r>
            <w:r w:rsidR="00B6543F"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096</w:t>
            </w:r>
          </w:p>
        </w:tc>
        <w:tc>
          <w:tcPr>
            <w:tcW w:w="284" w:type="dxa"/>
          </w:tcPr>
          <w:p w14:paraId="7FFA1591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</w:tcPr>
          <w:p w14:paraId="381A6087" w14:textId="2F474A9D" w:rsidR="00B6543F" w:rsidRPr="00093A3D" w:rsidRDefault="005D20E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68</w:t>
            </w:r>
            <w:r w:rsidR="00B6543F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</w:t>
            </w:r>
            <w:r w:rsidR="00786EC4"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66F5DC01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14:paraId="0105FEB7" w14:textId="72202C48" w:rsidR="00B6543F" w:rsidRPr="00093A3D" w:rsidRDefault="005D20E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36</w:t>
            </w:r>
            <w:r w:rsidR="00B6543F"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433</w:t>
            </w:r>
          </w:p>
        </w:tc>
        <w:tc>
          <w:tcPr>
            <w:tcW w:w="283" w:type="dxa"/>
            <w:shd w:val="clear" w:color="auto" w:fill="auto"/>
          </w:tcPr>
          <w:p w14:paraId="5E09589E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5" w:type="dxa"/>
            <w:tcBorders>
              <w:bottom w:val="single" w:sz="4" w:space="0" w:color="auto"/>
            </w:tcBorders>
            <w:shd w:val="clear" w:color="auto" w:fill="auto"/>
          </w:tcPr>
          <w:p w14:paraId="279990B3" w14:textId="4AB4BBD3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4950E62A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9AA982" w14:textId="08C49E14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2B65A84F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8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F6AE7F" w14:textId="02232208" w:rsidR="00B6543F" w:rsidRPr="00093A3D" w:rsidRDefault="005D20E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577</w:t>
            </w:r>
            <w:r w:rsidR="00B6543F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94</w:t>
            </w:r>
            <w:r w:rsidR="00786EC4"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37" w:type="dxa"/>
            <w:shd w:val="clear" w:color="auto" w:fill="auto"/>
          </w:tcPr>
          <w:p w14:paraId="13912923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E3E5E0" w14:textId="7838A116" w:rsidR="00B6543F" w:rsidRPr="00093A3D" w:rsidRDefault="005D20E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47</w:t>
            </w:r>
            <w:r w:rsidR="00786EC4"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="00B6543F"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</w:t>
            </w:r>
            <w:r w:rsidR="00786EC4"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236" w:type="dxa"/>
            <w:gridSpan w:val="2"/>
          </w:tcPr>
          <w:p w14:paraId="3BF6AB20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010FC1EC" w14:textId="49608C28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(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43</w:t>
            </w:r>
            <w:r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473</w:t>
            </w:r>
            <w:r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548F1F4C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11B09907" w14:textId="2506E23A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3EEB6E7F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68FAC684" w14:textId="2DAF7415" w:rsidR="00B6543F" w:rsidRPr="00093A3D" w:rsidRDefault="005D20E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534</w:t>
            </w:r>
            <w:r w:rsidR="00B6543F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469</w:t>
            </w:r>
          </w:p>
        </w:tc>
        <w:tc>
          <w:tcPr>
            <w:tcW w:w="237" w:type="dxa"/>
            <w:shd w:val="clear" w:color="auto" w:fill="auto"/>
          </w:tcPr>
          <w:p w14:paraId="779EA19F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4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AB51A4" w14:textId="40E13EC7" w:rsidR="00B6543F" w:rsidRPr="00093A3D" w:rsidRDefault="005D20E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47</w:t>
            </w:r>
            <w:r w:rsidR="00786EC4"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="00B6543F"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</w:t>
            </w:r>
            <w:r w:rsidR="00786EC4"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9</w:t>
            </w:r>
          </w:p>
        </w:tc>
      </w:tr>
      <w:tr w:rsidR="00B6543F" w:rsidRPr="00093A3D" w14:paraId="1927B818" w14:textId="77777777" w:rsidTr="000B4DF6">
        <w:tc>
          <w:tcPr>
            <w:tcW w:w="2340" w:type="dxa"/>
            <w:shd w:val="clear" w:color="auto" w:fill="auto"/>
          </w:tcPr>
          <w:p w14:paraId="25E032D3" w14:textId="77777777" w:rsidR="00B6543F" w:rsidRPr="00093A3D" w:rsidRDefault="00B6543F" w:rsidP="00B6543F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en-GB" w:bidi="ar-SA"/>
              </w:rPr>
            </w:pPr>
            <w:r w:rsidRPr="00093A3D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  <w:r w:rsidRPr="00093A3D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50A9A40" w14:textId="14D65748" w:rsidR="00B6543F" w:rsidRPr="00093A3D" w:rsidRDefault="00786EC4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2</w:t>
            </w:r>
            <w:r w:rsidR="00B6543F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99</w:t>
            </w:r>
            <w:r w:rsidRPr="00786EC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="00B6543F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878</w:t>
            </w:r>
          </w:p>
        </w:tc>
        <w:tc>
          <w:tcPr>
            <w:tcW w:w="283" w:type="dxa"/>
          </w:tcPr>
          <w:p w14:paraId="22CC5BAC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</w:tcPr>
          <w:p w14:paraId="14E5A7D5" w14:textId="22FA049D" w:rsidR="00B6543F" w:rsidRPr="00093A3D" w:rsidRDefault="005D20E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="00B6543F" w:rsidRPr="00093A3D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05</w:t>
            </w:r>
            <w:r w:rsidR="00786EC4" w:rsidRPr="00786EC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="00B6543F" w:rsidRPr="00093A3D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476</w:t>
            </w:r>
          </w:p>
        </w:tc>
        <w:tc>
          <w:tcPr>
            <w:tcW w:w="284" w:type="dxa"/>
          </w:tcPr>
          <w:p w14:paraId="496461C2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071EFA" w14:textId="00B512B3" w:rsidR="00B6543F" w:rsidRPr="00093A3D" w:rsidRDefault="005D20E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="00786EC4" w:rsidRPr="00786EC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4</w:t>
            </w:r>
            <w:r w:rsidR="00B6543F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864</w:t>
            </w:r>
          </w:p>
        </w:tc>
        <w:tc>
          <w:tcPr>
            <w:tcW w:w="283" w:type="dxa"/>
            <w:shd w:val="clear" w:color="auto" w:fill="auto"/>
          </w:tcPr>
          <w:p w14:paraId="4B3C2BF2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6EB58F" w14:textId="3970FA58" w:rsidR="00B6543F" w:rsidRPr="00093A3D" w:rsidRDefault="00786EC4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2</w:t>
            </w:r>
            <w:r w:rsidR="005D20EE"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44</w:t>
            </w:r>
            <w:r w:rsidR="00B6543F" w:rsidRPr="00093A3D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375</w:t>
            </w:r>
          </w:p>
        </w:tc>
        <w:tc>
          <w:tcPr>
            <w:tcW w:w="283" w:type="dxa"/>
            <w:shd w:val="clear" w:color="auto" w:fill="auto"/>
          </w:tcPr>
          <w:p w14:paraId="58381633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B887E7" w14:textId="646DAC7A" w:rsidR="00B6543F" w:rsidRPr="00093A3D" w:rsidRDefault="00786EC4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21</w:t>
            </w:r>
            <w:r w:rsidR="00B6543F" w:rsidRPr="00093A3D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07</w:t>
            </w:r>
            <w:r w:rsidRPr="00786EC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14429FE8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FD4BD7" w14:textId="3D663B76" w:rsidR="00B6543F" w:rsidRPr="00093A3D" w:rsidRDefault="00786EC4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2</w:t>
            </w:r>
            <w:r w:rsidR="005D20EE"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7</w:t>
            </w:r>
            <w:r w:rsidR="00B6543F" w:rsidRPr="00093A3D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786EC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21</w:t>
            </w:r>
            <w:r w:rsidR="005D20EE"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425358AA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7D3845" w14:textId="0130F267" w:rsidR="00B6543F" w:rsidRPr="00093A3D" w:rsidRDefault="005D20E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="00B6543F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="00786EC4" w:rsidRPr="00786EC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2</w:t>
            </w: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7</w:t>
            </w:r>
            <w:r w:rsidR="00B6543F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8</w:t>
            </w:r>
            <w:r w:rsidR="00786EC4" w:rsidRPr="00786EC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237" w:type="dxa"/>
            <w:shd w:val="clear" w:color="auto" w:fill="auto"/>
          </w:tcPr>
          <w:p w14:paraId="68E45F9E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352537" w14:textId="2E518E4F" w:rsidR="00B6543F" w:rsidRPr="00093A3D" w:rsidRDefault="005D20E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="00B6543F" w:rsidRPr="00093A3D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="00786EC4" w:rsidRPr="00786EC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2</w:t>
            </w: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="00B6543F" w:rsidRPr="00093A3D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06</w:t>
            </w:r>
            <w:r w:rsidR="00786EC4" w:rsidRPr="00786EC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36" w:type="dxa"/>
            <w:gridSpan w:val="2"/>
          </w:tcPr>
          <w:p w14:paraId="3DE16946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908869" w14:textId="23DB6503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="005D20EE"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59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730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2CDDFCA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0F1256" w14:textId="40AE28D3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093A3D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="00786EC4" w:rsidRPr="00786EC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2</w:t>
            </w:r>
            <w:r w:rsidR="005D20EE"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Pr="00093A3D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583</w:t>
            </w:r>
            <w:r w:rsidRPr="00093A3D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  <w:gridSpan w:val="2"/>
          </w:tcPr>
          <w:p w14:paraId="303F51CC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31CFF6" w14:textId="624EBA15" w:rsidR="00B6543F" w:rsidRPr="00093A3D" w:rsidRDefault="005D20E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="00B6543F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786EC4" w:rsidRPr="00786EC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2</w:t>
            </w: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68</w:t>
            </w:r>
            <w:r w:rsidR="00B6543F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084</w:t>
            </w:r>
          </w:p>
        </w:tc>
        <w:tc>
          <w:tcPr>
            <w:tcW w:w="237" w:type="dxa"/>
            <w:shd w:val="clear" w:color="auto" w:fill="auto"/>
          </w:tcPr>
          <w:p w14:paraId="7A03C377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6EA7C9" w14:textId="3838B7C0" w:rsidR="00B6543F" w:rsidRPr="00093A3D" w:rsidRDefault="005D20E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="00B6543F" w:rsidRPr="00093A3D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786EC4" w:rsidRPr="00786EC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2</w:t>
            </w: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99</w:t>
            </w:r>
            <w:r w:rsidR="00B6543F" w:rsidRPr="00093A3D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478</w:t>
            </w:r>
          </w:p>
        </w:tc>
      </w:tr>
      <w:tr w:rsidR="00B6543F" w:rsidRPr="00093A3D" w14:paraId="3F0A256F" w14:textId="77777777" w:rsidTr="000A41E0">
        <w:tc>
          <w:tcPr>
            <w:tcW w:w="2340" w:type="dxa"/>
            <w:shd w:val="clear" w:color="auto" w:fill="auto"/>
            <w:vAlign w:val="bottom"/>
          </w:tcPr>
          <w:p w14:paraId="23CE1DC1" w14:textId="77777777" w:rsidR="00B6543F" w:rsidRPr="00093A3D" w:rsidRDefault="00B6543F" w:rsidP="00B6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5582EF5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83" w:type="dxa"/>
          </w:tcPr>
          <w:p w14:paraId="130E4F8A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914" w:type="dxa"/>
            <w:tcBorders>
              <w:top w:val="double" w:sz="4" w:space="0" w:color="auto"/>
            </w:tcBorders>
          </w:tcPr>
          <w:p w14:paraId="270E0F24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84" w:type="dxa"/>
          </w:tcPr>
          <w:p w14:paraId="61679FC8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799" w:type="dxa"/>
            <w:tcBorders>
              <w:top w:val="double" w:sz="4" w:space="0" w:color="auto"/>
            </w:tcBorders>
            <w:shd w:val="clear" w:color="auto" w:fill="auto"/>
          </w:tcPr>
          <w:p w14:paraId="5F69B557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755EA3D8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5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C07C1F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55668568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795" w:type="dxa"/>
            <w:tcBorders>
              <w:top w:val="double" w:sz="4" w:space="0" w:color="auto"/>
            </w:tcBorders>
            <w:shd w:val="clear" w:color="auto" w:fill="auto"/>
          </w:tcPr>
          <w:p w14:paraId="5918BFF2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25888699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79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1A073B4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038364E2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8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2C1F72F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37" w:type="dxa"/>
            <w:shd w:val="clear" w:color="auto" w:fill="auto"/>
          </w:tcPr>
          <w:p w14:paraId="4634BD8B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47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58548F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36" w:type="dxa"/>
            <w:gridSpan w:val="2"/>
          </w:tcPr>
          <w:p w14:paraId="07B0F4B4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2AA84F85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36" w:type="dxa"/>
          </w:tcPr>
          <w:p w14:paraId="15FF68A7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</w:tcPr>
          <w:p w14:paraId="025E7F27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36" w:type="dxa"/>
            <w:gridSpan w:val="2"/>
          </w:tcPr>
          <w:p w14:paraId="7E409C48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shd w:val="clear" w:color="auto" w:fill="auto"/>
          </w:tcPr>
          <w:p w14:paraId="0FB8814E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37" w:type="dxa"/>
            <w:shd w:val="clear" w:color="auto" w:fill="auto"/>
          </w:tcPr>
          <w:p w14:paraId="34453D37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945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F4A4371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</w:tr>
      <w:tr w:rsidR="00B6543F" w:rsidRPr="00093A3D" w14:paraId="4DE55165" w14:textId="77777777" w:rsidTr="000A41E0">
        <w:tc>
          <w:tcPr>
            <w:tcW w:w="2340" w:type="dxa"/>
            <w:shd w:val="clear" w:color="auto" w:fill="auto"/>
          </w:tcPr>
          <w:p w14:paraId="25EA34A6" w14:textId="77777777" w:rsidR="00B6543F" w:rsidRPr="00093A3D" w:rsidRDefault="00B6543F" w:rsidP="00B6543F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00" w:type="dxa"/>
          </w:tcPr>
          <w:p w14:paraId="24F28F3C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</w:tcPr>
          <w:p w14:paraId="086DBCDA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14" w:type="dxa"/>
          </w:tcPr>
          <w:p w14:paraId="74F2B8AE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</w:tcPr>
          <w:p w14:paraId="1EA3E1FA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9" w:type="dxa"/>
            <w:shd w:val="clear" w:color="auto" w:fill="auto"/>
          </w:tcPr>
          <w:p w14:paraId="1020E38E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58C666BF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E609503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6A4175F2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5" w:type="dxa"/>
            <w:shd w:val="clear" w:color="auto" w:fill="auto"/>
          </w:tcPr>
          <w:p w14:paraId="6C56A74B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535CD50B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2B65D6F2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7CF3D47B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87" w:type="dxa"/>
            <w:gridSpan w:val="2"/>
            <w:shd w:val="clear" w:color="auto" w:fill="auto"/>
          </w:tcPr>
          <w:p w14:paraId="312B7955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6BDA7516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36CACA93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1CCA2D5D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54" w:type="dxa"/>
            <w:shd w:val="clear" w:color="auto" w:fill="auto"/>
          </w:tcPr>
          <w:p w14:paraId="133B18F6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5D39567A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gridSpan w:val="2"/>
          </w:tcPr>
          <w:p w14:paraId="7BB7809A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49CD7E91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6B7D6CCC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45C3AC12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45" w:type="dxa"/>
            <w:gridSpan w:val="2"/>
            <w:shd w:val="clear" w:color="auto" w:fill="auto"/>
          </w:tcPr>
          <w:p w14:paraId="7EACFFFC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</w:tr>
      <w:tr w:rsidR="00B6543F" w:rsidRPr="00093A3D" w14:paraId="12C1E7EB" w14:textId="77777777" w:rsidTr="000A41E0">
        <w:tc>
          <w:tcPr>
            <w:tcW w:w="2340" w:type="dxa"/>
            <w:shd w:val="clear" w:color="auto" w:fill="auto"/>
          </w:tcPr>
          <w:p w14:paraId="034AF5EF" w14:textId="77777777" w:rsidR="00B6543F" w:rsidRPr="00093A3D" w:rsidRDefault="00B6543F" w:rsidP="00B6543F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093A3D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900" w:type="dxa"/>
          </w:tcPr>
          <w:p w14:paraId="6DC986CC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</w:tcPr>
          <w:p w14:paraId="67452A0F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14" w:type="dxa"/>
          </w:tcPr>
          <w:p w14:paraId="636B6C38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</w:tcPr>
          <w:p w14:paraId="2B239A54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9" w:type="dxa"/>
            <w:shd w:val="clear" w:color="auto" w:fill="auto"/>
          </w:tcPr>
          <w:p w14:paraId="0FE45745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45F4A1DF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4F2BD81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7F5CE15D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5" w:type="dxa"/>
            <w:shd w:val="clear" w:color="auto" w:fill="auto"/>
          </w:tcPr>
          <w:p w14:paraId="293EB562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65C1292C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3E555C25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6BBCC524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87" w:type="dxa"/>
            <w:gridSpan w:val="2"/>
            <w:shd w:val="clear" w:color="auto" w:fill="auto"/>
          </w:tcPr>
          <w:p w14:paraId="43E3DDC7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17C0041F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3C6AD129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68E6D8B3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54" w:type="dxa"/>
            <w:shd w:val="clear" w:color="auto" w:fill="auto"/>
          </w:tcPr>
          <w:p w14:paraId="7B143DD0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52945F41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gridSpan w:val="2"/>
          </w:tcPr>
          <w:p w14:paraId="211722D9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0FA09755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1EDA49B5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374A7694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45" w:type="dxa"/>
            <w:gridSpan w:val="2"/>
            <w:shd w:val="clear" w:color="auto" w:fill="auto"/>
          </w:tcPr>
          <w:p w14:paraId="3EB3CCBB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</w:tr>
      <w:tr w:rsidR="00B6543F" w:rsidRPr="00093A3D" w14:paraId="0842E6C1" w14:textId="77777777" w:rsidTr="000B4DF6">
        <w:trPr>
          <w:trHeight w:val="177"/>
        </w:trPr>
        <w:tc>
          <w:tcPr>
            <w:tcW w:w="2340" w:type="dxa"/>
            <w:shd w:val="clear" w:color="auto" w:fill="auto"/>
          </w:tcPr>
          <w:p w14:paraId="33EAEEE0" w14:textId="77777777" w:rsidR="00B6543F" w:rsidRPr="00093A3D" w:rsidRDefault="00B6543F" w:rsidP="00B6543F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eastAsia="en-GB" w:bidi="ar-SA"/>
              </w:rPr>
            </w:pPr>
            <w:r w:rsidRPr="00093A3D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6DACC4F" w14:textId="75FE5F5E" w:rsidR="00B6543F" w:rsidRPr="00093A3D" w:rsidRDefault="00786EC4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2</w:t>
            </w:r>
            <w:r w:rsidR="002840C7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99</w:t>
            </w:r>
            <w:r w:rsidRPr="00786EC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="002840C7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878</w:t>
            </w:r>
          </w:p>
        </w:tc>
        <w:tc>
          <w:tcPr>
            <w:tcW w:w="283" w:type="dxa"/>
          </w:tcPr>
          <w:p w14:paraId="22DCD0BD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14" w:type="dxa"/>
            <w:tcBorders>
              <w:bottom w:val="double" w:sz="4" w:space="0" w:color="auto"/>
            </w:tcBorders>
          </w:tcPr>
          <w:p w14:paraId="0C409491" w14:textId="67296066" w:rsidR="00B6543F" w:rsidRPr="00093A3D" w:rsidRDefault="005D20E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="00B6543F" w:rsidRPr="00093A3D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05</w:t>
            </w:r>
            <w:r w:rsidR="00786EC4" w:rsidRPr="00786EC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="00B6543F" w:rsidRPr="00093A3D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476</w:t>
            </w:r>
          </w:p>
        </w:tc>
        <w:tc>
          <w:tcPr>
            <w:tcW w:w="284" w:type="dxa"/>
          </w:tcPr>
          <w:p w14:paraId="2490311B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9" w:type="dxa"/>
            <w:tcBorders>
              <w:bottom w:val="double" w:sz="4" w:space="0" w:color="auto"/>
            </w:tcBorders>
            <w:shd w:val="clear" w:color="auto" w:fill="auto"/>
          </w:tcPr>
          <w:p w14:paraId="4AB895A6" w14:textId="72C97FBF" w:rsidR="00B6543F" w:rsidRPr="00093A3D" w:rsidRDefault="005D20E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="00786EC4" w:rsidRPr="00786EC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4</w:t>
            </w:r>
            <w:r w:rsidR="002840C7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864</w:t>
            </w:r>
          </w:p>
        </w:tc>
        <w:tc>
          <w:tcPr>
            <w:tcW w:w="283" w:type="dxa"/>
            <w:shd w:val="clear" w:color="auto" w:fill="auto"/>
          </w:tcPr>
          <w:p w14:paraId="2651EE07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57" w:type="dxa"/>
            <w:tcBorders>
              <w:bottom w:val="double" w:sz="4" w:space="0" w:color="auto"/>
            </w:tcBorders>
            <w:shd w:val="clear" w:color="auto" w:fill="auto"/>
          </w:tcPr>
          <w:p w14:paraId="30254B86" w14:textId="5C0A6DA8" w:rsidR="00B6543F" w:rsidRPr="00093A3D" w:rsidRDefault="00786EC4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2</w:t>
            </w:r>
            <w:r w:rsidR="005D20EE"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44</w:t>
            </w:r>
            <w:r w:rsidR="00B6543F" w:rsidRPr="00093A3D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375</w:t>
            </w:r>
          </w:p>
        </w:tc>
        <w:tc>
          <w:tcPr>
            <w:tcW w:w="283" w:type="dxa"/>
            <w:shd w:val="clear" w:color="auto" w:fill="auto"/>
          </w:tcPr>
          <w:p w14:paraId="21CF2A60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5" w:type="dxa"/>
            <w:tcBorders>
              <w:bottom w:val="double" w:sz="4" w:space="0" w:color="auto"/>
            </w:tcBorders>
            <w:shd w:val="clear" w:color="auto" w:fill="auto"/>
          </w:tcPr>
          <w:p w14:paraId="23995E6C" w14:textId="4FB586F6" w:rsidR="00B6543F" w:rsidRPr="00093A3D" w:rsidRDefault="00786EC4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21</w:t>
            </w:r>
            <w:r w:rsidR="002840C7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07</w:t>
            </w:r>
            <w:r w:rsidRPr="00786EC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4DC81BE4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0E2DEAF" w14:textId="71214FA8" w:rsidR="00B6543F" w:rsidRPr="00093A3D" w:rsidRDefault="00786EC4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2</w:t>
            </w:r>
            <w:r w:rsidR="005D20EE"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7</w:t>
            </w:r>
            <w:r w:rsidR="00B6543F" w:rsidRPr="00093A3D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786EC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21</w:t>
            </w:r>
            <w:r w:rsidR="005D20EE"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6A85A5C8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87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435CB11" w14:textId="4A49F2CF" w:rsidR="00B6543F" w:rsidRPr="00093A3D" w:rsidRDefault="005D20E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="002840C7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="00786EC4" w:rsidRPr="00786EC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2</w:t>
            </w: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7</w:t>
            </w:r>
            <w:r w:rsidR="002840C7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8</w:t>
            </w:r>
            <w:r w:rsidR="00786EC4" w:rsidRPr="00786EC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237" w:type="dxa"/>
            <w:shd w:val="clear" w:color="auto" w:fill="auto"/>
          </w:tcPr>
          <w:p w14:paraId="3EBC03BF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47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DE8958C" w14:textId="7AE90B67" w:rsidR="00B6543F" w:rsidRPr="00093A3D" w:rsidRDefault="005D20E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="00B6543F" w:rsidRPr="00093A3D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="00786EC4" w:rsidRPr="00786EC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2</w:t>
            </w: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="00B6543F" w:rsidRPr="00093A3D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06</w:t>
            </w:r>
            <w:r w:rsidR="00786EC4" w:rsidRPr="00786EC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36" w:type="dxa"/>
            <w:gridSpan w:val="2"/>
          </w:tcPr>
          <w:p w14:paraId="6EBDE98F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B5FAA7" w14:textId="6D73994E" w:rsidR="00B6543F" w:rsidRPr="00093A3D" w:rsidRDefault="002840C7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="005D20EE"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59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730</w:t>
            </w:r>
            <w:r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0E5D9B22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10" w:type="dxa"/>
            <w:gridSpan w:val="2"/>
            <w:tcBorders>
              <w:bottom w:val="double" w:sz="4" w:space="0" w:color="auto"/>
            </w:tcBorders>
            <w:vAlign w:val="bottom"/>
          </w:tcPr>
          <w:p w14:paraId="38151F40" w14:textId="78B160B4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093A3D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="00786EC4" w:rsidRPr="00786EC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2</w:t>
            </w:r>
            <w:r w:rsidR="005D20EE"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Pr="00093A3D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583</w:t>
            </w:r>
            <w:r w:rsidRPr="00093A3D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  <w:gridSpan w:val="2"/>
          </w:tcPr>
          <w:p w14:paraId="1D5CA10F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shd w:val="clear" w:color="auto" w:fill="auto"/>
          </w:tcPr>
          <w:p w14:paraId="059B88E1" w14:textId="0ACF3E05" w:rsidR="00B6543F" w:rsidRPr="00093A3D" w:rsidRDefault="005D20E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="002840C7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786EC4" w:rsidRPr="00786EC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2</w:t>
            </w: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68</w:t>
            </w:r>
            <w:r w:rsidR="002840C7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084</w:t>
            </w:r>
          </w:p>
        </w:tc>
        <w:tc>
          <w:tcPr>
            <w:tcW w:w="237" w:type="dxa"/>
            <w:shd w:val="clear" w:color="auto" w:fill="auto"/>
          </w:tcPr>
          <w:p w14:paraId="3ADEDDB4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45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2EC248D" w14:textId="676991DB" w:rsidR="00B6543F" w:rsidRPr="00093A3D" w:rsidRDefault="005D20E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="00B6543F" w:rsidRPr="00093A3D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786EC4" w:rsidRPr="00786EC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2</w:t>
            </w: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99</w:t>
            </w:r>
            <w:r w:rsidR="00B6543F" w:rsidRPr="00093A3D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478</w:t>
            </w:r>
          </w:p>
        </w:tc>
      </w:tr>
      <w:tr w:rsidR="00B6543F" w:rsidRPr="00093A3D" w14:paraId="3BCE0B62" w14:textId="77777777" w:rsidTr="000B4DF6">
        <w:tc>
          <w:tcPr>
            <w:tcW w:w="2340" w:type="dxa"/>
            <w:shd w:val="clear" w:color="auto" w:fill="auto"/>
            <w:vAlign w:val="bottom"/>
          </w:tcPr>
          <w:p w14:paraId="099B3011" w14:textId="77777777" w:rsidR="00B6543F" w:rsidRPr="00093A3D" w:rsidRDefault="00B6543F" w:rsidP="00B6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218FA743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1F1079D4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14" w:type="dxa"/>
            <w:shd w:val="clear" w:color="auto" w:fill="auto"/>
          </w:tcPr>
          <w:p w14:paraId="561E6E3D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68780B26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050ADB5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1224F118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E41CE42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2D9277B8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5" w:type="dxa"/>
            <w:shd w:val="clear" w:color="auto" w:fill="auto"/>
          </w:tcPr>
          <w:p w14:paraId="67079B18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29D5CBF9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09FEEAA6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137C97F5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87" w:type="dxa"/>
            <w:gridSpan w:val="2"/>
            <w:shd w:val="clear" w:color="auto" w:fill="auto"/>
          </w:tcPr>
          <w:p w14:paraId="2DDE4794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436CCDBC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401D7E63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468674AE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2F371373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6EF1ED41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</w:tcPr>
          <w:p w14:paraId="5227C595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5AD3BF6B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086340FE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62C110EF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45" w:type="dxa"/>
            <w:gridSpan w:val="2"/>
            <w:shd w:val="clear" w:color="auto" w:fill="auto"/>
          </w:tcPr>
          <w:p w14:paraId="23B397AA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</w:tr>
      <w:tr w:rsidR="00B6543F" w:rsidRPr="00093A3D" w14:paraId="5E0DB336" w14:textId="77777777" w:rsidTr="000B4DF6">
        <w:tc>
          <w:tcPr>
            <w:tcW w:w="2340" w:type="dxa"/>
            <w:shd w:val="clear" w:color="auto" w:fill="auto"/>
            <w:vAlign w:val="bottom"/>
          </w:tcPr>
          <w:p w14:paraId="6A977209" w14:textId="1A74CA89" w:rsidR="00B6543F" w:rsidRPr="00093A3D" w:rsidRDefault="00B6543F" w:rsidP="00B6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08" w:hanging="168"/>
              <w:rPr>
                <w:rFonts w:ascii="Angsana New" w:eastAsia="Calibri" w:hAnsi="Angsana New"/>
                <w:color w:val="000000"/>
                <w:sz w:val="26"/>
                <w:szCs w:val="26"/>
                <w:cs/>
                <w:lang w:val="en-GB"/>
              </w:rPr>
            </w:pPr>
            <w:r w:rsidRPr="00093A3D">
              <w:rPr>
                <w:rFonts w:ascii="Angsana New" w:hAnsi="Angsana New"/>
                <w:sz w:val="26"/>
                <w:szCs w:val="26"/>
                <w:cs/>
              </w:rPr>
              <w:t>ส่วนแบ่งขาดทุนจาก</w:t>
            </w:r>
            <w:r w:rsidRPr="00093A3D">
              <w:rPr>
                <w:rFonts w:ascii="Angsana New" w:hAnsi="Angsana New"/>
                <w:sz w:val="26"/>
                <w:szCs w:val="26"/>
                <w:cs/>
              </w:rPr>
              <w:br/>
              <w:t>เงิน</w:t>
            </w:r>
            <w:r w:rsidRPr="00093A3D">
              <w:rPr>
                <w:rFonts w:ascii="Angsana New" w:hAnsi="Angsana New" w:hint="cs"/>
                <w:sz w:val="26"/>
                <w:szCs w:val="26"/>
                <w:cs/>
              </w:rPr>
              <w:t>ล</w:t>
            </w:r>
            <w:r w:rsidRPr="00093A3D">
              <w:rPr>
                <w:rFonts w:ascii="Angsana New" w:hAnsi="Angsana New"/>
                <w:sz w:val="26"/>
                <w:szCs w:val="26"/>
                <w:cs/>
              </w:rPr>
              <w:t>งทุนในบริษัทร่วม</w:t>
            </w:r>
          </w:p>
        </w:tc>
        <w:tc>
          <w:tcPr>
            <w:tcW w:w="900" w:type="dxa"/>
            <w:shd w:val="clear" w:color="auto" w:fill="auto"/>
          </w:tcPr>
          <w:p w14:paraId="7460F33B" w14:textId="77777777" w:rsidR="00B6543F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  <w:p w14:paraId="1B9B6D4A" w14:textId="2D6322CB" w:rsidR="00E6611E" w:rsidRPr="00093A3D" w:rsidRDefault="00E6611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(</w:t>
            </w:r>
            <w:r w:rsidR="00786EC4"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</w:t>
            </w:r>
            <w:r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555</w:t>
            </w:r>
            <w:r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34BC812E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14" w:type="dxa"/>
            <w:shd w:val="clear" w:color="auto" w:fill="auto"/>
          </w:tcPr>
          <w:p w14:paraId="1A76C681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  <w:p w14:paraId="32361C98" w14:textId="5352D21A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(</w:t>
            </w:r>
            <w:r w:rsidR="00786EC4"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8</w:t>
            </w:r>
            <w:r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346</w:t>
            </w:r>
            <w:r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60F3BD19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1AA45AC" w14:textId="42C15730" w:rsidR="00B6543F" w:rsidRPr="00093A3D" w:rsidRDefault="00E6611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C3F85F0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C6C9AF6" w14:textId="7BB62285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D81B0C7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5" w:type="dxa"/>
            <w:shd w:val="clear" w:color="auto" w:fill="auto"/>
          </w:tcPr>
          <w:p w14:paraId="7E0D7367" w14:textId="77777777" w:rsidR="00B6543F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  <w:p w14:paraId="03E14F73" w14:textId="651138CB" w:rsidR="00E6611E" w:rsidRPr="00093A3D" w:rsidRDefault="00E6611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75B1961D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0F809030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  <w:p w14:paraId="38D8BE3D" w14:textId="52282EC5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6E06EC9E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87" w:type="dxa"/>
            <w:gridSpan w:val="2"/>
            <w:shd w:val="clear" w:color="auto" w:fill="auto"/>
          </w:tcPr>
          <w:p w14:paraId="0A9F3A66" w14:textId="77777777" w:rsidR="00E6611E" w:rsidRDefault="00E6611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  <w:p w14:paraId="7D79A322" w14:textId="4D1884DD" w:rsidR="00B6543F" w:rsidRPr="00093A3D" w:rsidRDefault="00E6611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(</w:t>
            </w:r>
            <w:r w:rsidR="00786EC4"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</w:t>
            </w:r>
            <w:r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555</w:t>
            </w:r>
            <w:r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3E745014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6AF1C5C3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  <w:p w14:paraId="62C77E57" w14:textId="2C419F90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(</w:t>
            </w:r>
            <w:r w:rsidR="00786EC4"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8</w:t>
            </w:r>
            <w:r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346</w:t>
            </w:r>
            <w:r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  <w:gridSpan w:val="2"/>
          </w:tcPr>
          <w:p w14:paraId="1A46BE94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54" w:type="dxa"/>
            <w:shd w:val="clear" w:color="auto" w:fill="auto"/>
          </w:tcPr>
          <w:p w14:paraId="5B3533C8" w14:textId="77777777" w:rsidR="00B6543F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  <w:p w14:paraId="4207668D" w14:textId="231079A4" w:rsidR="00E6611E" w:rsidRPr="00093A3D" w:rsidRDefault="00E6611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0F5F402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gridSpan w:val="2"/>
          </w:tcPr>
          <w:p w14:paraId="48F73A3A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  <w:p w14:paraId="73583F28" w14:textId="4F81ABE5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1B7BDFF0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1A6F8660" w14:textId="77777777" w:rsidR="00E6611E" w:rsidRDefault="00E6611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  <w:p w14:paraId="206D87FB" w14:textId="23C44E3B" w:rsidR="00B6543F" w:rsidRPr="00093A3D" w:rsidRDefault="00E6611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(</w:t>
            </w:r>
            <w:r w:rsidR="00786EC4"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</w:t>
            </w:r>
            <w:r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555</w:t>
            </w:r>
            <w:r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25066973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45" w:type="dxa"/>
            <w:gridSpan w:val="2"/>
            <w:shd w:val="clear" w:color="auto" w:fill="auto"/>
          </w:tcPr>
          <w:p w14:paraId="5AD6B7C5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  <w:p w14:paraId="0C316573" w14:textId="63CEEDFD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(</w:t>
            </w:r>
            <w:r w:rsidR="00786EC4"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8</w:t>
            </w:r>
            <w:r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346</w:t>
            </w:r>
            <w:r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B6543F" w:rsidRPr="00093A3D" w14:paraId="0F43B044" w14:textId="77777777" w:rsidTr="000B4DF6">
        <w:tc>
          <w:tcPr>
            <w:tcW w:w="2340" w:type="dxa"/>
            <w:shd w:val="clear" w:color="auto" w:fill="auto"/>
            <w:vAlign w:val="bottom"/>
          </w:tcPr>
          <w:p w14:paraId="4EA1058F" w14:textId="77777777" w:rsidR="00B6543F" w:rsidRPr="00093A3D" w:rsidRDefault="00B6543F" w:rsidP="00B6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08" w:hanging="168"/>
              <w:rPr>
                <w:rFonts w:ascii="Angsana New" w:eastAsia="Calibri" w:hAnsi="Angsana New"/>
                <w:color w:val="000000"/>
                <w:sz w:val="26"/>
                <w:szCs w:val="26"/>
                <w:lang w:val="en-GB"/>
              </w:rPr>
            </w:pPr>
            <w:r w:rsidRPr="00093A3D">
              <w:rPr>
                <w:rFonts w:ascii="Angsana New" w:eastAsia="Calibri" w:hAnsi="Angsana New"/>
                <w:color w:val="000000"/>
                <w:sz w:val="26"/>
                <w:szCs w:val="26"/>
                <w:cs/>
                <w:lang w:val="en-GB"/>
              </w:rPr>
              <w:t>กำไร (ขาดทุน) ตามส่วนงาน</w:t>
            </w:r>
            <w:r w:rsidRPr="00093A3D">
              <w:rPr>
                <w:rFonts w:ascii="Angsana New" w:eastAsia="Calibri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093A3D">
              <w:rPr>
                <w:rFonts w:ascii="Angsana New" w:eastAsia="Calibri" w:hAnsi="Angsana New"/>
                <w:color w:val="000000"/>
                <w:sz w:val="26"/>
                <w:szCs w:val="26"/>
                <w:cs/>
              </w:rPr>
              <w:t>ก่อนหักภาษีเงินได้</w:t>
            </w:r>
          </w:p>
        </w:tc>
        <w:tc>
          <w:tcPr>
            <w:tcW w:w="900" w:type="dxa"/>
            <w:shd w:val="clear" w:color="auto" w:fill="auto"/>
          </w:tcPr>
          <w:p w14:paraId="3E2C3D81" w14:textId="77777777" w:rsidR="00B6543F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  <w:p w14:paraId="6649836A" w14:textId="6F0C9DF0" w:rsidR="00E6611E" w:rsidRPr="00093A3D" w:rsidRDefault="005D20E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465</w:t>
            </w:r>
            <w:r w:rsidR="008C59CA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553</w:t>
            </w:r>
          </w:p>
        </w:tc>
        <w:tc>
          <w:tcPr>
            <w:tcW w:w="283" w:type="dxa"/>
            <w:shd w:val="clear" w:color="auto" w:fill="auto"/>
          </w:tcPr>
          <w:p w14:paraId="2D435FA3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14" w:type="dxa"/>
            <w:shd w:val="clear" w:color="auto" w:fill="auto"/>
          </w:tcPr>
          <w:p w14:paraId="6C02BB77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  <w:p w14:paraId="25BC88D3" w14:textId="332BF6F3" w:rsidR="00B6543F" w:rsidRPr="00093A3D" w:rsidRDefault="005D20E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500</w:t>
            </w:r>
            <w:r w:rsidR="008C59CA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786EC4"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95</w:t>
            </w:r>
          </w:p>
        </w:tc>
        <w:tc>
          <w:tcPr>
            <w:tcW w:w="284" w:type="dxa"/>
            <w:shd w:val="clear" w:color="auto" w:fill="auto"/>
          </w:tcPr>
          <w:p w14:paraId="4CD9C597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97E21DF" w14:textId="1C72500C" w:rsidR="00B6543F" w:rsidRPr="00093A3D" w:rsidRDefault="00786EC4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</w:t>
            </w:r>
            <w:r w:rsidR="00E6611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376</w:t>
            </w:r>
          </w:p>
        </w:tc>
        <w:tc>
          <w:tcPr>
            <w:tcW w:w="283" w:type="dxa"/>
            <w:shd w:val="clear" w:color="auto" w:fill="auto"/>
          </w:tcPr>
          <w:p w14:paraId="56E6570E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AB94218" w14:textId="2423CA9E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(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565</w:t>
            </w:r>
            <w:r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10297E3E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5" w:type="dxa"/>
            <w:shd w:val="clear" w:color="auto" w:fill="auto"/>
          </w:tcPr>
          <w:p w14:paraId="3F46D18B" w14:textId="77777777" w:rsidR="00B6543F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  <w:p w14:paraId="0E1AFA5A" w14:textId="0385DA9D" w:rsidR="00E6611E" w:rsidRPr="00093A3D" w:rsidRDefault="00786EC4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  <w:r w:rsidR="008C59CA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375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C03023F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407EEF91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  <w:p w14:paraId="15E62750" w14:textId="225096FE" w:rsidR="00B6543F" w:rsidRPr="00093A3D" w:rsidRDefault="005D20E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</w:t>
            </w:r>
            <w:r w:rsidR="008C59CA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</w:t>
            </w:r>
            <w:r w:rsidR="00786EC4"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97EF6AA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87" w:type="dxa"/>
            <w:gridSpan w:val="2"/>
            <w:shd w:val="clear" w:color="auto" w:fill="auto"/>
          </w:tcPr>
          <w:p w14:paraId="4739A130" w14:textId="77777777" w:rsidR="00B6543F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  <w:p w14:paraId="100B8AA6" w14:textId="7936BECC" w:rsidR="00E6611E" w:rsidRPr="00093A3D" w:rsidRDefault="005D20E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48</w:t>
            </w:r>
            <w:r w:rsidR="00786EC4"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  <w:r w:rsidR="00E6611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304</w:t>
            </w:r>
          </w:p>
        </w:tc>
        <w:tc>
          <w:tcPr>
            <w:tcW w:w="237" w:type="dxa"/>
            <w:shd w:val="clear" w:color="auto" w:fill="auto"/>
          </w:tcPr>
          <w:p w14:paraId="25D2BEB3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2D874A5F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  <w:p w14:paraId="636D27E4" w14:textId="4B1358A3" w:rsidR="00B6543F" w:rsidRPr="00093A3D" w:rsidRDefault="005D20E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503</w:t>
            </w:r>
            <w:r w:rsidR="00B6543F"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786EC4"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45</w:t>
            </w:r>
          </w:p>
        </w:tc>
        <w:tc>
          <w:tcPr>
            <w:tcW w:w="236" w:type="dxa"/>
            <w:gridSpan w:val="2"/>
          </w:tcPr>
          <w:p w14:paraId="6DA050A2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54" w:type="dxa"/>
            <w:shd w:val="clear" w:color="auto" w:fill="auto"/>
          </w:tcPr>
          <w:p w14:paraId="7C7E07AE" w14:textId="77777777" w:rsidR="00B6543F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  <w:p w14:paraId="1C66392E" w14:textId="60EC3105" w:rsidR="00E6611E" w:rsidRPr="00093A3D" w:rsidRDefault="005D20E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6</w:t>
            </w:r>
            <w:r w:rsidR="00786EC4"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18AC5AE7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gridSpan w:val="2"/>
          </w:tcPr>
          <w:p w14:paraId="394A7EF3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  <w:p w14:paraId="453F498D" w14:textId="63E6DB43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(</w:t>
            </w:r>
            <w:r w:rsidR="005D20EE" w:rsidRPr="005D20EE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507</w:t>
            </w:r>
            <w:r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  <w:gridSpan w:val="2"/>
          </w:tcPr>
          <w:p w14:paraId="27F592A5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7E136A55" w14:textId="77777777" w:rsidR="00B6543F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  <w:p w14:paraId="25487E53" w14:textId="34E5BD35" w:rsidR="00E6611E" w:rsidRPr="00093A3D" w:rsidRDefault="005D20E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48</w:t>
            </w:r>
            <w:r w:rsidR="00786EC4"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  <w:r w:rsidR="00E6611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9</w:t>
            </w:r>
            <w:r w:rsidR="00786EC4"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237" w:type="dxa"/>
            <w:shd w:val="clear" w:color="auto" w:fill="auto"/>
          </w:tcPr>
          <w:p w14:paraId="6922EE32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45" w:type="dxa"/>
            <w:gridSpan w:val="2"/>
            <w:shd w:val="clear" w:color="auto" w:fill="auto"/>
          </w:tcPr>
          <w:p w14:paraId="2C72A8F1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  <w:p w14:paraId="63A0149D" w14:textId="20C833DF" w:rsidR="00B6543F" w:rsidRPr="00093A3D" w:rsidRDefault="005D20E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50</w:t>
            </w:r>
            <w:r w:rsidR="00786EC4" w:rsidRPr="00786EC4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2</w:t>
            </w:r>
            <w:r w:rsidR="00B6543F" w:rsidRPr="00093A3D">
              <w:rPr>
                <w:rFonts w:ascii="Angsana New" w:eastAsia="Calibri" w:hAnsi="Angsana New" w:hint="cs"/>
                <w:color w:val="000000" w:themeColor="text1"/>
                <w:sz w:val="26"/>
                <w:szCs w:val="26"/>
                <w:cs/>
              </w:rPr>
              <w:t>,</w:t>
            </w:r>
            <w:r w:rsidRPr="005D20EE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738</w:t>
            </w:r>
          </w:p>
        </w:tc>
      </w:tr>
      <w:tr w:rsidR="00B6543F" w:rsidRPr="00093A3D" w14:paraId="16C8BF2A" w14:textId="77777777" w:rsidTr="000B4DF6">
        <w:tc>
          <w:tcPr>
            <w:tcW w:w="2340" w:type="dxa"/>
            <w:shd w:val="clear" w:color="auto" w:fill="auto"/>
            <w:vAlign w:val="bottom"/>
          </w:tcPr>
          <w:p w14:paraId="32CDE364" w14:textId="77777777" w:rsidR="00B6543F" w:rsidRPr="00093A3D" w:rsidRDefault="00B6543F" w:rsidP="00B6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08" w:hanging="168"/>
              <w:rPr>
                <w:rFonts w:ascii="Angsana New" w:eastAsia="Calibri" w:hAnsi="Angsana New"/>
                <w:color w:val="000000"/>
                <w:sz w:val="26"/>
                <w:szCs w:val="26"/>
                <w:cs/>
                <w:lang w:val="en-GB"/>
              </w:rPr>
            </w:pPr>
            <w:r w:rsidRPr="00093A3D">
              <w:rPr>
                <w:rFonts w:ascii="Angsana New" w:eastAsia="Calibri" w:hAnsi="Angsana New" w:hint="cs"/>
                <w:color w:val="000000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900" w:type="dxa"/>
            <w:shd w:val="clear" w:color="auto" w:fill="auto"/>
          </w:tcPr>
          <w:p w14:paraId="1F994022" w14:textId="7C692CD4" w:rsidR="00B6543F" w:rsidRPr="00093A3D" w:rsidRDefault="005D20E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</w:t>
            </w:r>
            <w:r w:rsidR="00E6611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786EC4"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22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553E12CB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14" w:type="dxa"/>
            <w:shd w:val="clear" w:color="auto" w:fill="auto"/>
          </w:tcPr>
          <w:p w14:paraId="4963E9A9" w14:textId="2E1540A1" w:rsidR="00B6543F" w:rsidRPr="00093A3D" w:rsidRDefault="00786EC4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="00B6543F"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59</w:t>
            </w: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14:paraId="1907D229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C163999" w14:textId="37926ADB" w:rsidR="00B6543F" w:rsidRPr="00093A3D" w:rsidRDefault="005D20EE" w:rsidP="00E66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</w:t>
            </w:r>
            <w:r w:rsidR="00786EC4"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14:paraId="5BAC8017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3BAE693" w14:textId="0E2FB274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42C3E50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5" w:type="dxa"/>
            <w:shd w:val="clear" w:color="auto" w:fill="auto"/>
          </w:tcPr>
          <w:p w14:paraId="205F63A6" w14:textId="28430B89" w:rsidR="00B6543F" w:rsidRPr="00093A3D" w:rsidRDefault="00E6611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067E8FF4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40654368" w14:textId="23BB5B50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07D7B65D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87" w:type="dxa"/>
            <w:gridSpan w:val="2"/>
            <w:shd w:val="clear" w:color="auto" w:fill="auto"/>
          </w:tcPr>
          <w:p w14:paraId="797BCF7E" w14:textId="1A95FE47" w:rsidR="00B6543F" w:rsidRPr="00093A3D" w:rsidRDefault="005D20E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</w:t>
            </w:r>
            <w:r w:rsidR="00E6611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786EC4"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77</w:t>
            </w:r>
          </w:p>
        </w:tc>
        <w:tc>
          <w:tcPr>
            <w:tcW w:w="237" w:type="dxa"/>
            <w:shd w:val="clear" w:color="auto" w:fill="auto"/>
          </w:tcPr>
          <w:p w14:paraId="1DD42071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6DED58B4" w14:textId="0E9CF35A" w:rsidR="00B6543F" w:rsidRPr="00093A3D" w:rsidRDefault="00786EC4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="00B6543F"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59</w:t>
            </w: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36" w:type="dxa"/>
            <w:gridSpan w:val="2"/>
          </w:tcPr>
          <w:p w14:paraId="4570E06F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54" w:type="dxa"/>
            <w:shd w:val="clear" w:color="auto" w:fill="auto"/>
          </w:tcPr>
          <w:p w14:paraId="165EE3A9" w14:textId="7F0A93FB" w:rsidR="00B6543F" w:rsidRPr="00093A3D" w:rsidRDefault="00E6611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(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549</w:t>
            </w:r>
            <w:r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51507BFF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gridSpan w:val="2"/>
          </w:tcPr>
          <w:p w14:paraId="17B1C8EB" w14:textId="092D8194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(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575</w:t>
            </w:r>
            <w:r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  <w:gridSpan w:val="2"/>
          </w:tcPr>
          <w:p w14:paraId="1A75ACB3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2F6F13E3" w14:textId="7F1CE7C8" w:rsidR="00B6543F" w:rsidRPr="00093A3D" w:rsidRDefault="005D20E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</w:t>
            </w:r>
            <w:r w:rsidR="00E6611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</w:t>
            </w:r>
            <w:r w:rsidR="00786EC4"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237" w:type="dxa"/>
            <w:shd w:val="clear" w:color="auto" w:fill="auto"/>
          </w:tcPr>
          <w:p w14:paraId="535AC288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45" w:type="dxa"/>
            <w:gridSpan w:val="2"/>
            <w:shd w:val="clear" w:color="auto" w:fill="auto"/>
          </w:tcPr>
          <w:p w14:paraId="5BE5B7CB" w14:textId="6E13FC96" w:rsidR="00B6543F" w:rsidRPr="00093A3D" w:rsidRDefault="00786EC4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="00B6543F"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0</w:t>
            </w: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6</w:t>
            </w:r>
          </w:p>
        </w:tc>
      </w:tr>
      <w:tr w:rsidR="00B6543F" w:rsidRPr="00093A3D" w14:paraId="3647BC18" w14:textId="77777777" w:rsidTr="000B4DF6">
        <w:tc>
          <w:tcPr>
            <w:tcW w:w="2340" w:type="dxa"/>
            <w:shd w:val="clear" w:color="auto" w:fill="auto"/>
          </w:tcPr>
          <w:p w14:paraId="2E5A6E9F" w14:textId="6E5619A6" w:rsidR="00B6543F" w:rsidRPr="00093A3D" w:rsidRDefault="00B6543F" w:rsidP="00B6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08" w:hanging="168"/>
              <w:rPr>
                <w:rFonts w:ascii="Angsana New" w:eastAsia="Calibri" w:hAnsi="Angsana New"/>
                <w:color w:val="000000"/>
                <w:sz w:val="26"/>
                <w:szCs w:val="26"/>
                <w:cs/>
                <w:lang w:val="en-GB"/>
              </w:rPr>
            </w:pPr>
            <w:r w:rsidRPr="00093A3D">
              <w:rPr>
                <w:rFonts w:ascii="Angsana New" w:eastAsia="Calibri" w:hAnsi="Angsana New"/>
                <w:color w:val="000000"/>
                <w:sz w:val="26"/>
                <w:szCs w:val="26"/>
                <w:cs/>
                <w:lang w:val="en-GB"/>
              </w:rPr>
              <w:t>ค่าเสื่อมราคาแล</w:t>
            </w:r>
            <w:r w:rsidRPr="00093A3D">
              <w:rPr>
                <w:rFonts w:ascii="Angsana New" w:eastAsia="Calibri" w:hAnsi="Angsana New" w:hint="cs"/>
                <w:color w:val="000000"/>
                <w:sz w:val="26"/>
                <w:szCs w:val="26"/>
                <w:cs/>
                <w:lang w:val="en-GB"/>
              </w:rPr>
              <w:t>ะ</w:t>
            </w:r>
            <w:r w:rsidRPr="00093A3D">
              <w:rPr>
                <w:rFonts w:ascii="Angsana New" w:eastAsia="Calibri" w:hAnsi="Angsana New"/>
                <w:color w:val="000000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900" w:type="dxa"/>
            <w:shd w:val="clear" w:color="auto" w:fill="auto"/>
          </w:tcPr>
          <w:p w14:paraId="5E52A4B9" w14:textId="6918438E" w:rsidR="00B6543F" w:rsidRPr="00093A3D" w:rsidRDefault="00786EC4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80</w:t>
            </w:r>
            <w:r w:rsidR="00E6611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365</w:t>
            </w:r>
          </w:p>
        </w:tc>
        <w:tc>
          <w:tcPr>
            <w:tcW w:w="283" w:type="dxa"/>
            <w:shd w:val="clear" w:color="auto" w:fill="auto"/>
          </w:tcPr>
          <w:p w14:paraId="23863AAE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14" w:type="dxa"/>
            <w:shd w:val="clear" w:color="auto" w:fill="auto"/>
          </w:tcPr>
          <w:p w14:paraId="6F85E725" w14:textId="3C47A8C7" w:rsidR="00B6543F" w:rsidRPr="00093A3D" w:rsidRDefault="00786EC4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69</w:t>
            </w:r>
            <w:r w:rsidR="00B6543F"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335</w:t>
            </w:r>
          </w:p>
        </w:tc>
        <w:tc>
          <w:tcPr>
            <w:tcW w:w="284" w:type="dxa"/>
            <w:shd w:val="clear" w:color="auto" w:fill="auto"/>
          </w:tcPr>
          <w:p w14:paraId="7F0170A5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54B7408" w14:textId="76DAA67E" w:rsidR="00B6543F" w:rsidRPr="00093A3D" w:rsidRDefault="00786EC4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0</w:t>
            </w:r>
            <w:r w:rsidR="00E6611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86</w:t>
            </w: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14:paraId="6AAF4E1D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254AE70" w14:textId="486D46BE" w:rsidR="00B6543F" w:rsidRPr="00093A3D" w:rsidRDefault="00786EC4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21</w:t>
            </w:r>
            <w:r w:rsidR="00B6543F"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0</w:t>
            </w: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283" w:type="dxa"/>
            <w:shd w:val="clear" w:color="auto" w:fill="auto"/>
          </w:tcPr>
          <w:p w14:paraId="65B4DAD9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5" w:type="dxa"/>
            <w:shd w:val="clear" w:color="auto" w:fill="auto"/>
          </w:tcPr>
          <w:p w14:paraId="663CA0B4" w14:textId="5FDE8B1F" w:rsidR="00B6543F" w:rsidRPr="00093A3D" w:rsidRDefault="005D20E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938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EEE0C7B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4D61A486" w14:textId="5188D2A4" w:rsidR="00B6543F" w:rsidRPr="00093A3D" w:rsidRDefault="005D20E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9</w:t>
            </w:r>
            <w:r w:rsidR="00786EC4"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5F17A5A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87" w:type="dxa"/>
            <w:gridSpan w:val="2"/>
            <w:shd w:val="clear" w:color="auto" w:fill="auto"/>
          </w:tcPr>
          <w:p w14:paraId="0BEFA817" w14:textId="61C239D7" w:rsidR="00B6543F" w:rsidRPr="00093A3D" w:rsidRDefault="00786EC4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0</w:t>
            </w: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="00E6611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65</w:t>
            </w:r>
          </w:p>
        </w:tc>
        <w:tc>
          <w:tcPr>
            <w:tcW w:w="237" w:type="dxa"/>
            <w:shd w:val="clear" w:color="auto" w:fill="auto"/>
          </w:tcPr>
          <w:p w14:paraId="04102239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79FD8A18" w14:textId="3D03C267" w:rsidR="00B6543F" w:rsidRPr="00093A3D" w:rsidRDefault="00786EC4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9</w:t>
            </w: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  <w:r w:rsidR="00B6543F"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76</w:t>
            </w:r>
          </w:p>
        </w:tc>
        <w:tc>
          <w:tcPr>
            <w:tcW w:w="236" w:type="dxa"/>
            <w:gridSpan w:val="2"/>
          </w:tcPr>
          <w:p w14:paraId="0EA7AD10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54" w:type="dxa"/>
            <w:shd w:val="clear" w:color="auto" w:fill="auto"/>
          </w:tcPr>
          <w:p w14:paraId="51A6F97B" w14:textId="008E71BE" w:rsidR="00B6543F" w:rsidRPr="00093A3D" w:rsidRDefault="00E6611E" w:rsidP="00E66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8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DBDC625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gridSpan w:val="2"/>
          </w:tcPr>
          <w:p w14:paraId="4467207B" w14:textId="37037608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4355DA83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4FACA689" w14:textId="5B393A97" w:rsidR="00B6543F" w:rsidRPr="00093A3D" w:rsidRDefault="00786EC4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0</w:t>
            </w: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="00E6611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65</w:t>
            </w:r>
          </w:p>
        </w:tc>
        <w:tc>
          <w:tcPr>
            <w:tcW w:w="237" w:type="dxa"/>
            <w:shd w:val="clear" w:color="auto" w:fill="auto"/>
          </w:tcPr>
          <w:p w14:paraId="2D7DB288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45" w:type="dxa"/>
            <w:gridSpan w:val="2"/>
            <w:shd w:val="clear" w:color="auto" w:fill="auto"/>
          </w:tcPr>
          <w:p w14:paraId="4A36E04D" w14:textId="13E4C6B4" w:rsidR="00B6543F" w:rsidRPr="00093A3D" w:rsidRDefault="00786EC4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9</w:t>
            </w: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  <w:r w:rsidR="00B6543F"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76</w:t>
            </w:r>
          </w:p>
        </w:tc>
      </w:tr>
      <w:tr w:rsidR="00B6543F" w:rsidRPr="00093A3D" w14:paraId="218D315F" w14:textId="77777777" w:rsidTr="000B4DF6">
        <w:tc>
          <w:tcPr>
            <w:tcW w:w="2340" w:type="dxa"/>
            <w:shd w:val="clear" w:color="auto" w:fill="auto"/>
          </w:tcPr>
          <w:p w14:paraId="7907C18D" w14:textId="204711CD" w:rsidR="00B6543F" w:rsidRPr="00093A3D" w:rsidRDefault="00B6543F" w:rsidP="00B6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08" w:hanging="168"/>
              <w:rPr>
                <w:rFonts w:ascii="Angsana New" w:eastAsia="Calibri" w:hAnsi="Angsana New"/>
                <w:color w:val="000000" w:themeColor="text1"/>
                <w:sz w:val="26"/>
                <w:szCs w:val="26"/>
                <w:cs/>
              </w:rPr>
            </w:pPr>
            <w:r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shd w:val="clear" w:color="auto" w:fill="auto"/>
          </w:tcPr>
          <w:p w14:paraId="39994073" w14:textId="1B320538" w:rsidR="00B6543F" w:rsidRPr="00093A3D" w:rsidRDefault="005D20E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94</w:t>
            </w:r>
            <w:r w:rsidR="00E6611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473</w:t>
            </w:r>
          </w:p>
        </w:tc>
        <w:tc>
          <w:tcPr>
            <w:tcW w:w="283" w:type="dxa"/>
            <w:shd w:val="clear" w:color="auto" w:fill="auto"/>
          </w:tcPr>
          <w:p w14:paraId="474A49ED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14" w:type="dxa"/>
            <w:shd w:val="clear" w:color="auto" w:fill="auto"/>
          </w:tcPr>
          <w:p w14:paraId="0802F440" w14:textId="7ABBA248" w:rsidR="00B6543F" w:rsidRPr="00093A3D" w:rsidRDefault="005D20E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99</w:t>
            </w:r>
            <w:r w:rsidR="00B6543F"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747</w:t>
            </w:r>
          </w:p>
        </w:tc>
        <w:tc>
          <w:tcPr>
            <w:tcW w:w="284" w:type="dxa"/>
            <w:shd w:val="clear" w:color="auto" w:fill="auto"/>
          </w:tcPr>
          <w:p w14:paraId="7460E4FB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43D780E" w14:textId="53FB508F" w:rsidR="00B6543F" w:rsidRPr="00093A3D" w:rsidRDefault="00786EC4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  <w:r w:rsidR="00E6611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476</w:t>
            </w:r>
          </w:p>
        </w:tc>
        <w:tc>
          <w:tcPr>
            <w:tcW w:w="283" w:type="dxa"/>
            <w:shd w:val="clear" w:color="auto" w:fill="auto"/>
          </w:tcPr>
          <w:p w14:paraId="05338921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5207AE0" w14:textId="48A56DAD" w:rsidR="00B6543F" w:rsidRPr="00093A3D" w:rsidRDefault="00786EC4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38</w:t>
            </w:r>
          </w:p>
        </w:tc>
        <w:tc>
          <w:tcPr>
            <w:tcW w:w="283" w:type="dxa"/>
            <w:shd w:val="clear" w:color="auto" w:fill="auto"/>
          </w:tcPr>
          <w:p w14:paraId="6A16AC94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5" w:type="dxa"/>
            <w:shd w:val="clear" w:color="auto" w:fill="auto"/>
          </w:tcPr>
          <w:p w14:paraId="02E7955E" w14:textId="39427E45" w:rsidR="00B6543F" w:rsidRPr="00093A3D" w:rsidRDefault="00786EC4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0959E455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589958A9" w14:textId="428F39F7" w:rsidR="00B6543F" w:rsidRPr="00093A3D" w:rsidRDefault="00786EC4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0DEB3CAE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87" w:type="dxa"/>
            <w:gridSpan w:val="2"/>
            <w:shd w:val="clear" w:color="auto" w:fill="auto"/>
          </w:tcPr>
          <w:p w14:paraId="14839BFB" w14:textId="2CD45860" w:rsidR="00B6543F" w:rsidRPr="00093A3D" w:rsidRDefault="005D20E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95</w:t>
            </w:r>
            <w:r w:rsidR="00E6611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966</w:t>
            </w:r>
          </w:p>
        </w:tc>
        <w:tc>
          <w:tcPr>
            <w:tcW w:w="237" w:type="dxa"/>
            <w:shd w:val="clear" w:color="auto" w:fill="auto"/>
          </w:tcPr>
          <w:p w14:paraId="1803AB93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5FD9F380" w14:textId="1F3990CA" w:rsidR="00B6543F" w:rsidRPr="00093A3D" w:rsidRDefault="00786EC4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00</w:t>
            </w:r>
            <w:r w:rsidR="00B6543F"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0</w:t>
            </w: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236" w:type="dxa"/>
            <w:gridSpan w:val="2"/>
          </w:tcPr>
          <w:p w14:paraId="475F722E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54" w:type="dxa"/>
            <w:shd w:val="clear" w:color="auto" w:fill="auto"/>
          </w:tcPr>
          <w:p w14:paraId="33AC3224" w14:textId="73AE30A8" w:rsidR="00B6543F" w:rsidRPr="00093A3D" w:rsidRDefault="00E6611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8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00C6A57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gridSpan w:val="2"/>
          </w:tcPr>
          <w:p w14:paraId="27586E96" w14:textId="4DADE0E5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06974863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74C0B3E9" w14:textId="5FE6E47B" w:rsidR="00B6543F" w:rsidRPr="00093A3D" w:rsidRDefault="005D20E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95</w:t>
            </w:r>
            <w:r w:rsidR="00E6611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966</w:t>
            </w:r>
          </w:p>
        </w:tc>
        <w:tc>
          <w:tcPr>
            <w:tcW w:w="237" w:type="dxa"/>
            <w:shd w:val="clear" w:color="auto" w:fill="auto"/>
          </w:tcPr>
          <w:p w14:paraId="1FC2E975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45" w:type="dxa"/>
            <w:gridSpan w:val="2"/>
            <w:shd w:val="clear" w:color="auto" w:fill="auto"/>
          </w:tcPr>
          <w:p w14:paraId="1382F211" w14:textId="1DB59BC6" w:rsidR="00B6543F" w:rsidRPr="00093A3D" w:rsidRDefault="00786EC4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00</w:t>
            </w:r>
            <w:r w:rsidR="00B6543F"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0</w:t>
            </w: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11</w:t>
            </w:r>
          </w:p>
        </w:tc>
      </w:tr>
      <w:tr w:rsidR="00B6543F" w:rsidRPr="00093A3D" w14:paraId="5F9ECBD4" w14:textId="77777777" w:rsidTr="000B4DF6">
        <w:tc>
          <w:tcPr>
            <w:tcW w:w="2340" w:type="dxa"/>
            <w:shd w:val="clear" w:color="auto" w:fill="auto"/>
            <w:vAlign w:val="bottom"/>
          </w:tcPr>
          <w:p w14:paraId="40ABD005" w14:textId="77777777" w:rsidR="00B6543F" w:rsidRPr="00093A3D" w:rsidRDefault="00B6543F" w:rsidP="00B6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08" w:hanging="168"/>
              <w:rPr>
                <w:rFonts w:ascii="Angsana New" w:eastAsia="Calibri" w:hAnsi="Angsana New"/>
                <w:color w:val="000000"/>
                <w:sz w:val="26"/>
                <w:szCs w:val="26"/>
                <w:cs/>
                <w:lang w:val="en-GB"/>
              </w:rPr>
            </w:pPr>
            <w:r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900" w:type="dxa"/>
            <w:shd w:val="clear" w:color="auto" w:fill="auto"/>
          </w:tcPr>
          <w:p w14:paraId="1A5826BC" w14:textId="398C42A2" w:rsidR="00B6543F" w:rsidRPr="00093A3D" w:rsidRDefault="005D20E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</w:t>
            </w:r>
            <w:r w:rsidR="00E6611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546</w:t>
            </w:r>
            <w:r w:rsidR="008C59CA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783</w:t>
            </w:r>
          </w:p>
        </w:tc>
        <w:tc>
          <w:tcPr>
            <w:tcW w:w="283" w:type="dxa"/>
            <w:shd w:val="clear" w:color="auto" w:fill="auto"/>
          </w:tcPr>
          <w:p w14:paraId="42D2C8BF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14" w:type="dxa"/>
            <w:shd w:val="clear" w:color="auto" w:fill="auto"/>
          </w:tcPr>
          <w:p w14:paraId="2B6C280C" w14:textId="7C998682" w:rsidR="00B6543F" w:rsidRPr="00093A3D" w:rsidRDefault="005D20E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</w:t>
            </w:r>
            <w:r w:rsidR="00B6543F"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786EC4"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79</w:t>
            </w:r>
            <w:r w:rsidR="00B6543F"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786EC4"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</w:t>
            </w:r>
            <w:r w:rsidR="00786EC4"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14:paraId="6F4913F9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1901976" w14:textId="52FEF6A8" w:rsidR="00B6543F" w:rsidRPr="00093A3D" w:rsidRDefault="00786EC4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</w:t>
            </w: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="00E6611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07</w:t>
            </w: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14:paraId="702DB42F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46653A1" w14:textId="74912638" w:rsidR="00B6543F" w:rsidRPr="00093A3D" w:rsidRDefault="00786EC4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</w:t>
            </w: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="00B6543F"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8</w:t>
            </w: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283" w:type="dxa"/>
            <w:shd w:val="clear" w:color="auto" w:fill="auto"/>
          </w:tcPr>
          <w:p w14:paraId="04A31857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5" w:type="dxa"/>
            <w:shd w:val="clear" w:color="auto" w:fill="auto"/>
          </w:tcPr>
          <w:p w14:paraId="7FE974B4" w14:textId="5A82EECE" w:rsidR="00B6543F" w:rsidRPr="00093A3D" w:rsidRDefault="00786EC4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43</w:t>
            </w:r>
            <w:r w:rsidR="00E6611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88</w:t>
            </w: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A2F18F3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3BDCE9FC" w14:textId="46CC92A3" w:rsidR="00B6543F" w:rsidRPr="00093A3D" w:rsidRDefault="00786EC4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46</w:t>
            </w:r>
            <w:r w:rsidR="00B6543F"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</w:t>
            </w:r>
            <w:r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25093BDE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87" w:type="dxa"/>
            <w:gridSpan w:val="2"/>
            <w:shd w:val="clear" w:color="auto" w:fill="auto"/>
          </w:tcPr>
          <w:p w14:paraId="6E4A8CE3" w14:textId="6C2EAEF4" w:rsidR="00B6543F" w:rsidRPr="00093A3D" w:rsidRDefault="005D20E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</w:t>
            </w:r>
            <w:r w:rsidR="008C59CA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96</w:t>
            </w:r>
            <w:r w:rsidR="00786EC4"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="008C59CA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735</w:t>
            </w:r>
          </w:p>
        </w:tc>
        <w:tc>
          <w:tcPr>
            <w:tcW w:w="237" w:type="dxa"/>
            <w:shd w:val="clear" w:color="auto" w:fill="auto"/>
          </w:tcPr>
          <w:p w14:paraId="3D0BC71E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07E29E0C" w14:textId="1AC6AF1D" w:rsidR="00B6543F" w:rsidRPr="00093A3D" w:rsidRDefault="005D20E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</w:t>
            </w:r>
            <w:r w:rsidR="00B6543F"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698</w:t>
            </w:r>
            <w:r w:rsidR="00B6543F"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79</w:t>
            </w:r>
            <w:r w:rsidR="00786EC4"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36" w:type="dxa"/>
            <w:gridSpan w:val="2"/>
          </w:tcPr>
          <w:p w14:paraId="1BD5E52A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54" w:type="dxa"/>
            <w:shd w:val="clear" w:color="auto" w:fill="auto"/>
          </w:tcPr>
          <w:p w14:paraId="77C53593" w14:textId="45384AA2" w:rsidR="00B6543F" w:rsidRPr="00093A3D" w:rsidRDefault="00E6611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(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</w:t>
            </w:r>
            <w:r w:rsidR="00786EC4"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</w:t>
            </w:r>
            <w:r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575</w:t>
            </w:r>
            <w:r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63A546E1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gridSpan w:val="2"/>
          </w:tcPr>
          <w:p w14:paraId="569D16F4" w14:textId="0B50E0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(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</w:t>
            </w:r>
            <w:r w:rsidR="005D20EE" w:rsidRPr="005D20EE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08</w:t>
            </w:r>
            <w:r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8</w:t>
            </w:r>
            <w:r w:rsidR="00786EC4"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</w:t>
            </w:r>
            <w:r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  <w:gridSpan w:val="2"/>
          </w:tcPr>
          <w:p w14:paraId="63867A16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390689F7" w14:textId="35D93338" w:rsidR="00B6543F" w:rsidRPr="00093A3D" w:rsidRDefault="005D20E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</w:t>
            </w:r>
            <w:r w:rsidR="00E6611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647</w:t>
            </w:r>
            <w:r w:rsidR="008C59CA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786EC4"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60</w:t>
            </w:r>
          </w:p>
        </w:tc>
        <w:tc>
          <w:tcPr>
            <w:tcW w:w="237" w:type="dxa"/>
            <w:shd w:val="clear" w:color="auto" w:fill="auto"/>
          </w:tcPr>
          <w:p w14:paraId="4AE798C1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45" w:type="dxa"/>
            <w:gridSpan w:val="2"/>
            <w:shd w:val="clear" w:color="auto" w:fill="auto"/>
          </w:tcPr>
          <w:p w14:paraId="31DBFDA7" w14:textId="42C97395" w:rsidR="00B6543F" w:rsidRPr="00093A3D" w:rsidRDefault="005D20E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</w:t>
            </w:r>
            <w:r w:rsidR="00B6543F"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389</w:t>
            </w:r>
            <w:r w:rsidR="00B6543F"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967</w:t>
            </w:r>
          </w:p>
        </w:tc>
      </w:tr>
      <w:tr w:rsidR="00B6543F" w:rsidRPr="00093A3D" w14:paraId="39398294" w14:textId="77777777" w:rsidTr="000B4DF6">
        <w:tc>
          <w:tcPr>
            <w:tcW w:w="2340" w:type="dxa"/>
            <w:shd w:val="clear" w:color="auto" w:fill="auto"/>
            <w:vAlign w:val="bottom"/>
          </w:tcPr>
          <w:p w14:paraId="69FE6DE3" w14:textId="77777777" w:rsidR="00B6543F" w:rsidRPr="00093A3D" w:rsidRDefault="00B6543F" w:rsidP="00B6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08" w:hanging="168"/>
              <w:rPr>
                <w:rFonts w:ascii="Angsana New" w:eastAsia="Calibri" w:hAnsi="Angsana New"/>
                <w:color w:val="000000"/>
                <w:sz w:val="26"/>
                <w:szCs w:val="26"/>
                <w:cs/>
                <w:lang w:val="en-GB"/>
              </w:rPr>
            </w:pPr>
            <w:r w:rsidRPr="00093A3D">
              <w:rPr>
                <w:rFonts w:ascii="Angsana New" w:eastAsia="Calibri" w:hAnsi="Angsana New" w:hint="cs"/>
                <w:color w:val="000000" w:themeColor="text1"/>
                <w:sz w:val="26"/>
                <w:szCs w:val="26"/>
                <w:cs/>
              </w:rPr>
              <w:t>หนี้สิน</w:t>
            </w:r>
            <w:r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  <w:cs/>
              </w:rPr>
              <w:t>ส่วนงาน</w:t>
            </w:r>
          </w:p>
        </w:tc>
        <w:tc>
          <w:tcPr>
            <w:tcW w:w="900" w:type="dxa"/>
            <w:shd w:val="clear" w:color="auto" w:fill="auto"/>
          </w:tcPr>
          <w:p w14:paraId="60CA908E" w14:textId="473838DE" w:rsidR="00B6543F" w:rsidRPr="00093A3D" w:rsidRDefault="005D20E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</w:t>
            </w:r>
            <w:r w:rsidR="00786EC4"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</w:t>
            </w:r>
            <w:r w:rsidR="008C59CA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406</w:t>
            </w:r>
          </w:p>
        </w:tc>
        <w:tc>
          <w:tcPr>
            <w:tcW w:w="283" w:type="dxa"/>
            <w:shd w:val="clear" w:color="auto" w:fill="auto"/>
          </w:tcPr>
          <w:p w14:paraId="5618716D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14" w:type="dxa"/>
            <w:shd w:val="clear" w:color="auto" w:fill="auto"/>
          </w:tcPr>
          <w:p w14:paraId="02C43446" w14:textId="24D9955D" w:rsidR="00B6543F" w:rsidRPr="00093A3D" w:rsidRDefault="005D20E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58</w:t>
            </w:r>
            <w:r w:rsidR="00786EC4"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  <w:r w:rsidR="00B6543F"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494</w:t>
            </w:r>
          </w:p>
        </w:tc>
        <w:tc>
          <w:tcPr>
            <w:tcW w:w="284" w:type="dxa"/>
            <w:shd w:val="clear" w:color="auto" w:fill="auto"/>
          </w:tcPr>
          <w:p w14:paraId="3C161475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61B9ABB" w14:textId="2A227295" w:rsidR="00B6543F" w:rsidRPr="00093A3D" w:rsidRDefault="005D20E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6</w:t>
            </w:r>
            <w:r w:rsidR="00786EC4"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="00E6611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6</w:t>
            </w:r>
            <w:r w:rsidR="00786EC4"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283" w:type="dxa"/>
            <w:shd w:val="clear" w:color="auto" w:fill="auto"/>
          </w:tcPr>
          <w:p w14:paraId="5C0BDAB0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DD17B36" w14:textId="091DDC15" w:rsidR="00B6543F" w:rsidRPr="00093A3D" w:rsidRDefault="005D20E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66</w:t>
            </w:r>
            <w:r w:rsidR="00B6543F"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860</w:t>
            </w:r>
          </w:p>
        </w:tc>
        <w:tc>
          <w:tcPr>
            <w:tcW w:w="283" w:type="dxa"/>
            <w:shd w:val="clear" w:color="auto" w:fill="auto"/>
          </w:tcPr>
          <w:p w14:paraId="7870A852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5" w:type="dxa"/>
            <w:shd w:val="clear" w:color="auto" w:fill="auto"/>
          </w:tcPr>
          <w:p w14:paraId="14F64C99" w14:textId="24EE8B90" w:rsidR="00B6543F" w:rsidRPr="00093A3D" w:rsidRDefault="005D20E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43</w:t>
            </w:r>
            <w:r w:rsidR="00E6611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098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47E55855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447A8B0C" w14:textId="233A6705" w:rsidR="00B6543F" w:rsidRPr="00093A3D" w:rsidRDefault="005D20E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36</w:t>
            </w:r>
            <w:r w:rsidR="00B6543F"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565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2C3520DB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87" w:type="dxa"/>
            <w:gridSpan w:val="2"/>
            <w:shd w:val="clear" w:color="auto" w:fill="auto"/>
          </w:tcPr>
          <w:p w14:paraId="0D3A2EB4" w14:textId="01618F0D" w:rsidR="00B6543F" w:rsidRPr="00093A3D" w:rsidRDefault="005D20E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8</w:t>
            </w:r>
            <w:r w:rsidR="00786EC4"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21</w:t>
            </w:r>
            <w:r w:rsidR="008C59CA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786EC4"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33</w:t>
            </w:r>
          </w:p>
        </w:tc>
        <w:tc>
          <w:tcPr>
            <w:tcW w:w="237" w:type="dxa"/>
            <w:shd w:val="clear" w:color="auto" w:fill="auto"/>
          </w:tcPr>
          <w:p w14:paraId="0C1E6B43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0605A1D7" w14:textId="7DA5CE5F" w:rsidR="00B6543F" w:rsidRPr="00093A3D" w:rsidRDefault="005D20E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684</w:t>
            </w:r>
            <w:r w:rsidR="00B6543F"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9</w:t>
            </w:r>
            <w:r w:rsidR="00786EC4"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236" w:type="dxa"/>
            <w:gridSpan w:val="2"/>
          </w:tcPr>
          <w:p w14:paraId="211E66EF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54" w:type="dxa"/>
            <w:shd w:val="clear" w:color="auto" w:fill="auto"/>
          </w:tcPr>
          <w:p w14:paraId="265FB0A6" w14:textId="63BBC3DF" w:rsidR="00B6543F" w:rsidRPr="00093A3D" w:rsidRDefault="00E6611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(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47</w:t>
            </w:r>
            <w:r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08</w:t>
            </w:r>
            <w:r w:rsidR="00786EC4"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  <w:r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0089145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gridSpan w:val="2"/>
          </w:tcPr>
          <w:p w14:paraId="23B9CA0D" w14:textId="45B4443C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(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38</w:t>
            </w:r>
            <w:r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5D20EE"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</w:t>
            </w:r>
            <w:r w:rsidR="00786EC4"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22</w:t>
            </w:r>
            <w:r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  <w:gridSpan w:val="2"/>
          </w:tcPr>
          <w:p w14:paraId="2989213A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0CCC7302" w14:textId="485C937B" w:rsidR="00B6543F" w:rsidRPr="00093A3D" w:rsidRDefault="005D20E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774</w:t>
            </w:r>
            <w:r w:rsidR="008C59CA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05</w:t>
            </w:r>
            <w:r w:rsidR="00786EC4"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37" w:type="dxa"/>
            <w:shd w:val="clear" w:color="auto" w:fill="auto"/>
          </w:tcPr>
          <w:p w14:paraId="1A64CB67" w14:textId="77777777" w:rsidR="00B6543F" w:rsidRPr="00093A3D" w:rsidRDefault="00B6543F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45" w:type="dxa"/>
            <w:gridSpan w:val="2"/>
            <w:shd w:val="clear" w:color="auto" w:fill="auto"/>
          </w:tcPr>
          <w:p w14:paraId="27DBE052" w14:textId="42B2575C" w:rsidR="00B6543F" w:rsidRPr="00093A3D" w:rsidRDefault="005D20EE" w:rsidP="00B65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646</w:t>
            </w:r>
            <w:r w:rsidR="00B6543F" w:rsidRPr="00093A3D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786EC4" w:rsidRPr="00786EC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  <w:r w:rsidRPr="005D20EE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97</w:t>
            </w:r>
          </w:p>
        </w:tc>
      </w:tr>
    </w:tbl>
    <w:p w14:paraId="6E534AF8" w14:textId="77777777" w:rsidR="00417FB6" w:rsidRDefault="00417FB6" w:rsidP="00A91144">
      <w:pPr>
        <w:jc w:val="thaiDistribute"/>
        <w:rPr>
          <w:rFonts w:ascii="Angsana New" w:hAnsi="Angsana New"/>
          <w:sz w:val="30"/>
          <w:szCs w:val="30"/>
          <w:cs/>
        </w:rPr>
        <w:sectPr w:rsidR="00417FB6" w:rsidSect="000F79BD">
          <w:headerReference w:type="default" r:id="rId21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137" w:type="dxa"/>
        <w:tblInd w:w="450" w:type="dxa"/>
        <w:tblLook w:val="04A0" w:firstRow="1" w:lastRow="0" w:firstColumn="1" w:lastColumn="0" w:noHBand="0" w:noVBand="1"/>
      </w:tblPr>
      <w:tblGrid>
        <w:gridCol w:w="6120"/>
        <w:gridCol w:w="1451"/>
        <w:gridCol w:w="270"/>
        <w:gridCol w:w="1296"/>
      </w:tblGrid>
      <w:tr w:rsidR="007B0B04" w:rsidRPr="00905C8A" w14:paraId="7C15A4D7" w14:textId="77777777" w:rsidTr="000B4DF6">
        <w:trPr>
          <w:tblHeader/>
        </w:trPr>
        <w:tc>
          <w:tcPr>
            <w:tcW w:w="6120" w:type="dxa"/>
            <w:shd w:val="clear" w:color="auto" w:fill="auto"/>
            <w:vAlign w:val="bottom"/>
          </w:tcPr>
          <w:p w14:paraId="0C6FF8D1" w14:textId="77777777" w:rsidR="007B0B04" w:rsidRPr="00905C8A" w:rsidRDefault="007B0B04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bookmarkStart w:id="4" w:name="_Hlk7568374"/>
          </w:p>
        </w:tc>
        <w:tc>
          <w:tcPr>
            <w:tcW w:w="3017" w:type="dxa"/>
            <w:gridSpan w:val="3"/>
          </w:tcPr>
          <w:p w14:paraId="3EA932FB" w14:textId="77777777" w:rsidR="007B0B04" w:rsidRPr="00905C8A" w:rsidRDefault="007B0B04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905C8A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0B04" w:rsidRPr="00905C8A" w14:paraId="508EEAEE" w14:textId="77777777" w:rsidTr="000B4DF6">
        <w:trPr>
          <w:tblHeader/>
        </w:trPr>
        <w:tc>
          <w:tcPr>
            <w:tcW w:w="6120" w:type="dxa"/>
            <w:shd w:val="clear" w:color="auto" w:fill="auto"/>
            <w:vAlign w:val="bottom"/>
          </w:tcPr>
          <w:p w14:paraId="6561CE41" w14:textId="77777777" w:rsidR="007B0B04" w:rsidRPr="00905C8A" w:rsidRDefault="007B0B04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017" w:type="dxa"/>
            <w:gridSpan w:val="3"/>
          </w:tcPr>
          <w:p w14:paraId="74328115" w14:textId="77777777" w:rsidR="007B0B04" w:rsidRPr="00905C8A" w:rsidRDefault="007B0B04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ส่วนงานที่รายงาน</w:t>
            </w:r>
          </w:p>
        </w:tc>
      </w:tr>
      <w:tr w:rsidR="007B0B04" w:rsidRPr="00905C8A" w14:paraId="422EA10B" w14:textId="77777777" w:rsidTr="000B4DF6">
        <w:tc>
          <w:tcPr>
            <w:tcW w:w="6120" w:type="dxa"/>
            <w:shd w:val="clear" w:color="auto" w:fill="auto"/>
            <w:vAlign w:val="bottom"/>
          </w:tcPr>
          <w:p w14:paraId="15D7804F" w14:textId="15053157" w:rsidR="007B0B04" w:rsidRPr="00905C8A" w:rsidRDefault="007B0B04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ar-SA"/>
              </w:rPr>
            </w:pPr>
            <w:r w:rsidRPr="00905C8A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ปี</w:t>
            </w:r>
            <w:r w:rsidRPr="00905C8A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5D20EE" w:rsidRPr="005D20EE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</w:rPr>
              <w:t>3</w:t>
            </w:r>
            <w:r w:rsidR="00786EC4" w:rsidRPr="00786EC4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</w:rPr>
              <w:t>1</w:t>
            </w:r>
            <w:r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1" w:type="dxa"/>
          </w:tcPr>
          <w:p w14:paraId="076213FF" w14:textId="17170B05" w:rsidR="007B0B04" w:rsidRPr="00905C8A" w:rsidRDefault="00786EC4" w:rsidP="00C4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786EC4">
              <w:rPr>
                <w:rFonts w:ascii="Angsana New" w:eastAsia="Calibri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eastAsia="Calibri" w:hAnsi="Angsana New"/>
                <w:sz w:val="30"/>
                <w:szCs w:val="30"/>
              </w:rPr>
              <w:t>563</w:t>
            </w:r>
          </w:p>
        </w:tc>
        <w:tc>
          <w:tcPr>
            <w:tcW w:w="270" w:type="dxa"/>
          </w:tcPr>
          <w:p w14:paraId="58A5C114" w14:textId="77777777" w:rsidR="007B0B04" w:rsidRPr="00905C8A" w:rsidRDefault="007B0B04" w:rsidP="00C4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9ECF2E1" w14:textId="47EA316B" w:rsidR="007B0B04" w:rsidRPr="00905C8A" w:rsidRDefault="00786EC4" w:rsidP="00C4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786EC4">
              <w:rPr>
                <w:rFonts w:ascii="Angsana New" w:eastAsia="Calibri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eastAsia="Calibri" w:hAnsi="Angsana New"/>
                <w:sz w:val="30"/>
                <w:szCs w:val="30"/>
              </w:rPr>
              <w:t>56</w:t>
            </w:r>
            <w:r w:rsidRPr="00786EC4">
              <w:rPr>
                <w:rFonts w:ascii="Angsana New" w:eastAsia="Calibri" w:hAnsi="Angsana New"/>
                <w:sz w:val="30"/>
                <w:szCs w:val="30"/>
              </w:rPr>
              <w:t>2</w:t>
            </w:r>
          </w:p>
        </w:tc>
      </w:tr>
      <w:tr w:rsidR="007B0B04" w:rsidRPr="00905C8A" w14:paraId="2DA9EAE0" w14:textId="77777777" w:rsidTr="000B4DF6">
        <w:tc>
          <w:tcPr>
            <w:tcW w:w="6120" w:type="dxa"/>
            <w:shd w:val="clear" w:color="auto" w:fill="auto"/>
            <w:vAlign w:val="bottom"/>
          </w:tcPr>
          <w:p w14:paraId="11E4EDC7" w14:textId="77777777" w:rsidR="007B0B04" w:rsidRPr="00905C8A" w:rsidRDefault="007B0B04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017" w:type="dxa"/>
            <w:gridSpan w:val="3"/>
          </w:tcPr>
          <w:p w14:paraId="1682A969" w14:textId="77777777" w:rsidR="007B0B04" w:rsidRPr="005C1856" w:rsidRDefault="007B0B04" w:rsidP="00C4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</w:rPr>
            </w:pPr>
            <w:r w:rsidRPr="005C1856">
              <w:rPr>
                <w:rFonts w:ascii="Angsana New" w:eastAsia="Calibri" w:hAnsi="Angsana New"/>
                <w:i/>
                <w:iCs/>
                <w:sz w:val="30"/>
                <w:szCs w:val="30"/>
              </w:rPr>
              <w:t>(</w:t>
            </w:r>
            <w:r w:rsidRPr="005C1856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5C1856">
              <w:rPr>
                <w:rFonts w:ascii="Angsana New" w:eastAsia="Calibri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B0B04" w:rsidRPr="00905C8A" w14:paraId="3D702F6B" w14:textId="77777777" w:rsidTr="000B4DF6">
        <w:tc>
          <w:tcPr>
            <w:tcW w:w="6120" w:type="dxa"/>
            <w:shd w:val="clear" w:color="auto" w:fill="auto"/>
          </w:tcPr>
          <w:p w14:paraId="6AA46306" w14:textId="77777777" w:rsidR="007B0B04" w:rsidRPr="005C1856" w:rsidRDefault="007B0B04" w:rsidP="00C402E0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5C18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451" w:type="dxa"/>
          </w:tcPr>
          <w:p w14:paraId="3F77BA3E" w14:textId="77777777" w:rsidR="007B0B04" w:rsidRPr="00905C8A" w:rsidRDefault="007B0B04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right="-20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30A6ED" w14:textId="77777777" w:rsidR="007B0B04" w:rsidRPr="00905C8A" w:rsidRDefault="007B0B04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880BA19" w14:textId="77777777" w:rsidR="007B0B04" w:rsidRPr="00905C8A" w:rsidRDefault="007B0B04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</w:tr>
      <w:tr w:rsidR="007B0B04" w:rsidRPr="00905C8A" w14:paraId="2E18AFE0" w14:textId="77777777" w:rsidTr="000B4DF6">
        <w:tc>
          <w:tcPr>
            <w:tcW w:w="6120" w:type="dxa"/>
            <w:shd w:val="clear" w:color="auto" w:fill="auto"/>
          </w:tcPr>
          <w:p w14:paraId="13D7E9A6" w14:textId="77777777" w:rsidR="007B0B04" w:rsidRPr="00905C8A" w:rsidRDefault="007B0B04" w:rsidP="00C402E0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905C8A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905C8A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451" w:type="dxa"/>
          </w:tcPr>
          <w:p w14:paraId="5D2B4D9C" w14:textId="77777777" w:rsidR="007B0B04" w:rsidRPr="00905C8A" w:rsidRDefault="007B0B04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right="-20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4D3E60" w14:textId="77777777" w:rsidR="007B0B04" w:rsidRPr="00905C8A" w:rsidRDefault="007B0B04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B5EC782" w14:textId="77777777" w:rsidR="007B0B04" w:rsidRPr="00905C8A" w:rsidRDefault="007B0B04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</w:tr>
      <w:tr w:rsidR="000B4DF6" w:rsidRPr="00905C8A" w14:paraId="75CD74BD" w14:textId="77777777" w:rsidTr="000B4DF6">
        <w:tc>
          <w:tcPr>
            <w:tcW w:w="6120" w:type="dxa"/>
            <w:shd w:val="clear" w:color="auto" w:fill="auto"/>
          </w:tcPr>
          <w:p w14:paraId="042002B7" w14:textId="77777777" w:rsidR="000B4DF6" w:rsidRPr="00905C8A" w:rsidRDefault="000B4DF6" w:rsidP="000B4DF6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905C8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451" w:type="dxa"/>
          </w:tcPr>
          <w:p w14:paraId="5B14CDE4" w14:textId="3CEF7B8F" w:rsidR="000B4DF6" w:rsidRPr="00905C8A" w:rsidRDefault="00786EC4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right="-20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786EC4">
              <w:rPr>
                <w:rFonts w:ascii="Angsana New" w:eastAsia="Calibri" w:hAnsi="Angsana New"/>
                <w:color w:val="000000"/>
                <w:sz w:val="30"/>
                <w:szCs w:val="30"/>
              </w:rPr>
              <w:t>1</w:t>
            </w:r>
            <w:r w:rsidR="00047181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786EC4">
              <w:rPr>
                <w:rFonts w:ascii="Angsana New" w:eastAsia="Calibri" w:hAnsi="Angsana New"/>
                <w:color w:val="000000"/>
                <w:sz w:val="30"/>
                <w:szCs w:val="30"/>
              </w:rPr>
              <w:t>2</w:t>
            </w:r>
            <w:r w:rsidR="005D20EE" w:rsidRPr="005D20EE">
              <w:rPr>
                <w:rFonts w:ascii="Angsana New" w:eastAsia="Calibri" w:hAnsi="Angsana New"/>
                <w:color w:val="000000"/>
                <w:sz w:val="30"/>
                <w:szCs w:val="30"/>
              </w:rPr>
              <w:t>83</w:t>
            </w:r>
            <w:r w:rsidR="00047181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786EC4">
              <w:rPr>
                <w:rFonts w:ascii="Angsana New" w:eastAsia="Calibri" w:hAnsi="Angsana New"/>
                <w:color w:val="000000"/>
                <w:sz w:val="30"/>
                <w:szCs w:val="30"/>
              </w:rPr>
              <w:t>2</w:t>
            </w:r>
            <w:r w:rsidR="005D20EE" w:rsidRPr="005D20EE">
              <w:rPr>
                <w:rFonts w:ascii="Angsana New" w:eastAsia="Calibri" w:hAnsi="Angsana New"/>
                <w:color w:val="000000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14:paraId="482B927F" w14:textId="77777777" w:rsidR="000B4DF6" w:rsidRPr="00905C8A" w:rsidRDefault="000B4DF6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296" w:type="dxa"/>
          </w:tcPr>
          <w:p w14:paraId="4A9FF6D7" w14:textId="7144AF43" w:rsidR="000B4DF6" w:rsidRPr="00905C8A" w:rsidRDefault="00786EC4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786EC4">
              <w:rPr>
                <w:rFonts w:ascii="Angsana New" w:eastAsia="Calibri" w:hAnsi="Angsana New"/>
                <w:color w:val="000000"/>
                <w:sz w:val="30"/>
                <w:szCs w:val="30"/>
              </w:rPr>
              <w:t>1</w:t>
            </w:r>
            <w:r w:rsidR="000B4DF6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786EC4">
              <w:rPr>
                <w:rFonts w:ascii="Angsana New" w:eastAsia="Calibri" w:hAnsi="Angsana New"/>
                <w:color w:val="000000"/>
                <w:sz w:val="30"/>
                <w:szCs w:val="30"/>
              </w:rPr>
              <w:t>1</w:t>
            </w:r>
            <w:r w:rsidR="005D20EE" w:rsidRPr="005D20EE">
              <w:rPr>
                <w:rFonts w:ascii="Angsana New" w:eastAsia="Calibri" w:hAnsi="Angsana New"/>
                <w:color w:val="000000"/>
                <w:sz w:val="30"/>
                <w:szCs w:val="30"/>
              </w:rPr>
              <w:t>55</w:t>
            </w:r>
            <w:r w:rsidR="000B4DF6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="005D20EE" w:rsidRPr="005D20EE">
              <w:rPr>
                <w:rFonts w:ascii="Angsana New" w:eastAsia="Calibri" w:hAnsi="Angsana New"/>
                <w:color w:val="000000"/>
                <w:sz w:val="30"/>
                <w:szCs w:val="30"/>
              </w:rPr>
              <w:t>450</w:t>
            </w:r>
          </w:p>
        </w:tc>
      </w:tr>
      <w:tr w:rsidR="000B4DF6" w:rsidRPr="00E324FA" w14:paraId="7367AA75" w14:textId="77777777" w:rsidTr="000B4DF6">
        <w:tc>
          <w:tcPr>
            <w:tcW w:w="6120" w:type="dxa"/>
            <w:shd w:val="clear" w:color="auto" w:fill="auto"/>
          </w:tcPr>
          <w:p w14:paraId="6604604F" w14:textId="77777777" w:rsidR="000B4DF6" w:rsidRPr="00E324FA" w:rsidRDefault="000B4DF6" w:rsidP="000B4DF6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E324FA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อินโดนีเซียและฟิลิปปินส์</w:t>
            </w:r>
          </w:p>
        </w:tc>
        <w:tc>
          <w:tcPr>
            <w:tcW w:w="1451" w:type="dxa"/>
          </w:tcPr>
          <w:p w14:paraId="50EF9509" w14:textId="1FC5A34D" w:rsidR="000B4DF6" w:rsidRPr="00E324FA" w:rsidRDefault="005D20EE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5D20EE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667</w:t>
            </w:r>
            <w:r w:rsidR="00047181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5D20EE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788</w:t>
            </w:r>
          </w:p>
        </w:tc>
        <w:tc>
          <w:tcPr>
            <w:tcW w:w="270" w:type="dxa"/>
          </w:tcPr>
          <w:p w14:paraId="1235480C" w14:textId="77777777" w:rsidR="000B4DF6" w:rsidRPr="00E324FA" w:rsidRDefault="000B4DF6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119BCAB" w14:textId="05E5814A" w:rsidR="000B4DF6" w:rsidRPr="00E324FA" w:rsidRDefault="005D20EE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5D20EE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776</w:t>
            </w:r>
            <w:r w:rsidR="000B4DF6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="00786EC4" w:rsidRPr="00786EC4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11</w:t>
            </w:r>
            <w:r w:rsidRPr="005D20EE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8</w:t>
            </w:r>
          </w:p>
        </w:tc>
      </w:tr>
      <w:tr w:rsidR="000B4DF6" w:rsidRPr="00E324FA" w14:paraId="13FE910D" w14:textId="77777777" w:rsidTr="000B4DF6">
        <w:tc>
          <w:tcPr>
            <w:tcW w:w="6120" w:type="dxa"/>
            <w:shd w:val="clear" w:color="auto" w:fill="auto"/>
          </w:tcPr>
          <w:p w14:paraId="6B034F80" w14:textId="77777777" w:rsidR="000B4DF6" w:rsidRPr="00E324FA" w:rsidRDefault="000B4DF6" w:rsidP="000B4DF6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E324FA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เกาหลี</w:t>
            </w:r>
          </w:p>
        </w:tc>
        <w:tc>
          <w:tcPr>
            <w:tcW w:w="1451" w:type="dxa"/>
          </w:tcPr>
          <w:p w14:paraId="790DCB38" w14:textId="12C4B7B2" w:rsidR="000B4DF6" w:rsidRPr="00E324FA" w:rsidRDefault="00786EC4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786EC4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2</w:t>
            </w:r>
            <w:r w:rsidR="005D20EE" w:rsidRPr="005D20EE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47</w:t>
            </w:r>
            <w:r w:rsidR="00047181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786EC4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2</w:t>
            </w:r>
            <w:r w:rsidR="005D20EE" w:rsidRPr="005D20EE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74</w:t>
            </w:r>
          </w:p>
        </w:tc>
        <w:tc>
          <w:tcPr>
            <w:tcW w:w="270" w:type="dxa"/>
          </w:tcPr>
          <w:p w14:paraId="213A2EF0" w14:textId="77777777" w:rsidR="000B4DF6" w:rsidRPr="00E324FA" w:rsidRDefault="000B4DF6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0276FF3" w14:textId="5AD26F84" w:rsidR="000B4DF6" w:rsidRPr="00E324FA" w:rsidRDefault="005D20EE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5D20EE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3</w:t>
            </w:r>
            <w:r w:rsidR="00786EC4" w:rsidRPr="00786EC4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1</w:t>
            </w:r>
            <w:r w:rsidRPr="005D20EE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8</w:t>
            </w:r>
            <w:r w:rsidR="000B4DF6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5D20EE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769</w:t>
            </w:r>
          </w:p>
        </w:tc>
      </w:tr>
      <w:tr w:rsidR="000B4DF6" w:rsidRPr="00E324FA" w14:paraId="4313983A" w14:textId="77777777" w:rsidTr="000B4DF6">
        <w:tc>
          <w:tcPr>
            <w:tcW w:w="6120" w:type="dxa"/>
            <w:shd w:val="clear" w:color="auto" w:fill="auto"/>
          </w:tcPr>
          <w:p w14:paraId="280F560C" w14:textId="77777777" w:rsidR="000B4DF6" w:rsidRPr="00E324FA" w:rsidRDefault="000B4DF6" w:rsidP="000B4DF6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E324FA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ประเทศอื่นๆ</w:t>
            </w:r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14:paraId="6F64D848" w14:textId="4DB297E7" w:rsidR="000B4DF6" w:rsidRPr="00E324FA" w:rsidRDefault="005D20EE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5D20EE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793</w:t>
            </w:r>
            <w:r w:rsidR="00047181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5D20EE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583</w:t>
            </w:r>
          </w:p>
        </w:tc>
        <w:tc>
          <w:tcPr>
            <w:tcW w:w="270" w:type="dxa"/>
          </w:tcPr>
          <w:p w14:paraId="0ACA3EC4" w14:textId="77777777" w:rsidR="000B4DF6" w:rsidRPr="00E324FA" w:rsidRDefault="000B4DF6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D69B61" w14:textId="10DDC91C" w:rsidR="000B4DF6" w:rsidRPr="00E324FA" w:rsidRDefault="005D20EE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5D20EE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80</w:t>
            </w:r>
            <w:r w:rsidR="00786EC4" w:rsidRPr="00786EC4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1</w:t>
            </w:r>
            <w:r w:rsidR="000B4DF6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="00786EC4" w:rsidRPr="00786EC4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1</w:t>
            </w:r>
            <w:r w:rsidRPr="005D20EE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39</w:t>
            </w:r>
          </w:p>
        </w:tc>
      </w:tr>
      <w:tr w:rsidR="000B4DF6" w:rsidRPr="00E324FA" w14:paraId="792656CC" w14:textId="77777777" w:rsidTr="000B4DF6">
        <w:tc>
          <w:tcPr>
            <w:tcW w:w="6120" w:type="dxa"/>
            <w:shd w:val="clear" w:color="auto" w:fill="auto"/>
          </w:tcPr>
          <w:p w14:paraId="61C3C78E" w14:textId="77777777" w:rsidR="000B4DF6" w:rsidRPr="00E324FA" w:rsidRDefault="000B4DF6" w:rsidP="000B4DF6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E324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1451" w:type="dxa"/>
            <w:tcBorders>
              <w:top w:val="single" w:sz="4" w:space="0" w:color="auto"/>
              <w:bottom w:val="double" w:sz="4" w:space="0" w:color="auto"/>
            </w:tcBorders>
          </w:tcPr>
          <w:p w14:paraId="2ECB6E4D" w14:textId="6FB59B3E" w:rsidR="000B4DF6" w:rsidRPr="00E324FA" w:rsidRDefault="00786EC4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86EC4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  <w:r w:rsidR="00047181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5D20EE" w:rsidRPr="005D20EE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99</w:t>
            </w:r>
            <w:r w:rsidRPr="00786EC4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047181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5D20EE" w:rsidRPr="005D20EE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878</w:t>
            </w:r>
          </w:p>
        </w:tc>
        <w:tc>
          <w:tcPr>
            <w:tcW w:w="270" w:type="dxa"/>
          </w:tcPr>
          <w:p w14:paraId="4D534009" w14:textId="77777777" w:rsidR="000B4DF6" w:rsidRPr="00E324FA" w:rsidRDefault="000B4DF6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0DCC7EBA" w14:textId="68948885" w:rsidR="000B4DF6" w:rsidRPr="00E324FA" w:rsidRDefault="005D20EE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D20EE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3</w:t>
            </w:r>
            <w:r w:rsidR="000B4DF6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5D20EE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05</w:t>
            </w:r>
            <w:r w:rsidR="00786EC4" w:rsidRPr="00786EC4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0B4DF6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5D20EE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476</w:t>
            </w:r>
          </w:p>
        </w:tc>
      </w:tr>
      <w:tr w:rsidR="000B4DF6" w:rsidRPr="000B4DF6" w14:paraId="456D5DEC" w14:textId="77777777" w:rsidTr="000B4DF6">
        <w:tc>
          <w:tcPr>
            <w:tcW w:w="6120" w:type="dxa"/>
            <w:shd w:val="clear" w:color="auto" w:fill="auto"/>
            <w:vAlign w:val="bottom"/>
          </w:tcPr>
          <w:p w14:paraId="4EDCB6E9" w14:textId="77777777" w:rsidR="000B4DF6" w:rsidRPr="000B4DF6" w:rsidRDefault="000B4DF6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</w:tcPr>
          <w:p w14:paraId="0461EA94" w14:textId="77777777" w:rsidR="000B4DF6" w:rsidRPr="000B4DF6" w:rsidRDefault="000B4DF6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</w:tcPr>
          <w:p w14:paraId="3B70F2C1" w14:textId="77777777" w:rsidR="000B4DF6" w:rsidRPr="000B4DF6" w:rsidRDefault="000B4DF6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1D986C" w14:textId="77777777" w:rsidR="000B4DF6" w:rsidRPr="000B4DF6" w:rsidRDefault="000B4DF6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0B4DF6" w:rsidRPr="00E324FA" w14:paraId="4EFFC693" w14:textId="77777777" w:rsidTr="000B4DF6">
        <w:tc>
          <w:tcPr>
            <w:tcW w:w="6120" w:type="dxa"/>
            <w:shd w:val="clear" w:color="auto" w:fill="auto"/>
          </w:tcPr>
          <w:p w14:paraId="0FB8F5C9" w14:textId="77777777" w:rsidR="000B4DF6" w:rsidRPr="00E324FA" w:rsidRDefault="000B4DF6" w:rsidP="000B4DF6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E324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</w:t>
            </w:r>
          </w:p>
        </w:tc>
        <w:tc>
          <w:tcPr>
            <w:tcW w:w="1451" w:type="dxa"/>
          </w:tcPr>
          <w:p w14:paraId="45B9EBB2" w14:textId="77777777" w:rsidR="000B4DF6" w:rsidRPr="00E324FA" w:rsidRDefault="000B4DF6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93F70A" w14:textId="77777777" w:rsidR="000B4DF6" w:rsidRPr="00E324FA" w:rsidRDefault="000B4DF6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F78F946" w14:textId="77777777" w:rsidR="000B4DF6" w:rsidRPr="00E324FA" w:rsidRDefault="000B4DF6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0B4DF6" w:rsidRPr="00E324FA" w14:paraId="37B8DFFF" w14:textId="77777777" w:rsidTr="000B4DF6">
        <w:tc>
          <w:tcPr>
            <w:tcW w:w="6120" w:type="dxa"/>
            <w:shd w:val="clear" w:color="auto" w:fill="auto"/>
          </w:tcPr>
          <w:p w14:paraId="4571CE91" w14:textId="77777777" w:rsidR="000B4DF6" w:rsidRPr="00E324FA" w:rsidRDefault="000B4DF6" w:rsidP="000B4DF6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E324FA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ผลิตภัณฑ์น้ำ</w:t>
            </w:r>
          </w:p>
        </w:tc>
        <w:tc>
          <w:tcPr>
            <w:tcW w:w="1451" w:type="dxa"/>
          </w:tcPr>
          <w:p w14:paraId="3A0E705C" w14:textId="3E67B0E2" w:rsidR="000B4DF6" w:rsidRPr="00E324FA" w:rsidRDefault="00786EC4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786EC4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2</w:t>
            </w:r>
            <w:r w:rsidR="00047181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="005D20EE" w:rsidRPr="005D20EE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48</w:t>
            </w:r>
            <w:r w:rsidRPr="00786EC4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2</w:t>
            </w:r>
            <w:r w:rsidR="00047181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="005D20EE" w:rsidRPr="005D20EE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36</w:t>
            </w:r>
            <w:r w:rsidRPr="00786EC4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6F95189" w14:textId="77777777" w:rsidR="000B4DF6" w:rsidRPr="00E324FA" w:rsidRDefault="000B4DF6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5B9E5FD" w14:textId="15D6C4FA" w:rsidR="000B4DF6" w:rsidRPr="00E324FA" w:rsidRDefault="00786EC4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786EC4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2</w:t>
            </w:r>
            <w:r w:rsidR="000B4DF6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="005D20EE" w:rsidRPr="005D20EE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6</w:t>
            </w:r>
            <w:r w:rsidRPr="00786EC4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1</w:t>
            </w:r>
            <w:r w:rsidR="005D20EE" w:rsidRPr="005D20EE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5</w:t>
            </w:r>
            <w:r w:rsidR="000B4DF6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="005D20EE" w:rsidRPr="005D20EE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380</w:t>
            </w:r>
          </w:p>
        </w:tc>
      </w:tr>
      <w:tr w:rsidR="000B4DF6" w:rsidRPr="00E324FA" w14:paraId="0B2D25AD" w14:textId="77777777" w:rsidTr="000B4DF6">
        <w:tc>
          <w:tcPr>
            <w:tcW w:w="6120" w:type="dxa"/>
            <w:shd w:val="clear" w:color="auto" w:fill="auto"/>
          </w:tcPr>
          <w:p w14:paraId="4A75FF3F" w14:textId="77777777" w:rsidR="000B4DF6" w:rsidRPr="00E324FA" w:rsidRDefault="000B4DF6" w:rsidP="000B4DF6">
            <w:pPr>
              <w:ind w:right="-115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E324FA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อื่นๆ</w:t>
            </w:r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14:paraId="2BCDE3E9" w14:textId="5DAAE93F" w:rsidR="000B4DF6" w:rsidRPr="00E324FA" w:rsidRDefault="005D20EE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5D20EE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509</w:t>
            </w:r>
            <w:r w:rsidR="00047181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5D20EE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5</w:t>
            </w:r>
            <w:r w:rsidR="00786EC4" w:rsidRPr="00786EC4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1</w:t>
            </w:r>
            <w:r w:rsidRPr="005D20EE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4AD3B30" w14:textId="77777777" w:rsidR="000B4DF6" w:rsidRPr="00E324FA" w:rsidRDefault="000B4DF6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4C4563C" w14:textId="54DD5CED" w:rsidR="000B4DF6" w:rsidRPr="00E324FA" w:rsidRDefault="005D20EE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5D20EE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436</w:t>
            </w:r>
            <w:r w:rsidR="000B4DF6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5D20EE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096</w:t>
            </w:r>
          </w:p>
        </w:tc>
      </w:tr>
      <w:tr w:rsidR="000B4DF6" w:rsidRPr="00E324FA" w14:paraId="6F429EE3" w14:textId="77777777" w:rsidTr="000B4DF6">
        <w:tc>
          <w:tcPr>
            <w:tcW w:w="6120" w:type="dxa"/>
            <w:shd w:val="clear" w:color="auto" w:fill="auto"/>
          </w:tcPr>
          <w:p w14:paraId="5E0B0436" w14:textId="77777777" w:rsidR="000B4DF6" w:rsidRPr="00E324FA" w:rsidRDefault="000B4DF6" w:rsidP="000B4DF6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E324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1451" w:type="dxa"/>
            <w:tcBorders>
              <w:top w:val="single" w:sz="4" w:space="0" w:color="auto"/>
              <w:bottom w:val="double" w:sz="4" w:space="0" w:color="auto"/>
            </w:tcBorders>
          </w:tcPr>
          <w:p w14:paraId="67AD6574" w14:textId="523504BD" w:rsidR="000B4DF6" w:rsidRPr="00E324FA" w:rsidRDefault="00786EC4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86EC4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  <w:r w:rsidR="00047181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5D20EE" w:rsidRPr="005D20EE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99</w:t>
            </w:r>
            <w:r w:rsidRPr="00786EC4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047181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5D20EE" w:rsidRPr="005D20EE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878</w:t>
            </w:r>
          </w:p>
        </w:tc>
        <w:tc>
          <w:tcPr>
            <w:tcW w:w="270" w:type="dxa"/>
          </w:tcPr>
          <w:p w14:paraId="021A0B2E" w14:textId="77777777" w:rsidR="000B4DF6" w:rsidRPr="00E324FA" w:rsidRDefault="000B4DF6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3C2B96BD" w14:textId="5E328356" w:rsidR="000B4DF6" w:rsidRPr="00E324FA" w:rsidRDefault="005D20EE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D20EE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3</w:t>
            </w:r>
            <w:r w:rsidR="000B4DF6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5D20EE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05</w:t>
            </w:r>
            <w:r w:rsidR="00786EC4" w:rsidRPr="00786EC4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0B4DF6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5D20EE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476</w:t>
            </w:r>
          </w:p>
        </w:tc>
      </w:tr>
      <w:tr w:rsidR="000B4DF6" w:rsidRPr="000B4DF6" w14:paraId="59DA31B1" w14:textId="77777777" w:rsidTr="000B4DF6">
        <w:tc>
          <w:tcPr>
            <w:tcW w:w="6120" w:type="dxa"/>
            <w:shd w:val="clear" w:color="auto" w:fill="auto"/>
            <w:vAlign w:val="bottom"/>
          </w:tcPr>
          <w:p w14:paraId="69D64D38" w14:textId="77777777" w:rsidR="000B4DF6" w:rsidRPr="000B4DF6" w:rsidRDefault="000B4DF6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451" w:type="dxa"/>
            <w:tcBorders>
              <w:top w:val="double" w:sz="4" w:space="0" w:color="auto"/>
            </w:tcBorders>
          </w:tcPr>
          <w:p w14:paraId="5D5D46C4" w14:textId="77777777" w:rsidR="000B4DF6" w:rsidRPr="000B4DF6" w:rsidRDefault="000B4DF6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</w:tcPr>
          <w:p w14:paraId="5E70BCD8" w14:textId="77777777" w:rsidR="000B4DF6" w:rsidRPr="000B4DF6" w:rsidRDefault="000B4DF6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p w14:paraId="26099D09" w14:textId="77777777" w:rsidR="000B4DF6" w:rsidRPr="000B4DF6" w:rsidRDefault="000B4DF6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0B4DF6" w:rsidRPr="00E324FA" w14:paraId="780BD6EE" w14:textId="77777777" w:rsidTr="000B4DF6">
        <w:tc>
          <w:tcPr>
            <w:tcW w:w="6120" w:type="dxa"/>
            <w:shd w:val="clear" w:color="auto" w:fill="auto"/>
          </w:tcPr>
          <w:p w14:paraId="22B141D2" w14:textId="77777777" w:rsidR="000B4DF6" w:rsidRPr="00E324FA" w:rsidRDefault="000B4DF6" w:rsidP="000B4DF6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E324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451" w:type="dxa"/>
          </w:tcPr>
          <w:p w14:paraId="0536EC0F" w14:textId="77777777" w:rsidR="000B4DF6" w:rsidRPr="00E324FA" w:rsidRDefault="000B4DF6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0ABBF7" w14:textId="77777777" w:rsidR="000B4DF6" w:rsidRPr="00E324FA" w:rsidRDefault="000B4DF6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1D9B544" w14:textId="77777777" w:rsidR="000B4DF6" w:rsidRPr="00E324FA" w:rsidRDefault="000B4DF6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4DF6" w:rsidRPr="00E324FA" w14:paraId="3ED23CC4" w14:textId="77777777" w:rsidTr="000B4DF6">
        <w:tc>
          <w:tcPr>
            <w:tcW w:w="6120" w:type="dxa"/>
            <w:shd w:val="clear" w:color="auto" w:fill="auto"/>
            <w:vAlign w:val="bottom"/>
          </w:tcPr>
          <w:p w14:paraId="79415182" w14:textId="77777777" w:rsidR="000B4DF6" w:rsidRPr="00E324FA" w:rsidRDefault="000B4DF6" w:rsidP="000B4DF6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E324FA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451" w:type="dxa"/>
            <w:tcBorders>
              <w:bottom w:val="double" w:sz="4" w:space="0" w:color="auto"/>
            </w:tcBorders>
          </w:tcPr>
          <w:p w14:paraId="59E0DB8A" w14:textId="3373F730" w:rsidR="000B4DF6" w:rsidRPr="00E324FA" w:rsidRDefault="00786EC4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86EC4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  <w:r w:rsidR="00047181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5D20EE" w:rsidRPr="005D20EE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99</w:t>
            </w:r>
            <w:r w:rsidRPr="00786EC4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047181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5D20EE" w:rsidRPr="005D20EE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878</w:t>
            </w:r>
          </w:p>
        </w:tc>
        <w:tc>
          <w:tcPr>
            <w:tcW w:w="270" w:type="dxa"/>
          </w:tcPr>
          <w:p w14:paraId="22532BF4" w14:textId="77777777" w:rsidR="000B4DF6" w:rsidRPr="00E324FA" w:rsidRDefault="000B4DF6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6BC9FBEA" w14:textId="45D13908" w:rsidR="000B4DF6" w:rsidRPr="00E324FA" w:rsidRDefault="005D20EE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D20EE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3</w:t>
            </w:r>
            <w:r w:rsidR="000B4DF6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5D20EE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05</w:t>
            </w:r>
            <w:r w:rsidR="00786EC4" w:rsidRPr="00786EC4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0B4DF6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5D20EE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476</w:t>
            </w:r>
          </w:p>
        </w:tc>
      </w:tr>
      <w:bookmarkEnd w:id="4"/>
    </w:tbl>
    <w:p w14:paraId="6D035EBE" w14:textId="77777777" w:rsidR="000B4DF6" w:rsidRPr="000B4DF6" w:rsidRDefault="000B4DF6" w:rsidP="008843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1D84AD38" w14:textId="6FB6E617" w:rsidR="009A5447" w:rsidRPr="00E324FA" w:rsidRDefault="006318C0" w:rsidP="00631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(ก)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9723AA" w:rsidRPr="00E324F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</w:t>
      </w:r>
      <w:r w:rsidR="009A5447" w:rsidRPr="00E324F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ภูมิศาสตร์</w:t>
      </w:r>
    </w:p>
    <w:p w14:paraId="05F61204" w14:textId="77777777" w:rsidR="009A5447" w:rsidRPr="000B4DF6" w:rsidRDefault="009A5447" w:rsidP="006009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napToGrid w:val="0"/>
          <w:sz w:val="24"/>
          <w:szCs w:val="24"/>
          <w:lang w:eastAsia="th-TH"/>
        </w:rPr>
      </w:pPr>
    </w:p>
    <w:p w14:paraId="4C1DE0AB" w14:textId="452CD54D" w:rsidR="009A5447" w:rsidRDefault="009A5447" w:rsidP="00631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E324FA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ในการนำเสนอการจำแนก</w:t>
      </w:r>
      <w:r w:rsidR="009723AA" w:rsidRPr="00E324FA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ส่วนงาน</w:t>
      </w:r>
      <w:r w:rsidRPr="00E324FA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ภูมิศาสตร์ รายได้</w:t>
      </w:r>
      <w:r w:rsidR="009723AA" w:rsidRPr="00E324F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ตามส่วนงาน</w:t>
      </w:r>
      <w:r w:rsidRPr="00E324FA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แยกต</w:t>
      </w:r>
      <w:r w:rsidR="00154305" w:rsidRPr="00E324FA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ามที่ตั้งทางภูมิศาสตร์ของลูกค้า </w:t>
      </w:r>
      <w:r w:rsidR="001D7C0C" w:rsidRPr="00E324FA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สินทรัพย์</w:t>
      </w:r>
      <w:r w:rsidR="009723AA" w:rsidRPr="00E324F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ตามส่วนงาน</w:t>
      </w:r>
      <w:r w:rsidR="001D7C0C" w:rsidRPr="00E324FA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แยกตามสถานที่ตั้งทางภูมิศาสตร์ของสินทรัพย์</w:t>
      </w:r>
    </w:p>
    <w:p w14:paraId="63FFBFE7" w14:textId="77777777" w:rsidR="00F26610" w:rsidRPr="000B4DF6" w:rsidRDefault="00F26610" w:rsidP="001D7C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napToGrid w:val="0"/>
          <w:sz w:val="24"/>
          <w:szCs w:val="24"/>
          <w:lang w:eastAsia="th-TH"/>
        </w:rPr>
      </w:pPr>
    </w:p>
    <w:tbl>
      <w:tblPr>
        <w:tblW w:w="8793" w:type="dxa"/>
        <w:tblInd w:w="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233"/>
        <w:gridCol w:w="270"/>
        <w:gridCol w:w="1170"/>
        <w:gridCol w:w="270"/>
        <w:gridCol w:w="1170"/>
        <w:gridCol w:w="270"/>
        <w:gridCol w:w="1170"/>
      </w:tblGrid>
      <w:tr w:rsidR="00F26610" w:rsidRPr="00D533B8" w14:paraId="46E1AA33" w14:textId="77777777" w:rsidTr="006318C0">
        <w:trPr>
          <w:cantSplit/>
        </w:trPr>
        <w:tc>
          <w:tcPr>
            <w:tcW w:w="3240" w:type="dxa"/>
          </w:tcPr>
          <w:p w14:paraId="51935F83" w14:textId="77777777" w:rsidR="00F26610" w:rsidRPr="00D533B8" w:rsidRDefault="00F26610" w:rsidP="000B4DF6">
            <w:pPr>
              <w:pStyle w:val="acctfourfigures"/>
              <w:tabs>
                <w:tab w:val="left" w:pos="720"/>
              </w:tabs>
              <w:spacing w:line="380" w:lineRule="exact"/>
              <w:ind w:lef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53" w:type="dxa"/>
            <w:gridSpan w:val="7"/>
          </w:tcPr>
          <w:p w14:paraId="1AF86905" w14:textId="01332322" w:rsidR="00F26610" w:rsidRPr="00D533B8" w:rsidRDefault="00F26610" w:rsidP="000B4DF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26610" w:rsidRPr="00D533B8" w14:paraId="2EF5CDB6" w14:textId="77777777" w:rsidTr="006318C0">
        <w:trPr>
          <w:cantSplit/>
        </w:trPr>
        <w:tc>
          <w:tcPr>
            <w:tcW w:w="3240" w:type="dxa"/>
          </w:tcPr>
          <w:p w14:paraId="7FFD6239" w14:textId="4C5A2282" w:rsidR="00F26610" w:rsidRPr="00D533B8" w:rsidRDefault="00F26610" w:rsidP="000B4DF6">
            <w:pPr>
              <w:pStyle w:val="acctfourfigures"/>
              <w:tabs>
                <w:tab w:val="left" w:pos="720"/>
              </w:tabs>
              <w:spacing w:line="380" w:lineRule="exact"/>
              <w:ind w:left="1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324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ข้อมูลส่วนงานภูมิศาสตร์</w:t>
            </w:r>
          </w:p>
        </w:tc>
        <w:tc>
          <w:tcPr>
            <w:tcW w:w="2673" w:type="dxa"/>
            <w:gridSpan w:val="3"/>
          </w:tcPr>
          <w:p w14:paraId="36AE1BEB" w14:textId="48E7D93D" w:rsidR="00F26610" w:rsidRPr="00D533B8" w:rsidRDefault="00F26610" w:rsidP="000B4DF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24FA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รายได้</w:t>
            </w:r>
          </w:p>
        </w:tc>
        <w:tc>
          <w:tcPr>
            <w:tcW w:w="270" w:type="dxa"/>
          </w:tcPr>
          <w:p w14:paraId="5071DFE9" w14:textId="77777777" w:rsidR="00F26610" w:rsidRPr="00D533B8" w:rsidRDefault="00F26610" w:rsidP="000B4DF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BA7C9CF" w14:textId="0185CFEE" w:rsidR="00F26610" w:rsidRPr="00D533B8" w:rsidRDefault="00F26610" w:rsidP="000B4DF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24FA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สินทรัพย์ไม่หมุนเวียน</w:t>
            </w:r>
          </w:p>
        </w:tc>
      </w:tr>
      <w:tr w:rsidR="00F26610" w:rsidRPr="00D533B8" w14:paraId="72476F41" w14:textId="77777777" w:rsidTr="006318C0">
        <w:trPr>
          <w:cantSplit/>
        </w:trPr>
        <w:tc>
          <w:tcPr>
            <w:tcW w:w="3240" w:type="dxa"/>
          </w:tcPr>
          <w:p w14:paraId="26E18BD8" w14:textId="77777777" w:rsidR="00F26610" w:rsidRPr="00D533B8" w:rsidRDefault="00F26610" w:rsidP="000B4DF6">
            <w:pPr>
              <w:pStyle w:val="acctfourfigures"/>
              <w:tabs>
                <w:tab w:val="left" w:pos="720"/>
              </w:tabs>
              <w:spacing w:line="380" w:lineRule="exact"/>
              <w:ind w:lef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</w:tcPr>
          <w:p w14:paraId="35BEB74F" w14:textId="57B5BF2A" w:rsidR="00F26610" w:rsidRPr="00D533B8" w:rsidRDefault="00786EC4" w:rsidP="000B4DF6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786EC4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  <w:r w:rsidR="005D20EE" w:rsidRPr="005D20E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563</w:t>
            </w:r>
          </w:p>
        </w:tc>
        <w:tc>
          <w:tcPr>
            <w:tcW w:w="270" w:type="dxa"/>
          </w:tcPr>
          <w:p w14:paraId="708B235E" w14:textId="77777777" w:rsidR="00F26610" w:rsidRPr="00D533B8" w:rsidRDefault="00F26610" w:rsidP="000B4DF6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24D8CCE7" w14:textId="57FEF8CF" w:rsidR="00F26610" w:rsidRPr="00D533B8" w:rsidRDefault="00786EC4" w:rsidP="000B4DF6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786EC4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  <w:r w:rsidR="005D20EE" w:rsidRPr="005D20E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56</w:t>
            </w:r>
            <w:r w:rsidRPr="00786EC4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270" w:type="dxa"/>
          </w:tcPr>
          <w:p w14:paraId="2C398838" w14:textId="77777777" w:rsidR="00F26610" w:rsidRPr="00D533B8" w:rsidRDefault="00F26610" w:rsidP="000B4DF6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362B9F11" w14:textId="5C01AE0A" w:rsidR="00F26610" w:rsidRPr="00D533B8" w:rsidRDefault="00786EC4" w:rsidP="000B4DF6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786EC4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  <w:r w:rsidR="005D20EE" w:rsidRPr="005D20E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563</w:t>
            </w:r>
          </w:p>
        </w:tc>
        <w:tc>
          <w:tcPr>
            <w:tcW w:w="270" w:type="dxa"/>
          </w:tcPr>
          <w:p w14:paraId="42821708" w14:textId="77777777" w:rsidR="00F26610" w:rsidRPr="00D533B8" w:rsidRDefault="00F26610" w:rsidP="000B4DF6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13BA6F2B" w14:textId="62382E3E" w:rsidR="00F26610" w:rsidRPr="00D533B8" w:rsidRDefault="00786EC4" w:rsidP="000B4DF6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786EC4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  <w:r w:rsidR="005D20EE" w:rsidRPr="005D20E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56</w:t>
            </w:r>
            <w:r w:rsidRPr="00786EC4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</w:p>
        </w:tc>
      </w:tr>
      <w:tr w:rsidR="00F26610" w:rsidRPr="00D533B8" w14:paraId="0AD4242A" w14:textId="77777777" w:rsidTr="006318C0">
        <w:trPr>
          <w:cantSplit/>
        </w:trPr>
        <w:tc>
          <w:tcPr>
            <w:tcW w:w="3240" w:type="dxa"/>
          </w:tcPr>
          <w:p w14:paraId="3983F804" w14:textId="77777777" w:rsidR="00F26610" w:rsidRPr="00D533B8" w:rsidRDefault="00F26610" w:rsidP="000B4DF6">
            <w:pPr>
              <w:spacing w:line="380" w:lineRule="exact"/>
              <w:ind w:left="11" w:right="-2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53" w:type="dxa"/>
            <w:gridSpan w:val="7"/>
          </w:tcPr>
          <w:p w14:paraId="16CE7E68" w14:textId="77777777" w:rsidR="00F26610" w:rsidRPr="00D533B8" w:rsidRDefault="00F26610" w:rsidP="000B4DF6">
            <w:pPr>
              <w:spacing w:line="380" w:lineRule="exact"/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D533B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B4DF6" w:rsidRPr="00D533B8" w14:paraId="4DDC7F48" w14:textId="77777777" w:rsidTr="006318C0">
        <w:trPr>
          <w:cantSplit/>
        </w:trPr>
        <w:tc>
          <w:tcPr>
            <w:tcW w:w="3240" w:type="dxa"/>
          </w:tcPr>
          <w:p w14:paraId="077C2492" w14:textId="4AB166FD" w:rsidR="000B4DF6" w:rsidRPr="00D533B8" w:rsidRDefault="000B4DF6" w:rsidP="000B4DF6">
            <w:pPr>
              <w:spacing w:line="380" w:lineRule="exact"/>
              <w:ind w:left="11" w:right="-205"/>
              <w:rPr>
                <w:rFonts w:ascii="Angsana New" w:hAnsi="Angsana New"/>
                <w:sz w:val="30"/>
                <w:szCs w:val="30"/>
                <w:cs/>
              </w:rPr>
            </w:pPr>
            <w:r w:rsidRPr="00E324F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1233" w:type="dxa"/>
            <w:shd w:val="clear" w:color="auto" w:fill="auto"/>
          </w:tcPr>
          <w:p w14:paraId="4093A930" w14:textId="37720314" w:rsidR="000B4DF6" w:rsidRPr="00D533B8" w:rsidRDefault="00786EC4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047181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</w:t>
            </w: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</w:t>
            </w:r>
            <w:r w:rsidR="00047181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898</w:t>
            </w:r>
          </w:p>
        </w:tc>
        <w:tc>
          <w:tcPr>
            <w:tcW w:w="270" w:type="dxa"/>
          </w:tcPr>
          <w:p w14:paraId="7BCE8075" w14:textId="77777777" w:rsidR="000B4DF6" w:rsidRPr="00D533B8" w:rsidRDefault="000B4DF6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80" w:lineRule="exact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230988" w14:textId="728B7AA6" w:rsidR="000B4DF6" w:rsidRPr="00D533B8" w:rsidRDefault="00786EC4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</w:t>
            </w:r>
            <w:r w:rsidR="000B4DF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="005D20EE" w:rsidRPr="005D20EE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376</w:t>
            </w:r>
            <w:r w:rsidR="000B4DF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="005D20EE" w:rsidRPr="005D20EE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030</w:t>
            </w:r>
          </w:p>
        </w:tc>
        <w:tc>
          <w:tcPr>
            <w:tcW w:w="270" w:type="dxa"/>
            <w:shd w:val="clear" w:color="auto" w:fill="auto"/>
          </w:tcPr>
          <w:p w14:paraId="27317828" w14:textId="77777777" w:rsidR="000B4DF6" w:rsidRPr="00D533B8" w:rsidRDefault="000B4DF6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80" w:lineRule="exact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DB5087" w14:textId="08CA38C2" w:rsidR="000B4DF6" w:rsidRPr="00D533B8" w:rsidRDefault="00786EC4" w:rsidP="00DE0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047181">
              <w:rPr>
                <w:rFonts w:ascii="Angsana New" w:hAnsi="Angsana New"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84</w:t>
            </w:r>
            <w:r w:rsidR="00DE0A7D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BAD1527" w14:textId="77777777" w:rsidR="000B4DF6" w:rsidRPr="00D533B8" w:rsidRDefault="000B4DF6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80" w:lineRule="exact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111EEF" w14:textId="29017110" w:rsidR="000B4DF6" w:rsidRPr="00D533B8" w:rsidRDefault="00786EC4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80" w:lineRule="exact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</w:t>
            </w:r>
            <w:r w:rsidR="000B4DF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="005D20EE" w:rsidRPr="005D20EE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443</w:t>
            </w:r>
            <w:r w:rsidR="000B4DF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="005D20EE" w:rsidRPr="005D20EE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8</w:t>
            </w:r>
            <w:r w:rsidRPr="00786EC4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12</w:t>
            </w:r>
          </w:p>
        </w:tc>
      </w:tr>
      <w:tr w:rsidR="000B4DF6" w:rsidRPr="00D533B8" w14:paraId="3A529964" w14:textId="77777777" w:rsidTr="006318C0">
        <w:trPr>
          <w:cantSplit/>
        </w:trPr>
        <w:tc>
          <w:tcPr>
            <w:tcW w:w="3240" w:type="dxa"/>
          </w:tcPr>
          <w:p w14:paraId="1F0BB970" w14:textId="3D881FE5" w:rsidR="000B4DF6" w:rsidRPr="00D533B8" w:rsidRDefault="000B4DF6" w:rsidP="000B4DF6">
            <w:pPr>
              <w:spacing w:line="380" w:lineRule="exact"/>
              <w:ind w:left="11" w:right="-205"/>
              <w:rPr>
                <w:rFonts w:ascii="Angsana New" w:hAnsi="Angsana New"/>
                <w:sz w:val="30"/>
                <w:szCs w:val="30"/>
                <w:cs/>
              </w:rPr>
            </w:pPr>
            <w:r w:rsidRPr="00E324F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อินโดนีเซียและฟิลิปปินส์</w:t>
            </w:r>
          </w:p>
        </w:tc>
        <w:tc>
          <w:tcPr>
            <w:tcW w:w="1233" w:type="dxa"/>
            <w:shd w:val="clear" w:color="auto" w:fill="auto"/>
          </w:tcPr>
          <w:p w14:paraId="1FD5ADB8" w14:textId="5A95EDE7" w:rsidR="000B4DF6" w:rsidRPr="00D533B8" w:rsidRDefault="005D20EE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667</w:t>
            </w:r>
            <w:r w:rsidR="00047181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788</w:t>
            </w:r>
          </w:p>
        </w:tc>
        <w:tc>
          <w:tcPr>
            <w:tcW w:w="270" w:type="dxa"/>
          </w:tcPr>
          <w:p w14:paraId="63762FE0" w14:textId="77777777" w:rsidR="000B4DF6" w:rsidRPr="00D533B8" w:rsidRDefault="000B4DF6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80" w:lineRule="exact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17A1E1" w14:textId="2A4F0DD0" w:rsidR="000B4DF6" w:rsidRDefault="005D20EE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776</w:t>
            </w:r>
            <w:r w:rsidR="000B4DF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="00786EC4" w:rsidRPr="00786EC4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11</w:t>
            </w:r>
            <w:r w:rsidRPr="005D20EE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4DAA1818" w14:textId="77777777" w:rsidR="000B4DF6" w:rsidRPr="00D533B8" w:rsidRDefault="000B4DF6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80" w:lineRule="exact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6B2504" w14:textId="2E729D10" w:rsidR="000B4DF6" w:rsidRDefault="00047181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80" w:lineRule="exact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77CB31" w14:textId="77777777" w:rsidR="000B4DF6" w:rsidRPr="00D533B8" w:rsidRDefault="000B4DF6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80" w:lineRule="exact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BAEE3E" w14:textId="09371BE2" w:rsidR="000B4DF6" w:rsidRDefault="000B4DF6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E324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B4DF6" w:rsidRPr="00D533B8" w14:paraId="4DBA840D" w14:textId="77777777" w:rsidTr="006318C0">
        <w:trPr>
          <w:cantSplit/>
        </w:trPr>
        <w:tc>
          <w:tcPr>
            <w:tcW w:w="3240" w:type="dxa"/>
          </w:tcPr>
          <w:p w14:paraId="0DD35524" w14:textId="6CA64B72" w:rsidR="000B4DF6" w:rsidRPr="00D533B8" w:rsidRDefault="000B4DF6" w:rsidP="000B4DF6">
            <w:pPr>
              <w:spacing w:line="380" w:lineRule="exact"/>
              <w:ind w:left="11" w:right="-205"/>
              <w:rPr>
                <w:rFonts w:ascii="Angsana New" w:hAnsi="Angsana New"/>
                <w:sz w:val="30"/>
                <w:szCs w:val="30"/>
                <w:cs/>
              </w:rPr>
            </w:pPr>
            <w:r w:rsidRPr="00E324F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เกาหลี</w:t>
            </w:r>
          </w:p>
        </w:tc>
        <w:tc>
          <w:tcPr>
            <w:tcW w:w="1233" w:type="dxa"/>
            <w:shd w:val="clear" w:color="auto" w:fill="auto"/>
          </w:tcPr>
          <w:p w14:paraId="7F760850" w14:textId="1BF7E717" w:rsidR="000B4DF6" w:rsidRPr="00D533B8" w:rsidRDefault="00786EC4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47</w:t>
            </w:r>
            <w:r w:rsidR="00047181">
              <w:rPr>
                <w:rFonts w:ascii="Angsana New" w:hAnsi="Angsana New"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270" w:type="dxa"/>
          </w:tcPr>
          <w:p w14:paraId="6E29D4C7" w14:textId="77777777" w:rsidR="000B4DF6" w:rsidRPr="00D533B8" w:rsidRDefault="000B4DF6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80" w:lineRule="exact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D4CFE7" w14:textId="066F6EB3" w:rsidR="000B4DF6" w:rsidRDefault="005D20EE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</w:t>
            </w:r>
            <w:r w:rsidR="00786EC4" w:rsidRPr="00786EC4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</w:t>
            </w:r>
            <w:r w:rsidRPr="005D20EE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0</w:t>
            </w:r>
            <w:r w:rsidR="000B4DF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="00786EC4" w:rsidRPr="00786EC4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</w:t>
            </w:r>
            <w:r w:rsidRPr="005D20EE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6038A343" w14:textId="77777777" w:rsidR="000B4DF6" w:rsidRPr="00D533B8" w:rsidRDefault="000B4DF6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80" w:lineRule="exact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DC3314" w14:textId="7E0031DF" w:rsidR="000B4DF6" w:rsidRDefault="00047181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80" w:lineRule="exact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A07C20" w14:textId="77777777" w:rsidR="000B4DF6" w:rsidRPr="00D533B8" w:rsidRDefault="000B4DF6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80" w:lineRule="exact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C6CD31" w14:textId="72629AFB" w:rsidR="000B4DF6" w:rsidRDefault="000B4DF6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E324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B4DF6" w:rsidRPr="00D533B8" w14:paraId="2874ADEB" w14:textId="77777777" w:rsidTr="006318C0">
        <w:trPr>
          <w:cantSplit/>
        </w:trPr>
        <w:tc>
          <w:tcPr>
            <w:tcW w:w="3240" w:type="dxa"/>
            <w:shd w:val="clear" w:color="auto" w:fill="auto"/>
          </w:tcPr>
          <w:p w14:paraId="0768C9DB" w14:textId="11248DC1" w:rsidR="000B4DF6" w:rsidRPr="00D533B8" w:rsidRDefault="000B4DF6" w:rsidP="000B4DF6">
            <w:pPr>
              <w:spacing w:line="380" w:lineRule="exact"/>
              <w:ind w:left="11" w:right="-20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ประเทศอื่น ๆ</w:t>
            </w:r>
          </w:p>
        </w:tc>
        <w:tc>
          <w:tcPr>
            <w:tcW w:w="1233" w:type="dxa"/>
            <w:shd w:val="clear" w:color="auto" w:fill="auto"/>
          </w:tcPr>
          <w:p w14:paraId="5A1495F2" w14:textId="2BF7A749" w:rsidR="000B4DF6" w:rsidRPr="00D533B8" w:rsidRDefault="005D20EE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839</w:t>
            </w:r>
            <w:r w:rsidR="00047181">
              <w:rPr>
                <w:rFonts w:ascii="Angsana New" w:hAnsi="Angsana New"/>
                <w:sz w:val="30"/>
                <w:szCs w:val="30"/>
              </w:rPr>
              <w:t>,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12</w:t>
            </w:r>
            <w:r w:rsidRPr="005D20E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2C95860" w14:textId="77777777" w:rsidR="000B4DF6" w:rsidRPr="00D533B8" w:rsidRDefault="000B4DF6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80" w:lineRule="exact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50578E" w14:textId="3BC81EE1" w:rsidR="000B4DF6" w:rsidRPr="00D533B8" w:rsidRDefault="005D20EE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8</w:t>
            </w:r>
            <w:r w:rsidR="00786EC4" w:rsidRPr="00786EC4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</w:t>
            </w:r>
            <w:r w:rsidRPr="005D20EE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7</w:t>
            </w:r>
            <w:r w:rsidR="000B4DF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5D20EE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03</w:t>
            </w:r>
            <w:r w:rsidR="00786EC4" w:rsidRPr="00786EC4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23BC604" w14:textId="77777777" w:rsidR="000B4DF6" w:rsidRPr="00D533B8" w:rsidRDefault="000B4DF6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80" w:lineRule="exact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A2862B8" w14:textId="72EAD0AE" w:rsidR="000B4DF6" w:rsidRPr="00D533B8" w:rsidRDefault="00786EC4" w:rsidP="00DE0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047181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6A5FE975" w14:textId="77777777" w:rsidR="000B4DF6" w:rsidRPr="00D533B8" w:rsidRDefault="000B4DF6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80" w:lineRule="exact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C8C2BAE" w14:textId="690C048D" w:rsidR="000B4DF6" w:rsidRPr="00D533B8" w:rsidRDefault="00786EC4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80" w:lineRule="exact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</w:t>
            </w:r>
            <w:r w:rsidR="000B4DF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786EC4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</w:t>
            </w:r>
            <w:r w:rsidR="005D20EE" w:rsidRPr="005D20EE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78</w:t>
            </w:r>
          </w:p>
        </w:tc>
      </w:tr>
      <w:tr w:rsidR="000B4DF6" w:rsidRPr="00D533B8" w14:paraId="1560FF3F" w14:textId="77777777" w:rsidTr="006318C0">
        <w:trPr>
          <w:cantSplit/>
        </w:trPr>
        <w:tc>
          <w:tcPr>
            <w:tcW w:w="3240" w:type="dxa"/>
            <w:shd w:val="clear" w:color="auto" w:fill="auto"/>
          </w:tcPr>
          <w:p w14:paraId="3605B729" w14:textId="77777777" w:rsidR="000B4DF6" w:rsidRPr="00D533B8" w:rsidRDefault="000B4DF6" w:rsidP="000B4DF6">
            <w:pPr>
              <w:tabs>
                <w:tab w:val="left" w:pos="9000"/>
                <w:tab w:val="left" w:pos="9090"/>
              </w:tabs>
              <w:spacing w:line="380" w:lineRule="exact"/>
              <w:ind w:left="11" w:right="-2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50740B" w14:textId="07FA4EB2" w:rsidR="000B4DF6" w:rsidRPr="00172057" w:rsidRDefault="005D20EE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04718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  <w:r w:rsidR="0004718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084</w:t>
            </w:r>
          </w:p>
        </w:tc>
        <w:tc>
          <w:tcPr>
            <w:tcW w:w="270" w:type="dxa"/>
          </w:tcPr>
          <w:p w14:paraId="6D807CCC" w14:textId="77777777" w:rsidR="000B4DF6" w:rsidRPr="00D533B8" w:rsidRDefault="000B4DF6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80" w:lineRule="exact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5407DCA" w14:textId="732F1706" w:rsidR="000B4DF6" w:rsidRPr="00D533B8" w:rsidRDefault="005D20EE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3</w:t>
            </w:r>
            <w:r w:rsidR="000B4DF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,</w:t>
            </w:r>
            <w:r w:rsidR="00786EC4" w:rsidRPr="00786EC4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2</w:t>
            </w:r>
            <w:r w:rsidRPr="005D20EE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99</w:t>
            </w:r>
            <w:r w:rsidR="000B4DF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,</w:t>
            </w:r>
            <w:r w:rsidRPr="005D20EE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478</w:t>
            </w:r>
          </w:p>
        </w:tc>
        <w:tc>
          <w:tcPr>
            <w:tcW w:w="270" w:type="dxa"/>
            <w:shd w:val="clear" w:color="auto" w:fill="auto"/>
          </w:tcPr>
          <w:p w14:paraId="4626ACF0" w14:textId="77777777" w:rsidR="000B4DF6" w:rsidRPr="00D533B8" w:rsidRDefault="000B4DF6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80" w:lineRule="exact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C54515" w14:textId="41369697" w:rsidR="000B4DF6" w:rsidRPr="00D533B8" w:rsidRDefault="00786EC4" w:rsidP="00DE0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04718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85</w:t>
            </w:r>
            <w:r w:rsidR="00DE0A7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843</w:t>
            </w:r>
          </w:p>
        </w:tc>
        <w:tc>
          <w:tcPr>
            <w:tcW w:w="270" w:type="dxa"/>
            <w:shd w:val="clear" w:color="auto" w:fill="auto"/>
          </w:tcPr>
          <w:p w14:paraId="2EF824ED" w14:textId="77777777" w:rsidR="000B4DF6" w:rsidRPr="00D533B8" w:rsidRDefault="000B4DF6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80" w:lineRule="exact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AD59F7" w14:textId="69F25124" w:rsidR="000B4DF6" w:rsidRPr="00D533B8" w:rsidRDefault="00786EC4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80" w:lineRule="exact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1</w:t>
            </w:r>
            <w:r w:rsidR="000B4DF6" w:rsidRPr="00F2661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,</w:t>
            </w:r>
            <w:r w:rsidR="005D20EE" w:rsidRPr="005D20EE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446</w:t>
            </w:r>
            <w:r w:rsidR="000B4DF6" w:rsidRPr="00F2661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,</w:t>
            </w:r>
            <w:r w:rsidR="005D20EE" w:rsidRPr="005D20EE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090</w:t>
            </w:r>
          </w:p>
        </w:tc>
      </w:tr>
    </w:tbl>
    <w:p w14:paraId="16C2612F" w14:textId="2C0802E3" w:rsidR="00774D72" w:rsidRPr="006318C0" w:rsidRDefault="006318C0" w:rsidP="00631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318C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(ข)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774D72" w:rsidRPr="006318C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ลูกค้ารายใหญ่</w:t>
      </w:r>
    </w:p>
    <w:p w14:paraId="3A1709B6" w14:textId="77777777" w:rsidR="00DD3981" w:rsidRPr="00D533B8" w:rsidRDefault="00DD3981" w:rsidP="00774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0DC6974" w14:textId="24FA3F43" w:rsidR="00592E40" w:rsidRPr="00D533B8" w:rsidRDefault="00152E04" w:rsidP="00631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-45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>รายได้จากลูกค้า</w:t>
      </w:r>
      <w:r w:rsidRPr="00BA2867">
        <w:rPr>
          <w:rFonts w:ascii="Angsana New" w:hAnsi="Angsana New"/>
          <w:sz w:val="30"/>
          <w:szCs w:val="30"/>
          <w:cs/>
        </w:rPr>
        <w:t>รายใหญ่จำนวน</w:t>
      </w:r>
      <w:r w:rsidR="00BA2867" w:rsidRPr="00BA2867">
        <w:rPr>
          <w:rFonts w:ascii="Angsana New" w:hAnsi="Angsana New" w:hint="cs"/>
          <w:sz w:val="30"/>
          <w:szCs w:val="30"/>
          <w:cs/>
        </w:rPr>
        <w:t xml:space="preserve"> </w:t>
      </w:r>
      <w:r w:rsidR="00786EC4" w:rsidRPr="00786EC4">
        <w:rPr>
          <w:rFonts w:ascii="Angsana New" w:hAnsi="Angsana New"/>
          <w:sz w:val="30"/>
          <w:szCs w:val="30"/>
        </w:rPr>
        <w:t>2</w:t>
      </w:r>
      <w:r w:rsidR="00552966" w:rsidRPr="00BA2867">
        <w:rPr>
          <w:rFonts w:ascii="Angsana New" w:hAnsi="Angsana New"/>
          <w:sz w:val="30"/>
          <w:szCs w:val="30"/>
        </w:rPr>
        <w:t xml:space="preserve"> </w:t>
      </w:r>
      <w:r w:rsidR="008D2818" w:rsidRPr="00BA2867">
        <w:rPr>
          <w:rFonts w:ascii="Angsana New" w:hAnsi="Angsana New"/>
          <w:sz w:val="30"/>
          <w:szCs w:val="30"/>
          <w:cs/>
        </w:rPr>
        <w:t>รายของกลุ่มบริษัทเป็นเงินประมาณ</w:t>
      </w:r>
      <w:r w:rsidR="00047181">
        <w:rPr>
          <w:rFonts w:ascii="Angsana New" w:hAnsi="Angsana New" w:hint="cs"/>
          <w:sz w:val="30"/>
          <w:szCs w:val="30"/>
          <w:cs/>
        </w:rPr>
        <w:t xml:space="preserve"> </w:t>
      </w:r>
      <w:r w:rsidR="005D20EE" w:rsidRPr="005D20EE">
        <w:rPr>
          <w:rFonts w:ascii="Angsana New" w:hAnsi="Angsana New" w:hint="cs"/>
          <w:sz w:val="30"/>
          <w:szCs w:val="30"/>
        </w:rPr>
        <w:t>668</w:t>
      </w:r>
      <w:r w:rsidR="00047181">
        <w:rPr>
          <w:rFonts w:ascii="Angsana New" w:hAnsi="Angsana New" w:hint="cs"/>
          <w:sz w:val="30"/>
          <w:szCs w:val="30"/>
          <w:cs/>
        </w:rPr>
        <w:t xml:space="preserve"> </w:t>
      </w:r>
      <w:r w:rsidRPr="00BA2867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BA2867">
        <w:rPr>
          <w:rFonts w:ascii="Angsana New" w:hAnsi="Angsana New"/>
          <w:i/>
          <w:iCs/>
          <w:sz w:val="30"/>
          <w:szCs w:val="30"/>
          <w:cs/>
        </w:rPr>
        <w:t>(</w:t>
      </w:r>
      <w:r w:rsidR="00786EC4" w:rsidRPr="00786EC4">
        <w:rPr>
          <w:rFonts w:ascii="Angsana New" w:hAnsi="Angsana New"/>
          <w:i/>
          <w:iCs/>
          <w:sz w:val="30"/>
          <w:szCs w:val="30"/>
        </w:rPr>
        <w:t>2</w:t>
      </w:r>
      <w:r w:rsidR="005D20EE" w:rsidRPr="005D20EE">
        <w:rPr>
          <w:rFonts w:ascii="Angsana New" w:hAnsi="Angsana New"/>
          <w:i/>
          <w:iCs/>
          <w:sz w:val="30"/>
          <w:szCs w:val="30"/>
        </w:rPr>
        <w:t>56</w:t>
      </w:r>
      <w:r w:rsidR="00786EC4" w:rsidRPr="00786EC4">
        <w:rPr>
          <w:rFonts w:ascii="Angsana New" w:hAnsi="Angsana New"/>
          <w:i/>
          <w:iCs/>
          <w:sz w:val="30"/>
          <w:szCs w:val="30"/>
        </w:rPr>
        <w:t>2</w:t>
      </w:r>
      <w:r w:rsidR="00A859C9" w:rsidRPr="00BA2867">
        <w:rPr>
          <w:rFonts w:ascii="Angsana New" w:hAnsi="Angsana New"/>
          <w:i/>
          <w:iCs/>
          <w:sz w:val="30"/>
          <w:szCs w:val="30"/>
          <w:cs/>
        </w:rPr>
        <w:t>: จำนวน</w:t>
      </w:r>
      <w:r w:rsidR="00A859C9" w:rsidRPr="00D533B8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86EC4" w:rsidRPr="00786EC4">
        <w:rPr>
          <w:rFonts w:ascii="Angsana New" w:hAnsi="Angsana New"/>
          <w:i/>
          <w:iCs/>
          <w:sz w:val="30"/>
          <w:szCs w:val="30"/>
        </w:rPr>
        <w:t>2</w:t>
      </w:r>
      <w:r w:rsidR="00A859C9" w:rsidRPr="00D533B8">
        <w:rPr>
          <w:rFonts w:ascii="Angsana New" w:hAnsi="Angsana New"/>
          <w:i/>
          <w:iCs/>
          <w:sz w:val="30"/>
          <w:szCs w:val="30"/>
        </w:rPr>
        <w:t xml:space="preserve"> </w:t>
      </w:r>
      <w:r w:rsidRPr="00D533B8">
        <w:rPr>
          <w:rFonts w:ascii="Angsana New" w:hAnsi="Angsana New"/>
          <w:i/>
          <w:iCs/>
          <w:sz w:val="30"/>
          <w:szCs w:val="30"/>
          <w:cs/>
        </w:rPr>
        <w:t xml:space="preserve">ราย เป็นเงินประมาณ </w:t>
      </w:r>
      <w:r w:rsidR="005D20EE" w:rsidRPr="005D20EE">
        <w:rPr>
          <w:rFonts w:ascii="Angsana New" w:hAnsi="Angsana New"/>
          <w:i/>
          <w:iCs/>
          <w:sz w:val="30"/>
          <w:szCs w:val="30"/>
        </w:rPr>
        <w:t>776</w:t>
      </w:r>
      <w:r w:rsidR="000B4DF6">
        <w:rPr>
          <w:rFonts w:ascii="Angsana New" w:hAnsi="Angsana New"/>
          <w:i/>
          <w:iCs/>
          <w:sz w:val="30"/>
          <w:szCs w:val="30"/>
        </w:rPr>
        <w:t xml:space="preserve"> </w:t>
      </w:r>
      <w:r w:rsidRPr="00D533B8">
        <w:rPr>
          <w:rFonts w:ascii="Angsana New" w:hAnsi="Angsana New"/>
          <w:i/>
          <w:iCs/>
          <w:sz w:val="30"/>
          <w:szCs w:val="30"/>
          <w:cs/>
        </w:rPr>
        <w:t xml:space="preserve">ล้านบาท) </w:t>
      </w:r>
      <w:r w:rsidRPr="00D533B8">
        <w:rPr>
          <w:rFonts w:ascii="Angsana New" w:hAnsi="Angsana New"/>
          <w:sz w:val="30"/>
          <w:szCs w:val="30"/>
          <w:cs/>
        </w:rPr>
        <w:t>จากรายได้รวมของกลุ่มบริษัท</w:t>
      </w:r>
    </w:p>
    <w:p w14:paraId="42C654EB" w14:textId="77777777" w:rsidR="00152E04" w:rsidRPr="00D533B8" w:rsidRDefault="00152E04" w:rsidP="00592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BD5CB15" w14:textId="573E4371" w:rsidR="00C56DEF" w:rsidRPr="00913A42" w:rsidRDefault="00C56DEF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913A42">
        <w:rPr>
          <w:rFonts w:ascii="Angsana New" w:hAnsi="Angsana New"/>
          <w:sz w:val="30"/>
          <w:szCs w:val="30"/>
          <w:u w:val="none"/>
          <w:cs/>
          <w:lang w:val="th-TH"/>
        </w:rPr>
        <w:t>ค่าใช้จ่ายผลประโยชน์ของพนักงาน</w:t>
      </w:r>
    </w:p>
    <w:p w14:paraId="33DCB913" w14:textId="77777777" w:rsidR="00C56DEF" w:rsidRPr="009723AA" w:rsidRDefault="00C56DEF" w:rsidP="00C56D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810"/>
        <w:gridCol w:w="990"/>
        <w:gridCol w:w="270"/>
        <w:gridCol w:w="1080"/>
        <w:gridCol w:w="270"/>
        <w:gridCol w:w="1080"/>
        <w:gridCol w:w="270"/>
        <w:gridCol w:w="1080"/>
      </w:tblGrid>
      <w:tr w:rsidR="008E209F" w:rsidRPr="00D533B8" w14:paraId="0DA7F6B8" w14:textId="77777777" w:rsidTr="008A4164">
        <w:trPr>
          <w:cantSplit/>
          <w:tblHeader/>
        </w:trPr>
        <w:tc>
          <w:tcPr>
            <w:tcW w:w="3510" w:type="dxa"/>
          </w:tcPr>
          <w:p w14:paraId="35B4DC94" w14:textId="77777777" w:rsidR="008E209F" w:rsidRPr="00D533B8" w:rsidRDefault="008E209F" w:rsidP="00A859C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67EE8F6" w14:textId="77777777" w:rsidR="008E209F" w:rsidRPr="00D533B8" w:rsidRDefault="008E209F" w:rsidP="00A859C9">
            <w:pPr>
              <w:pStyle w:val="BodyText"/>
              <w:spacing w:after="0" w:line="240" w:lineRule="auto"/>
              <w:ind w:left="206" w:right="-110" w:hanging="31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7DBC2557" w14:textId="77777777" w:rsidR="008E209F" w:rsidRPr="00D533B8" w:rsidRDefault="008E209F" w:rsidP="00A859C9">
            <w:pPr>
              <w:pStyle w:val="BodyText"/>
              <w:spacing w:after="0" w:line="240" w:lineRule="auto"/>
              <w:ind w:left="206" w:right="-110" w:hanging="3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5F1841A" w14:textId="77777777" w:rsidR="008E209F" w:rsidRPr="00D533B8" w:rsidRDefault="008E209F" w:rsidP="00A859C9">
            <w:pPr>
              <w:pStyle w:val="BodyText"/>
              <w:spacing w:after="0" w:line="240" w:lineRule="auto"/>
              <w:ind w:left="206" w:right="-110" w:hanging="3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D6598EA" w14:textId="77777777" w:rsidR="008E209F" w:rsidRPr="00D533B8" w:rsidRDefault="008E209F" w:rsidP="00A859C9">
            <w:pPr>
              <w:pStyle w:val="BodyText"/>
              <w:spacing w:after="0" w:line="240" w:lineRule="auto"/>
              <w:ind w:left="206" w:right="-110" w:hanging="3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4DF6" w:rsidRPr="00D533B8" w14:paraId="1CA8321E" w14:textId="77777777" w:rsidTr="008A4164">
        <w:trPr>
          <w:cantSplit/>
          <w:tblHeader/>
        </w:trPr>
        <w:tc>
          <w:tcPr>
            <w:tcW w:w="3510" w:type="dxa"/>
          </w:tcPr>
          <w:p w14:paraId="7FB09CAC" w14:textId="77777777" w:rsidR="000B4DF6" w:rsidRPr="00D533B8" w:rsidRDefault="000B4DF6" w:rsidP="000B4DF6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35777CA7" w14:textId="77777777" w:rsidR="000B4DF6" w:rsidRPr="00D533B8" w:rsidRDefault="000B4DF6" w:rsidP="000B4DF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990" w:type="dxa"/>
          </w:tcPr>
          <w:p w14:paraId="43F5EA69" w14:textId="728EDF69" w:rsidR="000B4DF6" w:rsidRPr="00D533B8" w:rsidRDefault="00786EC4" w:rsidP="000B4DF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786EC4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  <w:r w:rsidR="005D20EE" w:rsidRPr="005D20E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563</w:t>
            </w:r>
          </w:p>
        </w:tc>
        <w:tc>
          <w:tcPr>
            <w:tcW w:w="270" w:type="dxa"/>
          </w:tcPr>
          <w:p w14:paraId="4C2E8C85" w14:textId="77777777" w:rsidR="000B4DF6" w:rsidRPr="00D533B8" w:rsidRDefault="000B4DF6" w:rsidP="000B4DF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14:paraId="30D1A402" w14:textId="027FAD69" w:rsidR="000B4DF6" w:rsidRPr="00D533B8" w:rsidRDefault="00786EC4" w:rsidP="000B4DF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786EC4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  <w:r w:rsidR="005D20EE" w:rsidRPr="005D20E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56</w:t>
            </w:r>
            <w:r w:rsidRPr="00786EC4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270" w:type="dxa"/>
          </w:tcPr>
          <w:p w14:paraId="758DA475" w14:textId="77777777" w:rsidR="000B4DF6" w:rsidRPr="00D533B8" w:rsidRDefault="000B4DF6" w:rsidP="000B4DF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14:paraId="55EB247F" w14:textId="7877D29B" w:rsidR="000B4DF6" w:rsidRPr="00D533B8" w:rsidRDefault="00786EC4" w:rsidP="000B4DF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786EC4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  <w:r w:rsidR="005D20EE" w:rsidRPr="005D20E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563</w:t>
            </w:r>
          </w:p>
        </w:tc>
        <w:tc>
          <w:tcPr>
            <w:tcW w:w="270" w:type="dxa"/>
          </w:tcPr>
          <w:p w14:paraId="38E4100D" w14:textId="77777777" w:rsidR="000B4DF6" w:rsidRPr="00D533B8" w:rsidRDefault="000B4DF6" w:rsidP="000B4DF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14:paraId="20489C7D" w14:textId="115CAED7" w:rsidR="000B4DF6" w:rsidRPr="00D533B8" w:rsidRDefault="00786EC4" w:rsidP="000B4DF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786EC4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  <w:r w:rsidR="005D20EE" w:rsidRPr="005D20E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56</w:t>
            </w:r>
            <w:r w:rsidRPr="00786EC4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</w:p>
        </w:tc>
      </w:tr>
      <w:tr w:rsidR="000B4DF6" w:rsidRPr="00D533B8" w14:paraId="450B435B" w14:textId="77777777" w:rsidTr="008A4164">
        <w:trPr>
          <w:cantSplit/>
          <w:tblHeader/>
        </w:trPr>
        <w:tc>
          <w:tcPr>
            <w:tcW w:w="3510" w:type="dxa"/>
          </w:tcPr>
          <w:p w14:paraId="7B97600B" w14:textId="77777777" w:rsidR="000B4DF6" w:rsidRPr="00D533B8" w:rsidRDefault="000B4DF6" w:rsidP="000B4DF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94C7A35" w14:textId="77777777" w:rsidR="000B4DF6" w:rsidRPr="00D533B8" w:rsidRDefault="000B4DF6" w:rsidP="000B4DF6">
            <w:pPr>
              <w:tabs>
                <w:tab w:val="clear" w:pos="907"/>
              </w:tabs>
              <w:spacing w:line="240" w:lineRule="auto"/>
              <w:ind w:left="206" w:right="72" w:hanging="31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05F938F8" w14:textId="77777777" w:rsidR="000B4DF6" w:rsidRPr="00D533B8" w:rsidRDefault="000B4DF6" w:rsidP="000B4DF6">
            <w:pPr>
              <w:tabs>
                <w:tab w:val="clear" w:pos="907"/>
              </w:tabs>
              <w:spacing w:line="240" w:lineRule="auto"/>
              <w:ind w:left="206" w:right="72" w:hanging="3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D533B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B4DF6" w:rsidRPr="00D533B8" w14:paraId="38EF8197" w14:textId="77777777" w:rsidTr="008A4164">
        <w:trPr>
          <w:cantSplit/>
        </w:trPr>
        <w:tc>
          <w:tcPr>
            <w:tcW w:w="3510" w:type="dxa"/>
            <w:shd w:val="clear" w:color="auto" w:fill="auto"/>
          </w:tcPr>
          <w:p w14:paraId="5C23DBEA" w14:textId="77777777" w:rsidR="000B4DF6" w:rsidRPr="00D533B8" w:rsidRDefault="000B4DF6" w:rsidP="000B4DF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810" w:type="dxa"/>
          </w:tcPr>
          <w:p w14:paraId="66B88263" w14:textId="77777777" w:rsidR="000B4DF6" w:rsidRPr="00D533B8" w:rsidRDefault="000B4DF6" w:rsidP="000B4DF6">
            <w:pPr>
              <w:spacing w:line="240" w:lineRule="auto"/>
              <w:ind w:left="206" w:right="72" w:hanging="3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F6EFCC3" w14:textId="77777777" w:rsidR="000B4DF6" w:rsidRPr="00D533B8" w:rsidRDefault="000B4DF6" w:rsidP="000B4DF6">
            <w:pPr>
              <w:spacing w:line="240" w:lineRule="auto"/>
              <w:ind w:left="206" w:right="72" w:hanging="3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FE394C9" w14:textId="77777777" w:rsidR="000B4DF6" w:rsidRPr="00D533B8" w:rsidRDefault="000B4DF6" w:rsidP="000B4DF6">
            <w:pPr>
              <w:tabs>
                <w:tab w:val="decimal" w:pos="1091"/>
              </w:tabs>
              <w:spacing w:line="240" w:lineRule="auto"/>
              <w:ind w:left="206" w:right="72" w:hanging="3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CFDBF5" w14:textId="77777777" w:rsidR="000B4DF6" w:rsidRPr="00D533B8" w:rsidRDefault="000B4DF6" w:rsidP="000B4DF6">
            <w:pPr>
              <w:spacing w:line="240" w:lineRule="auto"/>
              <w:ind w:left="206" w:right="72" w:hanging="3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9360013" w14:textId="77777777" w:rsidR="000B4DF6" w:rsidRPr="00D533B8" w:rsidRDefault="000B4DF6" w:rsidP="000B4DF6">
            <w:pPr>
              <w:tabs>
                <w:tab w:val="decimal" w:pos="1091"/>
              </w:tabs>
              <w:spacing w:line="240" w:lineRule="auto"/>
              <w:ind w:left="206" w:right="72" w:hanging="3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7ADA9FA" w14:textId="77777777" w:rsidR="000B4DF6" w:rsidRPr="00D533B8" w:rsidRDefault="000B4DF6" w:rsidP="000B4DF6">
            <w:pPr>
              <w:spacing w:line="240" w:lineRule="auto"/>
              <w:ind w:left="206" w:right="72" w:hanging="3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C5EA3D3" w14:textId="77777777" w:rsidR="000B4DF6" w:rsidRPr="00D533B8" w:rsidRDefault="000B4DF6" w:rsidP="000B4DF6">
            <w:pPr>
              <w:tabs>
                <w:tab w:val="decimal" w:pos="1091"/>
              </w:tabs>
              <w:spacing w:line="240" w:lineRule="auto"/>
              <w:ind w:left="206" w:right="72" w:hanging="3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BFC4D8" w14:textId="77777777" w:rsidR="000B4DF6" w:rsidRPr="00D533B8" w:rsidRDefault="000B4DF6" w:rsidP="000B4DF6">
            <w:pPr>
              <w:spacing w:line="240" w:lineRule="auto"/>
              <w:ind w:left="206" w:right="72" w:hanging="3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6791" w:rsidRPr="00D533B8" w14:paraId="3F8751EE" w14:textId="77777777" w:rsidTr="008A4164">
        <w:trPr>
          <w:cantSplit/>
        </w:trPr>
        <w:tc>
          <w:tcPr>
            <w:tcW w:w="3510" w:type="dxa"/>
            <w:shd w:val="clear" w:color="auto" w:fill="auto"/>
          </w:tcPr>
          <w:p w14:paraId="574B3FA4" w14:textId="77777777" w:rsidR="00B16791" w:rsidRPr="00D533B8" w:rsidRDefault="00B16791" w:rsidP="00B1679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810" w:type="dxa"/>
          </w:tcPr>
          <w:p w14:paraId="7CD562D9" w14:textId="77777777" w:rsidR="00B16791" w:rsidRPr="00D533B8" w:rsidRDefault="00B16791" w:rsidP="00B16791">
            <w:pPr>
              <w:spacing w:line="240" w:lineRule="auto"/>
              <w:ind w:left="206" w:right="72" w:hanging="3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13E0ABB" w14:textId="5FA31AF8" w:rsidR="00B16791" w:rsidRPr="00D533B8" w:rsidRDefault="005D20EE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4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9D2ED4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0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Pr="005D20E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642E70FD" w14:textId="77777777" w:rsidR="00B16791" w:rsidRPr="00D533B8" w:rsidRDefault="00B16791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B17792" w14:textId="367A5726" w:rsidR="00B16791" w:rsidRPr="00D533B8" w:rsidRDefault="005D20EE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40</w:t>
            </w:r>
            <w:r w:rsidR="00B16791">
              <w:rPr>
                <w:rFonts w:ascii="Angsana New" w:hAnsi="Angsana New"/>
                <w:sz w:val="30"/>
                <w:szCs w:val="30"/>
              </w:rPr>
              <w:t>,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Pr="005D20EE">
              <w:rPr>
                <w:rFonts w:ascii="Angsana New" w:hAnsi="Angsana New"/>
                <w:sz w:val="30"/>
                <w:szCs w:val="30"/>
              </w:rPr>
              <w:t>03</w:t>
            </w:r>
          </w:p>
        </w:tc>
        <w:tc>
          <w:tcPr>
            <w:tcW w:w="270" w:type="dxa"/>
            <w:shd w:val="clear" w:color="auto" w:fill="auto"/>
          </w:tcPr>
          <w:p w14:paraId="0744F7D4" w14:textId="77777777" w:rsidR="00B16791" w:rsidRPr="00D533B8" w:rsidRDefault="00B16791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E4470B" w14:textId="145781FD" w:rsidR="00B16791" w:rsidRPr="00D533B8" w:rsidRDefault="005D20EE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4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9D2ED4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0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Pr="005D20E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7F8678B0" w14:textId="77777777" w:rsidR="00B16791" w:rsidRPr="00D533B8" w:rsidRDefault="00B16791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D0F657" w14:textId="69FEAB52" w:rsidR="00B16791" w:rsidRPr="00D533B8" w:rsidRDefault="005D20EE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40</w:t>
            </w:r>
            <w:r w:rsidR="00B16791">
              <w:rPr>
                <w:rFonts w:ascii="Angsana New" w:hAnsi="Angsana New"/>
                <w:sz w:val="30"/>
                <w:szCs w:val="30"/>
              </w:rPr>
              <w:t>,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Pr="005D20EE">
              <w:rPr>
                <w:rFonts w:ascii="Angsana New" w:hAnsi="Angsana New"/>
                <w:sz w:val="30"/>
                <w:szCs w:val="30"/>
              </w:rPr>
              <w:t>03</w:t>
            </w:r>
          </w:p>
        </w:tc>
      </w:tr>
      <w:tr w:rsidR="00B16791" w:rsidRPr="00D533B8" w14:paraId="580CD618" w14:textId="77777777" w:rsidTr="008A4164">
        <w:trPr>
          <w:cantSplit/>
        </w:trPr>
        <w:tc>
          <w:tcPr>
            <w:tcW w:w="3510" w:type="dxa"/>
            <w:shd w:val="clear" w:color="auto" w:fill="auto"/>
          </w:tcPr>
          <w:p w14:paraId="455EE7A2" w14:textId="77777777" w:rsidR="00B16791" w:rsidRPr="00D533B8" w:rsidRDefault="00B16791" w:rsidP="00B1679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810" w:type="dxa"/>
          </w:tcPr>
          <w:p w14:paraId="64E91953" w14:textId="77777777" w:rsidR="00B16791" w:rsidRPr="00D533B8" w:rsidRDefault="00B16791" w:rsidP="00B16791">
            <w:pPr>
              <w:spacing w:line="240" w:lineRule="auto"/>
              <w:ind w:left="206" w:right="72" w:hanging="3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D7D7F6F" w14:textId="44EFE140" w:rsidR="00B16791" w:rsidRPr="00D533B8" w:rsidRDefault="005D20EE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838</w:t>
            </w:r>
          </w:p>
        </w:tc>
        <w:tc>
          <w:tcPr>
            <w:tcW w:w="270" w:type="dxa"/>
            <w:shd w:val="clear" w:color="auto" w:fill="auto"/>
          </w:tcPr>
          <w:p w14:paraId="328EAFF3" w14:textId="77777777" w:rsidR="00B16791" w:rsidRPr="00D533B8" w:rsidRDefault="00B16791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00C2F6" w14:textId="5157B87D" w:rsidR="00B16791" w:rsidRPr="00D533B8" w:rsidRDefault="005D20EE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270" w:type="dxa"/>
            <w:shd w:val="clear" w:color="auto" w:fill="auto"/>
          </w:tcPr>
          <w:p w14:paraId="63442E5B" w14:textId="77777777" w:rsidR="00B16791" w:rsidRPr="00D533B8" w:rsidRDefault="00B16791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9B354D7" w14:textId="4A1BB02F" w:rsidR="00B16791" w:rsidRPr="00D533B8" w:rsidRDefault="005D20EE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838</w:t>
            </w:r>
          </w:p>
        </w:tc>
        <w:tc>
          <w:tcPr>
            <w:tcW w:w="270" w:type="dxa"/>
            <w:shd w:val="clear" w:color="auto" w:fill="auto"/>
          </w:tcPr>
          <w:p w14:paraId="7FCA98A3" w14:textId="77777777" w:rsidR="00B16791" w:rsidRPr="00D533B8" w:rsidRDefault="00B16791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A4EB1EF" w14:textId="5774E6CA" w:rsidR="00B16791" w:rsidRPr="00D533B8" w:rsidRDefault="005D20EE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800</w:t>
            </w:r>
          </w:p>
        </w:tc>
      </w:tr>
      <w:tr w:rsidR="00B16791" w:rsidRPr="00D533B8" w14:paraId="745C343E" w14:textId="77777777" w:rsidTr="008A4164">
        <w:trPr>
          <w:cantSplit/>
        </w:trPr>
        <w:tc>
          <w:tcPr>
            <w:tcW w:w="3510" w:type="dxa"/>
            <w:shd w:val="clear" w:color="auto" w:fill="auto"/>
          </w:tcPr>
          <w:p w14:paraId="7F7E405D" w14:textId="77777777" w:rsidR="00B16791" w:rsidRPr="00D533B8" w:rsidRDefault="00B16791" w:rsidP="00B1679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โครงการผลประโยชน์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ที่กำหนดไว้</w:t>
            </w:r>
          </w:p>
          <w:p w14:paraId="29783456" w14:textId="77777777" w:rsidR="00B16791" w:rsidRPr="00D533B8" w:rsidRDefault="00B16791" w:rsidP="00B1679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และโครงการผลประโยชน์ระยะยาวอื่น</w:t>
            </w:r>
          </w:p>
        </w:tc>
        <w:tc>
          <w:tcPr>
            <w:tcW w:w="810" w:type="dxa"/>
          </w:tcPr>
          <w:p w14:paraId="037C8729" w14:textId="77777777" w:rsidR="00B16791" w:rsidRPr="00D533B8" w:rsidRDefault="00B16791" w:rsidP="00B16791">
            <w:pPr>
              <w:spacing w:line="240" w:lineRule="auto"/>
              <w:ind w:left="206" w:right="72" w:hanging="31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B59E10C" w14:textId="49DB9CBE" w:rsidR="00B16791" w:rsidRPr="00D533B8" w:rsidRDefault="00786EC4" w:rsidP="00B16791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206" w:right="-79" w:hanging="28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86EC4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 w:hint="cs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990" w:type="dxa"/>
            <w:shd w:val="clear" w:color="auto" w:fill="auto"/>
          </w:tcPr>
          <w:p w14:paraId="07E027E4" w14:textId="77777777" w:rsidR="00B16791" w:rsidRDefault="00B16791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  <w:p w14:paraId="221B6932" w14:textId="74E73EBE" w:rsidR="009D2ED4" w:rsidRPr="00D533B8" w:rsidRDefault="00786EC4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9D2ED4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380</w:t>
            </w:r>
          </w:p>
        </w:tc>
        <w:tc>
          <w:tcPr>
            <w:tcW w:w="270" w:type="dxa"/>
            <w:shd w:val="clear" w:color="auto" w:fill="auto"/>
          </w:tcPr>
          <w:p w14:paraId="109F62DB" w14:textId="77777777" w:rsidR="00B16791" w:rsidRPr="00D533B8" w:rsidRDefault="00B16791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D0674A" w14:textId="77777777" w:rsidR="00B16791" w:rsidRDefault="00B16791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  <w:p w14:paraId="151813D2" w14:textId="6688F932" w:rsidR="00B16791" w:rsidRPr="00D533B8" w:rsidRDefault="00786EC4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B16791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380</w:t>
            </w:r>
          </w:p>
        </w:tc>
        <w:tc>
          <w:tcPr>
            <w:tcW w:w="270" w:type="dxa"/>
            <w:shd w:val="clear" w:color="auto" w:fill="auto"/>
          </w:tcPr>
          <w:p w14:paraId="57BD1DDA" w14:textId="77777777" w:rsidR="00B16791" w:rsidRPr="00D533B8" w:rsidRDefault="00B16791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6FC4AF" w14:textId="77777777" w:rsidR="00B16791" w:rsidRDefault="00B16791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  <w:p w14:paraId="65143495" w14:textId="6225EB66" w:rsidR="009D2ED4" w:rsidRPr="00D533B8" w:rsidRDefault="00786EC4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9D2ED4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380</w:t>
            </w:r>
          </w:p>
        </w:tc>
        <w:tc>
          <w:tcPr>
            <w:tcW w:w="270" w:type="dxa"/>
            <w:shd w:val="clear" w:color="auto" w:fill="auto"/>
          </w:tcPr>
          <w:p w14:paraId="53321770" w14:textId="77777777" w:rsidR="00B16791" w:rsidRPr="00D533B8" w:rsidRDefault="00B16791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C759E1F" w14:textId="77777777" w:rsidR="00B16791" w:rsidRDefault="00B16791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  <w:p w14:paraId="5184F29C" w14:textId="08E82FA1" w:rsidR="00B16791" w:rsidRPr="00D533B8" w:rsidRDefault="00786EC4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B16791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380</w:t>
            </w:r>
          </w:p>
        </w:tc>
      </w:tr>
      <w:tr w:rsidR="00B16791" w:rsidRPr="00D533B8" w14:paraId="7E272150" w14:textId="77777777" w:rsidTr="008A4164">
        <w:trPr>
          <w:cantSplit/>
        </w:trPr>
        <w:tc>
          <w:tcPr>
            <w:tcW w:w="3510" w:type="dxa"/>
            <w:shd w:val="clear" w:color="auto" w:fill="auto"/>
          </w:tcPr>
          <w:p w14:paraId="104D2C1B" w14:textId="77777777" w:rsidR="00B16791" w:rsidRPr="00D533B8" w:rsidRDefault="00B16791" w:rsidP="00B1679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810" w:type="dxa"/>
          </w:tcPr>
          <w:p w14:paraId="7BA1CBC4" w14:textId="686E88B4" w:rsidR="00B16791" w:rsidRPr="00D533B8" w:rsidRDefault="00786EC4" w:rsidP="00B16791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206" w:right="-79" w:hanging="3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 w:hint="cs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990" w:type="dxa"/>
            <w:shd w:val="clear" w:color="auto" w:fill="auto"/>
          </w:tcPr>
          <w:p w14:paraId="091314BE" w14:textId="7551DE1C" w:rsidR="00B16791" w:rsidRPr="00D533B8" w:rsidRDefault="00786EC4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9D2ED4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760</w:t>
            </w:r>
          </w:p>
        </w:tc>
        <w:tc>
          <w:tcPr>
            <w:tcW w:w="270" w:type="dxa"/>
            <w:shd w:val="clear" w:color="auto" w:fill="auto"/>
          </w:tcPr>
          <w:p w14:paraId="3C0F7E49" w14:textId="77777777" w:rsidR="00B16791" w:rsidRPr="00D533B8" w:rsidRDefault="00B16791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96C9860" w14:textId="2A7E5475" w:rsidR="00B16791" w:rsidRPr="00D533B8" w:rsidRDefault="005D20EE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3</w:t>
            </w:r>
            <w:r w:rsidR="00B16791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056</w:t>
            </w:r>
          </w:p>
        </w:tc>
        <w:tc>
          <w:tcPr>
            <w:tcW w:w="270" w:type="dxa"/>
            <w:shd w:val="clear" w:color="auto" w:fill="auto"/>
          </w:tcPr>
          <w:p w14:paraId="161E7D42" w14:textId="77777777" w:rsidR="00B16791" w:rsidRPr="00D533B8" w:rsidRDefault="00B16791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AB81369" w14:textId="409C60EA" w:rsidR="00B16791" w:rsidRPr="00D533B8" w:rsidRDefault="00786EC4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9D2ED4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760</w:t>
            </w:r>
          </w:p>
        </w:tc>
        <w:tc>
          <w:tcPr>
            <w:tcW w:w="270" w:type="dxa"/>
            <w:shd w:val="clear" w:color="auto" w:fill="auto"/>
          </w:tcPr>
          <w:p w14:paraId="72CD7317" w14:textId="77777777" w:rsidR="00B16791" w:rsidRPr="00D533B8" w:rsidRDefault="00B16791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EC5324A" w14:textId="657D1E10" w:rsidR="00B16791" w:rsidRPr="00D533B8" w:rsidRDefault="005D20EE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3</w:t>
            </w:r>
            <w:r w:rsidR="00B16791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056</w:t>
            </w:r>
          </w:p>
        </w:tc>
      </w:tr>
      <w:tr w:rsidR="00B16791" w:rsidRPr="00D533B8" w14:paraId="71D5F9F1" w14:textId="77777777" w:rsidTr="008A4164">
        <w:trPr>
          <w:cantSplit/>
        </w:trPr>
        <w:tc>
          <w:tcPr>
            <w:tcW w:w="3510" w:type="dxa"/>
            <w:shd w:val="clear" w:color="auto" w:fill="auto"/>
          </w:tcPr>
          <w:p w14:paraId="3E35F180" w14:textId="77777777" w:rsidR="00B16791" w:rsidRPr="00D533B8" w:rsidRDefault="00B16791" w:rsidP="00B1679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810" w:type="dxa"/>
          </w:tcPr>
          <w:p w14:paraId="367E83A8" w14:textId="77777777" w:rsidR="00B16791" w:rsidRPr="00D533B8" w:rsidRDefault="00B16791" w:rsidP="00B16791">
            <w:pPr>
              <w:spacing w:line="240" w:lineRule="auto"/>
              <w:ind w:left="206" w:right="72" w:hanging="3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E8D9ACD" w14:textId="7DBB932B" w:rsidR="00B16791" w:rsidRPr="00D533B8" w:rsidRDefault="00786EC4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12</w:t>
            </w:r>
            <w:r w:rsidR="009D2ED4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735</w:t>
            </w:r>
          </w:p>
        </w:tc>
        <w:tc>
          <w:tcPr>
            <w:tcW w:w="270" w:type="dxa"/>
            <w:shd w:val="clear" w:color="auto" w:fill="auto"/>
          </w:tcPr>
          <w:p w14:paraId="09786AFD" w14:textId="77777777" w:rsidR="00B16791" w:rsidRPr="00D533B8" w:rsidRDefault="00B16791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BAD2E72" w14:textId="49ED95FD" w:rsidR="00B16791" w:rsidRPr="00D533B8" w:rsidRDefault="00786EC4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6</w:t>
            </w:r>
            <w:r w:rsidR="00B16791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885</w:t>
            </w:r>
          </w:p>
        </w:tc>
        <w:tc>
          <w:tcPr>
            <w:tcW w:w="270" w:type="dxa"/>
            <w:shd w:val="clear" w:color="auto" w:fill="auto"/>
          </w:tcPr>
          <w:p w14:paraId="6DDBB0A4" w14:textId="77777777" w:rsidR="00B16791" w:rsidRPr="00D533B8" w:rsidRDefault="00B16791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0146CB4" w14:textId="338DF6E2" w:rsidR="00B16791" w:rsidRPr="00D533B8" w:rsidRDefault="00786EC4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12</w:t>
            </w:r>
            <w:r w:rsidR="009D2ED4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735</w:t>
            </w:r>
          </w:p>
        </w:tc>
        <w:tc>
          <w:tcPr>
            <w:tcW w:w="270" w:type="dxa"/>
            <w:shd w:val="clear" w:color="auto" w:fill="auto"/>
          </w:tcPr>
          <w:p w14:paraId="4A9B093C" w14:textId="77777777" w:rsidR="00B16791" w:rsidRPr="00D533B8" w:rsidRDefault="00B16791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BE2674" w14:textId="77A6C453" w:rsidR="00B16791" w:rsidRPr="00D533B8" w:rsidRDefault="00786EC4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6</w:t>
            </w:r>
            <w:r w:rsidR="00B16791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885</w:t>
            </w:r>
          </w:p>
        </w:tc>
      </w:tr>
      <w:tr w:rsidR="00B16791" w:rsidRPr="00D533B8" w14:paraId="4AEF9B75" w14:textId="77777777" w:rsidTr="008A4164">
        <w:trPr>
          <w:cantSplit/>
        </w:trPr>
        <w:tc>
          <w:tcPr>
            <w:tcW w:w="3510" w:type="dxa"/>
            <w:shd w:val="clear" w:color="auto" w:fill="auto"/>
          </w:tcPr>
          <w:p w14:paraId="38E28F88" w14:textId="77777777" w:rsidR="00B16791" w:rsidRPr="00D533B8" w:rsidRDefault="00B16791" w:rsidP="00B16791">
            <w:pPr>
              <w:tabs>
                <w:tab w:val="left" w:pos="9000"/>
                <w:tab w:val="left" w:pos="9090"/>
              </w:tabs>
              <w:spacing w:line="240" w:lineRule="auto"/>
              <w:ind w:right="-2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66A92D58" w14:textId="77777777" w:rsidR="00B16791" w:rsidRPr="00D533B8" w:rsidRDefault="00B16791" w:rsidP="00B16791">
            <w:pPr>
              <w:spacing w:line="240" w:lineRule="auto"/>
              <w:ind w:left="206" w:right="72" w:hanging="31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3D7A1D" w14:textId="04C49E05" w:rsidR="00B16791" w:rsidRPr="00D533B8" w:rsidRDefault="005D20EE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58</w:t>
            </w:r>
            <w:r w:rsidR="009D2ED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88268A6" w14:textId="77777777" w:rsidR="00B16791" w:rsidRPr="00D533B8" w:rsidRDefault="00B16791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F59866" w14:textId="2948FFE0" w:rsidR="00B16791" w:rsidRPr="00D533B8" w:rsidRDefault="005D20EE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B1679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1E467B6" w14:textId="77777777" w:rsidR="00B16791" w:rsidRPr="00D533B8" w:rsidRDefault="00B16791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6B5EE6" w14:textId="35D99204" w:rsidR="00B16791" w:rsidRPr="00D533B8" w:rsidRDefault="005D20EE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58</w:t>
            </w:r>
            <w:r w:rsidR="009D2ED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C2476B8" w14:textId="77777777" w:rsidR="00B16791" w:rsidRPr="00D533B8" w:rsidRDefault="00B16791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EB6787" w14:textId="6E83E45B" w:rsidR="00B16791" w:rsidRPr="00D533B8" w:rsidRDefault="005D20EE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B1679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  <w:tr w:rsidR="00B16791" w:rsidRPr="009723AA" w14:paraId="691E0344" w14:textId="77777777" w:rsidTr="008A4164">
        <w:trPr>
          <w:cantSplit/>
          <w:trHeight w:val="215"/>
        </w:trPr>
        <w:tc>
          <w:tcPr>
            <w:tcW w:w="3510" w:type="dxa"/>
            <w:shd w:val="clear" w:color="auto" w:fill="auto"/>
          </w:tcPr>
          <w:p w14:paraId="652BA341" w14:textId="77777777" w:rsidR="00B16791" w:rsidRPr="009723AA" w:rsidRDefault="00B16791" w:rsidP="00B1679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622E6F4" w14:textId="77777777" w:rsidR="00B16791" w:rsidRPr="009723AA" w:rsidRDefault="00B16791" w:rsidP="00B16791">
            <w:pPr>
              <w:spacing w:line="240" w:lineRule="auto"/>
              <w:ind w:left="206" w:right="72" w:hanging="3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402FF87" w14:textId="77777777" w:rsidR="00B16791" w:rsidRPr="009723AA" w:rsidRDefault="00B16791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2118C33" w14:textId="77777777" w:rsidR="00B16791" w:rsidRPr="009723AA" w:rsidRDefault="00B16791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63C562D" w14:textId="77777777" w:rsidR="00B16791" w:rsidRPr="009723AA" w:rsidRDefault="00B16791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3C2A110" w14:textId="77777777" w:rsidR="00B16791" w:rsidRPr="009723AA" w:rsidRDefault="00B16791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A9BCCD" w14:textId="77777777" w:rsidR="00B16791" w:rsidRPr="009723AA" w:rsidRDefault="00B16791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6BCE415" w14:textId="77777777" w:rsidR="00B16791" w:rsidRPr="009723AA" w:rsidRDefault="00B16791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786CAC6" w14:textId="77777777" w:rsidR="00B16791" w:rsidRPr="009723AA" w:rsidRDefault="00B16791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6791" w:rsidRPr="00D533B8" w14:paraId="7F7BF2E3" w14:textId="77777777" w:rsidTr="008A4164">
        <w:trPr>
          <w:cantSplit/>
        </w:trPr>
        <w:tc>
          <w:tcPr>
            <w:tcW w:w="3510" w:type="dxa"/>
            <w:shd w:val="clear" w:color="auto" w:fill="auto"/>
          </w:tcPr>
          <w:p w14:paraId="3F7032C7" w14:textId="77777777" w:rsidR="00B16791" w:rsidRPr="00D533B8" w:rsidRDefault="00B16791" w:rsidP="00B1679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พนักงาน</w:t>
            </w:r>
          </w:p>
        </w:tc>
        <w:tc>
          <w:tcPr>
            <w:tcW w:w="810" w:type="dxa"/>
          </w:tcPr>
          <w:p w14:paraId="4E58C56C" w14:textId="77777777" w:rsidR="00B16791" w:rsidRPr="00D533B8" w:rsidRDefault="00B16791" w:rsidP="00B16791">
            <w:pPr>
              <w:spacing w:line="240" w:lineRule="auto"/>
              <w:ind w:left="206" w:right="72" w:hanging="3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E9AA4DD" w14:textId="77777777" w:rsidR="00B16791" w:rsidRPr="00D533B8" w:rsidRDefault="00B16791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DB389F3" w14:textId="77777777" w:rsidR="00B16791" w:rsidRPr="00D533B8" w:rsidRDefault="00B16791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C01D0B" w14:textId="77777777" w:rsidR="00B16791" w:rsidRPr="00D533B8" w:rsidRDefault="00B16791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427332C" w14:textId="77777777" w:rsidR="00B16791" w:rsidRPr="00D533B8" w:rsidRDefault="00B16791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E2E258" w14:textId="77777777" w:rsidR="00B16791" w:rsidRPr="00D533B8" w:rsidRDefault="00B16791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1122F20" w14:textId="77777777" w:rsidR="00B16791" w:rsidRPr="00D533B8" w:rsidRDefault="00B16791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1A69A58" w14:textId="77777777" w:rsidR="00B16791" w:rsidRPr="00D533B8" w:rsidRDefault="00B16791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6791" w:rsidRPr="00D533B8" w14:paraId="0845491F" w14:textId="77777777" w:rsidTr="008A4164">
        <w:trPr>
          <w:cantSplit/>
        </w:trPr>
        <w:tc>
          <w:tcPr>
            <w:tcW w:w="3510" w:type="dxa"/>
            <w:shd w:val="clear" w:color="auto" w:fill="auto"/>
          </w:tcPr>
          <w:p w14:paraId="5121F543" w14:textId="77777777" w:rsidR="00B16791" w:rsidRPr="00D533B8" w:rsidRDefault="00B16791" w:rsidP="00B1679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810" w:type="dxa"/>
          </w:tcPr>
          <w:p w14:paraId="1ECADC7D" w14:textId="77777777" w:rsidR="00B16791" w:rsidRPr="00D533B8" w:rsidRDefault="00B16791" w:rsidP="00B16791">
            <w:pPr>
              <w:spacing w:line="240" w:lineRule="auto"/>
              <w:ind w:left="206" w:right="72" w:hanging="3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7797662" w14:textId="23470A46" w:rsidR="00B16791" w:rsidRPr="00D533B8" w:rsidRDefault="00786EC4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DE0A7D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9BF78AD" w14:textId="77777777" w:rsidR="00B16791" w:rsidRPr="00D533B8" w:rsidRDefault="00B16791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854DFB" w14:textId="043D2266" w:rsidR="00B16791" w:rsidRPr="00D533B8" w:rsidRDefault="00786EC4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4</w:t>
            </w: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B16791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</w:t>
            </w: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20D5472" w14:textId="77777777" w:rsidR="00B16791" w:rsidRPr="00D533B8" w:rsidRDefault="00B16791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6D9773" w14:textId="638DBC83" w:rsidR="00B16791" w:rsidRPr="00D533B8" w:rsidRDefault="00786EC4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03</w:t>
            </w:r>
            <w:r w:rsidR="009D2ED4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700</w:t>
            </w:r>
          </w:p>
        </w:tc>
        <w:tc>
          <w:tcPr>
            <w:tcW w:w="270" w:type="dxa"/>
            <w:shd w:val="clear" w:color="auto" w:fill="auto"/>
          </w:tcPr>
          <w:p w14:paraId="7B57C35B" w14:textId="77777777" w:rsidR="00B16791" w:rsidRPr="00D533B8" w:rsidRDefault="00B16791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0EE7D2E" w14:textId="45DAACF8" w:rsidR="00B16791" w:rsidRPr="00D533B8" w:rsidRDefault="00786EC4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98</w:t>
            </w:r>
            <w:r w:rsidR="00B16791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676</w:t>
            </w:r>
          </w:p>
        </w:tc>
      </w:tr>
      <w:tr w:rsidR="00B16791" w:rsidRPr="00D533B8" w14:paraId="69FAE9E5" w14:textId="77777777" w:rsidTr="008A4164">
        <w:trPr>
          <w:cantSplit/>
        </w:trPr>
        <w:tc>
          <w:tcPr>
            <w:tcW w:w="3510" w:type="dxa"/>
            <w:shd w:val="clear" w:color="auto" w:fill="auto"/>
          </w:tcPr>
          <w:p w14:paraId="6512E408" w14:textId="77777777" w:rsidR="00B16791" w:rsidRPr="00D533B8" w:rsidRDefault="00B16791" w:rsidP="00B1679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810" w:type="dxa"/>
          </w:tcPr>
          <w:p w14:paraId="20C2E279" w14:textId="77777777" w:rsidR="00B16791" w:rsidRPr="00D533B8" w:rsidRDefault="00B16791" w:rsidP="00B16791">
            <w:pPr>
              <w:spacing w:line="240" w:lineRule="auto"/>
              <w:ind w:left="206" w:right="72" w:hanging="3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F76EE15" w14:textId="04A91A73" w:rsidR="00B16791" w:rsidRPr="00D533B8" w:rsidRDefault="005D20EE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4</w:t>
            </w:r>
            <w:r w:rsidR="00F25EDE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967</w:t>
            </w:r>
          </w:p>
        </w:tc>
        <w:tc>
          <w:tcPr>
            <w:tcW w:w="270" w:type="dxa"/>
            <w:shd w:val="clear" w:color="auto" w:fill="auto"/>
          </w:tcPr>
          <w:p w14:paraId="40988953" w14:textId="77777777" w:rsidR="00B16791" w:rsidRPr="00D533B8" w:rsidRDefault="00B16791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D90BFF" w14:textId="2B809682" w:rsidR="00B16791" w:rsidRPr="00D533B8" w:rsidRDefault="005D20EE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4</w:t>
            </w:r>
            <w:r w:rsidR="00B16791">
              <w:rPr>
                <w:rFonts w:ascii="Angsana New" w:hAnsi="Angsana New"/>
                <w:sz w:val="30"/>
                <w:szCs w:val="30"/>
              </w:rPr>
              <w:t>,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Pr="005D20EE">
              <w:rPr>
                <w:rFonts w:ascii="Angsana New" w:hAnsi="Angsana New"/>
                <w:sz w:val="30"/>
                <w:szCs w:val="30"/>
              </w:rPr>
              <w:t>8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FADFD1E" w14:textId="77777777" w:rsidR="00B16791" w:rsidRPr="00D533B8" w:rsidRDefault="00B16791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0D44CAE" w14:textId="5C5FE030" w:rsidR="00B16791" w:rsidRPr="00D533B8" w:rsidRDefault="005D20EE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4</w:t>
            </w:r>
            <w:r w:rsidR="009D2ED4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730</w:t>
            </w:r>
          </w:p>
        </w:tc>
        <w:tc>
          <w:tcPr>
            <w:tcW w:w="270" w:type="dxa"/>
            <w:shd w:val="clear" w:color="auto" w:fill="auto"/>
          </w:tcPr>
          <w:p w14:paraId="3B8E6E73" w14:textId="77777777" w:rsidR="00B16791" w:rsidRPr="00D533B8" w:rsidRDefault="00B16791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30174E" w14:textId="4FA6B26B" w:rsidR="00B16791" w:rsidRPr="00D533B8" w:rsidRDefault="005D20EE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3</w:t>
            </w:r>
            <w:r w:rsidR="00B16791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955</w:t>
            </w:r>
          </w:p>
        </w:tc>
      </w:tr>
      <w:tr w:rsidR="00B16791" w:rsidRPr="00D533B8" w14:paraId="3EED57B0" w14:textId="77777777" w:rsidTr="008A4164">
        <w:trPr>
          <w:cantSplit/>
        </w:trPr>
        <w:tc>
          <w:tcPr>
            <w:tcW w:w="3510" w:type="dxa"/>
            <w:shd w:val="clear" w:color="auto" w:fill="auto"/>
          </w:tcPr>
          <w:p w14:paraId="59EBD8DF" w14:textId="77777777" w:rsidR="00B16791" w:rsidRPr="00D533B8" w:rsidRDefault="00B16791" w:rsidP="00B1679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โครงการผลประโยชน์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ที่กำหนดไว้</w:t>
            </w:r>
          </w:p>
          <w:p w14:paraId="47EBC551" w14:textId="77777777" w:rsidR="00B16791" w:rsidRPr="00D533B8" w:rsidRDefault="00B16791" w:rsidP="00B1679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และโครงการผลประโยชน์ระยะยาวอื่น</w:t>
            </w:r>
          </w:p>
        </w:tc>
        <w:tc>
          <w:tcPr>
            <w:tcW w:w="810" w:type="dxa"/>
          </w:tcPr>
          <w:p w14:paraId="3AFD9A41" w14:textId="77777777" w:rsidR="00B16791" w:rsidRPr="00D533B8" w:rsidRDefault="00B16791" w:rsidP="00B16791">
            <w:pPr>
              <w:spacing w:line="240" w:lineRule="auto"/>
              <w:ind w:left="206" w:right="72" w:hanging="31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E1383AF" w14:textId="41B5D525" w:rsidR="00B16791" w:rsidRPr="00D533B8" w:rsidRDefault="00786EC4" w:rsidP="00B16791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206" w:right="-79" w:hanging="28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86EC4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 w:hint="cs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990" w:type="dxa"/>
            <w:shd w:val="clear" w:color="auto" w:fill="auto"/>
          </w:tcPr>
          <w:p w14:paraId="30326850" w14:textId="77777777" w:rsidR="00B16791" w:rsidRDefault="00B16791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  <w:p w14:paraId="3DAFA2C5" w14:textId="5E994712" w:rsidR="00F25EDE" w:rsidRPr="00D533B8" w:rsidRDefault="005D20EE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6</w:t>
            </w:r>
            <w:r w:rsidR="00F25EDE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370</w:t>
            </w:r>
          </w:p>
        </w:tc>
        <w:tc>
          <w:tcPr>
            <w:tcW w:w="270" w:type="dxa"/>
            <w:shd w:val="clear" w:color="auto" w:fill="auto"/>
          </w:tcPr>
          <w:p w14:paraId="16044360" w14:textId="77777777" w:rsidR="00B16791" w:rsidRPr="00D533B8" w:rsidRDefault="00B16791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163CCC" w14:textId="77777777" w:rsidR="00B16791" w:rsidRDefault="00B16791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  <w:p w14:paraId="64B46AFD" w14:textId="0C0FD702" w:rsidR="00B16791" w:rsidRPr="00D533B8" w:rsidRDefault="005D20EE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7</w:t>
            </w:r>
            <w:r w:rsidR="00B16791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5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70" w:type="dxa"/>
            <w:shd w:val="clear" w:color="auto" w:fill="auto"/>
          </w:tcPr>
          <w:p w14:paraId="78794599" w14:textId="77777777" w:rsidR="00B16791" w:rsidRPr="00D533B8" w:rsidRDefault="00B16791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B03C99C" w14:textId="77777777" w:rsidR="00B16791" w:rsidRDefault="00B16791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  <w:p w14:paraId="633E3CD7" w14:textId="35B6C6B1" w:rsidR="009D2ED4" w:rsidRPr="00D533B8" w:rsidRDefault="005D20EE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6</w:t>
            </w:r>
            <w:r w:rsidR="009D2ED4">
              <w:rPr>
                <w:rFonts w:ascii="Angsana New" w:hAnsi="Angsana New"/>
                <w:sz w:val="30"/>
                <w:szCs w:val="30"/>
              </w:rPr>
              <w:t>,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12</w:t>
            </w:r>
            <w:r w:rsidRPr="005D20E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5B0F7F1" w14:textId="77777777" w:rsidR="00B16791" w:rsidRPr="00D533B8" w:rsidRDefault="00B16791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68D78CE" w14:textId="77777777" w:rsidR="00B16791" w:rsidRDefault="00B16791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  <w:p w14:paraId="0C8E01F2" w14:textId="6E51DE92" w:rsidR="00B16791" w:rsidRPr="00D533B8" w:rsidRDefault="005D20EE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7</w:t>
            </w:r>
            <w:r w:rsidR="00B16791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36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16791" w:rsidRPr="00D533B8" w14:paraId="4749201F" w14:textId="77777777" w:rsidTr="008A4164">
        <w:trPr>
          <w:cantSplit/>
        </w:trPr>
        <w:tc>
          <w:tcPr>
            <w:tcW w:w="3510" w:type="dxa"/>
            <w:shd w:val="clear" w:color="auto" w:fill="auto"/>
          </w:tcPr>
          <w:p w14:paraId="3249CC50" w14:textId="77777777" w:rsidR="00B16791" w:rsidRPr="00D533B8" w:rsidRDefault="00B16791" w:rsidP="00B1679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810" w:type="dxa"/>
          </w:tcPr>
          <w:p w14:paraId="542FD694" w14:textId="28EDC329" w:rsidR="00B16791" w:rsidRPr="00D533B8" w:rsidRDefault="00786EC4" w:rsidP="00B16791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206" w:right="-79" w:hanging="3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 w:hint="cs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990" w:type="dxa"/>
            <w:shd w:val="clear" w:color="auto" w:fill="auto"/>
          </w:tcPr>
          <w:p w14:paraId="4A47CA7A" w14:textId="3D847378" w:rsidR="00B16791" w:rsidRPr="00D533B8" w:rsidRDefault="005D20EE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5</w:t>
            </w:r>
            <w:r w:rsidR="00F25EDE">
              <w:rPr>
                <w:rFonts w:ascii="Angsana New" w:hAnsi="Angsana New"/>
                <w:sz w:val="30"/>
                <w:szCs w:val="30"/>
              </w:rPr>
              <w:t>,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111</w:t>
            </w:r>
          </w:p>
        </w:tc>
        <w:tc>
          <w:tcPr>
            <w:tcW w:w="270" w:type="dxa"/>
            <w:shd w:val="clear" w:color="auto" w:fill="auto"/>
          </w:tcPr>
          <w:p w14:paraId="3F2F7493" w14:textId="77777777" w:rsidR="00B16791" w:rsidRPr="00D533B8" w:rsidRDefault="00B16791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A980578" w14:textId="6070A945" w:rsidR="00B16791" w:rsidRPr="00D533B8" w:rsidRDefault="005D20EE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8</w:t>
            </w:r>
            <w:r w:rsidR="00B16791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875</w:t>
            </w:r>
          </w:p>
        </w:tc>
        <w:tc>
          <w:tcPr>
            <w:tcW w:w="270" w:type="dxa"/>
            <w:shd w:val="clear" w:color="auto" w:fill="auto"/>
          </w:tcPr>
          <w:p w14:paraId="55168CCE" w14:textId="77777777" w:rsidR="00B16791" w:rsidRPr="00D533B8" w:rsidRDefault="00B16791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24AE39" w14:textId="0A33E310" w:rsidR="00B16791" w:rsidRPr="00D533B8" w:rsidRDefault="005D20EE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5</w:t>
            </w:r>
            <w:r w:rsidR="009D2ED4">
              <w:rPr>
                <w:rFonts w:ascii="Angsana New" w:hAnsi="Angsana New"/>
                <w:sz w:val="30"/>
                <w:szCs w:val="30"/>
              </w:rPr>
              <w:t>,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111</w:t>
            </w:r>
          </w:p>
        </w:tc>
        <w:tc>
          <w:tcPr>
            <w:tcW w:w="270" w:type="dxa"/>
            <w:shd w:val="clear" w:color="auto" w:fill="auto"/>
          </w:tcPr>
          <w:p w14:paraId="633CB66B" w14:textId="77777777" w:rsidR="00B16791" w:rsidRPr="00D533B8" w:rsidRDefault="00B16791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B2F0E6C" w14:textId="443AFE4B" w:rsidR="00B16791" w:rsidRPr="00D533B8" w:rsidRDefault="005D20EE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8</w:t>
            </w:r>
            <w:r w:rsidR="00B16791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875</w:t>
            </w:r>
          </w:p>
        </w:tc>
      </w:tr>
      <w:tr w:rsidR="00B16791" w:rsidRPr="00D533B8" w14:paraId="328900A9" w14:textId="77777777" w:rsidTr="008A4164">
        <w:trPr>
          <w:cantSplit/>
        </w:trPr>
        <w:tc>
          <w:tcPr>
            <w:tcW w:w="3510" w:type="dxa"/>
            <w:shd w:val="clear" w:color="auto" w:fill="auto"/>
          </w:tcPr>
          <w:p w14:paraId="5B622BC3" w14:textId="77777777" w:rsidR="00B16791" w:rsidRPr="00D533B8" w:rsidRDefault="00B16791" w:rsidP="00B1679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810" w:type="dxa"/>
          </w:tcPr>
          <w:p w14:paraId="6035C442" w14:textId="77777777" w:rsidR="00B16791" w:rsidRPr="00D533B8" w:rsidRDefault="00B16791" w:rsidP="00B16791">
            <w:pPr>
              <w:spacing w:line="240" w:lineRule="auto"/>
              <w:ind w:left="206" w:right="72" w:hanging="3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9B711D0" w14:textId="680725E5" w:rsidR="00B16791" w:rsidRPr="00D533B8" w:rsidRDefault="00786EC4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</w:t>
            </w: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F25EDE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553</w:t>
            </w:r>
          </w:p>
        </w:tc>
        <w:tc>
          <w:tcPr>
            <w:tcW w:w="270" w:type="dxa"/>
            <w:shd w:val="clear" w:color="auto" w:fill="auto"/>
          </w:tcPr>
          <w:p w14:paraId="4F331960" w14:textId="77777777" w:rsidR="00B16791" w:rsidRPr="00D533B8" w:rsidRDefault="00B16791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6615648" w14:textId="0C59FB3E" w:rsidR="00B16791" w:rsidRPr="00D533B8" w:rsidRDefault="00786EC4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06</w:t>
            </w:r>
            <w:r w:rsidR="00B16791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6</w:t>
            </w: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F380344" w14:textId="77777777" w:rsidR="00B16791" w:rsidRPr="00D533B8" w:rsidRDefault="00B16791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E20BF6" w14:textId="1D3A1916" w:rsidR="00B16791" w:rsidRPr="00D533B8" w:rsidRDefault="005D20EE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93</w:t>
            </w:r>
            <w:r w:rsidR="009D2ED4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035</w:t>
            </w:r>
          </w:p>
        </w:tc>
        <w:tc>
          <w:tcPr>
            <w:tcW w:w="270" w:type="dxa"/>
            <w:shd w:val="clear" w:color="auto" w:fill="auto"/>
          </w:tcPr>
          <w:p w14:paraId="64F1C869" w14:textId="77777777" w:rsidR="00B16791" w:rsidRPr="00D533B8" w:rsidRDefault="00B16791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AA261A7" w14:textId="24424F6F" w:rsidR="00B16791" w:rsidRPr="00D533B8" w:rsidRDefault="005D20EE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96</w:t>
            </w:r>
            <w:r w:rsidR="00B16791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494</w:t>
            </w:r>
          </w:p>
        </w:tc>
      </w:tr>
      <w:tr w:rsidR="00B16791" w:rsidRPr="00D533B8" w14:paraId="37EEC6F3" w14:textId="77777777" w:rsidTr="008A4164">
        <w:trPr>
          <w:cantSplit/>
        </w:trPr>
        <w:tc>
          <w:tcPr>
            <w:tcW w:w="3510" w:type="dxa"/>
            <w:shd w:val="clear" w:color="auto" w:fill="auto"/>
          </w:tcPr>
          <w:p w14:paraId="4CEB27B0" w14:textId="77777777" w:rsidR="00B16791" w:rsidRPr="00D533B8" w:rsidRDefault="00B16791" w:rsidP="00B16791">
            <w:pPr>
              <w:tabs>
                <w:tab w:val="left" w:pos="9000"/>
                <w:tab w:val="left" w:pos="9090"/>
              </w:tabs>
              <w:spacing w:line="240" w:lineRule="auto"/>
              <w:ind w:right="-2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745E7209" w14:textId="77777777" w:rsidR="00B16791" w:rsidRPr="00D533B8" w:rsidRDefault="00B16791" w:rsidP="00B16791">
            <w:pPr>
              <w:spacing w:line="240" w:lineRule="auto"/>
              <w:ind w:left="206" w:right="72" w:hanging="31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49C112" w14:textId="500E77EB" w:rsidR="00B16791" w:rsidRPr="00BA5E6F" w:rsidRDefault="005D20EE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370</w:t>
            </w:r>
            <w:r w:rsidR="00DE0A7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680CED8" w14:textId="77777777" w:rsidR="00B16791" w:rsidRPr="00D533B8" w:rsidRDefault="00B16791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8BFF40" w14:textId="6FE5C9AF" w:rsidR="00B16791" w:rsidRPr="00BA5E6F" w:rsidRDefault="005D20EE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368</w:t>
            </w:r>
            <w:r w:rsidR="00B1679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509</w:t>
            </w:r>
          </w:p>
        </w:tc>
        <w:tc>
          <w:tcPr>
            <w:tcW w:w="270" w:type="dxa"/>
            <w:shd w:val="clear" w:color="auto" w:fill="auto"/>
          </w:tcPr>
          <w:p w14:paraId="43CBF85E" w14:textId="77777777" w:rsidR="00B16791" w:rsidRPr="00D533B8" w:rsidRDefault="00B16791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03F7E2" w14:textId="409F41D6" w:rsidR="00B16791" w:rsidRPr="00BA5E6F" w:rsidRDefault="005D20EE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9D2ED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A494263" w14:textId="77777777" w:rsidR="00B16791" w:rsidRPr="00D533B8" w:rsidRDefault="00B16791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84AD06" w14:textId="219553B1" w:rsidR="00B16791" w:rsidRPr="00BA5E6F" w:rsidRDefault="005D20EE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6" w:right="-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B1679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36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</w:tbl>
    <w:p w14:paraId="5E533736" w14:textId="77777777" w:rsidR="00552966" w:rsidRPr="00C402E0" w:rsidRDefault="00C56DEF" w:rsidP="00F646F5">
      <w:pPr>
        <w:rPr>
          <w:rFonts w:ascii="Angsana New" w:hAnsi="Angsana New"/>
          <w:i/>
          <w:iCs/>
          <w:sz w:val="30"/>
          <w:szCs w:val="30"/>
        </w:rPr>
      </w:pPr>
      <w:r w:rsidRPr="00D533B8">
        <w:rPr>
          <w:rFonts w:ascii="Angsana New" w:hAnsi="Angsana New"/>
          <w:i/>
          <w:iCs/>
          <w:sz w:val="30"/>
          <w:szCs w:val="30"/>
        </w:rPr>
        <w:tab/>
      </w:r>
    </w:p>
    <w:p w14:paraId="2372A92C" w14:textId="77777777" w:rsidR="00B43478" w:rsidRDefault="00B43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979F1C7" w14:textId="7F42097B" w:rsidR="00C56DEF" w:rsidRPr="00C402E0" w:rsidRDefault="00C56DEF" w:rsidP="00606826">
      <w:pPr>
        <w:ind w:left="540"/>
        <w:rPr>
          <w:rFonts w:ascii="Angsana New" w:hAnsi="Angsana New"/>
          <w:i/>
          <w:iCs/>
          <w:sz w:val="30"/>
          <w:szCs w:val="30"/>
        </w:rPr>
      </w:pPr>
      <w:r w:rsidRPr="00C402E0">
        <w:rPr>
          <w:rFonts w:ascii="Angsana New" w:hAnsi="Angsana New"/>
          <w:i/>
          <w:iCs/>
          <w:sz w:val="30"/>
          <w:szCs w:val="30"/>
          <w:cs/>
        </w:rPr>
        <w:lastRenderedPageBreak/>
        <w:t>โครงการสมทบเงินที่กำหนดไว้</w:t>
      </w:r>
    </w:p>
    <w:p w14:paraId="163D2CFF" w14:textId="77777777" w:rsidR="00C56DEF" w:rsidRPr="00C402E0" w:rsidRDefault="00C56DEF" w:rsidP="00C56D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3F3F3F9" w14:textId="1E2D1F29" w:rsidR="009723AA" w:rsidRDefault="00C56DEF" w:rsidP="00C56DE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402E0">
        <w:rPr>
          <w:rFonts w:ascii="Angsana New" w:hAnsi="Angsana New"/>
          <w:sz w:val="30"/>
          <w:szCs w:val="30"/>
          <w:cs/>
        </w:rPr>
        <w:t xml:space="preserve">ผลประโยชน์ของพนักงานตามแผนการเงินสมทบประกอบด้วย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Pr="00C402E0">
        <w:rPr>
          <w:rFonts w:ascii="Angsana New" w:hAnsi="Angsana New"/>
          <w:sz w:val="30"/>
          <w:szCs w:val="30"/>
        </w:rPr>
        <w:t xml:space="preserve">   </w:t>
      </w:r>
      <w:r w:rsidR="005D20EE" w:rsidRPr="005D20EE">
        <w:rPr>
          <w:rFonts w:ascii="Angsana New" w:hAnsi="Angsana New"/>
          <w:sz w:val="30"/>
          <w:szCs w:val="30"/>
        </w:rPr>
        <w:t>3</w:t>
      </w:r>
      <w:r w:rsidRPr="00C402E0">
        <w:rPr>
          <w:rFonts w:ascii="Angsana New" w:hAnsi="Angsana New"/>
          <w:sz w:val="30"/>
          <w:szCs w:val="30"/>
        </w:rPr>
        <w:t xml:space="preserve"> </w:t>
      </w:r>
      <w:r w:rsidRPr="00C402E0">
        <w:rPr>
          <w:rFonts w:ascii="Angsana New" w:hAnsi="Angsana New"/>
          <w:sz w:val="30"/>
          <w:szCs w:val="30"/>
          <w:cs/>
        </w:rPr>
        <w:t>ของเงินเดือนทุกเดือน และบริษัทจ่ายสมทบในอัตราร้อยละ</w:t>
      </w:r>
      <w:r w:rsidRPr="00C402E0">
        <w:rPr>
          <w:rFonts w:ascii="Angsana New" w:hAnsi="Angsana New"/>
          <w:sz w:val="30"/>
          <w:szCs w:val="30"/>
        </w:rPr>
        <w:t xml:space="preserve"> </w:t>
      </w:r>
      <w:r w:rsidR="005D20EE" w:rsidRPr="005D20EE">
        <w:rPr>
          <w:rFonts w:ascii="Angsana New" w:hAnsi="Angsana New"/>
          <w:sz w:val="30"/>
          <w:szCs w:val="30"/>
        </w:rPr>
        <w:t>3</w:t>
      </w:r>
      <w:r w:rsidR="00B16791">
        <w:rPr>
          <w:rFonts w:ascii="Angsana New" w:hAnsi="Angsana New"/>
          <w:sz w:val="30"/>
          <w:szCs w:val="30"/>
        </w:rPr>
        <w:t xml:space="preserve"> </w:t>
      </w:r>
      <w:r w:rsidRPr="00C402E0">
        <w:rPr>
          <w:rFonts w:ascii="Angsana New" w:hAnsi="Angsana New"/>
          <w:sz w:val="30"/>
          <w:szCs w:val="30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  <w:r w:rsidRPr="00C402E0">
        <w:rPr>
          <w:rFonts w:ascii="Angsana New" w:hAnsi="Angsana New"/>
          <w:sz w:val="30"/>
          <w:szCs w:val="30"/>
        </w:rPr>
        <w:t xml:space="preserve"> </w:t>
      </w:r>
      <w:r w:rsidRPr="00C402E0">
        <w:rPr>
          <w:rFonts w:ascii="Angsana New" w:hAnsi="Angsana New"/>
          <w:sz w:val="30"/>
          <w:szCs w:val="30"/>
          <w:cs/>
        </w:rPr>
        <w:t xml:space="preserve">  </w:t>
      </w:r>
    </w:p>
    <w:p w14:paraId="16425178" w14:textId="00D0CFA2" w:rsidR="008A4164" w:rsidRDefault="008A41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1DC457AF" w14:textId="4A0AAAAB" w:rsidR="00147715" w:rsidRPr="00913A42" w:rsidRDefault="0057424A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913A42">
        <w:rPr>
          <w:rFonts w:ascii="Angsana New" w:hAnsi="Angsana New"/>
          <w:sz w:val="30"/>
          <w:szCs w:val="30"/>
          <w:u w:val="none"/>
          <w:cs/>
          <w:lang w:val="th-TH"/>
        </w:rPr>
        <w:t>ค่าใช</w:t>
      </w:r>
      <w:r w:rsidR="00C61DDF" w:rsidRPr="00913A42">
        <w:rPr>
          <w:rFonts w:ascii="Angsana New" w:hAnsi="Angsana New"/>
          <w:sz w:val="30"/>
          <w:szCs w:val="30"/>
          <w:u w:val="none"/>
          <w:cs/>
          <w:lang w:val="th-TH"/>
        </w:rPr>
        <w:t>้</w:t>
      </w:r>
      <w:r w:rsidRPr="00913A42">
        <w:rPr>
          <w:rFonts w:ascii="Angsana New" w:hAnsi="Angsana New"/>
          <w:sz w:val="30"/>
          <w:szCs w:val="30"/>
          <w:u w:val="none"/>
          <w:cs/>
          <w:lang w:val="th-TH"/>
        </w:rPr>
        <w:t>จ่ายตามลักษณะ</w:t>
      </w:r>
    </w:p>
    <w:p w14:paraId="10648624" w14:textId="77777777" w:rsidR="00096D64" w:rsidRPr="00C402E0" w:rsidRDefault="00096D64" w:rsidP="00096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</w:p>
    <w:tbl>
      <w:tblPr>
        <w:tblW w:w="927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900"/>
        <w:gridCol w:w="1080"/>
        <w:gridCol w:w="270"/>
        <w:gridCol w:w="1188"/>
        <w:gridCol w:w="270"/>
        <w:gridCol w:w="1152"/>
        <w:gridCol w:w="270"/>
        <w:gridCol w:w="1176"/>
      </w:tblGrid>
      <w:tr w:rsidR="00B43478" w:rsidRPr="00D533B8" w14:paraId="2520FFDF" w14:textId="77777777" w:rsidTr="00B43478">
        <w:trPr>
          <w:cantSplit/>
        </w:trPr>
        <w:tc>
          <w:tcPr>
            <w:tcW w:w="2970" w:type="dxa"/>
            <w:shd w:val="clear" w:color="auto" w:fill="FFFFFF"/>
          </w:tcPr>
          <w:p w14:paraId="7B7ADFB0" w14:textId="77777777" w:rsidR="00B43478" w:rsidRPr="00D533B8" w:rsidRDefault="00B43478" w:rsidP="00D6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FFFFFF"/>
          </w:tcPr>
          <w:p w14:paraId="7F36530B" w14:textId="77777777" w:rsidR="00B43478" w:rsidRPr="00D533B8" w:rsidRDefault="00B43478" w:rsidP="002471C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8" w:type="dxa"/>
            <w:gridSpan w:val="3"/>
            <w:shd w:val="clear" w:color="auto" w:fill="FFFFFF"/>
          </w:tcPr>
          <w:p w14:paraId="33E46BDF" w14:textId="549BFC99" w:rsidR="00B43478" w:rsidRPr="00D533B8" w:rsidRDefault="00B43478" w:rsidP="002471C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FFFFFF"/>
          </w:tcPr>
          <w:p w14:paraId="5D0B0EB8" w14:textId="77777777" w:rsidR="00B43478" w:rsidRPr="00D533B8" w:rsidRDefault="00B43478" w:rsidP="002471C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8" w:type="dxa"/>
            <w:gridSpan w:val="3"/>
            <w:shd w:val="clear" w:color="auto" w:fill="FFFFFF"/>
          </w:tcPr>
          <w:p w14:paraId="0C409857" w14:textId="77777777" w:rsidR="00B43478" w:rsidRPr="00D533B8" w:rsidRDefault="00B43478" w:rsidP="00D6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3478" w:rsidRPr="00D533B8" w14:paraId="0F8BB4D8" w14:textId="77777777" w:rsidTr="00B43478">
        <w:trPr>
          <w:cantSplit/>
        </w:trPr>
        <w:tc>
          <w:tcPr>
            <w:tcW w:w="2970" w:type="dxa"/>
            <w:shd w:val="clear" w:color="auto" w:fill="FFFFFF"/>
          </w:tcPr>
          <w:p w14:paraId="7E04E5AD" w14:textId="77777777" w:rsidR="00B43478" w:rsidRPr="00D533B8" w:rsidRDefault="00B43478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0546B74C" w14:textId="36DB973B" w:rsidR="00B43478" w:rsidRPr="00B43478" w:rsidRDefault="00B43478" w:rsidP="00B43478">
            <w:pPr>
              <w:tabs>
                <w:tab w:val="clear" w:pos="680"/>
              </w:tabs>
              <w:ind w:left="-110" w:right="-90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B43478">
              <w:rPr>
                <w:rFonts w:ascii="Angsana New" w:hAnsi="Angsana New" w:hint="cs"/>
                <w:i/>
                <w:iCs/>
                <w:snapToGrid w:val="0"/>
                <w:sz w:val="30"/>
                <w:szCs w:val="30"/>
                <w:cs/>
                <w:lang w:eastAsia="th-TH"/>
              </w:rPr>
              <w:t>หมายเหตุ</w:t>
            </w:r>
          </w:p>
        </w:tc>
        <w:tc>
          <w:tcPr>
            <w:tcW w:w="1080" w:type="dxa"/>
          </w:tcPr>
          <w:p w14:paraId="1CEC0B9F" w14:textId="560C10F4" w:rsidR="00B43478" w:rsidRPr="00D533B8" w:rsidRDefault="00786EC4" w:rsidP="008E324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786EC4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  <w:r w:rsidR="005D20EE" w:rsidRPr="005D20E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563</w:t>
            </w:r>
          </w:p>
        </w:tc>
        <w:tc>
          <w:tcPr>
            <w:tcW w:w="270" w:type="dxa"/>
          </w:tcPr>
          <w:p w14:paraId="26868A49" w14:textId="77777777" w:rsidR="00B43478" w:rsidRPr="00D533B8" w:rsidRDefault="00B43478" w:rsidP="008E324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88" w:type="dxa"/>
          </w:tcPr>
          <w:p w14:paraId="1273DCDA" w14:textId="3A3C852A" w:rsidR="00B43478" w:rsidRPr="00D533B8" w:rsidRDefault="00786EC4" w:rsidP="008E324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786EC4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  <w:r w:rsidR="005D20EE" w:rsidRPr="005D20E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56</w:t>
            </w:r>
            <w:r w:rsidRPr="00786EC4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270" w:type="dxa"/>
          </w:tcPr>
          <w:p w14:paraId="01EC51DE" w14:textId="77777777" w:rsidR="00B43478" w:rsidRPr="00D533B8" w:rsidRDefault="00B43478" w:rsidP="008E324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52" w:type="dxa"/>
          </w:tcPr>
          <w:p w14:paraId="620D6DBD" w14:textId="6B666CAF" w:rsidR="00B43478" w:rsidRPr="00D533B8" w:rsidRDefault="00786EC4" w:rsidP="008E324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786EC4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  <w:r w:rsidR="005D20EE" w:rsidRPr="005D20E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563</w:t>
            </w:r>
          </w:p>
        </w:tc>
        <w:tc>
          <w:tcPr>
            <w:tcW w:w="270" w:type="dxa"/>
          </w:tcPr>
          <w:p w14:paraId="3837DF6D" w14:textId="77777777" w:rsidR="00B43478" w:rsidRPr="00D533B8" w:rsidRDefault="00B43478" w:rsidP="008E324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2" w:type="dxa"/>
          </w:tcPr>
          <w:p w14:paraId="52833B6D" w14:textId="4BD41568" w:rsidR="00B43478" w:rsidRPr="00D533B8" w:rsidRDefault="00786EC4" w:rsidP="008E324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786EC4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  <w:r w:rsidR="005D20EE" w:rsidRPr="005D20E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56</w:t>
            </w:r>
            <w:r w:rsidRPr="00786EC4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</w:p>
        </w:tc>
      </w:tr>
      <w:tr w:rsidR="00B43478" w:rsidRPr="00D533B8" w14:paraId="6820806A" w14:textId="77777777" w:rsidTr="00B43478">
        <w:tc>
          <w:tcPr>
            <w:tcW w:w="2970" w:type="dxa"/>
            <w:shd w:val="clear" w:color="auto" w:fill="auto"/>
          </w:tcPr>
          <w:p w14:paraId="7DA579B0" w14:textId="77777777" w:rsidR="00B43478" w:rsidRPr="00D533B8" w:rsidRDefault="00B43478" w:rsidP="00980A4B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7E112EA" w14:textId="77777777" w:rsidR="00B43478" w:rsidRPr="00D533B8" w:rsidRDefault="00B43478" w:rsidP="00980A4B">
            <w:pPr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6" w:type="dxa"/>
            <w:gridSpan w:val="7"/>
          </w:tcPr>
          <w:p w14:paraId="503A501E" w14:textId="04F28B92" w:rsidR="00B43478" w:rsidRPr="00D533B8" w:rsidRDefault="00B43478" w:rsidP="00980A4B">
            <w:pPr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D533B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43478" w:rsidRPr="00D533B8" w14:paraId="30F1EE90" w14:textId="77777777" w:rsidTr="00B43478">
        <w:tc>
          <w:tcPr>
            <w:tcW w:w="2970" w:type="dxa"/>
            <w:shd w:val="clear" w:color="auto" w:fill="auto"/>
          </w:tcPr>
          <w:p w14:paraId="41EB4377" w14:textId="77777777" w:rsidR="00B43478" w:rsidRPr="00D533B8" w:rsidRDefault="00B43478" w:rsidP="00980A4B">
            <w:pPr>
              <w:tabs>
                <w:tab w:val="clear" w:pos="227"/>
                <w:tab w:val="clear" w:pos="454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การเปลี่ยนแปลงในสินค้าสำเร็จรูป </w:t>
            </w:r>
          </w:p>
        </w:tc>
        <w:tc>
          <w:tcPr>
            <w:tcW w:w="900" w:type="dxa"/>
          </w:tcPr>
          <w:p w14:paraId="423E0464" w14:textId="77777777" w:rsidR="00B43478" w:rsidRPr="00B43478" w:rsidRDefault="00B43478" w:rsidP="00B43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8807B7" w14:textId="409F81A9" w:rsidR="00B43478" w:rsidRPr="00D533B8" w:rsidRDefault="00B43478" w:rsidP="00980A4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29CEF5D" w14:textId="77777777" w:rsidR="00B43478" w:rsidRPr="00D533B8" w:rsidRDefault="00B43478" w:rsidP="009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0997B49B" w14:textId="77777777" w:rsidR="00B43478" w:rsidRPr="00D533B8" w:rsidRDefault="00B43478" w:rsidP="00980A4B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BF84E7D" w14:textId="77777777" w:rsidR="00B43478" w:rsidRPr="00D533B8" w:rsidRDefault="00B43478" w:rsidP="009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1FE7E362" w14:textId="77777777" w:rsidR="00B43478" w:rsidRPr="00D533B8" w:rsidRDefault="00B43478" w:rsidP="00980A4B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E0AF581" w14:textId="77777777" w:rsidR="00B43478" w:rsidRPr="00D533B8" w:rsidRDefault="00B43478" w:rsidP="009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2579139B" w14:textId="77777777" w:rsidR="00B43478" w:rsidRPr="00D533B8" w:rsidRDefault="00B43478" w:rsidP="00980A4B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3478" w:rsidRPr="00D533B8" w14:paraId="5CE92DBB" w14:textId="77777777" w:rsidTr="00B43478">
        <w:tc>
          <w:tcPr>
            <w:tcW w:w="2970" w:type="dxa"/>
            <w:shd w:val="clear" w:color="auto" w:fill="auto"/>
          </w:tcPr>
          <w:p w14:paraId="4C59C834" w14:textId="77777777" w:rsidR="00B43478" w:rsidRPr="00D533B8" w:rsidRDefault="00B43478" w:rsidP="00B1679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และงานระหว่างทำ</w:t>
            </w:r>
          </w:p>
        </w:tc>
        <w:tc>
          <w:tcPr>
            <w:tcW w:w="900" w:type="dxa"/>
          </w:tcPr>
          <w:p w14:paraId="5B689E83" w14:textId="77777777" w:rsidR="00B43478" w:rsidRPr="00B43478" w:rsidRDefault="00B43478" w:rsidP="00B43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B624E14" w14:textId="300FB7D3" w:rsidR="00B43478" w:rsidRPr="00D533B8" w:rsidRDefault="00F25EDE" w:rsidP="00B43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55A3146" w14:textId="77777777" w:rsidR="00B43478" w:rsidRPr="00D533B8" w:rsidRDefault="00B43478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20214CBB" w14:textId="73FEB211" w:rsidR="00B43478" w:rsidRPr="00D533B8" w:rsidRDefault="00786EC4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</w:t>
            </w:r>
            <w:r w:rsidR="00B43478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669</w:t>
            </w:r>
          </w:p>
        </w:tc>
        <w:tc>
          <w:tcPr>
            <w:tcW w:w="270" w:type="dxa"/>
            <w:shd w:val="clear" w:color="auto" w:fill="auto"/>
          </w:tcPr>
          <w:p w14:paraId="388976FA" w14:textId="77777777" w:rsidR="00B43478" w:rsidRPr="00D533B8" w:rsidRDefault="00B43478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0CA634E2" w14:textId="0BDBC293" w:rsidR="00B43478" w:rsidRPr="00D533B8" w:rsidRDefault="00C86F1F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369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F477055" w14:textId="77777777" w:rsidR="00B43478" w:rsidRPr="00D533B8" w:rsidRDefault="00B43478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52AD497D" w14:textId="7318C523" w:rsidR="00B43478" w:rsidRPr="00D533B8" w:rsidRDefault="00786EC4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8</w:t>
            </w:r>
            <w:r w:rsidR="00B43478">
              <w:rPr>
                <w:rFonts w:ascii="Angsana New" w:hAnsi="Angsana New"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sz w:val="30"/>
                <w:szCs w:val="30"/>
              </w:rPr>
              <w:t>21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43478" w:rsidRPr="00D533B8" w14:paraId="6A9691AF" w14:textId="77777777" w:rsidTr="00B43478">
        <w:tc>
          <w:tcPr>
            <w:tcW w:w="2970" w:type="dxa"/>
            <w:shd w:val="clear" w:color="auto" w:fill="auto"/>
          </w:tcPr>
          <w:p w14:paraId="788C394B" w14:textId="77777777" w:rsidR="00B43478" w:rsidRPr="00D533B8" w:rsidRDefault="00B43478" w:rsidP="00B1679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900" w:type="dxa"/>
          </w:tcPr>
          <w:p w14:paraId="2B972EE7" w14:textId="77777777" w:rsidR="00B43478" w:rsidRPr="00B43478" w:rsidRDefault="00B43478" w:rsidP="00B43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7EF4B2" w14:textId="07CD122B" w:rsidR="00B43478" w:rsidRPr="00D533B8" w:rsidRDefault="00786EC4" w:rsidP="00B43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F25EDE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430</w:t>
            </w:r>
            <w:r w:rsidR="00E14A10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</w:t>
            </w: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3F7E33A5" w14:textId="77777777" w:rsidR="00B43478" w:rsidRPr="00D533B8" w:rsidRDefault="00B43478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679018C1" w14:textId="48AEBEB4" w:rsidR="00B43478" w:rsidRPr="00D533B8" w:rsidRDefault="00786EC4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B43478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4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8</w:t>
            </w:r>
            <w:r w:rsidR="00B43478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4</w:t>
            </w:r>
            <w:r w:rsidRPr="00786EC4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1E129FD3" w14:textId="77777777" w:rsidR="00B43478" w:rsidRPr="00D533B8" w:rsidRDefault="00B43478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4B8A10DB" w14:textId="3FC421BE" w:rsidR="00B43478" w:rsidRPr="00D533B8" w:rsidRDefault="00786EC4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C86F1F">
              <w:rPr>
                <w:rFonts w:ascii="Angsana New" w:hAnsi="Angsana New"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83</w:t>
            </w:r>
            <w:r w:rsidR="00C07CAD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405</w:t>
            </w:r>
          </w:p>
        </w:tc>
        <w:tc>
          <w:tcPr>
            <w:tcW w:w="270" w:type="dxa"/>
            <w:shd w:val="clear" w:color="auto" w:fill="auto"/>
          </w:tcPr>
          <w:p w14:paraId="0AB58C09" w14:textId="77777777" w:rsidR="00B43478" w:rsidRPr="00D533B8" w:rsidRDefault="00B43478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34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71C9ED03" w14:textId="367A919E" w:rsidR="00B43478" w:rsidRPr="00D533B8" w:rsidRDefault="00786EC4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B43478">
              <w:rPr>
                <w:rFonts w:ascii="Angsana New" w:hAnsi="Angsana New"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87</w:t>
            </w:r>
            <w:r w:rsidR="00B43478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848</w:t>
            </w:r>
          </w:p>
        </w:tc>
      </w:tr>
      <w:tr w:rsidR="00B43478" w:rsidRPr="00D533B8" w14:paraId="3D97A532" w14:textId="77777777" w:rsidTr="00B43478">
        <w:trPr>
          <w:trHeight w:val="335"/>
        </w:trPr>
        <w:tc>
          <w:tcPr>
            <w:tcW w:w="2970" w:type="dxa"/>
            <w:shd w:val="clear" w:color="auto" w:fill="auto"/>
          </w:tcPr>
          <w:p w14:paraId="2D5FE1AF" w14:textId="2A741E18" w:rsidR="00B43478" w:rsidRPr="00D533B8" w:rsidRDefault="00B43478" w:rsidP="00B43478">
            <w:pPr>
              <w:tabs>
                <w:tab w:val="clear" w:pos="2807"/>
              </w:tabs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900" w:type="dxa"/>
          </w:tcPr>
          <w:p w14:paraId="2D0C3C0F" w14:textId="58558C15" w:rsidR="00B43478" w:rsidRPr="00B43478" w:rsidRDefault="00786EC4" w:rsidP="00B43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86EC4">
              <w:rPr>
                <w:rFonts w:ascii="Angsana New" w:hAnsi="Angsana New" w:hint="cs"/>
                <w:i/>
                <w:i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 w:hint="cs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14:paraId="5261BAC2" w14:textId="6BEDD93C" w:rsidR="00B43478" w:rsidRPr="00D533B8" w:rsidRDefault="005D20EE" w:rsidP="00B43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4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Pr="005D20EE">
              <w:rPr>
                <w:rFonts w:ascii="Angsana New" w:hAnsi="Angsana New"/>
                <w:sz w:val="30"/>
                <w:szCs w:val="30"/>
              </w:rPr>
              <w:t>9</w:t>
            </w:r>
            <w:r w:rsidR="00C07CAD">
              <w:rPr>
                <w:rFonts w:ascii="Angsana New" w:hAnsi="Angsana New"/>
                <w:sz w:val="30"/>
                <w:szCs w:val="30"/>
              </w:rPr>
              <w:t>,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Pr="005D20EE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270" w:type="dxa"/>
            <w:shd w:val="clear" w:color="auto" w:fill="auto"/>
          </w:tcPr>
          <w:p w14:paraId="0A46898F" w14:textId="77777777" w:rsidR="00B43478" w:rsidRPr="00D533B8" w:rsidRDefault="00B43478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4F17E7B3" w14:textId="1633946B" w:rsidR="00B43478" w:rsidRPr="00D533B8" w:rsidRDefault="005D20EE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430</w:t>
            </w:r>
            <w:r w:rsidR="00B43478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733</w:t>
            </w:r>
          </w:p>
        </w:tc>
        <w:tc>
          <w:tcPr>
            <w:tcW w:w="270" w:type="dxa"/>
            <w:shd w:val="clear" w:color="auto" w:fill="auto"/>
          </w:tcPr>
          <w:p w14:paraId="63209312" w14:textId="77777777" w:rsidR="00B43478" w:rsidRPr="00D533B8" w:rsidRDefault="00B43478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73B6F998" w14:textId="4DBA9A5B" w:rsidR="00B43478" w:rsidRPr="00D533B8" w:rsidRDefault="005D20EE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37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C86F1F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4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Pr="005D20E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D92372D" w14:textId="77777777" w:rsidR="00B43478" w:rsidRPr="00D533B8" w:rsidRDefault="00B43478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7D5B9608" w14:textId="6F093D11" w:rsidR="00B43478" w:rsidRPr="00D533B8" w:rsidRDefault="005D20EE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377</w:t>
            </w:r>
            <w:r w:rsidR="00B43478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585</w:t>
            </w:r>
          </w:p>
        </w:tc>
      </w:tr>
      <w:tr w:rsidR="00B43478" w:rsidRPr="00D533B8" w14:paraId="3031F011" w14:textId="77777777" w:rsidTr="00B43478">
        <w:tc>
          <w:tcPr>
            <w:tcW w:w="2970" w:type="dxa"/>
            <w:shd w:val="clear" w:color="auto" w:fill="auto"/>
          </w:tcPr>
          <w:p w14:paraId="7DA94567" w14:textId="77777777" w:rsidR="00B43478" w:rsidRPr="00D533B8" w:rsidRDefault="00B43478" w:rsidP="00B1679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ค่าใช้จ่ายในการส่งเสริมการขาย</w:t>
            </w:r>
          </w:p>
        </w:tc>
        <w:tc>
          <w:tcPr>
            <w:tcW w:w="900" w:type="dxa"/>
          </w:tcPr>
          <w:p w14:paraId="563FCFED" w14:textId="77777777" w:rsidR="00B43478" w:rsidRPr="00B43478" w:rsidRDefault="00B43478" w:rsidP="00B43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1D8833E" w14:textId="2A07278B" w:rsidR="00B43478" w:rsidRPr="00D533B8" w:rsidRDefault="00786EC4" w:rsidP="00B43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50</w:t>
            </w:r>
            <w:r w:rsidR="00F25EDE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783</w:t>
            </w:r>
          </w:p>
        </w:tc>
        <w:tc>
          <w:tcPr>
            <w:tcW w:w="270" w:type="dxa"/>
            <w:shd w:val="clear" w:color="auto" w:fill="auto"/>
          </w:tcPr>
          <w:p w14:paraId="4A2FC10F" w14:textId="77777777" w:rsidR="00B43478" w:rsidRPr="00D533B8" w:rsidRDefault="00B43478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250E26A1" w14:textId="3EC08337" w:rsidR="00B43478" w:rsidRPr="00D533B8" w:rsidRDefault="00786EC4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7</w:t>
            </w: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B43478">
              <w:rPr>
                <w:rFonts w:ascii="Angsana New" w:hAnsi="Angsana New"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4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AECC196" w14:textId="77777777" w:rsidR="00B43478" w:rsidRPr="00D533B8" w:rsidRDefault="00B43478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57CB5BD3" w14:textId="56B7E83B" w:rsidR="00B43478" w:rsidRPr="00D533B8" w:rsidRDefault="00786EC4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46</w:t>
            </w:r>
            <w:r w:rsidR="00C86F1F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530</w:t>
            </w:r>
          </w:p>
        </w:tc>
        <w:tc>
          <w:tcPr>
            <w:tcW w:w="270" w:type="dxa"/>
            <w:shd w:val="clear" w:color="auto" w:fill="auto"/>
          </w:tcPr>
          <w:p w14:paraId="2F8EA0AB" w14:textId="77777777" w:rsidR="00B43478" w:rsidRPr="00D533B8" w:rsidRDefault="00B43478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0DB692FF" w14:textId="3781EFED" w:rsidR="00B43478" w:rsidRPr="00D533B8" w:rsidRDefault="00786EC4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65</w:t>
            </w:r>
            <w:r w:rsidR="00B43478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76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B43478" w:rsidRPr="00D533B8" w14:paraId="6E7AC361" w14:textId="77777777" w:rsidTr="00B43478">
        <w:tc>
          <w:tcPr>
            <w:tcW w:w="2970" w:type="dxa"/>
            <w:shd w:val="clear" w:color="auto" w:fill="auto"/>
          </w:tcPr>
          <w:p w14:paraId="06D39532" w14:textId="77777777" w:rsidR="00B43478" w:rsidRPr="00D533B8" w:rsidRDefault="00B43478" w:rsidP="00B1679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</w:tcPr>
          <w:p w14:paraId="71C752F7" w14:textId="4D92F32F" w:rsidR="00B43478" w:rsidRPr="00B43478" w:rsidRDefault="00786EC4" w:rsidP="00B43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86EC4">
              <w:rPr>
                <w:rFonts w:ascii="Angsana New" w:hAnsi="Angsana New" w:hint="cs"/>
                <w:i/>
                <w:i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 w:hint="cs"/>
                <w:i/>
                <w:iCs/>
                <w:sz w:val="30"/>
                <w:szCs w:val="30"/>
              </w:rPr>
              <w:t>3</w:t>
            </w:r>
            <w:r w:rsidR="00B4347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, </w:t>
            </w:r>
            <w:r w:rsidRPr="00786EC4">
              <w:rPr>
                <w:rFonts w:ascii="Angsana New" w:hAnsi="Angsana New" w:hint="cs"/>
                <w:i/>
                <w:i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 w:hint="cs"/>
                <w:i/>
                <w:iCs/>
                <w:sz w:val="30"/>
                <w:szCs w:val="30"/>
              </w:rPr>
              <w:t>4</w:t>
            </w:r>
            <w:r w:rsidR="00B4347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, </w:t>
            </w:r>
            <w:r w:rsidRPr="00786EC4">
              <w:rPr>
                <w:rFonts w:ascii="Angsana New" w:hAnsi="Angsana New" w:hint="cs"/>
                <w:i/>
                <w:i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 w:hint="cs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14:paraId="7E0F4A8B" w14:textId="22559CCA" w:rsidR="00B43478" w:rsidRPr="00D533B8" w:rsidRDefault="00786EC4" w:rsidP="00B43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F25EDE">
              <w:rPr>
                <w:rFonts w:ascii="Angsana New" w:hAnsi="Angsana New"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270" w:type="dxa"/>
            <w:shd w:val="clear" w:color="auto" w:fill="auto"/>
          </w:tcPr>
          <w:p w14:paraId="2BABBD38" w14:textId="77777777" w:rsidR="00B43478" w:rsidRPr="00D533B8" w:rsidRDefault="00B43478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7686D798" w14:textId="6F45EBB3" w:rsidR="00B43478" w:rsidRPr="00D533B8" w:rsidRDefault="00786EC4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9</w:t>
            </w: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B43478">
              <w:rPr>
                <w:rFonts w:ascii="Angsana New" w:hAnsi="Angsana New"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270" w:type="dxa"/>
            <w:shd w:val="clear" w:color="auto" w:fill="auto"/>
          </w:tcPr>
          <w:p w14:paraId="2E09E2A6" w14:textId="77777777" w:rsidR="00B43478" w:rsidRPr="00D533B8" w:rsidRDefault="00B43478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4C48BAAB" w14:textId="69E6079B" w:rsidR="00B43478" w:rsidRPr="00D533B8" w:rsidRDefault="00786EC4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80</w:t>
            </w:r>
            <w:r w:rsidR="00C86F1F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365</w:t>
            </w:r>
          </w:p>
        </w:tc>
        <w:tc>
          <w:tcPr>
            <w:tcW w:w="270" w:type="dxa"/>
            <w:shd w:val="clear" w:color="auto" w:fill="auto"/>
          </w:tcPr>
          <w:p w14:paraId="1D2E0D16" w14:textId="77777777" w:rsidR="00B43478" w:rsidRPr="00D533B8" w:rsidRDefault="00B43478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0AB8CC1A" w14:textId="305B549A" w:rsidR="00B43478" w:rsidRPr="00D533B8" w:rsidRDefault="00786EC4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69</w:t>
            </w:r>
            <w:r w:rsidR="00B43478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335</w:t>
            </w:r>
          </w:p>
        </w:tc>
      </w:tr>
      <w:tr w:rsidR="00B43478" w:rsidRPr="00D533B8" w14:paraId="2548001A" w14:textId="77777777" w:rsidTr="00B43478">
        <w:tc>
          <w:tcPr>
            <w:tcW w:w="2970" w:type="dxa"/>
            <w:shd w:val="clear" w:color="auto" w:fill="auto"/>
          </w:tcPr>
          <w:p w14:paraId="731249E6" w14:textId="749CC27F" w:rsidR="00B43478" w:rsidRPr="00D533B8" w:rsidRDefault="00B43478" w:rsidP="00B1679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ค่าจ้าง</w:t>
            </w:r>
          </w:p>
        </w:tc>
        <w:tc>
          <w:tcPr>
            <w:tcW w:w="900" w:type="dxa"/>
          </w:tcPr>
          <w:p w14:paraId="110B5BDA" w14:textId="77777777" w:rsidR="00B43478" w:rsidRPr="00B43478" w:rsidRDefault="00B43478" w:rsidP="00B43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FA9E6BB" w14:textId="6B4A04CC" w:rsidR="00B43478" w:rsidRDefault="00786EC4" w:rsidP="00B43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34</w:t>
            </w:r>
            <w:r w:rsidR="00F25EDE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7</w:t>
            </w: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405563F" w14:textId="77777777" w:rsidR="00B43478" w:rsidRPr="00D533B8" w:rsidRDefault="00B43478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6BCA7F35" w14:textId="5C082A3C" w:rsidR="00B43478" w:rsidRDefault="00786EC4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 w:hint="cs"/>
                <w:sz w:val="30"/>
                <w:szCs w:val="30"/>
              </w:rPr>
              <w:t>12</w:t>
            </w:r>
            <w:r w:rsidR="005D20EE" w:rsidRPr="005D20EE">
              <w:rPr>
                <w:rFonts w:ascii="Angsana New" w:hAnsi="Angsana New" w:hint="cs"/>
                <w:sz w:val="30"/>
                <w:szCs w:val="30"/>
              </w:rPr>
              <w:t>9</w:t>
            </w:r>
            <w:r w:rsidR="00B43478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5D20EE" w:rsidRPr="005D20EE">
              <w:rPr>
                <w:rFonts w:ascii="Angsana New" w:hAnsi="Angsana New" w:hint="cs"/>
                <w:sz w:val="30"/>
                <w:szCs w:val="30"/>
              </w:rPr>
              <w:t>457</w:t>
            </w:r>
          </w:p>
        </w:tc>
        <w:tc>
          <w:tcPr>
            <w:tcW w:w="270" w:type="dxa"/>
            <w:shd w:val="clear" w:color="auto" w:fill="auto"/>
          </w:tcPr>
          <w:p w14:paraId="527F09AA" w14:textId="77777777" w:rsidR="00B43478" w:rsidRPr="00D533B8" w:rsidRDefault="00B43478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6EA2B0DF" w14:textId="1B41ED47" w:rsidR="00B43478" w:rsidRDefault="00786EC4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34</w:t>
            </w:r>
            <w:r w:rsidR="00C86F1F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7</w:t>
            </w: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2684D59" w14:textId="77777777" w:rsidR="00B43478" w:rsidRPr="00D533B8" w:rsidRDefault="00B43478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266C56BB" w14:textId="51C218DB" w:rsidR="00B43478" w:rsidRDefault="00786EC4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 w:hint="cs"/>
                <w:sz w:val="30"/>
                <w:szCs w:val="30"/>
              </w:rPr>
              <w:t>12</w:t>
            </w:r>
            <w:r w:rsidR="005D20EE" w:rsidRPr="005D20EE">
              <w:rPr>
                <w:rFonts w:ascii="Angsana New" w:hAnsi="Angsana New" w:hint="cs"/>
                <w:sz w:val="30"/>
                <w:szCs w:val="30"/>
              </w:rPr>
              <w:t>9</w:t>
            </w:r>
            <w:r w:rsidR="00B43478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5D20EE" w:rsidRPr="005D20EE">
              <w:rPr>
                <w:rFonts w:ascii="Angsana New" w:hAnsi="Angsana New" w:hint="cs"/>
                <w:sz w:val="30"/>
                <w:szCs w:val="30"/>
              </w:rPr>
              <w:t>457</w:t>
            </w:r>
          </w:p>
        </w:tc>
      </w:tr>
      <w:tr w:rsidR="00B43478" w:rsidRPr="00D533B8" w14:paraId="4D7260E4" w14:textId="77777777" w:rsidTr="00B43478">
        <w:tc>
          <w:tcPr>
            <w:tcW w:w="2970" w:type="dxa"/>
            <w:shd w:val="clear" w:color="auto" w:fill="auto"/>
          </w:tcPr>
          <w:p w14:paraId="76A65A71" w14:textId="77777777" w:rsidR="00B43478" w:rsidRPr="00D533B8" w:rsidRDefault="00B43478" w:rsidP="00B1679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ค่าใช้จ่ายในการขนส่ง</w:t>
            </w:r>
          </w:p>
        </w:tc>
        <w:tc>
          <w:tcPr>
            <w:tcW w:w="900" w:type="dxa"/>
          </w:tcPr>
          <w:p w14:paraId="6041CA8F" w14:textId="77777777" w:rsidR="00B43478" w:rsidRPr="00B43478" w:rsidRDefault="00B43478" w:rsidP="00B43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6E8AB24" w14:textId="0819965F" w:rsidR="00B43478" w:rsidRPr="00D533B8" w:rsidRDefault="00786EC4" w:rsidP="00B43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</w:t>
            </w:r>
            <w:r w:rsidR="00F25EDE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359</w:t>
            </w:r>
          </w:p>
        </w:tc>
        <w:tc>
          <w:tcPr>
            <w:tcW w:w="270" w:type="dxa"/>
            <w:shd w:val="clear" w:color="auto" w:fill="auto"/>
          </w:tcPr>
          <w:p w14:paraId="06FA7B4B" w14:textId="77777777" w:rsidR="00B43478" w:rsidRPr="00D533B8" w:rsidRDefault="00B43478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52589F59" w14:textId="4F3F9B0C" w:rsidR="00B43478" w:rsidRPr="00D533B8" w:rsidRDefault="00786EC4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</w:t>
            </w:r>
            <w:r w:rsidR="00B43478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388</w:t>
            </w:r>
          </w:p>
        </w:tc>
        <w:tc>
          <w:tcPr>
            <w:tcW w:w="270" w:type="dxa"/>
            <w:shd w:val="clear" w:color="auto" w:fill="auto"/>
          </w:tcPr>
          <w:p w14:paraId="2CE5EE87" w14:textId="77777777" w:rsidR="00B43478" w:rsidRPr="00D533B8" w:rsidRDefault="00B43478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0BFC78AE" w14:textId="1D7292C6" w:rsidR="00B43478" w:rsidRPr="00D533B8" w:rsidRDefault="00786EC4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05</w:t>
            </w:r>
            <w:r w:rsidR="00C86F1F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68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FAE5132" w14:textId="77777777" w:rsidR="00B43478" w:rsidRPr="00D533B8" w:rsidRDefault="00B43478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0D6DEEE4" w14:textId="69226C61" w:rsidR="00B43478" w:rsidRPr="00D533B8" w:rsidRDefault="00786EC4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07</w:t>
            </w:r>
            <w:r w:rsidR="00B43478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866</w:t>
            </w:r>
          </w:p>
        </w:tc>
      </w:tr>
      <w:tr w:rsidR="00B43478" w:rsidRPr="00D533B8" w14:paraId="27B8D600" w14:textId="77777777" w:rsidTr="00B43478">
        <w:tc>
          <w:tcPr>
            <w:tcW w:w="2970" w:type="dxa"/>
            <w:shd w:val="clear" w:color="auto" w:fill="auto"/>
          </w:tcPr>
          <w:p w14:paraId="37FBF048" w14:textId="77777777" w:rsidR="00B43478" w:rsidRPr="00D533B8" w:rsidRDefault="00B43478" w:rsidP="00B1679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ค่าใช้จ่ายสาธารณูปโภค</w:t>
            </w:r>
          </w:p>
        </w:tc>
        <w:tc>
          <w:tcPr>
            <w:tcW w:w="900" w:type="dxa"/>
          </w:tcPr>
          <w:p w14:paraId="6BE39A2B" w14:textId="77777777" w:rsidR="00B43478" w:rsidRPr="00B43478" w:rsidRDefault="00B43478" w:rsidP="00B43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73DD1BF" w14:textId="1B07B992" w:rsidR="00B43478" w:rsidRPr="00D533B8" w:rsidRDefault="005D20EE" w:rsidP="00B43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8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F25EDE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667</w:t>
            </w:r>
          </w:p>
        </w:tc>
        <w:tc>
          <w:tcPr>
            <w:tcW w:w="270" w:type="dxa"/>
            <w:shd w:val="clear" w:color="auto" w:fill="auto"/>
          </w:tcPr>
          <w:p w14:paraId="79A4732F" w14:textId="77777777" w:rsidR="00B43478" w:rsidRPr="00D533B8" w:rsidRDefault="00B43478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34E3DA5F" w14:textId="7B23045A" w:rsidR="00B43478" w:rsidRPr="00D533B8" w:rsidRDefault="005D20EE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86</w:t>
            </w:r>
            <w:r w:rsidR="00B43478">
              <w:rPr>
                <w:rFonts w:ascii="Angsana New" w:hAnsi="Angsana New"/>
                <w:sz w:val="30"/>
                <w:szCs w:val="30"/>
              </w:rPr>
              <w:t>,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Pr="005D20EE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70" w:type="dxa"/>
            <w:shd w:val="clear" w:color="auto" w:fill="auto"/>
          </w:tcPr>
          <w:p w14:paraId="243D3193" w14:textId="77777777" w:rsidR="00B43478" w:rsidRPr="00D533B8" w:rsidRDefault="00B43478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5AA39DAE" w14:textId="10773CEC" w:rsidR="00B43478" w:rsidRPr="00D533B8" w:rsidRDefault="005D20EE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67</w:t>
            </w:r>
            <w:r w:rsidR="00C86F1F">
              <w:rPr>
                <w:rFonts w:ascii="Angsana New" w:hAnsi="Angsana New"/>
                <w:sz w:val="30"/>
                <w:szCs w:val="30"/>
              </w:rPr>
              <w:t>,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Pr="005D20EE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70" w:type="dxa"/>
            <w:shd w:val="clear" w:color="auto" w:fill="auto"/>
          </w:tcPr>
          <w:p w14:paraId="51E50EC7" w14:textId="77777777" w:rsidR="00B43478" w:rsidRPr="00D533B8" w:rsidRDefault="00B43478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5B74B7B7" w14:textId="5637BB15" w:rsidR="00B43478" w:rsidRPr="00D533B8" w:rsidRDefault="005D20EE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70</w:t>
            </w:r>
            <w:r w:rsidR="00B43478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865</w:t>
            </w:r>
          </w:p>
        </w:tc>
      </w:tr>
      <w:tr w:rsidR="00B43478" w:rsidRPr="00D533B8" w14:paraId="78309D14" w14:textId="77777777" w:rsidTr="00B43478">
        <w:tc>
          <w:tcPr>
            <w:tcW w:w="2970" w:type="dxa"/>
            <w:shd w:val="clear" w:color="auto" w:fill="auto"/>
          </w:tcPr>
          <w:p w14:paraId="78F694C4" w14:textId="77777777" w:rsidR="00B43478" w:rsidRPr="00D533B8" w:rsidRDefault="00B43478" w:rsidP="00B1679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</w:tcPr>
          <w:p w14:paraId="778271BE" w14:textId="77777777" w:rsidR="00B43478" w:rsidRPr="00B43478" w:rsidRDefault="00B43478" w:rsidP="00B43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6B60A15" w14:textId="6E685BB0" w:rsidR="00B43478" w:rsidRPr="00D533B8" w:rsidRDefault="00786EC4" w:rsidP="00B43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8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C07CAD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653</w:t>
            </w:r>
          </w:p>
        </w:tc>
        <w:tc>
          <w:tcPr>
            <w:tcW w:w="270" w:type="dxa"/>
            <w:shd w:val="clear" w:color="auto" w:fill="auto"/>
          </w:tcPr>
          <w:p w14:paraId="30AD8A3E" w14:textId="77777777" w:rsidR="00B43478" w:rsidRPr="00D533B8" w:rsidRDefault="00B43478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0C9D325C" w14:textId="2D486FDE" w:rsidR="00B43478" w:rsidRPr="00D533B8" w:rsidRDefault="00786EC4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93</w:t>
            </w:r>
            <w:r w:rsidR="00B43478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403</w:t>
            </w:r>
          </w:p>
        </w:tc>
        <w:tc>
          <w:tcPr>
            <w:tcW w:w="270" w:type="dxa"/>
            <w:shd w:val="clear" w:color="auto" w:fill="auto"/>
          </w:tcPr>
          <w:p w14:paraId="05A1B1FE" w14:textId="77777777" w:rsidR="00B43478" w:rsidRPr="00D533B8" w:rsidRDefault="00B43478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27360417" w14:textId="2F207A1E" w:rsidR="00B43478" w:rsidRPr="00D533B8" w:rsidRDefault="00786EC4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63</w:t>
            </w:r>
            <w:r w:rsidR="00420E03">
              <w:rPr>
                <w:rFonts w:ascii="Angsana New" w:hAnsi="Angsana New"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270" w:type="dxa"/>
            <w:shd w:val="clear" w:color="auto" w:fill="auto"/>
          </w:tcPr>
          <w:p w14:paraId="5E479D47" w14:textId="77777777" w:rsidR="00B43478" w:rsidRPr="00D533B8" w:rsidRDefault="00B43478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7C698C19" w14:textId="6EA22223" w:rsidR="00B43478" w:rsidRPr="00D533B8" w:rsidRDefault="00786EC4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73</w:t>
            </w:r>
            <w:r w:rsidR="00B43478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758</w:t>
            </w:r>
          </w:p>
        </w:tc>
      </w:tr>
      <w:tr w:rsidR="00B43478" w:rsidRPr="00D533B8" w14:paraId="2936EFFB" w14:textId="77777777" w:rsidTr="00B43478">
        <w:trPr>
          <w:trHeight w:val="847"/>
        </w:trPr>
        <w:tc>
          <w:tcPr>
            <w:tcW w:w="3870" w:type="dxa"/>
            <w:gridSpan w:val="2"/>
            <w:shd w:val="clear" w:color="auto" w:fill="auto"/>
          </w:tcPr>
          <w:p w14:paraId="1198608B" w14:textId="7499D735" w:rsidR="00B43478" w:rsidRPr="00D533B8" w:rsidRDefault="00B43478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รวมต้นทุนขาย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ต้นทุนในการจัด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จำหน่าย</w:t>
            </w: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และค่าใช้จ่ายในการบริหาร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A6520C" w14:textId="77777777" w:rsidR="00B43478" w:rsidRDefault="00B43478" w:rsidP="00B43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F0D1ABA" w14:textId="2B6EA25C" w:rsidR="00F25EDE" w:rsidRPr="00D533B8" w:rsidRDefault="00786EC4" w:rsidP="00B43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F25ED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C07C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075</w:t>
            </w:r>
          </w:p>
        </w:tc>
        <w:tc>
          <w:tcPr>
            <w:tcW w:w="270" w:type="dxa"/>
            <w:shd w:val="clear" w:color="auto" w:fill="auto"/>
          </w:tcPr>
          <w:p w14:paraId="44C73F1E" w14:textId="77777777" w:rsidR="00B43478" w:rsidRPr="00D533B8" w:rsidRDefault="00B43478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113CBB" w14:textId="77777777" w:rsidR="00B43478" w:rsidRDefault="00B43478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BEFF090" w14:textId="7917D212" w:rsidR="00B43478" w:rsidRPr="00D533B8" w:rsidRDefault="00786EC4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B4347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864</w:t>
            </w:r>
            <w:r w:rsidR="00B4347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656</w:t>
            </w:r>
          </w:p>
        </w:tc>
        <w:tc>
          <w:tcPr>
            <w:tcW w:w="270" w:type="dxa"/>
            <w:shd w:val="clear" w:color="auto" w:fill="auto"/>
          </w:tcPr>
          <w:p w14:paraId="5EEC81FA" w14:textId="77777777" w:rsidR="00B43478" w:rsidRPr="00D533B8" w:rsidRDefault="00B43478" w:rsidP="00B1679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93DD81" w14:textId="77777777" w:rsidR="00B43478" w:rsidRDefault="00B43478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90CFD9B" w14:textId="3B486469" w:rsidR="00B43478" w:rsidRPr="00D533B8" w:rsidRDefault="00786EC4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B4347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C86F1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79</w:t>
            </w:r>
          </w:p>
        </w:tc>
        <w:tc>
          <w:tcPr>
            <w:tcW w:w="270" w:type="dxa"/>
            <w:shd w:val="clear" w:color="auto" w:fill="auto"/>
          </w:tcPr>
          <w:p w14:paraId="6269FE1F" w14:textId="77777777" w:rsidR="00B43478" w:rsidRPr="00D533B8" w:rsidRDefault="00B43478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1F614C" w14:textId="77777777" w:rsidR="00B43478" w:rsidRDefault="00B43478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1DEBE4B" w14:textId="0CA40E11" w:rsidR="00B43478" w:rsidRPr="00D533B8" w:rsidRDefault="00786EC4" w:rsidP="00B1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B4347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B4347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</w:tbl>
    <w:p w14:paraId="3BA13485" w14:textId="77777777" w:rsidR="0007316F" w:rsidRPr="007C6338" w:rsidRDefault="0007316F" w:rsidP="00073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D14C300" w14:textId="77777777" w:rsidR="00B43478" w:rsidRPr="0018609D" w:rsidRDefault="00B43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32689EF8" w14:textId="7464E0E6" w:rsidR="00760FB7" w:rsidRPr="00913A42" w:rsidRDefault="005B3B34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913A42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ภาษีเงินได้</w:t>
      </w:r>
    </w:p>
    <w:p w14:paraId="72A762F6" w14:textId="77777777" w:rsidR="005B3B34" w:rsidRPr="0096494F" w:rsidRDefault="005B3B34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sz w:val="24"/>
          <w:szCs w:val="24"/>
        </w:rPr>
      </w:pPr>
    </w:p>
    <w:tbl>
      <w:tblPr>
        <w:tblW w:w="93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270"/>
        <w:gridCol w:w="1143"/>
        <w:gridCol w:w="270"/>
        <w:gridCol w:w="1197"/>
        <w:gridCol w:w="270"/>
        <w:gridCol w:w="1173"/>
      </w:tblGrid>
      <w:tr w:rsidR="00C402E0" w:rsidRPr="00D533B8" w14:paraId="59BC8D2B" w14:textId="77777777" w:rsidTr="00ED3EBD">
        <w:trPr>
          <w:tblHeader/>
        </w:trPr>
        <w:tc>
          <w:tcPr>
            <w:tcW w:w="3780" w:type="dxa"/>
          </w:tcPr>
          <w:p w14:paraId="1A8C7387" w14:textId="77777777" w:rsidR="00C402E0" w:rsidRPr="00D533B8" w:rsidRDefault="00C402E0" w:rsidP="0022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673" w:type="dxa"/>
            <w:gridSpan w:val="3"/>
          </w:tcPr>
          <w:p w14:paraId="1938B4C6" w14:textId="77777777" w:rsidR="00C402E0" w:rsidRPr="00D533B8" w:rsidRDefault="00C402E0" w:rsidP="0022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F7BC248" w14:textId="77777777" w:rsidR="00C402E0" w:rsidRPr="00D533B8" w:rsidRDefault="00C402E0" w:rsidP="0022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0" w:type="dxa"/>
            <w:gridSpan w:val="3"/>
          </w:tcPr>
          <w:p w14:paraId="39D92065" w14:textId="77777777" w:rsidR="00C402E0" w:rsidRPr="00D533B8" w:rsidRDefault="00C402E0" w:rsidP="0022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02E0" w:rsidRPr="00D533B8" w14:paraId="2CFCC5A0" w14:textId="77777777" w:rsidTr="00ED3EBD">
        <w:trPr>
          <w:tblHeader/>
        </w:trPr>
        <w:tc>
          <w:tcPr>
            <w:tcW w:w="3780" w:type="dxa"/>
          </w:tcPr>
          <w:p w14:paraId="31809997" w14:textId="77777777" w:rsidR="00C402E0" w:rsidRPr="00D533B8" w:rsidRDefault="00C402E0" w:rsidP="008E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911012" w14:textId="5350E1FF" w:rsidR="00C402E0" w:rsidRPr="00D533B8" w:rsidRDefault="00786EC4" w:rsidP="008E324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786EC4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  <w:r w:rsidR="005D20EE" w:rsidRPr="005D20E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563</w:t>
            </w:r>
          </w:p>
        </w:tc>
        <w:tc>
          <w:tcPr>
            <w:tcW w:w="270" w:type="dxa"/>
          </w:tcPr>
          <w:p w14:paraId="312250B1" w14:textId="77777777" w:rsidR="00C402E0" w:rsidRPr="00D533B8" w:rsidRDefault="00C402E0" w:rsidP="008E324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43" w:type="dxa"/>
          </w:tcPr>
          <w:p w14:paraId="0C7E5B17" w14:textId="0F2E2411" w:rsidR="00C402E0" w:rsidRPr="00D533B8" w:rsidRDefault="00786EC4" w:rsidP="008E324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786EC4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  <w:r w:rsidR="005D20EE" w:rsidRPr="005D20E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56</w:t>
            </w:r>
            <w:r w:rsidRPr="00786EC4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270" w:type="dxa"/>
          </w:tcPr>
          <w:p w14:paraId="66792B17" w14:textId="77777777" w:rsidR="00C402E0" w:rsidRPr="00D533B8" w:rsidRDefault="00C402E0" w:rsidP="008E324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97" w:type="dxa"/>
          </w:tcPr>
          <w:p w14:paraId="5176F1DD" w14:textId="0BCF3439" w:rsidR="00C402E0" w:rsidRPr="00D533B8" w:rsidRDefault="00786EC4" w:rsidP="008E324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786EC4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  <w:r w:rsidR="005D20EE" w:rsidRPr="005D20E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563</w:t>
            </w:r>
          </w:p>
        </w:tc>
        <w:tc>
          <w:tcPr>
            <w:tcW w:w="270" w:type="dxa"/>
          </w:tcPr>
          <w:p w14:paraId="5B298353" w14:textId="77777777" w:rsidR="00C402E0" w:rsidRPr="00D533B8" w:rsidRDefault="00C402E0" w:rsidP="008E324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3" w:type="dxa"/>
          </w:tcPr>
          <w:p w14:paraId="629FF166" w14:textId="22A3474D" w:rsidR="00C402E0" w:rsidRPr="00D533B8" w:rsidRDefault="00786EC4" w:rsidP="008E324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786EC4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  <w:r w:rsidR="005D20EE" w:rsidRPr="005D20E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56</w:t>
            </w:r>
            <w:r w:rsidRPr="00786EC4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</w:p>
        </w:tc>
      </w:tr>
      <w:tr w:rsidR="00C402E0" w:rsidRPr="00D533B8" w14:paraId="12B96DF4" w14:textId="77777777" w:rsidTr="00ED3EBD">
        <w:trPr>
          <w:tblHeader/>
        </w:trPr>
        <w:tc>
          <w:tcPr>
            <w:tcW w:w="3780" w:type="dxa"/>
          </w:tcPr>
          <w:p w14:paraId="7836505B" w14:textId="77777777" w:rsidR="00C402E0" w:rsidRPr="00D533B8" w:rsidRDefault="00C402E0" w:rsidP="009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3" w:type="dxa"/>
            <w:gridSpan w:val="7"/>
          </w:tcPr>
          <w:p w14:paraId="56B5ACF7" w14:textId="77777777" w:rsidR="00C402E0" w:rsidRPr="00D533B8" w:rsidRDefault="00C402E0" w:rsidP="009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02E0" w:rsidRPr="00D533B8" w14:paraId="7D31C26D" w14:textId="77777777" w:rsidTr="00ED3EBD">
        <w:tc>
          <w:tcPr>
            <w:tcW w:w="3780" w:type="dxa"/>
          </w:tcPr>
          <w:p w14:paraId="6EBBE488" w14:textId="77777777" w:rsidR="00C402E0" w:rsidRPr="007B44F0" w:rsidRDefault="00C402E0" w:rsidP="009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4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260" w:type="dxa"/>
          </w:tcPr>
          <w:p w14:paraId="393B2CC5" w14:textId="77777777" w:rsidR="00C402E0" w:rsidRPr="00D533B8" w:rsidRDefault="00C402E0" w:rsidP="009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3142AE" w14:textId="77777777" w:rsidR="00C402E0" w:rsidRPr="00D533B8" w:rsidRDefault="00C402E0" w:rsidP="009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3" w:type="dxa"/>
          </w:tcPr>
          <w:p w14:paraId="32D7E122" w14:textId="77777777" w:rsidR="00C402E0" w:rsidRPr="00D533B8" w:rsidRDefault="00C402E0" w:rsidP="009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E4999D" w14:textId="77777777" w:rsidR="00C402E0" w:rsidRPr="00D533B8" w:rsidRDefault="00C402E0" w:rsidP="009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7" w:type="dxa"/>
          </w:tcPr>
          <w:p w14:paraId="42E5E1B8" w14:textId="77777777" w:rsidR="00C402E0" w:rsidRPr="00D533B8" w:rsidRDefault="00C402E0" w:rsidP="009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1126D7" w14:textId="77777777" w:rsidR="00C402E0" w:rsidRPr="00D533B8" w:rsidRDefault="00C402E0" w:rsidP="009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150BB52A" w14:textId="77777777" w:rsidR="00C402E0" w:rsidRPr="00D533B8" w:rsidRDefault="00C402E0" w:rsidP="009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8A4164" w:rsidRPr="00D533B8" w14:paraId="453FF142" w14:textId="77777777" w:rsidTr="00ED3EBD">
        <w:tc>
          <w:tcPr>
            <w:tcW w:w="3780" w:type="dxa"/>
          </w:tcPr>
          <w:p w14:paraId="78FCDC4F" w14:textId="77777777" w:rsidR="008A4164" w:rsidRPr="00D533B8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1260" w:type="dxa"/>
            <w:shd w:val="clear" w:color="auto" w:fill="auto"/>
          </w:tcPr>
          <w:p w14:paraId="179CC7B3" w14:textId="5BC02FA4" w:rsidR="008A4164" w:rsidRPr="00D533B8" w:rsidRDefault="005D20EE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96</w:t>
            </w:r>
            <w:r w:rsidR="00B404FB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934</w:t>
            </w:r>
          </w:p>
        </w:tc>
        <w:tc>
          <w:tcPr>
            <w:tcW w:w="270" w:type="dxa"/>
          </w:tcPr>
          <w:p w14:paraId="74A5E163" w14:textId="77777777" w:rsidR="008A4164" w:rsidRPr="00D533B8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AC4781F" w14:textId="331A17B7" w:rsidR="008A4164" w:rsidRPr="00D533B8" w:rsidRDefault="00786EC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8A4164">
              <w:rPr>
                <w:rFonts w:ascii="Angsana New" w:hAnsi="Angsana New"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270" w:type="dxa"/>
          </w:tcPr>
          <w:p w14:paraId="7E40F920" w14:textId="77777777" w:rsidR="008A4164" w:rsidRPr="00D533B8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DA245DA" w14:textId="40D9173D" w:rsidR="008A4164" w:rsidRPr="00D533B8" w:rsidRDefault="005D20EE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95</w:t>
            </w:r>
            <w:r w:rsidR="00F25EDE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933</w:t>
            </w:r>
          </w:p>
        </w:tc>
        <w:tc>
          <w:tcPr>
            <w:tcW w:w="270" w:type="dxa"/>
          </w:tcPr>
          <w:p w14:paraId="755E6E2B" w14:textId="77777777" w:rsidR="008A4164" w:rsidRPr="00D533B8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2B56DBE" w14:textId="1CFBD85D" w:rsidR="008A4164" w:rsidRPr="00D533B8" w:rsidRDefault="00786EC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8A4164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370</w:t>
            </w:r>
          </w:p>
        </w:tc>
      </w:tr>
      <w:tr w:rsidR="008A4164" w:rsidRPr="00D533B8" w14:paraId="457039D1" w14:textId="77777777" w:rsidTr="00ED3EBD">
        <w:tc>
          <w:tcPr>
            <w:tcW w:w="3780" w:type="dxa"/>
          </w:tcPr>
          <w:p w14:paraId="411745A5" w14:textId="30D0D545" w:rsidR="008A4164" w:rsidRPr="00D533B8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ภาษีงวดก่อน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ที่บัน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ทึก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สูงไป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4D7AE86" w14:textId="477C89D8" w:rsidR="008A4164" w:rsidRPr="00D533B8" w:rsidRDefault="00F25ED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80" w:lineRule="exact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4F0D84" w14:textId="77777777" w:rsidR="008A4164" w:rsidRPr="00D533B8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60C65BB1" w14:textId="0EFDAA7F" w:rsidR="008A4164" w:rsidRPr="00D533B8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363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4B86DDE" w14:textId="77777777" w:rsidR="008A4164" w:rsidRPr="00D533B8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225BABF3" w14:textId="560300B2" w:rsidR="008A4164" w:rsidRPr="00D533B8" w:rsidRDefault="00F25ED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80" w:lineRule="exact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E05C00" w14:textId="77777777" w:rsidR="008A4164" w:rsidRPr="00D533B8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073633DC" w14:textId="0CB8061C" w:rsidR="008A4164" w:rsidRPr="00D533B8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363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A4164" w:rsidRPr="00D533B8" w14:paraId="0DBCADD3" w14:textId="77777777" w:rsidTr="00ED3EBD">
        <w:tc>
          <w:tcPr>
            <w:tcW w:w="3780" w:type="dxa"/>
          </w:tcPr>
          <w:p w14:paraId="7D66D7EB" w14:textId="77777777" w:rsidR="008A4164" w:rsidRPr="00D533B8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D766022" w14:textId="300E1B62" w:rsidR="008A4164" w:rsidRPr="00D533B8" w:rsidRDefault="005D20EE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96</w:t>
            </w:r>
            <w:r w:rsidR="00B404F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934</w:t>
            </w:r>
          </w:p>
        </w:tc>
        <w:tc>
          <w:tcPr>
            <w:tcW w:w="270" w:type="dxa"/>
          </w:tcPr>
          <w:p w14:paraId="7152EBAA" w14:textId="77777777" w:rsidR="008A4164" w:rsidRPr="00D533B8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1527C794" w14:textId="4083C701" w:rsidR="008A4164" w:rsidRPr="00D533B8" w:rsidRDefault="00786EC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A41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876</w:t>
            </w:r>
          </w:p>
        </w:tc>
        <w:tc>
          <w:tcPr>
            <w:tcW w:w="270" w:type="dxa"/>
          </w:tcPr>
          <w:p w14:paraId="3220451E" w14:textId="77777777" w:rsidR="008A4164" w:rsidRPr="00D533B8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1B086D43" w14:textId="6C67D88D" w:rsidR="008A4164" w:rsidRPr="00D533B8" w:rsidRDefault="005D20EE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  <w:tab w:val="decimal" w:pos="93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95</w:t>
            </w:r>
            <w:r w:rsidR="00F25ED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933</w:t>
            </w:r>
          </w:p>
        </w:tc>
        <w:tc>
          <w:tcPr>
            <w:tcW w:w="270" w:type="dxa"/>
          </w:tcPr>
          <w:p w14:paraId="2D546341" w14:textId="77777777" w:rsidR="008A4164" w:rsidRPr="00D533B8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19708C22" w14:textId="0F8A0785" w:rsidR="008A4164" w:rsidRPr="00D533B8" w:rsidRDefault="00786EC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8A41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007</w:t>
            </w:r>
          </w:p>
        </w:tc>
      </w:tr>
      <w:tr w:rsidR="008A4164" w:rsidRPr="00D533B8" w14:paraId="64AE0D39" w14:textId="77777777" w:rsidTr="00ED3EBD">
        <w:tc>
          <w:tcPr>
            <w:tcW w:w="3780" w:type="dxa"/>
          </w:tcPr>
          <w:p w14:paraId="1A653758" w14:textId="77777777" w:rsidR="008A4164" w:rsidRPr="007B44F0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  <w:cs/>
              </w:rPr>
            </w:pPr>
            <w:r w:rsidRPr="007B44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</w:tcPr>
          <w:p w14:paraId="3808ED95" w14:textId="77777777" w:rsidR="008A4164" w:rsidRPr="00D533B8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8F32F6" w14:textId="77777777" w:rsidR="008A4164" w:rsidRPr="00D533B8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5A2EC4C" w14:textId="77777777" w:rsidR="008A4164" w:rsidRPr="00D533B8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4FECCA" w14:textId="77777777" w:rsidR="008A4164" w:rsidRPr="00D533B8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633BB84E" w14:textId="77777777" w:rsidR="008A4164" w:rsidRPr="00D533B8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1A67A6" w14:textId="77777777" w:rsidR="008A4164" w:rsidRPr="00D533B8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1070094" w14:textId="77777777" w:rsidR="008A4164" w:rsidRPr="00D533B8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4164" w:rsidRPr="00D533B8" w14:paraId="37ECDAF6" w14:textId="77777777" w:rsidTr="00ED3EBD">
        <w:tc>
          <w:tcPr>
            <w:tcW w:w="3780" w:type="dxa"/>
          </w:tcPr>
          <w:p w14:paraId="043E2D49" w14:textId="77777777" w:rsidR="008A4164" w:rsidRPr="00D533B8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05BFA5F" w14:textId="7613ABA8" w:rsidR="008A4164" w:rsidRPr="00D533B8" w:rsidRDefault="00B404FB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968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3A0F8D6" w14:textId="77777777" w:rsidR="008A4164" w:rsidRPr="00D533B8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1176F9EB" w14:textId="633AB6A7" w:rsidR="008A4164" w:rsidRPr="00D533B8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865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C5E6D7C" w14:textId="77777777" w:rsidR="008A4164" w:rsidRPr="00D533B8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6D9B01F7" w14:textId="25222F21" w:rsidR="008A4164" w:rsidRPr="00D533B8" w:rsidRDefault="00F25EDE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460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EA74B5A" w14:textId="77777777" w:rsidR="008A4164" w:rsidRPr="00D533B8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302A7D2" w14:textId="098325E0" w:rsidR="008A4164" w:rsidRPr="00D533B8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60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A4164" w:rsidRPr="00D533B8" w14:paraId="152BDDD6" w14:textId="77777777" w:rsidTr="00ED3EBD">
        <w:tc>
          <w:tcPr>
            <w:tcW w:w="3780" w:type="dxa"/>
          </w:tcPr>
          <w:p w14:paraId="503EE592" w14:textId="77777777" w:rsidR="008A4164" w:rsidRPr="00D533B8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F9F373" w14:textId="5441A4C6" w:rsidR="008A4164" w:rsidRPr="00D533B8" w:rsidRDefault="005D20EE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95</w:t>
            </w:r>
            <w:r w:rsidR="00F25ED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966</w:t>
            </w:r>
          </w:p>
        </w:tc>
        <w:tc>
          <w:tcPr>
            <w:tcW w:w="270" w:type="dxa"/>
          </w:tcPr>
          <w:p w14:paraId="6AFD3B59" w14:textId="77777777" w:rsidR="008A4164" w:rsidRPr="00D533B8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0FDAA47F" w14:textId="261AEB42" w:rsidR="008A4164" w:rsidRPr="00D533B8" w:rsidRDefault="00786EC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  <w:r w:rsidR="008A41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51E543A0" w14:textId="77777777" w:rsidR="008A4164" w:rsidRPr="00D533B8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63602066" w14:textId="45AA4D33" w:rsidR="008A4164" w:rsidRPr="00096FD8" w:rsidRDefault="005D20EE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94</w:t>
            </w:r>
            <w:r w:rsidR="00F25ED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473</w:t>
            </w:r>
          </w:p>
        </w:tc>
        <w:tc>
          <w:tcPr>
            <w:tcW w:w="270" w:type="dxa"/>
          </w:tcPr>
          <w:p w14:paraId="79C7C9A2" w14:textId="77777777" w:rsidR="008A4164" w:rsidRPr="00D533B8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008F513A" w14:textId="58FCD655" w:rsidR="008A4164" w:rsidRPr="00D533B8" w:rsidRDefault="005D20EE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99</w:t>
            </w:r>
            <w:r w:rsidR="008A4164" w:rsidRPr="00096FD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747</w:t>
            </w:r>
          </w:p>
        </w:tc>
      </w:tr>
    </w:tbl>
    <w:p w14:paraId="3903FABF" w14:textId="77777777" w:rsidR="005325FC" w:rsidRPr="0096494F" w:rsidRDefault="005325FC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90"/>
      </w:tblGrid>
      <w:tr w:rsidR="00F349BE" w:rsidRPr="00D533B8" w14:paraId="002D9CAB" w14:textId="77777777" w:rsidTr="00ED3EBD">
        <w:trPr>
          <w:cantSplit/>
          <w:trHeight w:hRule="exact" w:val="360"/>
        </w:trPr>
        <w:tc>
          <w:tcPr>
            <w:tcW w:w="2880" w:type="dxa"/>
          </w:tcPr>
          <w:p w14:paraId="0780515F" w14:textId="0F6BE384" w:rsidR="00F349BE" w:rsidRPr="00D533B8" w:rsidRDefault="00F349BE" w:rsidP="00A859C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ab/>
            </w:r>
          </w:p>
        </w:tc>
        <w:tc>
          <w:tcPr>
            <w:tcW w:w="6480" w:type="dxa"/>
            <w:gridSpan w:val="11"/>
          </w:tcPr>
          <w:p w14:paraId="60BE50C6" w14:textId="77777777" w:rsidR="00F349BE" w:rsidRPr="00D533B8" w:rsidRDefault="00F349BE" w:rsidP="00A859C9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F349BE" w:rsidRPr="00D533B8" w14:paraId="7A4828AC" w14:textId="77777777" w:rsidTr="00ED3EBD">
        <w:trPr>
          <w:cantSplit/>
          <w:trHeight w:hRule="exact" w:val="360"/>
        </w:trPr>
        <w:tc>
          <w:tcPr>
            <w:tcW w:w="2880" w:type="dxa"/>
          </w:tcPr>
          <w:p w14:paraId="70DFEC56" w14:textId="3A4CE719" w:rsidR="00F349BE" w:rsidRPr="00D533B8" w:rsidRDefault="00F349BE" w:rsidP="00A859C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5"/>
          </w:tcPr>
          <w:p w14:paraId="597AA37E" w14:textId="191CF6D1" w:rsidR="00F349BE" w:rsidRPr="00D533B8" w:rsidRDefault="00786EC4" w:rsidP="00BB2BF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/>
              </w:rPr>
              <w:t>563</w:t>
            </w:r>
          </w:p>
        </w:tc>
        <w:tc>
          <w:tcPr>
            <w:tcW w:w="180" w:type="dxa"/>
          </w:tcPr>
          <w:p w14:paraId="50DEF190" w14:textId="77777777" w:rsidR="00F349BE" w:rsidRPr="00D533B8" w:rsidRDefault="00F349BE" w:rsidP="00A859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5"/>
          </w:tcPr>
          <w:p w14:paraId="13E60485" w14:textId="294C9466" w:rsidR="00F349BE" w:rsidRPr="00D533B8" w:rsidRDefault="00786EC4" w:rsidP="00BB2BFC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F349BE" w:rsidRPr="00D533B8" w14:paraId="492E90D3" w14:textId="77777777" w:rsidTr="00ED3EBD">
        <w:trPr>
          <w:cantSplit/>
        </w:trPr>
        <w:tc>
          <w:tcPr>
            <w:tcW w:w="2880" w:type="dxa"/>
          </w:tcPr>
          <w:p w14:paraId="3C3D55E9" w14:textId="77777777" w:rsidR="003930BB" w:rsidRDefault="003930BB" w:rsidP="00A859C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3D4D3DD4" w14:textId="55843FF9" w:rsidR="003930BB" w:rsidRPr="003930BB" w:rsidRDefault="003930BB" w:rsidP="00A859C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930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14:paraId="5749C4DB" w14:textId="77777777" w:rsidR="00F349BE" w:rsidRPr="00D533B8" w:rsidRDefault="00F349BE" w:rsidP="00A859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</w:t>
            </w:r>
          </w:p>
          <w:p w14:paraId="4411F367" w14:textId="77777777" w:rsidR="00F349BE" w:rsidRPr="00D533B8" w:rsidRDefault="00F349BE" w:rsidP="00A859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FB39B31" w14:textId="77777777" w:rsidR="00F349BE" w:rsidRPr="00D533B8" w:rsidRDefault="00F349BE" w:rsidP="00A859C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855B2C5" w14:textId="7953A47D" w:rsidR="00F349BE" w:rsidRPr="00D533B8" w:rsidRDefault="00F349BE" w:rsidP="00A859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รายได้ภาษีเงินได้</w:t>
            </w:r>
          </w:p>
        </w:tc>
        <w:tc>
          <w:tcPr>
            <w:tcW w:w="180" w:type="dxa"/>
            <w:vAlign w:val="bottom"/>
          </w:tcPr>
          <w:p w14:paraId="7AB7EEBA" w14:textId="77777777" w:rsidR="00F349BE" w:rsidRPr="00D533B8" w:rsidRDefault="00F349BE" w:rsidP="00A859C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D4E5A7D" w14:textId="77777777" w:rsidR="00F349BE" w:rsidRPr="00D533B8" w:rsidRDefault="00F349BE" w:rsidP="00A859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41F2769B" w14:textId="77777777" w:rsidR="00F349BE" w:rsidRPr="00D533B8" w:rsidRDefault="00F349BE" w:rsidP="00A859C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DBCE244" w14:textId="77777777" w:rsidR="00F349BE" w:rsidRPr="00D533B8" w:rsidRDefault="00F349BE" w:rsidP="00A859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</w:t>
            </w:r>
          </w:p>
          <w:p w14:paraId="224108E5" w14:textId="77777777" w:rsidR="00F349BE" w:rsidRPr="00D533B8" w:rsidRDefault="00F349BE" w:rsidP="00A859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3FF09E4" w14:textId="77777777" w:rsidR="00F349BE" w:rsidRPr="00D533B8" w:rsidRDefault="00F349BE" w:rsidP="00A859C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A2B3B5B" w14:textId="3B392273" w:rsidR="00F349BE" w:rsidRPr="00D533B8" w:rsidRDefault="00F349BE" w:rsidP="00A859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รายได้ภาษีเงินได้</w:t>
            </w:r>
          </w:p>
        </w:tc>
        <w:tc>
          <w:tcPr>
            <w:tcW w:w="180" w:type="dxa"/>
            <w:vAlign w:val="bottom"/>
          </w:tcPr>
          <w:p w14:paraId="4790EF7E" w14:textId="77777777" w:rsidR="00F349BE" w:rsidRPr="00D533B8" w:rsidRDefault="00F349BE" w:rsidP="00A859C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E40A205" w14:textId="77777777" w:rsidR="00F349BE" w:rsidRPr="00D533B8" w:rsidRDefault="00F349BE" w:rsidP="00A859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30946D36" w14:textId="77777777" w:rsidR="00F349BE" w:rsidRPr="00D533B8" w:rsidRDefault="00F349BE" w:rsidP="00A859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F349BE" w:rsidRPr="00D533B8" w14:paraId="5306F91F" w14:textId="77777777" w:rsidTr="00ED3EBD">
        <w:trPr>
          <w:cantSplit/>
          <w:trHeight w:hRule="exact" w:val="360"/>
        </w:trPr>
        <w:tc>
          <w:tcPr>
            <w:tcW w:w="2880" w:type="dxa"/>
          </w:tcPr>
          <w:p w14:paraId="1A76D130" w14:textId="77777777" w:rsidR="00F349BE" w:rsidRPr="00D533B8" w:rsidRDefault="00F349BE" w:rsidP="00A859C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0" w:type="dxa"/>
            <w:gridSpan w:val="11"/>
          </w:tcPr>
          <w:p w14:paraId="5B43CC71" w14:textId="77777777" w:rsidR="00F349BE" w:rsidRPr="00D533B8" w:rsidRDefault="00F349BE" w:rsidP="00A859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533B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930BB" w:rsidRPr="00D533B8" w14:paraId="006A5759" w14:textId="77777777" w:rsidTr="00ED3EBD">
        <w:trPr>
          <w:cantSplit/>
        </w:trPr>
        <w:tc>
          <w:tcPr>
            <w:tcW w:w="2880" w:type="dxa"/>
          </w:tcPr>
          <w:p w14:paraId="79CAE5A0" w14:textId="12092FD9" w:rsidR="003930BB" w:rsidRPr="003930BB" w:rsidRDefault="003930BB" w:rsidP="001851D1">
            <w:pPr>
              <w:ind w:left="180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930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  <w:shd w:val="clear" w:color="auto" w:fill="auto"/>
          </w:tcPr>
          <w:p w14:paraId="77D82C86" w14:textId="77777777" w:rsidR="003930BB" w:rsidRPr="00D533B8" w:rsidRDefault="003930BB" w:rsidP="00185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B310532" w14:textId="77777777" w:rsidR="003930BB" w:rsidRPr="00D533B8" w:rsidRDefault="003930BB" w:rsidP="00185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2A11405" w14:textId="77777777" w:rsidR="003930BB" w:rsidRPr="00D533B8" w:rsidRDefault="003930BB" w:rsidP="00185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88A013F" w14:textId="77777777" w:rsidR="003930BB" w:rsidRPr="00D533B8" w:rsidRDefault="003930BB" w:rsidP="00185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15EAA46" w14:textId="77777777" w:rsidR="003930BB" w:rsidRPr="00D533B8" w:rsidRDefault="003930BB" w:rsidP="00185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7B717D8" w14:textId="77777777" w:rsidR="003930BB" w:rsidRPr="00D533B8" w:rsidRDefault="003930BB" w:rsidP="00185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62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61AA031" w14:textId="77777777" w:rsidR="003930BB" w:rsidRPr="001851D1" w:rsidRDefault="003930BB" w:rsidP="00185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6807920" w14:textId="77777777" w:rsidR="003930BB" w:rsidRPr="00D533B8" w:rsidRDefault="003930BB" w:rsidP="00185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9B3AE3F" w14:textId="77777777" w:rsidR="003930BB" w:rsidRDefault="003930BB" w:rsidP="00185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D3076D6" w14:textId="77777777" w:rsidR="003930BB" w:rsidRPr="00D533B8" w:rsidRDefault="003930BB" w:rsidP="00185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74BC251" w14:textId="77777777" w:rsidR="003930BB" w:rsidRDefault="003930BB" w:rsidP="00185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4164" w:rsidRPr="00D533B8" w14:paraId="70ED5678" w14:textId="77777777" w:rsidTr="00ED3EBD">
        <w:trPr>
          <w:cantSplit/>
        </w:trPr>
        <w:tc>
          <w:tcPr>
            <w:tcW w:w="2880" w:type="dxa"/>
          </w:tcPr>
          <w:p w14:paraId="4D8FED95" w14:textId="77777777" w:rsidR="008A4164" w:rsidRPr="00D533B8" w:rsidRDefault="008A4164" w:rsidP="008A4164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F2C0065" w14:textId="77777777" w:rsidR="008A4164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259A465F" w14:textId="4617E66D" w:rsidR="00F25EDE" w:rsidRPr="00D533B8" w:rsidRDefault="00F25EDE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A8A6ACD" w14:textId="77777777" w:rsidR="008A4164" w:rsidRPr="00D533B8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916FE71" w14:textId="77777777" w:rsidR="008A4164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1B300E78" w14:textId="722C03DF" w:rsidR="00F25EDE" w:rsidRPr="00D533B8" w:rsidRDefault="00F25EDE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DA7DCD3" w14:textId="77777777" w:rsidR="008A4164" w:rsidRPr="00D533B8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DC8781F" w14:textId="77777777" w:rsidR="008A4164" w:rsidRDefault="008A4164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4BCF4C37" w14:textId="5EB4F17C" w:rsidR="00F25EDE" w:rsidRPr="00D533B8" w:rsidRDefault="00F25ED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AABB158" w14:textId="77777777" w:rsidR="008A4164" w:rsidRPr="00D533B8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62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FC03EE8" w14:textId="77777777" w:rsidR="008A4164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6701205D" w14:textId="040AC18B" w:rsidR="008A4164" w:rsidRPr="00D533B8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65</w:t>
            </w:r>
            <w:r w:rsidR="005D20EE" w:rsidRPr="005D20EE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1437803" w14:textId="77777777" w:rsidR="008A4164" w:rsidRPr="00D533B8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C907D25" w14:textId="77777777" w:rsidR="008A4164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6BED0681" w14:textId="33303323" w:rsidR="008A4164" w:rsidRPr="00D533B8" w:rsidRDefault="00786EC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</w:t>
            </w: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7F1F72A7" w14:textId="77777777" w:rsidR="008A4164" w:rsidRPr="00D533B8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FB4931C" w14:textId="77777777" w:rsidR="008A4164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31C86C3E" w14:textId="603CE280" w:rsidR="008A4164" w:rsidRPr="00D533B8" w:rsidRDefault="008A4164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A4164" w:rsidRPr="00D533B8" w14:paraId="3BBAEDD3" w14:textId="77777777" w:rsidTr="00ED3EBD">
        <w:trPr>
          <w:cantSplit/>
        </w:trPr>
        <w:tc>
          <w:tcPr>
            <w:tcW w:w="2880" w:type="dxa"/>
          </w:tcPr>
          <w:p w14:paraId="5C1B3287" w14:textId="77777777" w:rsidR="008A4164" w:rsidRPr="00D533B8" w:rsidRDefault="008A4164" w:rsidP="008A416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6E457A" w14:textId="1DEFC53B" w:rsidR="008A4164" w:rsidRPr="00D533B8" w:rsidRDefault="00F25EDE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36C2A65" w14:textId="77777777" w:rsidR="008A4164" w:rsidRPr="00D533B8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A32CB3" w14:textId="1D9D8583" w:rsidR="008A4164" w:rsidRPr="00D533B8" w:rsidRDefault="00F25EDE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9F697DC" w14:textId="77777777" w:rsidR="008A4164" w:rsidRPr="00D533B8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2C9BAD" w14:textId="5EA1130A" w:rsidR="008A4164" w:rsidRPr="00B404FB" w:rsidRDefault="00F25ED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04F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E5D23FF" w14:textId="77777777" w:rsidR="008A4164" w:rsidRPr="00D533B8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62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3AD9E8" w14:textId="2FB41E7E" w:rsidR="008A4164" w:rsidRPr="00D533B8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65</w:t>
            </w:r>
            <w:r w:rsidR="005D20EE" w:rsidRPr="005D20EE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AC6852D" w14:textId="77777777" w:rsidR="008A4164" w:rsidRPr="00D533B8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EFFEC4" w14:textId="740E98E4" w:rsidR="008A4164" w:rsidRPr="00D533B8" w:rsidRDefault="00786EC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0E0D82F1" w14:textId="77777777" w:rsidR="008A4164" w:rsidRPr="00D533B8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6513F2" w14:textId="028B3486" w:rsidR="008A4164" w:rsidRPr="00D533B8" w:rsidRDefault="008A4164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69EC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8F69EC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242D87F9" w14:textId="7C6DD758" w:rsidR="00B43478" w:rsidRPr="0096494F" w:rsidRDefault="00B43478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37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900"/>
        <w:gridCol w:w="270"/>
        <w:gridCol w:w="990"/>
        <w:gridCol w:w="153"/>
        <w:gridCol w:w="27"/>
        <w:gridCol w:w="211"/>
        <w:gridCol w:w="689"/>
        <w:gridCol w:w="180"/>
        <w:gridCol w:w="270"/>
        <w:gridCol w:w="269"/>
        <w:gridCol w:w="361"/>
        <w:gridCol w:w="180"/>
        <w:gridCol w:w="540"/>
        <w:gridCol w:w="269"/>
        <w:gridCol w:w="91"/>
        <w:gridCol w:w="180"/>
        <w:gridCol w:w="900"/>
        <w:gridCol w:w="16"/>
      </w:tblGrid>
      <w:tr w:rsidR="00C402E0" w:rsidRPr="00D533B8" w14:paraId="474B685A" w14:textId="77777777" w:rsidTr="0096494F">
        <w:trPr>
          <w:gridAfter w:val="1"/>
          <w:wAfter w:w="16" w:type="dxa"/>
          <w:cantSplit/>
          <w:trHeight w:hRule="exact" w:val="360"/>
        </w:trPr>
        <w:tc>
          <w:tcPr>
            <w:tcW w:w="2880" w:type="dxa"/>
          </w:tcPr>
          <w:p w14:paraId="4F0232DE" w14:textId="303CB662" w:rsidR="00C402E0" w:rsidRPr="00D533B8" w:rsidRDefault="00C402E0" w:rsidP="008A416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0" w:type="dxa"/>
            <w:gridSpan w:val="17"/>
          </w:tcPr>
          <w:p w14:paraId="22663D53" w14:textId="77777777" w:rsidR="00C402E0" w:rsidRPr="00D533B8" w:rsidRDefault="00C402E0" w:rsidP="008A4164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02E0" w:rsidRPr="00D533B8" w14:paraId="4492D570" w14:textId="77777777" w:rsidTr="0096494F">
        <w:trPr>
          <w:gridAfter w:val="1"/>
          <w:wAfter w:w="16" w:type="dxa"/>
          <w:cantSplit/>
          <w:trHeight w:hRule="exact" w:val="360"/>
        </w:trPr>
        <w:tc>
          <w:tcPr>
            <w:tcW w:w="2880" w:type="dxa"/>
          </w:tcPr>
          <w:p w14:paraId="32EF1E50" w14:textId="472E4336" w:rsidR="00C402E0" w:rsidRPr="00D533B8" w:rsidRDefault="00C402E0" w:rsidP="008A416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7"/>
          </w:tcPr>
          <w:p w14:paraId="1A6A9FD5" w14:textId="7A5B2896" w:rsidR="00C402E0" w:rsidRPr="00D533B8" w:rsidRDefault="00786EC4" w:rsidP="008A416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07826DC6" w14:textId="77777777" w:rsidR="00C402E0" w:rsidRPr="00D533B8" w:rsidRDefault="00C402E0" w:rsidP="008A416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9"/>
          </w:tcPr>
          <w:p w14:paraId="31B9EBAB" w14:textId="6F5E4E23" w:rsidR="00C402E0" w:rsidRPr="00D533B8" w:rsidRDefault="00786EC4" w:rsidP="008A4164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3930BB" w:rsidRPr="00D533B8" w14:paraId="50F5B5E8" w14:textId="77777777" w:rsidTr="0096494F">
        <w:trPr>
          <w:gridAfter w:val="1"/>
          <w:wAfter w:w="16" w:type="dxa"/>
          <w:cantSplit/>
        </w:trPr>
        <w:tc>
          <w:tcPr>
            <w:tcW w:w="2880" w:type="dxa"/>
          </w:tcPr>
          <w:p w14:paraId="08E534D8" w14:textId="77777777" w:rsidR="003930BB" w:rsidRDefault="003930BB" w:rsidP="008A416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5C28F14C" w14:textId="77777777" w:rsidR="003930BB" w:rsidRDefault="003930BB" w:rsidP="008A416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50130D1E" w14:textId="29BDDE9B" w:rsidR="003930BB" w:rsidRPr="00D533B8" w:rsidRDefault="003930BB" w:rsidP="008A416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930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14:paraId="05EB132A" w14:textId="77777777" w:rsidR="003930BB" w:rsidRPr="00D533B8" w:rsidRDefault="003930BB" w:rsidP="008A41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</w:t>
            </w:r>
          </w:p>
          <w:p w14:paraId="264AEEE0" w14:textId="77777777" w:rsidR="003930BB" w:rsidRPr="00D533B8" w:rsidRDefault="003930BB" w:rsidP="008A41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270" w:type="dxa"/>
            <w:vAlign w:val="bottom"/>
          </w:tcPr>
          <w:p w14:paraId="23BADF31" w14:textId="77777777" w:rsidR="003930BB" w:rsidRPr="00D533B8" w:rsidRDefault="003930BB" w:rsidP="008A416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3113025" w14:textId="23D2A408" w:rsidR="003930BB" w:rsidRPr="00D533B8" w:rsidRDefault="003930BB" w:rsidP="008A41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5570D102" w14:textId="77777777" w:rsidR="003930BB" w:rsidRPr="00D533B8" w:rsidRDefault="003930BB" w:rsidP="008A416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40F2433" w14:textId="77777777" w:rsidR="003930BB" w:rsidRPr="00D533B8" w:rsidRDefault="003930BB" w:rsidP="008A41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33EC96A3" w14:textId="77777777" w:rsidR="003930BB" w:rsidRPr="00D533B8" w:rsidRDefault="003930BB" w:rsidP="008A416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165BCA74" w14:textId="77777777" w:rsidR="003930BB" w:rsidRPr="00D533B8" w:rsidRDefault="003930BB" w:rsidP="008A41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</w:t>
            </w:r>
          </w:p>
          <w:p w14:paraId="5A727272" w14:textId="77777777" w:rsidR="003930BB" w:rsidRPr="00D533B8" w:rsidRDefault="003930BB" w:rsidP="008A41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39D62FE" w14:textId="77777777" w:rsidR="003930BB" w:rsidRPr="00D533B8" w:rsidRDefault="003930BB" w:rsidP="008A416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77EB9378" w14:textId="74CB3AE7" w:rsidR="003930BB" w:rsidRPr="00D533B8" w:rsidRDefault="003930BB" w:rsidP="008A41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รายได้ภาษีเงินได้</w:t>
            </w:r>
          </w:p>
        </w:tc>
        <w:tc>
          <w:tcPr>
            <w:tcW w:w="180" w:type="dxa"/>
            <w:vAlign w:val="bottom"/>
          </w:tcPr>
          <w:p w14:paraId="238563B2" w14:textId="77777777" w:rsidR="003930BB" w:rsidRPr="00D533B8" w:rsidRDefault="003930BB" w:rsidP="008A416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F4E7C4E" w14:textId="77777777" w:rsidR="003930BB" w:rsidRPr="00D533B8" w:rsidRDefault="003930BB" w:rsidP="008A41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1103919C" w14:textId="77777777" w:rsidR="003930BB" w:rsidRPr="00D533B8" w:rsidRDefault="003930BB" w:rsidP="008A41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3930BB" w:rsidRPr="00D533B8" w14:paraId="757AB300" w14:textId="77777777" w:rsidTr="0096494F">
        <w:trPr>
          <w:gridAfter w:val="1"/>
          <w:wAfter w:w="16" w:type="dxa"/>
          <w:cantSplit/>
          <w:trHeight w:hRule="exact" w:val="360"/>
        </w:trPr>
        <w:tc>
          <w:tcPr>
            <w:tcW w:w="2880" w:type="dxa"/>
          </w:tcPr>
          <w:p w14:paraId="7D5073DF" w14:textId="77777777" w:rsidR="003930BB" w:rsidRPr="00D533B8" w:rsidRDefault="003930BB" w:rsidP="008A416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0" w:type="dxa"/>
            <w:gridSpan w:val="17"/>
          </w:tcPr>
          <w:p w14:paraId="127A361D" w14:textId="77777777" w:rsidR="003930BB" w:rsidRPr="00D533B8" w:rsidRDefault="003930BB" w:rsidP="008A416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533B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930BB" w:rsidRPr="00D533B8" w14:paraId="60568D80" w14:textId="77777777" w:rsidTr="0096494F">
        <w:trPr>
          <w:gridAfter w:val="1"/>
          <w:wAfter w:w="16" w:type="dxa"/>
          <w:cantSplit/>
        </w:trPr>
        <w:tc>
          <w:tcPr>
            <w:tcW w:w="2880" w:type="dxa"/>
          </w:tcPr>
          <w:p w14:paraId="500C9B11" w14:textId="7411ACA8" w:rsidR="003930BB" w:rsidRPr="00D533B8" w:rsidRDefault="003930BB" w:rsidP="008A4164">
            <w:pPr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930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  <w:shd w:val="clear" w:color="auto" w:fill="auto"/>
          </w:tcPr>
          <w:p w14:paraId="0EA5B8EA" w14:textId="77777777" w:rsidR="003930BB" w:rsidRDefault="003930BB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6B3A567" w14:textId="77777777" w:rsidR="003930BB" w:rsidRPr="00D533B8" w:rsidRDefault="003930BB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4DD2354" w14:textId="77777777" w:rsidR="003930BB" w:rsidRDefault="003930BB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2A12F39" w14:textId="77777777" w:rsidR="003930BB" w:rsidRPr="00D533B8" w:rsidRDefault="003930BB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1C9D7227" w14:textId="77777777" w:rsidR="003930BB" w:rsidRDefault="003930BB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F3110D7" w14:textId="77777777" w:rsidR="003930BB" w:rsidRPr="00D533B8" w:rsidRDefault="003930BB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62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14:paraId="785FFDAA" w14:textId="77777777" w:rsidR="003930BB" w:rsidRPr="001851D1" w:rsidRDefault="003930BB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59362BD" w14:textId="77777777" w:rsidR="003930BB" w:rsidRPr="00D533B8" w:rsidRDefault="003930BB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14:paraId="523FA96D" w14:textId="77777777" w:rsidR="003930BB" w:rsidRDefault="003930BB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F53A059" w14:textId="77777777" w:rsidR="003930BB" w:rsidRPr="00D533B8" w:rsidRDefault="003930BB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63B69CB" w14:textId="77777777" w:rsidR="003930BB" w:rsidRDefault="003930BB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5EDE" w:rsidRPr="00D533B8" w14:paraId="3C00E089" w14:textId="77777777" w:rsidTr="0096494F">
        <w:trPr>
          <w:gridAfter w:val="1"/>
          <w:wAfter w:w="16" w:type="dxa"/>
          <w:cantSplit/>
        </w:trPr>
        <w:tc>
          <w:tcPr>
            <w:tcW w:w="2880" w:type="dxa"/>
          </w:tcPr>
          <w:p w14:paraId="7F31F73D" w14:textId="1289E74F" w:rsidR="00F25EDE" w:rsidRPr="00D533B8" w:rsidRDefault="00F25EDE" w:rsidP="00F25EDE">
            <w:pPr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CB2EA24" w14:textId="77777777" w:rsidR="00F25EDE" w:rsidRDefault="00F25ED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46A93DCF" w14:textId="76CD6DCC" w:rsidR="00F25EDE" w:rsidRPr="007426F5" w:rsidRDefault="00F25ED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B4F814" w14:textId="77777777" w:rsidR="00F25EDE" w:rsidRPr="00D533B8" w:rsidRDefault="00F25ED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9896624" w14:textId="77777777" w:rsidR="00F25EDE" w:rsidRDefault="00F25ED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48C72404" w14:textId="6720536F" w:rsidR="00F25EDE" w:rsidRPr="00D533B8" w:rsidRDefault="00F25EDE" w:rsidP="00B40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ABD789C" w14:textId="77777777" w:rsidR="00F25EDE" w:rsidRPr="00D533B8" w:rsidRDefault="00F25ED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981AA6" w14:textId="77777777" w:rsidR="00F25EDE" w:rsidRDefault="00F25ED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3B921331" w14:textId="1B431854" w:rsidR="00F25EDE" w:rsidRPr="00D533B8" w:rsidRDefault="00F25ED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DF71065" w14:textId="77777777" w:rsidR="00F25EDE" w:rsidRPr="00D533B8" w:rsidRDefault="00F25ED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62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635DBE" w14:textId="77777777" w:rsidR="00F25EDE" w:rsidRDefault="00F25ED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4E2279AA" w14:textId="4DC3EEA9" w:rsidR="00F25EDE" w:rsidRPr="00D533B8" w:rsidRDefault="00F25ED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65</w:t>
            </w:r>
            <w:r w:rsidR="005D20EE" w:rsidRPr="005D20EE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BA26080" w14:textId="77777777" w:rsidR="00F25EDE" w:rsidRPr="00D533B8" w:rsidRDefault="00F25ED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DAD79F" w14:textId="77777777" w:rsidR="00F25EDE" w:rsidRDefault="00F25ED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68BD751F" w14:textId="667A08CB" w:rsidR="00F25EDE" w:rsidRPr="00D533B8" w:rsidRDefault="00786EC4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</w:t>
            </w: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47431F45" w14:textId="77777777" w:rsidR="00F25EDE" w:rsidRPr="00D533B8" w:rsidRDefault="00F25ED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DBFB7B4" w14:textId="77777777" w:rsidR="00F25EDE" w:rsidRDefault="00F25ED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0854E5CF" w14:textId="10E069A8" w:rsidR="00F25EDE" w:rsidRPr="00D533B8" w:rsidRDefault="00F25ED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25EDE" w:rsidRPr="00D533B8" w14:paraId="5A5C5033" w14:textId="77777777" w:rsidTr="0096494F">
        <w:trPr>
          <w:gridAfter w:val="1"/>
          <w:wAfter w:w="16" w:type="dxa"/>
          <w:cantSplit/>
        </w:trPr>
        <w:tc>
          <w:tcPr>
            <w:tcW w:w="2880" w:type="dxa"/>
          </w:tcPr>
          <w:p w14:paraId="08B2B34D" w14:textId="77777777" w:rsidR="00F25EDE" w:rsidRPr="00D533B8" w:rsidRDefault="00F25EDE" w:rsidP="00F25ED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95480B" w14:textId="41FA1BBA" w:rsidR="00F25EDE" w:rsidRPr="00D533B8" w:rsidRDefault="00F25ED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F9BB3D" w14:textId="77777777" w:rsidR="00F25EDE" w:rsidRPr="00D533B8" w:rsidRDefault="00F25ED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910CEC" w14:textId="5E2DB9CA" w:rsidR="00F25EDE" w:rsidRPr="00B404FB" w:rsidRDefault="00F25ED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04F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5A97394" w14:textId="77777777" w:rsidR="00F25EDE" w:rsidRPr="00B404FB" w:rsidRDefault="00F25ED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C3D74B" w14:textId="78090B5B" w:rsidR="00F25EDE" w:rsidRPr="00B404FB" w:rsidRDefault="00F25ED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04F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42752FA" w14:textId="77777777" w:rsidR="00F25EDE" w:rsidRPr="00D533B8" w:rsidRDefault="00F25ED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62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A72EE5" w14:textId="6C60DC1A" w:rsidR="00F25EDE" w:rsidRPr="00D533B8" w:rsidRDefault="00F25ED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65</w:t>
            </w:r>
            <w:r w:rsidR="005D20EE" w:rsidRPr="005D20EE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FBEB426" w14:textId="77777777" w:rsidR="00F25EDE" w:rsidRPr="00D533B8" w:rsidRDefault="00F25ED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11EF0C" w14:textId="6DDCCDA0" w:rsidR="00F25EDE" w:rsidRPr="00D533B8" w:rsidRDefault="00786EC4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550C5FA6" w14:textId="77777777" w:rsidR="00F25EDE" w:rsidRPr="00D533B8" w:rsidRDefault="00F25ED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BE374C" w14:textId="7F36C33F" w:rsidR="00F25EDE" w:rsidRPr="00D533B8" w:rsidRDefault="00F25ED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F25EDE" w:rsidRPr="00D533B8" w14:paraId="4D22EC70" w14:textId="77777777" w:rsidTr="009649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hRule="exact" w:val="360"/>
        </w:trPr>
        <w:tc>
          <w:tcPr>
            <w:tcW w:w="4050" w:type="dxa"/>
            <w:gridSpan w:val="3"/>
            <w:shd w:val="clear" w:color="auto" w:fill="auto"/>
          </w:tcPr>
          <w:p w14:paraId="265C7E20" w14:textId="6438591F" w:rsidR="00F25EDE" w:rsidRPr="00C402E0" w:rsidRDefault="00F25ED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402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  <w:p w14:paraId="455F598E" w14:textId="77777777" w:rsidR="00F25EDE" w:rsidRPr="00D533B8" w:rsidRDefault="00F25ED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26" w:type="dxa"/>
            <w:gridSpan w:val="16"/>
            <w:shd w:val="clear" w:color="auto" w:fill="auto"/>
          </w:tcPr>
          <w:p w14:paraId="75FB84CF" w14:textId="77777777" w:rsidR="00F25EDE" w:rsidRPr="00D533B8" w:rsidRDefault="00F25ED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D533B8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F25EDE" w:rsidRPr="00D533B8" w14:paraId="410CF549" w14:textId="77777777" w:rsidTr="009649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hRule="exact" w:val="360"/>
        </w:trPr>
        <w:tc>
          <w:tcPr>
            <w:tcW w:w="4050" w:type="dxa"/>
            <w:gridSpan w:val="3"/>
            <w:shd w:val="clear" w:color="auto" w:fill="auto"/>
          </w:tcPr>
          <w:p w14:paraId="4FD56C9D" w14:textId="77777777" w:rsidR="00F25EDE" w:rsidRPr="00D533B8" w:rsidRDefault="00F25ED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7"/>
            <w:shd w:val="clear" w:color="auto" w:fill="auto"/>
          </w:tcPr>
          <w:p w14:paraId="49B49A67" w14:textId="308EC154" w:rsidR="00F25EDE" w:rsidRPr="00D533B8" w:rsidRDefault="00786EC4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bCs/>
                <w:sz w:val="30"/>
                <w:szCs w:val="30"/>
              </w:rPr>
              <w:t>563</w:t>
            </w:r>
          </w:p>
        </w:tc>
        <w:tc>
          <w:tcPr>
            <w:tcW w:w="269" w:type="dxa"/>
            <w:shd w:val="clear" w:color="auto" w:fill="auto"/>
          </w:tcPr>
          <w:p w14:paraId="30943351" w14:textId="77777777" w:rsidR="00F25EDE" w:rsidRPr="00D533B8" w:rsidRDefault="00F25ED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37" w:type="dxa"/>
            <w:gridSpan w:val="8"/>
            <w:shd w:val="clear" w:color="auto" w:fill="auto"/>
          </w:tcPr>
          <w:p w14:paraId="4081725B" w14:textId="38D0842D" w:rsidR="00F25EDE" w:rsidRPr="00D533B8" w:rsidRDefault="00786EC4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bCs/>
                <w:sz w:val="30"/>
                <w:szCs w:val="30"/>
              </w:rPr>
              <w:t>56</w:t>
            </w:r>
            <w:r w:rsidRPr="00786EC4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</w:tr>
      <w:tr w:rsidR="00F25EDE" w:rsidRPr="00D533B8" w14:paraId="4DBEFE42" w14:textId="77777777" w:rsidTr="009649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hRule="exact" w:val="432"/>
        </w:trPr>
        <w:tc>
          <w:tcPr>
            <w:tcW w:w="4050" w:type="dxa"/>
            <w:gridSpan w:val="3"/>
            <w:shd w:val="clear" w:color="auto" w:fill="auto"/>
          </w:tcPr>
          <w:p w14:paraId="292ABE66" w14:textId="77777777" w:rsidR="00F25EDE" w:rsidRPr="00D533B8" w:rsidRDefault="00F25EDE" w:rsidP="00F25EDE">
            <w:pPr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14:paraId="67D71077" w14:textId="77777777" w:rsidR="00F25EDE" w:rsidRPr="00D533B8" w:rsidRDefault="00F25EDE" w:rsidP="00F25EDE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409F9506" w14:textId="77777777" w:rsidR="00F25EDE" w:rsidRPr="00D533B8" w:rsidRDefault="00F25ED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gridSpan w:val="3"/>
            <w:shd w:val="clear" w:color="auto" w:fill="auto"/>
          </w:tcPr>
          <w:p w14:paraId="4524E152" w14:textId="77777777" w:rsidR="00F25EDE" w:rsidRPr="00D533B8" w:rsidRDefault="00F25EDE" w:rsidP="00F25EDE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32E4CDF9" w14:textId="77777777" w:rsidR="00F25EDE" w:rsidRPr="00D533B8" w:rsidRDefault="00F25ED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gridSpan w:val="3"/>
            <w:shd w:val="clear" w:color="auto" w:fill="auto"/>
          </w:tcPr>
          <w:p w14:paraId="0EBE925E" w14:textId="77777777" w:rsidR="00F25EDE" w:rsidRPr="00D533B8" w:rsidRDefault="00F25EDE" w:rsidP="00F25ED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69" w:type="dxa"/>
            <w:shd w:val="clear" w:color="auto" w:fill="auto"/>
          </w:tcPr>
          <w:p w14:paraId="4001C982" w14:textId="77777777" w:rsidR="00F25EDE" w:rsidRPr="00D533B8" w:rsidRDefault="00F25ED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7" w:type="dxa"/>
            <w:gridSpan w:val="4"/>
            <w:shd w:val="clear" w:color="auto" w:fill="auto"/>
          </w:tcPr>
          <w:p w14:paraId="1F9C6442" w14:textId="77777777" w:rsidR="00F25EDE" w:rsidRPr="00D533B8" w:rsidRDefault="00F25EDE" w:rsidP="00F25EDE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25EDE" w:rsidRPr="00D533B8" w14:paraId="34EDF7D9" w14:textId="77777777" w:rsidTr="009649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hRule="exact" w:val="432"/>
        </w:trPr>
        <w:tc>
          <w:tcPr>
            <w:tcW w:w="4050" w:type="dxa"/>
            <w:gridSpan w:val="3"/>
            <w:shd w:val="clear" w:color="auto" w:fill="auto"/>
          </w:tcPr>
          <w:p w14:paraId="332D125A" w14:textId="77777777" w:rsidR="00F25EDE" w:rsidRPr="00D533B8" w:rsidRDefault="00F25EDE" w:rsidP="00F25EDE">
            <w:pPr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14:paraId="6325E182" w14:textId="77777777" w:rsidR="00F25EDE" w:rsidRPr="00D533B8" w:rsidRDefault="00F25EDE" w:rsidP="00F25EDE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3F4917C3" w14:textId="77777777" w:rsidR="00F25EDE" w:rsidRPr="00D533B8" w:rsidRDefault="00F25ED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gridSpan w:val="3"/>
            <w:shd w:val="clear" w:color="auto" w:fill="auto"/>
          </w:tcPr>
          <w:p w14:paraId="72215E04" w14:textId="77777777" w:rsidR="00F25EDE" w:rsidRPr="00D533B8" w:rsidRDefault="00F25EDE" w:rsidP="00F25EDE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69" w:type="dxa"/>
            <w:shd w:val="clear" w:color="auto" w:fill="auto"/>
          </w:tcPr>
          <w:p w14:paraId="0520B8EA" w14:textId="77777777" w:rsidR="00F25EDE" w:rsidRPr="00D533B8" w:rsidRDefault="00F25ED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gridSpan w:val="3"/>
            <w:shd w:val="clear" w:color="auto" w:fill="auto"/>
          </w:tcPr>
          <w:p w14:paraId="5362AD6B" w14:textId="77777777" w:rsidR="00F25EDE" w:rsidRPr="00D533B8" w:rsidRDefault="00F25EDE" w:rsidP="00F25ED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69" w:type="dxa"/>
            <w:shd w:val="clear" w:color="auto" w:fill="auto"/>
          </w:tcPr>
          <w:p w14:paraId="0BA3B57F" w14:textId="77777777" w:rsidR="00F25EDE" w:rsidRPr="00D533B8" w:rsidRDefault="00F25ED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7" w:type="dxa"/>
            <w:gridSpan w:val="4"/>
            <w:shd w:val="clear" w:color="auto" w:fill="auto"/>
          </w:tcPr>
          <w:p w14:paraId="22767186" w14:textId="77777777" w:rsidR="00F25EDE" w:rsidRPr="00D533B8" w:rsidRDefault="00F25EDE" w:rsidP="00F25EDE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25EDE" w:rsidRPr="00D533B8" w14:paraId="0B8230B3" w14:textId="77777777" w:rsidTr="009649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hRule="exact" w:val="432"/>
        </w:trPr>
        <w:tc>
          <w:tcPr>
            <w:tcW w:w="4050" w:type="dxa"/>
            <w:gridSpan w:val="3"/>
            <w:shd w:val="clear" w:color="auto" w:fill="auto"/>
          </w:tcPr>
          <w:p w14:paraId="284A1554" w14:textId="77777777" w:rsidR="00F25EDE" w:rsidRPr="00D533B8" w:rsidRDefault="00F25EDE" w:rsidP="00F25EDE">
            <w:pPr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143" w:type="dxa"/>
            <w:gridSpan w:val="2"/>
            <w:shd w:val="clear" w:color="auto" w:fill="auto"/>
          </w:tcPr>
          <w:p w14:paraId="3D20F4A8" w14:textId="77777777" w:rsidR="00F25EDE" w:rsidRPr="00D533B8" w:rsidRDefault="00F25EDE" w:rsidP="00F25EDE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3456B343" w14:textId="77777777" w:rsidR="00F25EDE" w:rsidRPr="00D533B8" w:rsidRDefault="00F25ED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7D27F032" w14:textId="765BB8EC" w:rsidR="00F25EDE" w:rsidRPr="00D533B8" w:rsidRDefault="005D20E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48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F25EDE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9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Pr="005D20E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9" w:type="dxa"/>
            <w:shd w:val="clear" w:color="auto" w:fill="auto"/>
          </w:tcPr>
          <w:p w14:paraId="0036ACB9" w14:textId="77777777" w:rsidR="00F25EDE" w:rsidRPr="00D533B8" w:rsidRDefault="00F25ED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gridSpan w:val="3"/>
            <w:shd w:val="clear" w:color="auto" w:fill="auto"/>
          </w:tcPr>
          <w:p w14:paraId="4C8CE0BD" w14:textId="77777777" w:rsidR="00F25EDE" w:rsidRPr="00DF3865" w:rsidRDefault="00F25EDE" w:rsidP="00F25EDE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5396A0F5" w14:textId="77777777" w:rsidR="00F25EDE" w:rsidRPr="00D533B8" w:rsidRDefault="00F25ED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7" w:type="dxa"/>
            <w:gridSpan w:val="4"/>
            <w:tcBorders>
              <w:bottom w:val="double" w:sz="4" w:space="0" w:color="auto"/>
            </w:tcBorders>
            <w:shd w:val="clear" w:color="auto" w:fill="auto"/>
          </w:tcPr>
          <w:p w14:paraId="54A9A740" w14:textId="6F9D4C6F" w:rsidR="00F25EDE" w:rsidRPr="00D533B8" w:rsidRDefault="005D20E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50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F25EDE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738</w:t>
            </w:r>
          </w:p>
        </w:tc>
      </w:tr>
      <w:tr w:rsidR="00F25EDE" w:rsidRPr="00D533B8" w14:paraId="04EF0963" w14:textId="77777777" w:rsidTr="009649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hRule="exact" w:val="432"/>
        </w:trPr>
        <w:tc>
          <w:tcPr>
            <w:tcW w:w="4050" w:type="dxa"/>
            <w:gridSpan w:val="3"/>
            <w:shd w:val="clear" w:color="auto" w:fill="auto"/>
          </w:tcPr>
          <w:p w14:paraId="1C92EC77" w14:textId="77777777" w:rsidR="00F25EDE" w:rsidRPr="00D533B8" w:rsidRDefault="00F25EDE" w:rsidP="00F25EDE">
            <w:pPr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bookmarkStart w:id="5" w:name="_Hlk254855846"/>
            <w:r w:rsidRPr="00D533B8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43" w:type="dxa"/>
            <w:gridSpan w:val="2"/>
            <w:shd w:val="clear" w:color="auto" w:fill="auto"/>
          </w:tcPr>
          <w:p w14:paraId="4B8655DD" w14:textId="523D1669" w:rsidR="00F25EDE" w:rsidRPr="00D533B8" w:rsidRDefault="00786EC4" w:rsidP="00F25ED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7B98E7CF" w14:textId="77777777" w:rsidR="00F25EDE" w:rsidRPr="00D533B8" w:rsidRDefault="00F25ED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3401D8F3" w14:textId="1352ADA2" w:rsidR="00F25EDE" w:rsidRPr="00D533B8" w:rsidRDefault="005D20E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96</w:t>
            </w:r>
            <w:r w:rsidR="00F25EDE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383</w:t>
            </w:r>
          </w:p>
        </w:tc>
        <w:tc>
          <w:tcPr>
            <w:tcW w:w="269" w:type="dxa"/>
            <w:shd w:val="clear" w:color="auto" w:fill="auto"/>
          </w:tcPr>
          <w:p w14:paraId="45ECB9B8" w14:textId="77777777" w:rsidR="00F25EDE" w:rsidRPr="00D533B8" w:rsidRDefault="00F25ED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47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gridSpan w:val="3"/>
            <w:shd w:val="clear" w:color="auto" w:fill="auto"/>
          </w:tcPr>
          <w:p w14:paraId="259DA0B6" w14:textId="48EC9BEA" w:rsidR="00F25EDE" w:rsidRPr="00D533B8" w:rsidRDefault="00786EC4" w:rsidP="00F25ED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69" w:type="dxa"/>
            <w:shd w:val="clear" w:color="auto" w:fill="auto"/>
          </w:tcPr>
          <w:p w14:paraId="2B2B29EE" w14:textId="77777777" w:rsidR="00F25EDE" w:rsidRPr="00D533B8" w:rsidRDefault="00F25ED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7" w:type="dxa"/>
            <w:gridSpan w:val="4"/>
            <w:tcBorders>
              <w:top w:val="double" w:sz="4" w:space="0" w:color="auto"/>
            </w:tcBorders>
            <w:shd w:val="clear" w:color="auto" w:fill="auto"/>
          </w:tcPr>
          <w:p w14:paraId="31F451B3" w14:textId="2C91853F" w:rsidR="00F25EDE" w:rsidRPr="00D533B8" w:rsidRDefault="00786EC4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00</w:t>
            </w:r>
            <w:r w:rsidR="00F25EDE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548</w:t>
            </w:r>
          </w:p>
        </w:tc>
      </w:tr>
      <w:bookmarkEnd w:id="5"/>
      <w:tr w:rsidR="00F25EDE" w:rsidRPr="00D533B8" w14:paraId="254A48A4" w14:textId="77777777" w:rsidTr="009649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hRule="exact" w:val="857"/>
        </w:trPr>
        <w:tc>
          <w:tcPr>
            <w:tcW w:w="4050" w:type="dxa"/>
            <w:gridSpan w:val="3"/>
            <w:shd w:val="clear" w:color="auto" w:fill="auto"/>
          </w:tcPr>
          <w:p w14:paraId="6147C7C5" w14:textId="77777777" w:rsidR="00F25EDE" w:rsidRPr="00D533B8" w:rsidRDefault="00F25EDE" w:rsidP="00F25EDE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ผลกระทบจากความแตกต่างของอัตราภาษีสำหรับกิจการในต่างประเทศ</w:t>
            </w:r>
          </w:p>
        </w:tc>
        <w:tc>
          <w:tcPr>
            <w:tcW w:w="1143" w:type="dxa"/>
            <w:gridSpan w:val="2"/>
            <w:shd w:val="clear" w:color="auto" w:fill="auto"/>
          </w:tcPr>
          <w:p w14:paraId="19C7C23C" w14:textId="77777777" w:rsidR="00F25EDE" w:rsidRPr="00D533B8" w:rsidRDefault="00F25EDE" w:rsidP="00F25ED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1F734054" w14:textId="77777777" w:rsidR="00F25EDE" w:rsidRPr="00D533B8" w:rsidRDefault="00F25ED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gridSpan w:val="3"/>
            <w:shd w:val="clear" w:color="auto" w:fill="auto"/>
          </w:tcPr>
          <w:p w14:paraId="79AD3E4C" w14:textId="77777777" w:rsidR="00F25EDE" w:rsidRDefault="00F25ED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2377A9C3" w14:textId="7B58BBC3" w:rsidR="00F25EDE" w:rsidRPr="00D533B8" w:rsidRDefault="00F25ED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354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40B8701D" w14:textId="77777777" w:rsidR="00F25EDE" w:rsidRPr="00D533B8" w:rsidRDefault="00F25ED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  <w:tab w:val="decimal" w:pos="923"/>
              </w:tabs>
              <w:spacing w:line="240" w:lineRule="auto"/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gridSpan w:val="3"/>
            <w:shd w:val="clear" w:color="auto" w:fill="auto"/>
          </w:tcPr>
          <w:p w14:paraId="0610338A" w14:textId="6491FFFD" w:rsidR="00F25EDE" w:rsidRPr="00D533B8" w:rsidRDefault="00F25EDE" w:rsidP="00F25ED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3695DD85" w14:textId="77777777" w:rsidR="00F25EDE" w:rsidRPr="00D533B8" w:rsidRDefault="00F25ED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7" w:type="dxa"/>
            <w:gridSpan w:val="4"/>
            <w:shd w:val="clear" w:color="auto" w:fill="auto"/>
          </w:tcPr>
          <w:p w14:paraId="3E7831B6" w14:textId="77777777" w:rsidR="00F25EDE" w:rsidRDefault="00F25ED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35F2238A" w14:textId="0E26EED8" w:rsidR="00F25EDE" w:rsidRPr="00D533B8" w:rsidRDefault="00786EC4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F25EDE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653</w:t>
            </w:r>
          </w:p>
        </w:tc>
      </w:tr>
      <w:tr w:rsidR="00F25EDE" w:rsidRPr="00D533B8" w14:paraId="5C8AAFAE" w14:textId="77777777" w:rsidTr="009649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hRule="exact" w:val="432"/>
        </w:trPr>
        <w:tc>
          <w:tcPr>
            <w:tcW w:w="4050" w:type="dxa"/>
            <w:gridSpan w:val="3"/>
            <w:shd w:val="clear" w:color="auto" w:fill="auto"/>
          </w:tcPr>
          <w:p w14:paraId="2DD17773" w14:textId="77777777" w:rsidR="00F25EDE" w:rsidRPr="00D533B8" w:rsidRDefault="00F25EDE" w:rsidP="00F25EDE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143" w:type="dxa"/>
            <w:gridSpan w:val="2"/>
            <w:shd w:val="clear" w:color="auto" w:fill="auto"/>
          </w:tcPr>
          <w:p w14:paraId="57E02F46" w14:textId="77777777" w:rsidR="00F25EDE" w:rsidRDefault="00F25EDE" w:rsidP="00F25ED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4E82689F" w14:textId="77777777" w:rsidR="00F25EDE" w:rsidRPr="00D533B8" w:rsidRDefault="00F25ED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gridSpan w:val="3"/>
            <w:shd w:val="clear" w:color="auto" w:fill="auto"/>
          </w:tcPr>
          <w:p w14:paraId="7BF46D95" w14:textId="1C1D9E43" w:rsidR="00F25EDE" w:rsidRPr="0078768B" w:rsidRDefault="005D20E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3</w:t>
            </w:r>
            <w:r w:rsidR="00F25EDE">
              <w:rPr>
                <w:rFonts w:ascii="Angsana New" w:hAnsi="Angsana New"/>
                <w:sz w:val="30"/>
                <w:szCs w:val="30"/>
              </w:rPr>
              <w:t>,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111</w:t>
            </w:r>
          </w:p>
        </w:tc>
        <w:tc>
          <w:tcPr>
            <w:tcW w:w="269" w:type="dxa"/>
            <w:shd w:val="clear" w:color="auto" w:fill="auto"/>
          </w:tcPr>
          <w:p w14:paraId="6B1CD474" w14:textId="77777777" w:rsidR="00F25EDE" w:rsidRPr="00D533B8" w:rsidRDefault="00F25ED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  <w:tab w:val="decimal" w:pos="923"/>
              </w:tabs>
              <w:spacing w:line="240" w:lineRule="auto"/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gridSpan w:val="3"/>
            <w:shd w:val="clear" w:color="auto" w:fill="auto"/>
          </w:tcPr>
          <w:p w14:paraId="4C0F5290" w14:textId="50168A7D" w:rsidR="00F25EDE" w:rsidRDefault="00F25EDE" w:rsidP="00F25ED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02DF31DD" w14:textId="77777777" w:rsidR="00F25EDE" w:rsidRPr="00D533B8" w:rsidRDefault="00F25ED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7" w:type="dxa"/>
            <w:gridSpan w:val="4"/>
            <w:shd w:val="clear" w:color="auto" w:fill="auto"/>
          </w:tcPr>
          <w:p w14:paraId="47888CB4" w14:textId="1A70BD27" w:rsidR="00F25EDE" w:rsidRPr="0078768B" w:rsidRDefault="00786EC4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F25EDE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65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F25EDE" w:rsidRPr="00D533B8" w14:paraId="157A6266" w14:textId="77777777" w:rsidTr="009649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hRule="exact" w:val="432"/>
        </w:trPr>
        <w:tc>
          <w:tcPr>
            <w:tcW w:w="4050" w:type="dxa"/>
            <w:gridSpan w:val="3"/>
            <w:shd w:val="clear" w:color="auto" w:fill="auto"/>
          </w:tcPr>
          <w:p w14:paraId="4F829255" w14:textId="77777777" w:rsidR="00F25EDE" w:rsidRPr="00D533B8" w:rsidRDefault="00F25EDE" w:rsidP="00F25EDE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ค่าใช้จ่ายที่หักได้เพิ่ม</w:t>
            </w:r>
          </w:p>
        </w:tc>
        <w:tc>
          <w:tcPr>
            <w:tcW w:w="1143" w:type="dxa"/>
            <w:gridSpan w:val="2"/>
            <w:shd w:val="clear" w:color="auto" w:fill="auto"/>
          </w:tcPr>
          <w:p w14:paraId="5F34A4D6" w14:textId="77777777" w:rsidR="00F25EDE" w:rsidRPr="00D533B8" w:rsidRDefault="00F25EDE" w:rsidP="00F25ED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01A49D68" w14:textId="77777777" w:rsidR="00F25EDE" w:rsidRPr="00D533B8" w:rsidRDefault="00F25ED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gridSpan w:val="3"/>
            <w:shd w:val="clear" w:color="auto" w:fill="auto"/>
          </w:tcPr>
          <w:p w14:paraId="23375555" w14:textId="35C1CAE3" w:rsidR="00F25EDE" w:rsidRPr="00D533B8" w:rsidRDefault="00F25ED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6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1CD15A5A" w14:textId="77777777" w:rsidR="00F25EDE" w:rsidRPr="00D533B8" w:rsidRDefault="00F25ED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  <w:tab w:val="decimal" w:pos="923"/>
              </w:tabs>
              <w:spacing w:line="240" w:lineRule="auto"/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gridSpan w:val="3"/>
            <w:shd w:val="clear" w:color="auto" w:fill="auto"/>
          </w:tcPr>
          <w:p w14:paraId="2683DDB7" w14:textId="0BCBC7BD" w:rsidR="00F25EDE" w:rsidRPr="00D533B8" w:rsidRDefault="00F25EDE" w:rsidP="00F25ED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2BDD7B5A" w14:textId="77777777" w:rsidR="00F25EDE" w:rsidRPr="00D533B8" w:rsidRDefault="00F25ED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7" w:type="dxa"/>
            <w:gridSpan w:val="4"/>
            <w:shd w:val="clear" w:color="auto" w:fill="auto"/>
          </w:tcPr>
          <w:p w14:paraId="6AD200ED" w14:textId="00AF239A" w:rsidR="00F25EDE" w:rsidRPr="00D533B8" w:rsidRDefault="00F25ED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677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25EDE" w:rsidRPr="00D533B8" w14:paraId="427C54C1" w14:textId="77777777" w:rsidTr="009649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hRule="exact" w:val="432"/>
        </w:trPr>
        <w:tc>
          <w:tcPr>
            <w:tcW w:w="4050" w:type="dxa"/>
            <w:gridSpan w:val="3"/>
            <w:shd w:val="clear" w:color="auto" w:fill="auto"/>
          </w:tcPr>
          <w:p w14:paraId="131D9A48" w14:textId="77777777" w:rsidR="00F25EDE" w:rsidRPr="00D533B8" w:rsidRDefault="00F25EDE" w:rsidP="00F25EDE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43" w:type="dxa"/>
            <w:gridSpan w:val="2"/>
            <w:shd w:val="clear" w:color="auto" w:fill="auto"/>
          </w:tcPr>
          <w:p w14:paraId="71B46A9C" w14:textId="77777777" w:rsidR="00F25EDE" w:rsidRPr="00D533B8" w:rsidRDefault="00F25EDE" w:rsidP="00F25ED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316AD431" w14:textId="77777777" w:rsidR="00F25EDE" w:rsidRPr="00D533B8" w:rsidRDefault="00F25ED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gridSpan w:val="3"/>
            <w:shd w:val="clear" w:color="auto" w:fill="auto"/>
          </w:tcPr>
          <w:p w14:paraId="6A5B1678" w14:textId="668564B6" w:rsidR="00F25EDE" w:rsidRPr="00D533B8" w:rsidRDefault="005D20E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3</w:t>
            </w:r>
            <w:r w:rsidR="00F25EDE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440</w:t>
            </w:r>
          </w:p>
        </w:tc>
        <w:tc>
          <w:tcPr>
            <w:tcW w:w="269" w:type="dxa"/>
            <w:shd w:val="clear" w:color="auto" w:fill="auto"/>
          </w:tcPr>
          <w:p w14:paraId="4379DC0D" w14:textId="77777777" w:rsidR="00F25EDE" w:rsidRPr="00D533B8" w:rsidRDefault="00F25EDE" w:rsidP="00F25ED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gridSpan w:val="3"/>
            <w:shd w:val="clear" w:color="auto" w:fill="auto"/>
          </w:tcPr>
          <w:p w14:paraId="34FBAC20" w14:textId="23BA4779" w:rsidR="00F25EDE" w:rsidRPr="00D533B8" w:rsidRDefault="00F25EDE" w:rsidP="00F25ED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36071374" w14:textId="77777777" w:rsidR="00F25EDE" w:rsidRPr="00D533B8" w:rsidRDefault="00F25ED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7" w:type="dxa"/>
            <w:gridSpan w:val="4"/>
            <w:shd w:val="clear" w:color="auto" w:fill="auto"/>
          </w:tcPr>
          <w:p w14:paraId="48821C16" w14:textId="65D1E7C2" w:rsidR="00F25EDE" w:rsidRPr="00D533B8" w:rsidRDefault="005D20E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4</w:t>
            </w:r>
            <w:r w:rsidR="00F25EDE">
              <w:rPr>
                <w:rFonts w:ascii="Angsana New" w:hAnsi="Angsana New"/>
                <w:sz w:val="30"/>
                <w:szCs w:val="30"/>
              </w:rPr>
              <w:t>,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Pr="005D20EE">
              <w:rPr>
                <w:rFonts w:ascii="Angsana New" w:hAnsi="Angsana New"/>
                <w:sz w:val="30"/>
                <w:szCs w:val="30"/>
              </w:rPr>
              <w:t>78</w:t>
            </w:r>
          </w:p>
        </w:tc>
      </w:tr>
      <w:tr w:rsidR="00F25EDE" w:rsidRPr="00D533B8" w14:paraId="3CCBE839" w14:textId="77777777" w:rsidTr="009649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hRule="exact" w:val="432"/>
        </w:trPr>
        <w:tc>
          <w:tcPr>
            <w:tcW w:w="4050" w:type="dxa"/>
            <w:gridSpan w:val="3"/>
            <w:shd w:val="clear" w:color="auto" w:fill="auto"/>
          </w:tcPr>
          <w:p w14:paraId="36CC4502" w14:textId="77777777" w:rsidR="00F25EDE" w:rsidRPr="00D533B8" w:rsidRDefault="00F25EDE" w:rsidP="00F25EDE">
            <w:pPr>
              <w:tabs>
                <w:tab w:val="clear" w:pos="227"/>
                <w:tab w:val="clear" w:pos="3742"/>
              </w:tabs>
              <w:spacing w:line="240" w:lineRule="auto"/>
              <w:ind w:left="162" w:right="-11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การรับรู้ภาษีเงินได้รอตัดบัญชีที่เดิมไม่ได้บันทึก</w:t>
            </w:r>
          </w:p>
        </w:tc>
        <w:tc>
          <w:tcPr>
            <w:tcW w:w="1143" w:type="dxa"/>
            <w:gridSpan w:val="2"/>
            <w:shd w:val="clear" w:color="auto" w:fill="auto"/>
          </w:tcPr>
          <w:p w14:paraId="55802FD9" w14:textId="77777777" w:rsidR="00F25EDE" w:rsidRPr="00D533B8" w:rsidRDefault="00F25EDE" w:rsidP="00F25ED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31B874AB" w14:textId="77777777" w:rsidR="00F25EDE" w:rsidRPr="00D533B8" w:rsidRDefault="00F25ED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gridSpan w:val="3"/>
            <w:shd w:val="clear" w:color="auto" w:fill="auto"/>
          </w:tcPr>
          <w:p w14:paraId="0C609FFD" w14:textId="7EA044BF" w:rsidR="00F25EDE" w:rsidRPr="00D533B8" w:rsidRDefault="00F25ED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71E6548B" w14:textId="77777777" w:rsidR="00F25EDE" w:rsidRPr="00D533B8" w:rsidRDefault="00F25EDE" w:rsidP="00F25ED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gridSpan w:val="3"/>
            <w:shd w:val="clear" w:color="auto" w:fill="auto"/>
          </w:tcPr>
          <w:p w14:paraId="2C465C12" w14:textId="3C54AE12" w:rsidR="00F25EDE" w:rsidRPr="00D533B8" w:rsidRDefault="00F25EDE" w:rsidP="00F25ED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2246F6E2" w14:textId="77777777" w:rsidR="00F25EDE" w:rsidRPr="00D533B8" w:rsidRDefault="00F25ED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7" w:type="dxa"/>
            <w:gridSpan w:val="4"/>
            <w:shd w:val="clear" w:color="auto" w:fill="auto"/>
          </w:tcPr>
          <w:p w14:paraId="1779F580" w14:textId="048C3D0F" w:rsidR="00F25EDE" w:rsidRPr="00D533B8" w:rsidRDefault="00F25ED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980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25EDE" w:rsidRPr="00D533B8" w14:paraId="18C7BECD" w14:textId="77777777" w:rsidTr="009649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hRule="exact" w:val="432"/>
        </w:trPr>
        <w:tc>
          <w:tcPr>
            <w:tcW w:w="4050" w:type="dxa"/>
            <w:gridSpan w:val="3"/>
            <w:shd w:val="clear" w:color="auto" w:fill="auto"/>
          </w:tcPr>
          <w:p w14:paraId="75989970" w14:textId="5AD88E7B" w:rsidR="00F25EDE" w:rsidRPr="00D533B8" w:rsidRDefault="00F25EDE" w:rsidP="00F25EDE">
            <w:pPr>
              <w:tabs>
                <w:tab w:val="clear" w:pos="227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ภาษีงวดก่อนๆ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ที่บันทึก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สูงไป</w:t>
            </w: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434982" w14:textId="77777777" w:rsidR="00F25EDE" w:rsidRPr="00D533B8" w:rsidRDefault="00F25EDE" w:rsidP="00F25ED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0267E8C1" w14:textId="77777777" w:rsidR="00F25EDE" w:rsidRPr="00D533B8" w:rsidRDefault="00F25ED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58F693" w14:textId="657A5516" w:rsidR="00F25EDE" w:rsidRPr="00D533B8" w:rsidRDefault="00F25ED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AF843AA" w14:textId="77777777" w:rsidR="00F25EDE" w:rsidRPr="00D533B8" w:rsidRDefault="00F25EDE" w:rsidP="00F25ED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48AE92" w14:textId="17A6BC76" w:rsidR="00F25EDE" w:rsidRPr="00D533B8" w:rsidRDefault="00F25EDE" w:rsidP="00F25ED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5C5DDA66" w14:textId="77777777" w:rsidR="00F25EDE" w:rsidRPr="00D533B8" w:rsidRDefault="00F25ED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906036" w14:textId="12D7B799" w:rsidR="00F25EDE" w:rsidRPr="00D533B8" w:rsidRDefault="00F25ED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363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25EDE" w:rsidRPr="00D533B8" w14:paraId="300A306E" w14:textId="77777777" w:rsidTr="009649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hRule="exact" w:val="432"/>
        </w:trPr>
        <w:tc>
          <w:tcPr>
            <w:tcW w:w="4050" w:type="dxa"/>
            <w:gridSpan w:val="3"/>
            <w:shd w:val="clear" w:color="auto" w:fill="auto"/>
          </w:tcPr>
          <w:p w14:paraId="41EF8761" w14:textId="77777777" w:rsidR="00F25EDE" w:rsidRPr="00D533B8" w:rsidRDefault="00F25EDE" w:rsidP="00F25EDE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2963F7" w14:textId="42EC0495" w:rsidR="00F25EDE" w:rsidRPr="00D533B8" w:rsidRDefault="00786EC4" w:rsidP="00F25ED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57ECB865" w14:textId="77777777" w:rsidR="00F25EDE" w:rsidRPr="00D533B8" w:rsidRDefault="00F25ED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6AE757" w14:textId="4301FB9F" w:rsidR="00F25EDE" w:rsidRPr="00D533B8" w:rsidRDefault="005D20E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95</w:t>
            </w:r>
            <w:r w:rsidR="00F25ED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966</w:t>
            </w:r>
          </w:p>
        </w:tc>
        <w:tc>
          <w:tcPr>
            <w:tcW w:w="269" w:type="dxa"/>
            <w:shd w:val="clear" w:color="auto" w:fill="auto"/>
          </w:tcPr>
          <w:p w14:paraId="3339B69E" w14:textId="77777777" w:rsidR="00F25EDE" w:rsidRPr="00D533B8" w:rsidRDefault="00F25ED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1FA636" w14:textId="784BDD58" w:rsidR="00F25EDE" w:rsidRPr="00D533B8" w:rsidRDefault="00786EC4" w:rsidP="00F25ED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69" w:type="dxa"/>
            <w:shd w:val="clear" w:color="auto" w:fill="auto"/>
          </w:tcPr>
          <w:p w14:paraId="01384528" w14:textId="77777777" w:rsidR="00F25EDE" w:rsidRPr="00D533B8" w:rsidRDefault="00F25ED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C1B358" w14:textId="01398FA2" w:rsidR="00F25EDE" w:rsidRPr="00D533B8" w:rsidRDefault="00786EC4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  <w:r w:rsidR="00F25ED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</w:p>
        </w:tc>
      </w:tr>
    </w:tbl>
    <w:p w14:paraId="700B3B41" w14:textId="4C9061EC" w:rsidR="00BD7D1C" w:rsidRPr="0096494F" w:rsidRDefault="00BD7D1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169"/>
        <w:gridCol w:w="236"/>
        <w:gridCol w:w="1115"/>
        <w:gridCol w:w="236"/>
        <w:gridCol w:w="1098"/>
        <w:gridCol w:w="243"/>
        <w:gridCol w:w="1213"/>
      </w:tblGrid>
      <w:tr w:rsidR="00DF3865" w:rsidRPr="00D533B8" w14:paraId="346E456F" w14:textId="77777777" w:rsidTr="00255DF0">
        <w:tc>
          <w:tcPr>
            <w:tcW w:w="4050" w:type="dxa"/>
            <w:shd w:val="clear" w:color="auto" w:fill="auto"/>
          </w:tcPr>
          <w:p w14:paraId="5B5FEC79" w14:textId="1E564E6C" w:rsidR="00DF3865" w:rsidRPr="00D533B8" w:rsidRDefault="005D0DDC" w:rsidP="00DF3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310" w:type="dxa"/>
            <w:gridSpan w:val="7"/>
            <w:shd w:val="clear" w:color="auto" w:fill="auto"/>
          </w:tcPr>
          <w:p w14:paraId="09FFC67C" w14:textId="77777777" w:rsidR="00DF3865" w:rsidRPr="00D533B8" w:rsidRDefault="00DF3865" w:rsidP="00DF3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3865" w:rsidRPr="00D533B8" w14:paraId="3400D971" w14:textId="77777777" w:rsidTr="00255DF0">
        <w:tc>
          <w:tcPr>
            <w:tcW w:w="4050" w:type="dxa"/>
            <w:shd w:val="clear" w:color="auto" w:fill="auto"/>
          </w:tcPr>
          <w:p w14:paraId="056A8A9F" w14:textId="77777777" w:rsidR="00DF3865" w:rsidRPr="00D533B8" w:rsidRDefault="00DF3865" w:rsidP="00DF3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63549A53" w14:textId="6900CDA8" w:rsidR="008A4164" w:rsidRPr="008A4164" w:rsidRDefault="00786EC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86EC4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bCs/>
                <w:sz w:val="30"/>
                <w:szCs w:val="30"/>
              </w:rPr>
              <w:t>563</w:t>
            </w:r>
          </w:p>
        </w:tc>
        <w:tc>
          <w:tcPr>
            <w:tcW w:w="236" w:type="dxa"/>
            <w:shd w:val="clear" w:color="auto" w:fill="auto"/>
          </w:tcPr>
          <w:p w14:paraId="3FB15491" w14:textId="77777777" w:rsidR="00DF3865" w:rsidRPr="00D533B8" w:rsidRDefault="00DF3865" w:rsidP="00DF3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54" w:type="dxa"/>
            <w:gridSpan w:val="3"/>
            <w:shd w:val="clear" w:color="auto" w:fill="auto"/>
          </w:tcPr>
          <w:p w14:paraId="11062688" w14:textId="1CC4B2AE" w:rsidR="00DF3865" w:rsidRPr="00D533B8" w:rsidRDefault="00786EC4" w:rsidP="00DF3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bCs/>
                <w:sz w:val="30"/>
                <w:szCs w:val="30"/>
              </w:rPr>
              <w:t>56</w:t>
            </w:r>
            <w:r w:rsidRPr="00786EC4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</w:tr>
      <w:tr w:rsidR="00DF3865" w:rsidRPr="00D533B8" w14:paraId="2E4AA921" w14:textId="77777777" w:rsidTr="00255DF0">
        <w:tc>
          <w:tcPr>
            <w:tcW w:w="4050" w:type="dxa"/>
            <w:shd w:val="clear" w:color="auto" w:fill="auto"/>
          </w:tcPr>
          <w:p w14:paraId="1FA29A12" w14:textId="77777777" w:rsidR="00DF3865" w:rsidRPr="00D533B8" w:rsidRDefault="00DF3865" w:rsidP="00DF3865">
            <w:pPr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3BFD6C19" w14:textId="77777777" w:rsidR="00DF3865" w:rsidRPr="00D533B8" w:rsidRDefault="00DF3865" w:rsidP="00DF3865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36" w:type="dxa"/>
            <w:shd w:val="clear" w:color="auto" w:fill="auto"/>
          </w:tcPr>
          <w:p w14:paraId="0428C078" w14:textId="77777777" w:rsidR="00DF3865" w:rsidRPr="00D533B8" w:rsidRDefault="00DF3865" w:rsidP="00DF3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2A6C76B7" w14:textId="77777777" w:rsidR="00DF3865" w:rsidRPr="00D533B8" w:rsidRDefault="00DF3865" w:rsidP="00DF3865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E130A06" w14:textId="77777777" w:rsidR="00DF3865" w:rsidRPr="00D533B8" w:rsidRDefault="00DF3865" w:rsidP="00DF3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5B743CDA" w14:textId="77777777" w:rsidR="00DF3865" w:rsidRPr="00D533B8" w:rsidRDefault="00DF3865" w:rsidP="00DF3865">
            <w:pPr>
              <w:pStyle w:val="acctfourfigures"/>
              <w:tabs>
                <w:tab w:val="clear" w:pos="765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43" w:type="dxa"/>
            <w:shd w:val="clear" w:color="auto" w:fill="auto"/>
          </w:tcPr>
          <w:p w14:paraId="154F6BA3" w14:textId="77777777" w:rsidR="00DF3865" w:rsidRPr="00D533B8" w:rsidRDefault="00DF3865" w:rsidP="00DF3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</w:tcPr>
          <w:p w14:paraId="22E10A08" w14:textId="77777777" w:rsidR="00DF3865" w:rsidRPr="00D533B8" w:rsidRDefault="00DF3865" w:rsidP="00DF3865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DF3865" w:rsidRPr="00D533B8" w14:paraId="20BC963B" w14:textId="77777777" w:rsidTr="00255DF0">
        <w:tc>
          <w:tcPr>
            <w:tcW w:w="4050" w:type="dxa"/>
            <w:shd w:val="clear" w:color="auto" w:fill="auto"/>
          </w:tcPr>
          <w:p w14:paraId="014710C3" w14:textId="77777777" w:rsidR="00DF3865" w:rsidRPr="00D533B8" w:rsidRDefault="00DF3865" w:rsidP="00DF3865">
            <w:pPr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1E5ABE0B" w14:textId="77777777" w:rsidR="00DF3865" w:rsidRPr="00D533B8" w:rsidRDefault="00DF3865" w:rsidP="00DF3865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1A395E20" w14:textId="77777777" w:rsidR="00DF3865" w:rsidRPr="00D533B8" w:rsidRDefault="00DF3865" w:rsidP="00DF3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25DCC476" w14:textId="77777777" w:rsidR="00DF3865" w:rsidRPr="00D533B8" w:rsidRDefault="00DF3865" w:rsidP="00DF3865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36" w:type="dxa"/>
            <w:shd w:val="clear" w:color="auto" w:fill="auto"/>
          </w:tcPr>
          <w:p w14:paraId="2169A1FF" w14:textId="77777777" w:rsidR="00DF3865" w:rsidRPr="00D533B8" w:rsidRDefault="00DF3865" w:rsidP="00DF3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6C787B87" w14:textId="77777777" w:rsidR="00DF3865" w:rsidRPr="00D533B8" w:rsidRDefault="00DF3865" w:rsidP="00DF3865">
            <w:pPr>
              <w:pStyle w:val="acctfourfigures"/>
              <w:tabs>
                <w:tab w:val="clear" w:pos="765"/>
              </w:tabs>
              <w:spacing w:line="240" w:lineRule="auto"/>
              <w:ind w:right="4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43" w:type="dxa"/>
            <w:shd w:val="clear" w:color="auto" w:fill="auto"/>
          </w:tcPr>
          <w:p w14:paraId="6527E1F7" w14:textId="77777777" w:rsidR="00DF3865" w:rsidRPr="00D533B8" w:rsidRDefault="00DF3865" w:rsidP="00DF3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</w:tcPr>
          <w:p w14:paraId="4614A2F6" w14:textId="77777777" w:rsidR="00DF3865" w:rsidRPr="00D533B8" w:rsidRDefault="00DF3865" w:rsidP="00DF3865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A4164" w:rsidRPr="00D533B8" w14:paraId="3D5C7A64" w14:textId="77777777" w:rsidTr="00255DF0">
        <w:tc>
          <w:tcPr>
            <w:tcW w:w="4050" w:type="dxa"/>
            <w:shd w:val="clear" w:color="auto" w:fill="auto"/>
          </w:tcPr>
          <w:p w14:paraId="7DDC0742" w14:textId="77777777" w:rsidR="008A4164" w:rsidRPr="00D533B8" w:rsidRDefault="008A4164" w:rsidP="008A4164">
            <w:pPr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169" w:type="dxa"/>
            <w:shd w:val="clear" w:color="auto" w:fill="auto"/>
          </w:tcPr>
          <w:p w14:paraId="7D0F6728" w14:textId="77777777" w:rsidR="008A4164" w:rsidRPr="00D533B8" w:rsidRDefault="008A4164" w:rsidP="008A4164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2F57738" w14:textId="77777777" w:rsidR="008A4164" w:rsidRPr="00D533B8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double" w:sz="4" w:space="0" w:color="auto"/>
            </w:tcBorders>
            <w:shd w:val="clear" w:color="auto" w:fill="auto"/>
          </w:tcPr>
          <w:p w14:paraId="2DEB8BC4" w14:textId="1B121990" w:rsidR="008A4164" w:rsidRPr="00D533B8" w:rsidRDefault="005D20EE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48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F25EDE">
              <w:rPr>
                <w:rFonts w:ascii="Angsana New" w:hAnsi="Angsana New"/>
                <w:sz w:val="30"/>
                <w:szCs w:val="30"/>
              </w:rPr>
              <w:t>,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Pr="005D20EE">
              <w:rPr>
                <w:rFonts w:ascii="Angsana New" w:hAnsi="Angsana New"/>
                <w:sz w:val="30"/>
                <w:szCs w:val="30"/>
              </w:rPr>
              <w:t>08</w:t>
            </w:r>
          </w:p>
        </w:tc>
        <w:tc>
          <w:tcPr>
            <w:tcW w:w="236" w:type="dxa"/>
            <w:shd w:val="clear" w:color="auto" w:fill="auto"/>
          </w:tcPr>
          <w:p w14:paraId="405DB1AC" w14:textId="77777777" w:rsidR="008A4164" w:rsidRPr="00D533B8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6575FAA9" w14:textId="77777777" w:rsidR="008A4164" w:rsidRPr="00DF3865" w:rsidRDefault="008A4164" w:rsidP="008A4164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7A1E03CD" w14:textId="77777777" w:rsidR="008A4164" w:rsidRPr="00D533B8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shd w:val="clear" w:color="auto" w:fill="auto"/>
          </w:tcPr>
          <w:p w14:paraId="6C84CA94" w14:textId="3A226FC2" w:rsidR="008A4164" w:rsidRPr="00D533B8" w:rsidRDefault="005D20EE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5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Pr="005D20EE">
              <w:rPr>
                <w:rFonts w:ascii="Angsana New" w:hAnsi="Angsana New"/>
                <w:sz w:val="30"/>
                <w:szCs w:val="30"/>
              </w:rPr>
              <w:t>8</w:t>
            </w:r>
            <w:r w:rsidR="008A4164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64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A4164" w:rsidRPr="00D533B8" w14:paraId="3C8ABDA6" w14:textId="77777777" w:rsidTr="00255DF0">
        <w:tc>
          <w:tcPr>
            <w:tcW w:w="4050" w:type="dxa"/>
            <w:shd w:val="clear" w:color="auto" w:fill="auto"/>
          </w:tcPr>
          <w:p w14:paraId="1FD01417" w14:textId="77777777" w:rsidR="008A4164" w:rsidRPr="00D533B8" w:rsidRDefault="008A4164" w:rsidP="008A4164">
            <w:pPr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69" w:type="dxa"/>
            <w:shd w:val="clear" w:color="auto" w:fill="auto"/>
          </w:tcPr>
          <w:p w14:paraId="0C9F6DF5" w14:textId="518A365A" w:rsidR="008A4164" w:rsidRPr="00D533B8" w:rsidRDefault="00786EC4" w:rsidP="008A416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5B49FAF0" w14:textId="77777777" w:rsidR="008A4164" w:rsidRPr="00D533B8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  <w:shd w:val="clear" w:color="auto" w:fill="auto"/>
          </w:tcPr>
          <w:p w14:paraId="402CA619" w14:textId="410A713B" w:rsidR="008A4164" w:rsidRPr="00D533B8" w:rsidRDefault="005D20EE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96</w:t>
            </w:r>
            <w:r w:rsidR="00F25EDE">
              <w:rPr>
                <w:rFonts w:ascii="Angsana New" w:hAnsi="Angsana New"/>
                <w:sz w:val="30"/>
                <w:szCs w:val="30"/>
              </w:rPr>
              <w:t>,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222</w:t>
            </w:r>
          </w:p>
        </w:tc>
        <w:tc>
          <w:tcPr>
            <w:tcW w:w="236" w:type="dxa"/>
            <w:shd w:val="clear" w:color="auto" w:fill="auto"/>
          </w:tcPr>
          <w:p w14:paraId="0BECEFEA" w14:textId="77777777" w:rsidR="008A4164" w:rsidRPr="00D533B8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right="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1BBCADE4" w14:textId="3727DE57" w:rsidR="008A4164" w:rsidRPr="00D533B8" w:rsidRDefault="00786EC4" w:rsidP="008A416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43" w:type="dxa"/>
            <w:shd w:val="clear" w:color="auto" w:fill="auto"/>
          </w:tcPr>
          <w:p w14:paraId="3067BB0D" w14:textId="77777777" w:rsidR="008A4164" w:rsidRPr="00D533B8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double" w:sz="4" w:space="0" w:color="auto"/>
            </w:tcBorders>
            <w:shd w:val="clear" w:color="auto" w:fill="auto"/>
          </w:tcPr>
          <w:p w14:paraId="167FB68B" w14:textId="26DE54F4" w:rsidR="008A4164" w:rsidRPr="00D533B8" w:rsidRDefault="00786EC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03</w:t>
            </w:r>
            <w:r w:rsidR="008A4164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786EC4">
              <w:rPr>
                <w:rFonts w:ascii="Angsana New" w:hAnsi="Angsana New" w:hint="cs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</w:tr>
      <w:tr w:rsidR="008A4164" w:rsidRPr="00D533B8" w14:paraId="61209D7C" w14:textId="77777777" w:rsidTr="00255DF0">
        <w:tc>
          <w:tcPr>
            <w:tcW w:w="4050" w:type="dxa"/>
            <w:shd w:val="clear" w:color="auto" w:fill="auto"/>
          </w:tcPr>
          <w:p w14:paraId="319A6A43" w14:textId="77777777" w:rsidR="008A4164" w:rsidRPr="00D533B8" w:rsidRDefault="008A4164" w:rsidP="008A4164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ค่าใช้จ่ายที่หักได้เพิ่ม</w:t>
            </w:r>
          </w:p>
        </w:tc>
        <w:tc>
          <w:tcPr>
            <w:tcW w:w="1169" w:type="dxa"/>
            <w:shd w:val="clear" w:color="auto" w:fill="auto"/>
          </w:tcPr>
          <w:p w14:paraId="0BEB67D5" w14:textId="7298BF20" w:rsidR="008A4164" w:rsidRPr="00D533B8" w:rsidRDefault="008A4164" w:rsidP="008A416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0FB0189" w14:textId="77777777" w:rsidR="008A4164" w:rsidRPr="00D533B8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1876D697" w14:textId="04D2D45F" w:rsidR="008A4164" w:rsidRPr="00D533B8" w:rsidRDefault="00F25EDE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2130EF6" w14:textId="77777777" w:rsidR="008A4164" w:rsidRPr="00D533B8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5031BE5F" w14:textId="7D6952F9" w:rsidR="008A4164" w:rsidRPr="00D533B8" w:rsidRDefault="008A4164" w:rsidP="008A416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1F611589" w14:textId="77777777" w:rsidR="008A4164" w:rsidRPr="00D533B8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</w:tcPr>
          <w:p w14:paraId="6A83E622" w14:textId="7B7B4CAD" w:rsidR="008A4164" w:rsidRPr="00D533B8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63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A4164" w:rsidRPr="00D533B8" w14:paraId="3BAA52A3" w14:textId="77777777" w:rsidTr="00255DF0">
        <w:tc>
          <w:tcPr>
            <w:tcW w:w="4050" w:type="dxa"/>
            <w:shd w:val="clear" w:color="auto" w:fill="auto"/>
          </w:tcPr>
          <w:p w14:paraId="3B4696E8" w14:textId="77777777" w:rsidR="008A4164" w:rsidRPr="00D533B8" w:rsidRDefault="008A4164" w:rsidP="008A4164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69" w:type="dxa"/>
            <w:shd w:val="clear" w:color="auto" w:fill="auto"/>
          </w:tcPr>
          <w:p w14:paraId="1E181B99" w14:textId="68E91AAB" w:rsidR="008A4164" w:rsidRPr="00D533B8" w:rsidRDefault="008A4164" w:rsidP="008A416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DE783D7" w14:textId="77777777" w:rsidR="008A4164" w:rsidRPr="00D533B8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55B99EFA" w14:textId="1667C083" w:rsidR="008A4164" w:rsidRPr="00D533B8" w:rsidRDefault="00786EC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F25EDE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766</w:t>
            </w:r>
          </w:p>
        </w:tc>
        <w:tc>
          <w:tcPr>
            <w:tcW w:w="236" w:type="dxa"/>
            <w:shd w:val="clear" w:color="auto" w:fill="auto"/>
          </w:tcPr>
          <w:p w14:paraId="4D14CEC9" w14:textId="77777777" w:rsidR="008A4164" w:rsidRPr="00D533B8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324DD96D" w14:textId="4CA127EC" w:rsidR="008A4164" w:rsidRPr="00D533B8" w:rsidRDefault="008A4164" w:rsidP="008A416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6F9AED5B" w14:textId="77777777" w:rsidR="008A4164" w:rsidRPr="00D533B8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</w:tcPr>
          <w:p w14:paraId="2590B632" w14:textId="074E565C" w:rsidR="008A4164" w:rsidRPr="00D533B8" w:rsidRDefault="005D20EE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3</w:t>
            </w:r>
            <w:r w:rsidR="008A4164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6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Pr="005D20EE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8A4164" w:rsidRPr="00D533B8" w14:paraId="34F48AC5" w14:textId="77777777" w:rsidTr="00255DF0">
        <w:tc>
          <w:tcPr>
            <w:tcW w:w="4050" w:type="dxa"/>
            <w:shd w:val="clear" w:color="auto" w:fill="auto"/>
          </w:tcPr>
          <w:p w14:paraId="10311315" w14:textId="77777777" w:rsidR="008A4164" w:rsidRPr="00D533B8" w:rsidRDefault="008A4164" w:rsidP="00BD7D1C">
            <w:pPr>
              <w:tabs>
                <w:tab w:val="clear" w:pos="227"/>
                <w:tab w:val="clear" w:pos="3742"/>
              </w:tabs>
              <w:spacing w:line="240" w:lineRule="auto"/>
              <w:ind w:left="162" w:right="-11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การรับรู้ภาษีเงินได้รอตัดบัญชีที่เดิมไม่ได้บันทึก</w:t>
            </w:r>
          </w:p>
        </w:tc>
        <w:tc>
          <w:tcPr>
            <w:tcW w:w="1169" w:type="dxa"/>
            <w:shd w:val="clear" w:color="auto" w:fill="auto"/>
          </w:tcPr>
          <w:p w14:paraId="45B5B444" w14:textId="51B10FA0" w:rsidR="008A4164" w:rsidRPr="00D533B8" w:rsidRDefault="008A4164" w:rsidP="008A416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6D171E9" w14:textId="77777777" w:rsidR="008A4164" w:rsidRPr="00D533B8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0C0BF65A" w14:textId="0AFD901E" w:rsidR="008A4164" w:rsidRPr="00D533B8" w:rsidRDefault="00F25ED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F69417" w14:textId="77777777" w:rsidR="008A4164" w:rsidRPr="00D533B8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2B9C1571" w14:textId="5D85602D" w:rsidR="008A4164" w:rsidRPr="00D533B8" w:rsidRDefault="008A4164" w:rsidP="008A416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1DEF56C9" w14:textId="77777777" w:rsidR="008A4164" w:rsidRPr="00D533B8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</w:tcPr>
          <w:p w14:paraId="01E1227B" w14:textId="2600FAC1" w:rsidR="008A4164" w:rsidRPr="00D533B8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980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A4164" w:rsidRPr="00D533B8" w14:paraId="1CF36CCC" w14:textId="77777777" w:rsidTr="00255DF0">
        <w:tc>
          <w:tcPr>
            <w:tcW w:w="4050" w:type="dxa"/>
            <w:shd w:val="clear" w:color="auto" w:fill="auto"/>
          </w:tcPr>
          <w:p w14:paraId="247C895A" w14:textId="6BC4ECB6" w:rsidR="008A4164" w:rsidRPr="00D533B8" w:rsidRDefault="008A4164" w:rsidP="008A4164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ภาษีงวดก่อนๆ</w:t>
            </w:r>
            <w:r w:rsidR="00BD7D1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ที่บันทึก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สูงไป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58AE0DBF" w14:textId="10B1507C" w:rsidR="008A4164" w:rsidRPr="00D533B8" w:rsidRDefault="008A4164" w:rsidP="008A416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852403D" w14:textId="77777777" w:rsidR="008A4164" w:rsidRPr="00D533B8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7677348E" w14:textId="3C8E897E" w:rsidR="008A4164" w:rsidRPr="00D533B8" w:rsidRDefault="00F25EDE" w:rsidP="00F2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62827F7" w14:textId="77777777" w:rsidR="008A4164" w:rsidRPr="00D533B8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5D921CA6" w14:textId="60C77736" w:rsidR="008A4164" w:rsidRPr="00D533B8" w:rsidRDefault="008A4164" w:rsidP="008A416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4961F80D" w14:textId="77777777" w:rsidR="008A4164" w:rsidRPr="00D533B8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</w:tcPr>
          <w:p w14:paraId="4E75EC34" w14:textId="1FD6A87A" w:rsidR="008A4164" w:rsidRPr="00D533B8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363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A4164" w:rsidRPr="00D533B8" w14:paraId="7F4E736E" w14:textId="77777777" w:rsidTr="00255DF0">
        <w:tc>
          <w:tcPr>
            <w:tcW w:w="4050" w:type="dxa"/>
            <w:shd w:val="clear" w:color="auto" w:fill="auto"/>
          </w:tcPr>
          <w:p w14:paraId="41A182C9" w14:textId="77777777" w:rsidR="008A4164" w:rsidRPr="00D533B8" w:rsidRDefault="008A4164" w:rsidP="008A4164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232718" w14:textId="3FE1551C" w:rsidR="008A4164" w:rsidRPr="00D533B8" w:rsidRDefault="00786EC4" w:rsidP="008A416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1B9FA7E7" w14:textId="77777777" w:rsidR="008A4164" w:rsidRPr="00D533B8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F8F6D9" w14:textId="6DCE104B" w:rsidR="008A4164" w:rsidRPr="00D533B8" w:rsidRDefault="005D20EE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94</w:t>
            </w:r>
            <w:r w:rsidR="00F25ED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473</w:t>
            </w:r>
          </w:p>
        </w:tc>
        <w:tc>
          <w:tcPr>
            <w:tcW w:w="236" w:type="dxa"/>
            <w:shd w:val="clear" w:color="auto" w:fill="auto"/>
          </w:tcPr>
          <w:p w14:paraId="2822C9EF" w14:textId="77777777" w:rsidR="008A4164" w:rsidRPr="00D533B8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A9AD44" w14:textId="50BAD2CF" w:rsidR="008A4164" w:rsidRPr="00D533B8" w:rsidRDefault="00786EC4" w:rsidP="008A416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43" w:type="dxa"/>
            <w:shd w:val="clear" w:color="auto" w:fill="auto"/>
          </w:tcPr>
          <w:p w14:paraId="5D68E291" w14:textId="77777777" w:rsidR="008A4164" w:rsidRPr="00D533B8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C8BEDA" w14:textId="2C333790" w:rsidR="008A4164" w:rsidRPr="00D533B8" w:rsidRDefault="005D20EE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99</w:t>
            </w:r>
            <w:r w:rsidR="008A41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747</w:t>
            </w:r>
          </w:p>
        </w:tc>
      </w:tr>
    </w:tbl>
    <w:p w14:paraId="7F381074" w14:textId="42F0DA79" w:rsidR="00C316FA" w:rsidRPr="00BD7D1C" w:rsidRDefault="00C316FA">
      <w:pPr>
        <w:rPr>
          <w:rFonts w:asciiTheme="majorBidi" w:hAnsiTheme="majorBidi" w:cstheme="majorBidi"/>
          <w:sz w:val="30"/>
          <w:szCs w:val="30"/>
        </w:rPr>
      </w:pPr>
    </w:p>
    <w:p w14:paraId="04841827" w14:textId="77777777" w:rsidR="0096494F" w:rsidRDefault="0096494F">
      <w:r>
        <w:br w:type="page"/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170"/>
        <w:gridCol w:w="270"/>
        <w:gridCol w:w="1080"/>
        <w:gridCol w:w="270"/>
        <w:gridCol w:w="1080"/>
        <w:gridCol w:w="264"/>
        <w:gridCol w:w="1176"/>
      </w:tblGrid>
      <w:tr w:rsidR="005D0DDC" w:rsidRPr="00D533B8" w14:paraId="73D2FFD8" w14:textId="77777777" w:rsidTr="002D69D7">
        <w:tc>
          <w:tcPr>
            <w:tcW w:w="4140" w:type="dxa"/>
            <w:shd w:val="clear" w:color="auto" w:fill="auto"/>
          </w:tcPr>
          <w:p w14:paraId="24DC2ADA" w14:textId="740BD1FF" w:rsidR="005D0DDC" w:rsidRPr="005D0DDC" w:rsidRDefault="005D0DDC" w:rsidP="005D0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D0D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ภาษีเงินได้รอการตัดบัญชี</w:t>
            </w:r>
          </w:p>
        </w:tc>
        <w:tc>
          <w:tcPr>
            <w:tcW w:w="2520" w:type="dxa"/>
            <w:gridSpan w:val="3"/>
            <w:shd w:val="clear" w:color="auto" w:fill="auto"/>
          </w:tcPr>
          <w:p w14:paraId="2D64B8A6" w14:textId="77777777" w:rsidR="005D0DDC" w:rsidRPr="00D533B8" w:rsidRDefault="005D0DDC" w:rsidP="005D0DDC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0C0C8EC7" w14:textId="77777777" w:rsidR="005D0DDC" w:rsidRPr="00D533B8" w:rsidRDefault="005D0DDC" w:rsidP="005D0DD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58CE0CEF" w14:textId="77777777" w:rsidR="005D0DDC" w:rsidRPr="00D533B8" w:rsidRDefault="005D0DDC" w:rsidP="005D0DDC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0DDC" w:rsidRPr="00D533B8" w14:paraId="237B0D2B" w14:textId="77777777" w:rsidTr="002D69D7">
        <w:tc>
          <w:tcPr>
            <w:tcW w:w="4140" w:type="dxa"/>
            <w:shd w:val="clear" w:color="auto" w:fill="auto"/>
          </w:tcPr>
          <w:p w14:paraId="00ADE534" w14:textId="2BB3F251" w:rsidR="005D0DDC" w:rsidRPr="00F47C65" w:rsidRDefault="00F47C65" w:rsidP="005D0DDC">
            <w:pPr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F47C6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D20EE" w:rsidRPr="005D20EE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</w:t>
            </w:r>
            <w:r w:rsidR="00786EC4" w:rsidRPr="00786EC4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1</w:t>
            </w:r>
            <w:r w:rsidR="008A4164" w:rsidRPr="008A4164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</w:t>
            </w:r>
            <w:r w:rsidRPr="00F47C6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3EA660" w14:textId="629EFF7E" w:rsidR="005D0DDC" w:rsidRPr="00D533B8" w:rsidRDefault="00786EC4" w:rsidP="005D0DDC">
            <w:pPr>
              <w:tabs>
                <w:tab w:val="clear" w:pos="907"/>
                <w:tab w:val="left" w:pos="972"/>
              </w:tabs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818A57" w14:textId="77777777" w:rsidR="005D0DDC" w:rsidRPr="00D533B8" w:rsidRDefault="005D0DDC" w:rsidP="005D0DDC">
            <w:pPr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A50C4D" w14:textId="3F60C95E" w:rsidR="005D0DDC" w:rsidRPr="00D533B8" w:rsidRDefault="00786EC4" w:rsidP="005D0DDC">
            <w:pPr>
              <w:tabs>
                <w:tab w:val="clear" w:pos="907"/>
              </w:tabs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56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AD5BC4B" w14:textId="77777777" w:rsidR="005D0DDC" w:rsidRPr="00D533B8" w:rsidRDefault="005D0DDC" w:rsidP="005D0DDC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A54650" w14:textId="235C6E20" w:rsidR="005D0DDC" w:rsidRPr="00D533B8" w:rsidRDefault="00786EC4" w:rsidP="005D0DDC">
            <w:pPr>
              <w:tabs>
                <w:tab w:val="clear" w:pos="907"/>
                <w:tab w:val="left" w:pos="972"/>
              </w:tabs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563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13874654" w14:textId="77777777" w:rsidR="005D0DDC" w:rsidRPr="00D533B8" w:rsidRDefault="005D0DDC" w:rsidP="005D0DDC">
            <w:pPr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7A1C122" w14:textId="1EDCD7CA" w:rsidR="005D0DDC" w:rsidRPr="00D533B8" w:rsidRDefault="00786EC4" w:rsidP="005D0DDC">
            <w:pPr>
              <w:tabs>
                <w:tab w:val="clear" w:pos="907"/>
              </w:tabs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56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D0DDC" w:rsidRPr="00D533B8" w14:paraId="23C95A16" w14:textId="77777777" w:rsidTr="002D69D7">
        <w:tc>
          <w:tcPr>
            <w:tcW w:w="4140" w:type="dxa"/>
            <w:shd w:val="clear" w:color="auto" w:fill="auto"/>
          </w:tcPr>
          <w:p w14:paraId="42B4FFF7" w14:textId="77777777" w:rsidR="005D0DDC" w:rsidRPr="00D533B8" w:rsidRDefault="005D0DDC" w:rsidP="005D0DDC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shd w:val="clear" w:color="auto" w:fill="auto"/>
          </w:tcPr>
          <w:p w14:paraId="34CC7C4D" w14:textId="77777777" w:rsidR="005D0DDC" w:rsidRPr="00D533B8" w:rsidRDefault="005D0DDC" w:rsidP="005D0DDC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A4164" w:rsidRPr="00D533B8" w14:paraId="17E48B87" w14:textId="77777777" w:rsidTr="002D69D7">
        <w:tc>
          <w:tcPr>
            <w:tcW w:w="4140" w:type="dxa"/>
            <w:shd w:val="clear" w:color="auto" w:fill="auto"/>
          </w:tcPr>
          <w:p w14:paraId="7E91B5BC" w14:textId="77777777" w:rsidR="008A4164" w:rsidRPr="00D533B8" w:rsidRDefault="008A4164" w:rsidP="008A4164">
            <w:pPr>
              <w:ind w:hanging="18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F5F2E5" w14:textId="65492E0E" w:rsidR="008A4164" w:rsidRPr="00D533B8" w:rsidRDefault="00786EC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8</w:t>
            </w:r>
            <w:r w:rsidR="00B404FB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809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740FF0" w14:textId="77777777" w:rsidR="008A4164" w:rsidRPr="00D533B8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942E5F" w14:textId="44ACB296" w:rsidR="008A4164" w:rsidRPr="00D533B8" w:rsidRDefault="00786EC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</w:t>
            </w:r>
            <w:r w:rsidR="008A4164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884</w:t>
            </w:r>
          </w:p>
        </w:tc>
        <w:tc>
          <w:tcPr>
            <w:tcW w:w="270" w:type="dxa"/>
            <w:shd w:val="clear" w:color="auto" w:fill="auto"/>
          </w:tcPr>
          <w:p w14:paraId="26C3D798" w14:textId="77777777" w:rsidR="008A4164" w:rsidRPr="00D533B8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3296F8" w14:textId="6E8BCD62" w:rsidR="008A4164" w:rsidRPr="00D533B8" w:rsidRDefault="00786EC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8</w:t>
            </w:r>
            <w:r w:rsidR="00B404FB">
              <w:rPr>
                <w:rFonts w:ascii="Angsana New" w:hAnsi="Angsana New"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9D67D24" w14:textId="77777777" w:rsidR="008A4164" w:rsidRPr="00D533B8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48B87C6" w14:textId="2784E47C" w:rsidR="008A4164" w:rsidRPr="00D533B8" w:rsidRDefault="00786EC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</w:t>
            </w:r>
            <w:r w:rsidR="008A4164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435</w:t>
            </w:r>
          </w:p>
        </w:tc>
      </w:tr>
      <w:tr w:rsidR="008A4164" w:rsidRPr="00D533B8" w14:paraId="58117D7A" w14:textId="77777777" w:rsidTr="002D69D7">
        <w:tc>
          <w:tcPr>
            <w:tcW w:w="4140" w:type="dxa"/>
            <w:shd w:val="clear" w:color="auto" w:fill="auto"/>
          </w:tcPr>
          <w:p w14:paraId="35C9704B" w14:textId="77777777" w:rsidR="008A4164" w:rsidRPr="00D533B8" w:rsidRDefault="008A4164" w:rsidP="008A4164">
            <w:pPr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E5B435" w14:textId="09F7BB1D" w:rsidR="008A4164" w:rsidRPr="00D533B8" w:rsidRDefault="00B404FB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4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3F0942" w14:textId="77777777" w:rsidR="008A4164" w:rsidRPr="00D533B8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2DEB3" w14:textId="39D736C3" w:rsidR="008A4164" w:rsidRPr="00D533B8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498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365BEE" w14:textId="77777777" w:rsidR="008A4164" w:rsidRPr="00D533B8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71B0AC" w14:textId="3C94C9C7" w:rsidR="008A4164" w:rsidRPr="00D533B8" w:rsidRDefault="00B404FB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77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1939006" w14:textId="77777777" w:rsidR="008A4164" w:rsidRPr="00D533B8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5091257" w14:textId="5E00A280" w:rsidR="008A4164" w:rsidRPr="00D533B8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A4164" w:rsidRPr="00D533B8" w14:paraId="33603A73" w14:textId="77777777" w:rsidTr="002D69D7">
        <w:tc>
          <w:tcPr>
            <w:tcW w:w="4140" w:type="dxa"/>
            <w:shd w:val="clear" w:color="auto" w:fill="auto"/>
          </w:tcPr>
          <w:p w14:paraId="3207A469" w14:textId="77777777" w:rsidR="008A4164" w:rsidRPr="00D533B8" w:rsidRDefault="008A4164" w:rsidP="008A416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3B29FB" w14:textId="6B2C9FD3" w:rsidR="008A4164" w:rsidRPr="00D533B8" w:rsidRDefault="00786EC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B404F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C67A37" w14:textId="77777777" w:rsidR="008A4164" w:rsidRPr="00D533B8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4B8FBC" w14:textId="70694FA2" w:rsidR="008A4164" w:rsidRPr="00D533B8" w:rsidRDefault="00786EC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8A41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386</w:t>
            </w:r>
          </w:p>
        </w:tc>
        <w:tc>
          <w:tcPr>
            <w:tcW w:w="270" w:type="dxa"/>
            <w:shd w:val="clear" w:color="auto" w:fill="auto"/>
          </w:tcPr>
          <w:p w14:paraId="0CD5ED9A" w14:textId="77777777" w:rsidR="008A4164" w:rsidRPr="00D533B8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08D94F" w14:textId="72230878" w:rsidR="008A4164" w:rsidRPr="00740626" w:rsidRDefault="00786EC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881BA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211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1C854D32" w14:textId="77777777" w:rsidR="008A4164" w:rsidRPr="00740626" w:rsidRDefault="008A416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EF320F" w14:textId="5256FF79" w:rsidR="008A4164" w:rsidRPr="00D533B8" w:rsidRDefault="00786EC4" w:rsidP="008A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8A4164" w:rsidRPr="0074062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</w:p>
        </w:tc>
      </w:tr>
    </w:tbl>
    <w:p w14:paraId="7471641E" w14:textId="77777777" w:rsidR="005D0DDC" w:rsidRPr="002D69D7" w:rsidRDefault="005D0DDC" w:rsidP="005D0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990"/>
        <w:gridCol w:w="270"/>
        <w:gridCol w:w="1170"/>
        <w:gridCol w:w="270"/>
        <w:gridCol w:w="1170"/>
        <w:gridCol w:w="270"/>
        <w:gridCol w:w="1080"/>
        <w:gridCol w:w="245"/>
        <w:gridCol w:w="1015"/>
      </w:tblGrid>
      <w:tr w:rsidR="002D69D7" w:rsidRPr="00D533B8" w14:paraId="3499306E" w14:textId="77777777" w:rsidTr="002D69D7">
        <w:trPr>
          <w:tblHeader/>
        </w:trPr>
        <w:tc>
          <w:tcPr>
            <w:tcW w:w="2970" w:type="dxa"/>
            <w:shd w:val="clear" w:color="auto" w:fill="auto"/>
          </w:tcPr>
          <w:p w14:paraId="503C9D4A" w14:textId="77777777" w:rsidR="002D69D7" w:rsidRDefault="002D69D7" w:rsidP="00B404FB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480" w:type="dxa"/>
            <w:gridSpan w:val="9"/>
            <w:shd w:val="clear" w:color="auto" w:fill="auto"/>
          </w:tcPr>
          <w:p w14:paraId="54D96F8C" w14:textId="7813700D" w:rsidR="002D69D7" w:rsidRDefault="002D69D7" w:rsidP="00B404FB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eastAsia="MS Mincho"/>
                <w:b/>
                <w:bCs/>
              </w:rPr>
            </w:pPr>
            <w:r w:rsidRPr="00BE4A65">
              <w:rPr>
                <w:rFonts w:eastAsia="MS Mincho" w:hint="cs"/>
                <w:b/>
                <w:bCs/>
                <w:cs/>
              </w:rPr>
              <w:t>งบการเงินรวม</w:t>
            </w:r>
          </w:p>
        </w:tc>
      </w:tr>
      <w:tr w:rsidR="00B404FB" w:rsidRPr="00D533B8" w14:paraId="657C4DF0" w14:textId="77777777" w:rsidTr="002D69D7">
        <w:trPr>
          <w:trHeight w:val="1973"/>
          <w:tblHeader/>
        </w:trPr>
        <w:tc>
          <w:tcPr>
            <w:tcW w:w="2970" w:type="dxa"/>
            <w:shd w:val="clear" w:color="auto" w:fill="auto"/>
            <w:vAlign w:val="bottom"/>
          </w:tcPr>
          <w:p w14:paraId="54B8D877" w14:textId="77777777" w:rsidR="00B404FB" w:rsidRDefault="00B404FB" w:rsidP="002D69D7">
            <w:pPr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  <w:p w14:paraId="2FBD1694" w14:textId="77777777" w:rsidR="002D69D7" w:rsidRDefault="002D69D7" w:rsidP="002D69D7">
            <w:pPr>
              <w:ind w:right="-108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  <w:p w14:paraId="279648C0" w14:textId="77777777" w:rsidR="002D69D7" w:rsidRDefault="002D69D7" w:rsidP="002D69D7">
            <w:pPr>
              <w:ind w:right="-108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  <w:p w14:paraId="65A6ED2C" w14:textId="77777777" w:rsidR="002D69D7" w:rsidRDefault="002D69D7" w:rsidP="002D69D7">
            <w:pPr>
              <w:ind w:right="-108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  <w:p w14:paraId="01AC5B6A" w14:textId="4B71BE86" w:rsidR="00B404FB" w:rsidRPr="003930BB" w:rsidRDefault="00B404FB" w:rsidP="002D69D7">
            <w:pPr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930B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F306322" w14:textId="77777777" w:rsidR="00B404FB" w:rsidRDefault="00B404FB" w:rsidP="002D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5D747027" w14:textId="77777777" w:rsidR="00B404FB" w:rsidRDefault="00B404FB" w:rsidP="002D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2095FEEC" w14:textId="77777777" w:rsidR="00B404FB" w:rsidRDefault="00B404FB" w:rsidP="002D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4C3BAB80" w14:textId="56FF70C4" w:rsidR="00B404FB" w:rsidRPr="00D533B8" w:rsidRDefault="00B404FB" w:rsidP="002D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282F3DF9" w14:textId="487BECC6" w:rsidR="00B404FB" w:rsidRPr="00D533B8" w:rsidRDefault="00786EC4" w:rsidP="002D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  <w:r w:rsidR="00B404FB" w:rsidRPr="00D533B8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 </w:t>
            </w:r>
            <w:r w:rsidR="00B404FB" w:rsidRPr="00D533B8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46970331" w14:textId="77777777" w:rsidR="00B404FB" w:rsidRPr="00D533B8" w:rsidRDefault="00B404FB" w:rsidP="002D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832B2A4" w14:textId="7A404509" w:rsidR="00B404FB" w:rsidRPr="00B404FB" w:rsidRDefault="00B404FB" w:rsidP="002D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404FB">
              <w:rPr>
                <w:rFonts w:ascii="Angsana New" w:eastAsia="MS Mincho" w:hAnsi="Angsana New" w:hint="cs"/>
                <w:sz w:val="30"/>
                <w:szCs w:val="30"/>
                <w:cs/>
              </w:rPr>
              <w:t>ผลกระทบ</w:t>
            </w:r>
            <w:r w:rsidR="002D69D7">
              <w:rPr>
                <w:rFonts w:ascii="Angsana New" w:eastAsia="MS Mincho" w:hAnsi="Angsana New"/>
                <w:sz w:val="30"/>
                <w:szCs w:val="30"/>
              </w:rPr>
              <w:br/>
            </w:r>
            <w:r w:rsidRPr="00B404FB">
              <w:rPr>
                <w:rFonts w:ascii="Angsana New" w:eastAsia="MS Mincho" w:hAnsi="Angsana New" w:hint="cs"/>
                <w:sz w:val="30"/>
                <w:szCs w:val="30"/>
                <w:cs/>
              </w:rPr>
              <w:t>จากการเปลี่ยนแปลงนโยบาย</w:t>
            </w:r>
            <w:r>
              <w:rPr>
                <w:rFonts w:ascii="Angsana New" w:eastAsia="MS Mincho" w:hAnsi="Angsana New"/>
                <w:sz w:val="30"/>
                <w:szCs w:val="30"/>
                <w:cs/>
              </w:rPr>
              <w:br/>
            </w:r>
            <w:r w:rsidRPr="00B404FB">
              <w:rPr>
                <w:rFonts w:ascii="Angsana New" w:eastAsia="MS Mincho" w:hAnsi="Angsana New" w:hint="cs"/>
                <w:sz w:val="30"/>
                <w:szCs w:val="30"/>
                <w:cs/>
              </w:rPr>
              <w:t>การบัญชี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69363A" w14:textId="0363013A" w:rsidR="00B404FB" w:rsidRPr="00D533B8" w:rsidRDefault="00B404FB" w:rsidP="002D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D0A56D" w14:textId="77777777" w:rsidR="00B404FB" w:rsidRPr="00B404FB" w:rsidRDefault="00B404FB" w:rsidP="002D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B436779" w14:textId="77777777" w:rsidR="00B404FB" w:rsidRPr="00B404FB" w:rsidRDefault="00B404FB" w:rsidP="002D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404FB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0990333D" w14:textId="45A91FCE" w:rsidR="00B404FB" w:rsidRPr="00B404FB" w:rsidRDefault="00786EC4" w:rsidP="002D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  <w:r w:rsidR="00B404FB" w:rsidRPr="00B404F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 </w:t>
            </w:r>
            <w:r w:rsidR="00B404FB" w:rsidRPr="00B404FB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  <w:p w14:paraId="190191F9" w14:textId="55A14CE4" w:rsidR="00B404FB" w:rsidRPr="00B404FB" w:rsidRDefault="00B404FB" w:rsidP="002D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404F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49AD69" w14:textId="77777777" w:rsidR="00B404FB" w:rsidRPr="00B404FB" w:rsidRDefault="00B404FB" w:rsidP="002D69D7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eastAsia="MS Mincho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ABA859" w14:textId="726ADA69" w:rsidR="00B404FB" w:rsidRPr="00D533B8" w:rsidRDefault="00B404FB" w:rsidP="002D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บันทึกเป็น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</w:t>
            </w: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(รายจ่าย)</w:t>
            </w:r>
            <w:r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/</w:t>
            </w:r>
            <w:r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รายได้ใน</w:t>
            </w:r>
            <w:r>
              <w:rPr>
                <w:rFonts w:ascii="Angsana New" w:eastAsia="MS Mincho" w:hAnsi="Angsana New"/>
                <w:sz w:val="30"/>
                <w:szCs w:val="30"/>
              </w:rPr>
              <w:br/>
            </w: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กำไรหรือ</w:t>
            </w:r>
          </w:p>
          <w:p w14:paraId="618E7893" w14:textId="536610FC" w:rsidR="00B404FB" w:rsidRPr="00D533B8" w:rsidRDefault="00B404FB" w:rsidP="002D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31B47ABE" w14:textId="77777777" w:rsidR="00B404FB" w:rsidRPr="005325FC" w:rsidRDefault="00B404FB" w:rsidP="002D69D7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eastAsia="MS Mincho"/>
                <w:cs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10090984" w14:textId="77777777" w:rsidR="00B404FB" w:rsidRDefault="00B404FB" w:rsidP="002D69D7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eastAsia="MS Mincho"/>
                <w:b/>
                <w:bCs/>
              </w:rPr>
            </w:pPr>
          </w:p>
          <w:p w14:paraId="40D51A0C" w14:textId="77777777" w:rsidR="00B404FB" w:rsidRDefault="00B404FB" w:rsidP="002D69D7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eastAsia="MS Mincho"/>
                <w:b/>
                <w:bCs/>
              </w:rPr>
            </w:pPr>
          </w:p>
          <w:p w14:paraId="3F48DA49" w14:textId="77777777" w:rsidR="00B404FB" w:rsidRDefault="00B404FB" w:rsidP="002D69D7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eastAsia="MS Mincho"/>
                <w:b/>
                <w:bCs/>
              </w:rPr>
            </w:pPr>
          </w:p>
          <w:p w14:paraId="73D58E9B" w14:textId="4A5523BD" w:rsidR="00B404FB" w:rsidRPr="00D533B8" w:rsidRDefault="00B404FB" w:rsidP="002D69D7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eastAsia="MS Mincho"/>
                <w:b/>
                <w:bCs/>
                <w:lang w:val="en-US"/>
              </w:rPr>
            </w:pPr>
            <w:r w:rsidRPr="00D533B8">
              <w:rPr>
                <w:rFonts w:eastAsia="MS Mincho"/>
                <w:b/>
                <w:bCs/>
                <w:cs/>
              </w:rPr>
              <w:t>ณ วันที่</w:t>
            </w:r>
          </w:p>
          <w:p w14:paraId="62CCCA5D" w14:textId="548F6E76" w:rsidR="00B404FB" w:rsidRPr="00D533B8" w:rsidRDefault="005D20EE" w:rsidP="002D69D7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eastAsia="MS Mincho"/>
                <w:b/>
                <w:bCs/>
                <w:cs/>
              </w:rPr>
            </w:pPr>
            <w:r w:rsidRPr="005D20EE">
              <w:rPr>
                <w:rFonts w:eastAsia="MS Mincho"/>
                <w:b/>
                <w:bCs/>
                <w:lang w:val="en-US"/>
              </w:rPr>
              <w:t>3</w:t>
            </w:r>
            <w:r w:rsidR="00786EC4" w:rsidRPr="00786EC4">
              <w:rPr>
                <w:rFonts w:eastAsia="MS Mincho"/>
                <w:b/>
                <w:bCs/>
                <w:lang w:val="en-US"/>
              </w:rPr>
              <w:t>1</w:t>
            </w:r>
            <w:r w:rsidR="00B404FB" w:rsidRPr="00D533B8">
              <w:rPr>
                <w:rFonts w:eastAsia="MS Mincho"/>
                <w:b/>
                <w:bCs/>
                <w:cs/>
              </w:rPr>
              <w:t xml:space="preserve"> ธันวาคม</w:t>
            </w:r>
          </w:p>
        </w:tc>
      </w:tr>
      <w:tr w:rsidR="002D69D7" w:rsidRPr="00D533B8" w14:paraId="2B7CB5F8" w14:textId="77777777" w:rsidTr="002D69D7">
        <w:trPr>
          <w:tblHeader/>
        </w:trPr>
        <w:tc>
          <w:tcPr>
            <w:tcW w:w="2970" w:type="dxa"/>
            <w:shd w:val="clear" w:color="auto" w:fill="auto"/>
          </w:tcPr>
          <w:p w14:paraId="0EAFDEB6" w14:textId="6A5DBF03" w:rsidR="002D69D7" w:rsidRDefault="002D69D7" w:rsidP="00B404FB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480" w:type="dxa"/>
            <w:gridSpan w:val="9"/>
            <w:shd w:val="clear" w:color="auto" w:fill="auto"/>
          </w:tcPr>
          <w:p w14:paraId="17016497" w14:textId="5F0663A3" w:rsidR="002D69D7" w:rsidRDefault="002D69D7" w:rsidP="00B404FB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eastAsia="MS Mincho"/>
                <w:b/>
                <w:bCs/>
              </w:rPr>
            </w:pPr>
            <w:r w:rsidRPr="00D533B8">
              <w:rPr>
                <w:b/>
                <w:i/>
                <w:iCs/>
                <w:cs/>
              </w:rPr>
              <w:t>(พันบาท)</w:t>
            </w:r>
          </w:p>
        </w:tc>
      </w:tr>
      <w:tr w:rsidR="00B404FB" w:rsidRPr="00D533B8" w14:paraId="0FE4F3D8" w14:textId="77777777" w:rsidTr="002D69D7">
        <w:trPr>
          <w:trHeight w:val="335"/>
        </w:trPr>
        <w:tc>
          <w:tcPr>
            <w:tcW w:w="2970" w:type="dxa"/>
            <w:shd w:val="clear" w:color="auto" w:fill="auto"/>
          </w:tcPr>
          <w:p w14:paraId="27AA0337" w14:textId="2AD5CCB0" w:rsidR="00B404FB" w:rsidRPr="00D533B8" w:rsidRDefault="00786EC4" w:rsidP="00C02F97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86EC4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</w:rPr>
              <w:t>2</w:t>
            </w:r>
            <w:r w:rsidR="005D20EE" w:rsidRPr="005D20EE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</w:rPr>
              <w:t>56</w:t>
            </w:r>
            <w:r w:rsidR="005D20EE" w:rsidRPr="005D20EE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14:paraId="404A1D70" w14:textId="77777777" w:rsidR="00B404FB" w:rsidRPr="00D533B8" w:rsidRDefault="00B404FB" w:rsidP="00C02F97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68729A" w14:textId="77777777" w:rsidR="00B404FB" w:rsidRPr="00D533B8" w:rsidRDefault="00B404FB" w:rsidP="00C02F9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E1C3B91" w14:textId="1E660206" w:rsidR="00B404FB" w:rsidRPr="00D533B8" w:rsidRDefault="00B404FB" w:rsidP="00C02F9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6581DF6" w14:textId="2C720AFC" w:rsidR="00B404FB" w:rsidRPr="00D533B8" w:rsidRDefault="00B404FB" w:rsidP="00C02F9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D826320" w14:textId="77777777" w:rsidR="00B404FB" w:rsidRPr="00D533B8" w:rsidRDefault="00B404FB" w:rsidP="00C02F9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E2186BB" w14:textId="77777777" w:rsidR="00B404FB" w:rsidRPr="00D533B8" w:rsidRDefault="00B404FB" w:rsidP="00C02F9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73AB868" w14:textId="77777777" w:rsidR="00B404FB" w:rsidRPr="00D533B8" w:rsidRDefault="00B404FB" w:rsidP="00C02F9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5" w:type="dxa"/>
            <w:shd w:val="clear" w:color="auto" w:fill="auto"/>
          </w:tcPr>
          <w:p w14:paraId="52C14D04" w14:textId="77777777" w:rsidR="00B404FB" w:rsidRPr="00D533B8" w:rsidRDefault="00B404FB" w:rsidP="00C02F9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5" w:type="dxa"/>
            <w:shd w:val="clear" w:color="auto" w:fill="auto"/>
          </w:tcPr>
          <w:p w14:paraId="5CB4671F" w14:textId="638D005E" w:rsidR="00B404FB" w:rsidRPr="00D533B8" w:rsidRDefault="00B404FB" w:rsidP="00C02F9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404FB" w:rsidRPr="00D533B8" w14:paraId="1F31B5AF" w14:textId="77777777" w:rsidTr="002D69D7">
        <w:tc>
          <w:tcPr>
            <w:tcW w:w="2970" w:type="dxa"/>
            <w:shd w:val="clear" w:color="auto" w:fill="auto"/>
          </w:tcPr>
          <w:p w14:paraId="10057B32" w14:textId="77777777" w:rsidR="00B404FB" w:rsidRPr="00D533B8" w:rsidRDefault="00B404FB" w:rsidP="005325FC">
            <w:pPr>
              <w:tabs>
                <w:tab w:val="clear" w:pos="2807"/>
              </w:tabs>
              <w:spacing w:line="240" w:lineRule="auto"/>
              <w:ind w:right="-111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D533B8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3D53F52C" w14:textId="77777777" w:rsidR="00B404FB" w:rsidRPr="00D533B8" w:rsidRDefault="00B404FB" w:rsidP="00C02F97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72189F" w14:textId="77777777" w:rsidR="00B404FB" w:rsidRPr="00D533B8" w:rsidRDefault="00B404FB" w:rsidP="00C02F9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6A4502F" w14:textId="2401504B" w:rsidR="00B404FB" w:rsidRPr="00D533B8" w:rsidRDefault="00B404FB" w:rsidP="00C02F9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8F161D0" w14:textId="0C25F13C" w:rsidR="00B404FB" w:rsidRPr="00D533B8" w:rsidRDefault="00B404FB" w:rsidP="00C02F9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F4257AE" w14:textId="77777777" w:rsidR="00B404FB" w:rsidRPr="00D533B8" w:rsidRDefault="00B404FB" w:rsidP="00C02F9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F2A965C" w14:textId="77777777" w:rsidR="00B404FB" w:rsidRPr="00D533B8" w:rsidRDefault="00B404FB" w:rsidP="00C02F9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FD733B1" w14:textId="77777777" w:rsidR="00B404FB" w:rsidRPr="00D533B8" w:rsidRDefault="00B404FB" w:rsidP="00C02F9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5" w:type="dxa"/>
            <w:shd w:val="clear" w:color="auto" w:fill="auto"/>
          </w:tcPr>
          <w:p w14:paraId="0DE6F947" w14:textId="77777777" w:rsidR="00B404FB" w:rsidRPr="00D533B8" w:rsidRDefault="00B404FB" w:rsidP="00C02F9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5" w:type="dxa"/>
            <w:shd w:val="clear" w:color="auto" w:fill="auto"/>
          </w:tcPr>
          <w:p w14:paraId="70F5C273" w14:textId="37D6DB50" w:rsidR="00B404FB" w:rsidRPr="00D533B8" w:rsidRDefault="00B404FB" w:rsidP="00C02F9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404FB" w:rsidRPr="00D533B8" w14:paraId="7671E646" w14:textId="77777777" w:rsidTr="002D69D7">
        <w:tc>
          <w:tcPr>
            <w:tcW w:w="2970" w:type="dxa"/>
            <w:shd w:val="clear" w:color="auto" w:fill="auto"/>
          </w:tcPr>
          <w:p w14:paraId="5113B072" w14:textId="77777777" w:rsidR="00B404FB" w:rsidRPr="00D533B8" w:rsidRDefault="00B404FB" w:rsidP="00AD475F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</w:tcPr>
          <w:p w14:paraId="7B64F641" w14:textId="3153BFE0" w:rsidR="00B404FB" w:rsidRPr="00D533B8" w:rsidRDefault="00786EC4" w:rsidP="002D69D7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7</w:t>
            </w: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3A4A641" w14:textId="77777777" w:rsidR="00B404FB" w:rsidRPr="00D533B8" w:rsidRDefault="00B404FB" w:rsidP="00AD475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B9FBB4" w14:textId="5FA6FCEE" w:rsidR="00B404FB" w:rsidRPr="00D533B8" w:rsidRDefault="005D20EE" w:rsidP="00EA7C22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4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B480A94" w14:textId="08A4D632" w:rsidR="00B404FB" w:rsidRPr="00D533B8" w:rsidRDefault="00B404FB" w:rsidP="00AD475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5CAD06B" w14:textId="3B3572FF" w:rsidR="00B404FB" w:rsidRPr="00D533B8" w:rsidRDefault="005D20EE" w:rsidP="00AD475F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3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10AA6E11" w14:textId="77777777" w:rsidR="00B404FB" w:rsidRPr="00D533B8" w:rsidRDefault="00B404FB" w:rsidP="00AD475F">
            <w:pPr>
              <w:spacing w:line="240" w:lineRule="auto"/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54D49CE" w14:textId="74D8AD50" w:rsidR="00B404FB" w:rsidRPr="00D533B8" w:rsidRDefault="00EA7C22" w:rsidP="00EA7C22">
            <w:pPr>
              <w:tabs>
                <w:tab w:val="clear" w:pos="454"/>
                <w:tab w:val="clear" w:pos="68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64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5" w:type="dxa"/>
            <w:shd w:val="clear" w:color="auto" w:fill="auto"/>
          </w:tcPr>
          <w:p w14:paraId="3115568D" w14:textId="77777777" w:rsidR="00B404FB" w:rsidRPr="00D533B8" w:rsidRDefault="00B404FB" w:rsidP="00AD475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1AA63CA9" w14:textId="00294585" w:rsidR="00B404FB" w:rsidRPr="00D533B8" w:rsidRDefault="00786EC4" w:rsidP="00E0277D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48</w:t>
            </w:r>
          </w:p>
        </w:tc>
      </w:tr>
      <w:tr w:rsidR="00B404FB" w:rsidRPr="00D533B8" w14:paraId="0FC3E007" w14:textId="77777777" w:rsidTr="002D69D7">
        <w:tc>
          <w:tcPr>
            <w:tcW w:w="2970" w:type="dxa"/>
            <w:shd w:val="clear" w:color="auto" w:fill="auto"/>
          </w:tcPr>
          <w:p w14:paraId="0A9C0531" w14:textId="1D45C738" w:rsidR="00B404FB" w:rsidRPr="00D533B8" w:rsidRDefault="00B404FB" w:rsidP="00AD475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1E7FE2B9" w14:textId="6D36558F" w:rsidR="00B404FB" w:rsidRPr="00D533B8" w:rsidRDefault="00786EC4" w:rsidP="00AD475F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B404FB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736</w:t>
            </w:r>
          </w:p>
        </w:tc>
        <w:tc>
          <w:tcPr>
            <w:tcW w:w="270" w:type="dxa"/>
          </w:tcPr>
          <w:p w14:paraId="1ABDB372" w14:textId="77777777" w:rsidR="00B404FB" w:rsidRPr="00D533B8" w:rsidRDefault="00B404FB" w:rsidP="00AD475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626109" w14:textId="36BCA692" w:rsidR="00B404FB" w:rsidRPr="00D533B8" w:rsidRDefault="005D20EE" w:rsidP="00EA7C22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670</w:t>
            </w:r>
          </w:p>
        </w:tc>
        <w:tc>
          <w:tcPr>
            <w:tcW w:w="270" w:type="dxa"/>
            <w:shd w:val="clear" w:color="auto" w:fill="auto"/>
          </w:tcPr>
          <w:p w14:paraId="2B299658" w14:textId="17FA036E" w:rsidR="00B404FB" w:rsidRPr="00D533B8" w:rsidRDefault="00B404FB" w:rsidP="00AD475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5797E37" w14:textId="39426F57" w:rsidR="00B404FB" w:rsidRPr="00D533B8" w:rsidRDefault="005D20EE" w:rsidP="00EA7C22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3</w:t>
            </w:r>
            <w:r w:rsidR="00EA7C22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406</w:t>
            </w:r>
          </w:p>
        </w:tc>
        <w:tc>
          <w:tcPr>
            <w:tcW w:w="270" w:type="dxa"/>
            <w:shd w:val="clear" w:color="auto" w:fill="auto"/>
          </w:tcPr>
          <w:p w14:paraId="50EBF26D" w14:textId="77777777" w:rsidR="00B404FB" w:rsidRPr="00D533B8" w:rsidRDefault="00B404FB" w:rsidP="00AD475F">
            <w:pPr>
              <w:spacing w:line="240" w:lineRule="auto"/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6C00F8D" w14:textId="2F7DCBF3" w:rsidR="00B404FB" w:rsidRPr="00D533B8" w:rsidRDefault="00EA7C22" w:rsidP="00EA7C22">
            <w:pPr>
              <w:tabs>
                <w:tab w:val="clear" w:pos="454"/>
                <w:tab w:val="clear" w:pos="68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4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5" w:type="dxa"/>
            <w:shd w:val="clear" w:color="auto" w:fill="auto"/>
          </w:tcPr>
          <w:p w14:paraId="1121406F" w14:textId="77777777" w:rsidR="00B404FB" w:rsidRPr="00D533B8" w:rsidRDefault="00B404FB" w:rsidP="00AD475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43B19C3E" w14:textId="33B24214" w:rsidR="00B404FB" w:rsidRPr="00D533B8" w:rsidRDefault="00786EC4" w:rsidP="00E0277D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02405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98</w:t>
            </w: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A7C22" w:rsidRPr="00D533B8" w14:paraId="65DFB243" w14:textId="77777777" w:rsidTr="002D69D7">
        <w:tc>
          <w:tcPr>
            <w:tcW w:w="2970" w:type="dxa"/>
            <w:shd w:val="clear" w:color="auto" w:fill="auto"/>
          </w:tcPr>
          <w:p w14:paraId="6876166D" w14:textId="4E553E19" w:rsidR="00EA7C22" w:rsidRPr="00D533B8" w:rsidRDefault="00EA7C22" w:rsidP="00EA7C22">
            <w:pPr>
              <w:tabs>
                <w:tab w:val="clear" w:pos="3515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837603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เงินให้กู้ยืมระยะสั้นแก่กิจการ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37603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397D21C1" w14:textId="77777777" w:rsidR="00EA7C22" w:rsidRDefault="00EA7C22" w:rsidP="00EA7C22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9BD6FCB" w14:textId="7788DECC" w:rsidR="00EA7C22" w:rsidRPr="00D533B8" w:rsidRDefault="00786EC4" w:rsidP="00EA7C22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EA7C22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578</w:t>
            </w:r>
          </w:p>
        </w:tc>
        <w:tc>
          <w:tcPr>
            <w:tcW w:w="270" w:type="dxa"/>
          </w:tcPr>
          <w:p w14:paraId="7B83DB95" w14:textId="77777777" w:rsidR="00EA7C22" w:rsidRPr="00D533B8" w:rsidRDefault="00EA7C22" w:rsidP="00EA7C2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018843" w14:textId="77777777" w:rsidR="00EA7C22" w:rsidRDefault="00EA7C22" w:rsidP="00EA7C22">
            <w:pPr>
              <w:spacing w:line="240" w:lineRule="auto"/>
              <w:ind w:right="23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F336212" w14:textId="3CCBAFF6" w:rsidR="00EA7C22" w:rsidRPr="00D533B8" w:rsidRDefault="00EA7C22" w:rsidP="00EA7C22">
            <w:pPr>
              <w:spacing w:line="240" w:lineRule="auto"/>
              <w:ind w:right="2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76A9BF" w14:textId="72317A72" w:rsidR="00EA7C22" w:rsidRPr="00D533B8" w:rsidRDefault="00EA7C22" w:rsidP="00EA7C2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F82ADC2" w14:textId="77777777" w:rsidR="00EA7C22" w:rsidRDefault="00EA7C22" w:rsidP="00EA7C22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A5AC68D" w14:textId="771DE79A" w:rsidR="00EA7C22" w:rsidRPr="00D533B8" w:rsidRDefault="00786EC4" w:rsidP="00EA7C22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EA7C22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578</w:t>
            </w:r>
          </w:p>
        </w:tc>
        <w:tc>
          <w:tcPr>
            <w:tcW w:w="270" w:type="dxa"/>
            <w:shd w:val="clear" w:color="auto" w:fill="auto"/>
          </w:tcPr>
          <w:p w14:paraId="277FD19C" w14:textId="77777777" w:rsidR="00EA7C22" w:rsidRPr="00D533B8" w:rsidRDefault="00EA7C22" w:rsidP="00EA7C22">
            <w:pPr>
              <w:spacing w:line="240" w:lineRule="auto"/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074291" w14:textId="78D8D6CD" w:rsidR="00EA7C22" w:rsidRDefault="00EA7C22" w:rsidP="00EA7C22">
            <w:pPr>
              <w:tabs>
                <w:tab w:val="clear" w:pos="454"/>
                <w:tab w:val="clear" w:pos="68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D9924F6" w14:textId="427665CB" w:rsidR="00EA7C22" w:rsidRPr="00D533B8" w:rsidRDefault="00786EC4" w:rsidP="00EA7C22">
            <w:pPr>
              <w:tabs>
                <w:tab w:val="clear" w:pos="454"/>
                <w:tab w:val="clear" w:pos="68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245" w:type="dxa"/>
            <w:shd w:val="clear" w:color="auto" w:fill="auto"/>
          </w:tcPr>
          <w:p w14:paraId="272BE2A9" w14:textId="77777777" w:rsidR="00EA7C22" w:rsidRPr="00D533B8" w:rsidRDefault="00EA7C22" w:rsidP="00EA7C2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31A55D39" w14:textId="77777777" w:rsidR="00502405" w:rsidRDefault="00502405" w:rsidP="00EA7C22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9A33972" w14:textId="743DDC21" w:rsidR="00EA7C22" w:rsidRPr="00D533B8" w:rsidRDefault="00786EC4" w:rsidP="00502405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02405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7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A7C22" w:rsidRPr="00D533B8" w14:paraId="1FF17D51" w14:textId="77777777" w:rsidTr="002D69D7">
        <w:trPr>
          <w:trHeight w:val="324"/>
        </w:trPr>
        <w:tc>
          <w:tcPr>
            <w:tcW w:w="2970" w:type="dxa"/>
            <w:shd w:val="clear" w:color="auto" w:fill="auto"/>
            <w:vAlign w:val="center"/>
          </w:tcPr>
          <w:p w14:paraId="51C6AB1A" w14:textId="77777777" w:rsidR="00EA7C22" w:rsidRPr="00D533B8" w:rsidRDefault="00EA7C22" w:rsidP="00EA7C22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90" w:type="dxa"/>
            <w:shd w:val="clear" w:color="auto" w:fill="auto"/>
          </w:tcPr>
          <w:p w14:paraId="4D9EDA76" w14:textId="0DFC6750" w:rsidR="00EA7C22" w:rsidRPr="00D533B8" w:rsidRDefault="00786EC4" w:rsidP="00EA7C22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EA7C22">
              <w:rPr>
                <w:rFonts w:ascii="Angsana New" w:hAnsi="Angsana New"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14:paraId="6A6CAA5A" w14:textId="77777777" w:rsidR="00EA7C22" w:rsidRPr="00D533B8" w:rsidRDefault="00EA7C22" w:rsidP="00EA7C2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3AD1F8" w14:textId="6D2A4542" w:rsidR="00EA7C22" w:rsidRPr="00D533B8" w:rsidRDefault="00EA7C22" w:rsidP="00EA7C22">
            <w:pPr>
              <w:spacing w:line="240" w:lineRule="auto"/>
              <w:ind w:right="2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2FCEC9" w14:textId="214633B8" w:rsidR="00EA7C22" w:rsidRPr="00D533B8" w:rsidRDefault="00EA7C22" w:rsidP="00EA7C2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F1CE0C4" w14:textId="49A22C9B" w:rsidR="00EA7C22" w:rsidRPr="00D533B8" w:rsidRDefault="00786EC4" w:rsidP="00EA7C22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EA7C22">
              <w:rPr>
                <w:rFonts w:ascii="Angsana New" w:hAnsi="Angsana New"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270" w:type="dxa"/>
            <w:shd w:val="clear" w:color="auto" w:fill="auto"/>
          </w:tcPr>
          <w:p w14:paraId="71E7A0AF" w14:textId="77777777" w:rsidR="00EA7C22" w:rsidRPr="00D533B8" w:rsidRDefault="00EA7C22" w:rsidP="00EA7C22">
            <w:pPr>
              <w:spacing w:line="240" w:lineRule="auto"/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E0C3F7A" w14:textId="2F4C067F" w:rsidR="00EA7C22" w:rsidRPr="00D533B8" w:rsidRDefault="00786EC4" w:rsidP="00EA7C22">
            <w:pPr>
              <w:tabs>
                <w:tab w:val="clear" w:pos="454"/>
                <w:tab w:val="clear" w:pos="68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EA7C22">
              <w:rPr>
                <w:rFonts w:ascii="Angsana New" w:hAnsi="Angsana New"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245" w:type="dxa"/>
            <w:shd w:val="clear" w:color="auto" w:fill="auto"/>
          </w:tcPr>
          <w:p w14:paraId="16EC065C" w14:textId="77777777" w:rsidR="00EA7C22" w:rsidRPr="00D533B8" w:rsidRDefault="00EA7C22" w:rsidP="00EA7C2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77BCC57E" w14:textId="54D3A43C" w:rsidR="00EA7C22" w:rsidRPr="00D533B8" w:rsidRDefault="005D20EE" w:rsidP="00EA7C22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3</w:t>
            </w:r>
            <w:r w:rsidR="00502405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4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22</w:t>
            </w:r>
          </w:p>
        </w:tc>
      </w:tr>
      <w:tr w:rsidR="00502405" w:rsidRPr="00D533B8" w14:paraId="665F084C" w14:textId="77777777" w:rsidTr="002D69D7">
        <w:tc>
          <w:tcPr>
            <w:tcW w:w="2970" w:type="dxa"/>
            <w:shd w:val="clear" w:color="auto" w:fill="auto"/>
            <w:vAlign w:val="center"/>
          </w:tcPr>
          <w:p w14:paraId="0E6160B9" w14:textId="77777777" w:rsidR="00502405" w:rsidRPr="00D533B8" w:rsidRDefault="00502405" w:rsidP="00502405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  <w:shd w:val="clear" w:color="auto" w:fill="auto"/>
          </w:tcPr>
          <w:p w14:paraId="48C859F2" w14:textId="31E4E8BE" w:rsidR="00502405" w:rsidRPr="00D533B8" w:rsidRDefault="005D20EE" w:rsidP="00502405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4</w:t>
            </w:r>
            <w:r w:rsidR="00502405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446</w:t>
            </w:r>
          </w:p>
        </w:tc>
        <w:tc>
          <w:tcPr>
            <w:tcW w:w="270" w:type="dxa"/>
          </w:tcPr>
          <w:p w14:paraId="7F2F8490" w14:textId="77777777" w:rsidR="00502405" w:rsidRPr="00D533B8" w:rsidRDefault="00502405" w:rsidP="00502405">
            <w:pPr>
              <w:spacing w:line="240" w:lineRule="auto"/>
              <w:ind w:right="2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D0F17B" w14:textId="09AFED77" w:rsidR="00502405" w:rsidRPr="00D533B8" w:rsidRDefault="00502405" w:rsidP="00502405">
            <w:pPr>
              <w:spacing w:line="240" w:lineRule="auto"/>
              <w:ind w:right="2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2F705B" w14:textId="7495CC71" w:rsidR="00502405" w:rsidRPr="00D533B8" w:rsidRDefault="00502405" w:rsidP="00502405">
            <w:pPr>
              <w:spacing w:line="240" w:lineRule="auto"/>
              <w:ind w:right="2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BF62BED" w14:textId="5FCC1D0A" w:rsidR="00502405" w:rsidRPr="00D533B8" w:rsidRDefault="005D20EE" w:rsidP="00502405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4</w:t>
            </w:r>
            <w:r w:rsidR="00502405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446</w:t>
            </w:r>
          </w:p>
        </w:tc>
        <w:tc>
          <w:tcPr>
            <w:tcW w:w="270" w:type="dxa"/>
            <w:shd w:val="clear" w:color="auto" w:fill="auto"/>
          </w:tcPr>
          <w:p w14:paraId="6DFFE6E8" w14:textId="77777777" w:rsidR="00502405" w:rsidRPr="00D533B8" w:rsidRDefault="00502405" w:rsidP="00502405">
            <w:pPr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4A3AE2" w14:textId="39C9C3B5" w:rsidR="00502405" w:rsidRPr="00D533B8" w:rsidRDefault="00502405" w:rsidP="00502405">
            <w:pPr>
              <w:tabs>
                <w:tab w:val="clear" w:pos="454"/>
                <w:tab w:val="clear" w:pos="68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934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5" w:type="dxa"/>
            <w:shd w:val="clear" w:color="auto" w:fill="auto"/>
          </w:tcPr>
          <w:p w14:paraId="73C1B974" w14:textId="77777777" w:rsidR="00502405" w:rsidRPr="00D533B8" w:rsidRDefault="00502405" w:rsidP="0050240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69F490AC" w14:textId="75D298CC" w:rsidR="00502405" w:rsidRPr="00D533B8" w:rsidRDefault="005D20EE" w:rsidP="00502405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3</w:t>
            </w:r>
            <w:r w:rsidR="00502405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5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502405" w:rsidRPr="00D533B8" w14:paraId="036C8C8A" w14:textId="77777777" w:rsidTr="002D69D7">
        <w:tc>
          <w:tcPr>
            <w:tcW w:w="2970" w:type="dxa"/>
            <w:shd w:val="clear" w:color="auto" w:fill="auto"/>
            <w:vAlign w:val="center"/>
          </w:tcPr>
          <w:p w14:paraId="6BD18A4C" w14:textId="0EC1F477" w:rsidR="00502405" w:rsidRPr="00D533B8" w:rsidRDefault="00502405" w:rsidP="00502405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990" w:type="dxa"/>
            <w:shd w:val="clear" w:color="auto" w:fill="auto"/>
          </w:tcPr>
          <w:p w14:paraId="60B367B0" w14:textId="624D824F" w:rsidR="00502405" w:rsidRPr="00D533B8" w:rsidRDefault="00502405" w:rsidP="0050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C474A4" w14:textId="77777777" w:rsidR="00502405" w:rsidRPr="00D533B8" w:rsidRDefault="00502405" w:rsidP="00502405">
            <w:pPr>
              <w:spacing w:line="240" w:lineRule="auto"/>
              <w:ind w:right="2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28F564" w14:textId="1EE5F2FC" w:rsidR="00502405" w:rsidRPr="00D533B8" w:rsidRDefault="005D20EE" w:rsidP="00502405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90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D9DC24C" w14:textId="37CCBAD9" w:rsidR="00502405" w:rsidRPr="00D533B8" w:rsidRDefault="00502405" w:rsidP="00502405">
            <w:pPr>
              <w:spacing w:line="240" w:lineRule="auto"/>
              <w:ind w:right="2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833C504" w14:textId="0DF73838" w:rsidR="00502405" w:rsidRPr="00D533B8" w:rsidRDefault="005D20EE" w:rsidP="00502405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90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519D10B" w14:textId="77777777" w:rsidR="00502405" w:rsidRPr="00D533B8" w:rsidRDefault="00502405" w:rsidP="00502405">
            <w:pPr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A755B61" w14:textId="29FAC579" w:rsidR="00502405" w:rsidRPr="00D533B8" w:rsidRDefault="00786EC4" w:rsidP="00502405">
            <w:pPr>
              <w:tabs>
                <w:tab w:val="clear" w:pos="454"/>
                <w:tab w:val="clear" w:pos="68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245" w:type="dxa"/>
            <w:shd w:val="clear" w:color="auto" w:fill="auto"/>
          </w:tcPr>
          <w:p w14:paraId="533F5D8C" w14:textId="77777777" w:rsidR="00502405" w:rsidRPr="00D533B8" w:rsidRDefault="00502405" w:rsidP="0050240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40F49E5F" w14:textId="5570AB72" w:rsidR="00502405" w:rsidRPr="00D533B8" w:rsidRDefault="00786EC4" w:rsidP="00502405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02405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089</w:t>
            </w:r>
          </w:p>
        </w:tc>
      </w:tr>
      <w:tr w:rsidR="00502405" w:rsidRPr="00D533B8" w14:paraId="7E29E7FE" w14:textId="77777777" w:rsidTr="002D69D7">
        <w:trPr>
          <w:trHeight w:val="315"/>
        </w:trPr>
        <w:tc>
          <w:tcPr>
            <w:tcW w:w="2970" w:type="dxa"/>
            <w:shd w:val="clear" w:color="auto" w:fill="auto"/>
            <w:vAlign w:val="center"/>
          </w:tcPr>
          <w:p w14:paraId="66CE4870" w14:textId="7B6C0672" w:rsidR="00502405" w:rsidRPr="00D533B8" w:rsidRDefault="00502405" w:rsidP="00502405">
            <w:pPr>
              <w:tabs>
                <w:tab w:val="clear" w:pos="3515"/>
              </w:tabs>
              <w:spacing w:line="240" w:lineRule="auto"/>
              <w:ind w:right="-110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ประมาณการ</w:t>
            </w:r>
            <w:r>
              <w:rPr>
                <w:rFonts w:ascii="Angsana New" w:eastAsia="MS Mincho" w:hAnsi="Angsana New"/>
                <w:sz w:val="30"/>
                <w:szCs w:val="30"/>
                <w:cs/>
              </w:rPr>
              <w:t>หนี้สินผลประโยชน์</w:t>
            </w:r>
            <w:r>
              <w:rPr>
                <w:rFonts w:ascii="Angsana New" w:eastAsia="MS Mincho" w:hAnsi="Angsana New"/>
                <w:sz w:val="30"/>
                <w:szCs w:val="30"/>
                <w:cs/>
              </w:rPr>
              <w:br/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  </w:t>
            </w: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990" w:type="dxa"/>
            <w:shd w:val="clear" w:color="auto" w:fill="auto"/>
          </w:tcPr>
          <w:p w14:paraId="4C8EC679" w14:textId="77777777" w:rsidR="00502405" w:rsidRDefault="00502405" w:rsidP="00502405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996061C" w14:textId="16046CE6" w:rsidR="00502405" w:rsidRPr="00D533B8" w:rsidRDefault="005D20EE" w:rsidP="00502405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4</w:t>
            </w:r>
            <w:r w:rsidR="00502405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060</w:t>
            </w:r>
          </w:p>
        </w:tc>
        <w:tc>
          <w:tcPr>
            <w:tcW w:w="270" w:type="dxa"/>
          </w:tcPr>
          <w:p w14:paraId="09C1F860" w14:textId="77777777" w:rsidR="00502405" w:rsidRPr="00D533B8" w:rsidRDefault="00502405" w:rsidP="0050240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15A68D" w14:textId="77777777" w:rsidR="00502405" w:rsidRDefault="00502405" w:rsidP="00502405">
            <w:pPr>
              <w:spacing w:line="240" w:lineRule="auto"/>
              <w:ind w:right="23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3508F09" w14:textId="000135E9" w:rsidR="00502405" w:rsidRPr="00D533B8" w:rsidRDefault="00502405" w:rsidP="00502405">
            <w:pPr>
              <w:spacing w:line="240" w:lineRule="auto"/>
              <w:ind w:right="2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751D8A" w14:textId="725AE002" w:rsidR="00502405" w:rsidRPr="00D533B8" w:rsidRDefault="00502405" w:rsidP="0050240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37FF719" w14:textId="77777777" w:rsidR="00502405" w:rsidRDefault="00502405" w:rsidP="00502405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6FB07E8" w14:textId="0E12C961" w:rsidR="00502405" w:rsidRPr="00D533B8" w:rsidRDefault="005D20EE" w:rsidP="00502405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4</w:t>
            </w:r>
            <w:r w:rsidR="00502405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060</w:t>
            </w:r>
          </w:p>
        </w:tc>
        <w:tc>
          <w:tcPr>
            <w:tcW w:w="270" w:type="dxa"/>
            <w:shd w:val="clear" w:color="auto" w:fill="auto"/>
          </w:tcPr>
          <w:p w14:paraId="276B21C7" w14:textId="77777777" w:rsidR="00502405" w:rsidRPr="00D533B8" w:rsidRDefault="00502405" w:rsidP="0050240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A758A1" w14:textId="32A3C891" w:rsidR="00502405" w:rsidRDefault="00502405" w:rsidP="00502405">
            <w:pPr>
              <w:tabs>
                <w:tab w:val="clear" w:pos="68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3FBA89B" w14:textId="796FBFAF" w:rsidR="00502405" w:rsidRPr="00D533B8" w:rsidRDefault="00786EC4" w:rsidP="00502405">
            <w:pPr>
              <w:tabs>
                <w:tab w:val="clear" w:pos="68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02405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46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5" w:type="dxa"/>
            <w:shd w:val="clear" w:color="auto" w:fill="auto"/>
          </w:tcPr>
          <w:p w14:paraId="78802FED" w14:textId="77777777" w:rsidR="00502405" w:rsidRPr="00D533B8" w:rsidRDefault="00502405" w:rsidP="0050240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7E6FFEAD" w14:textId="77777777" w:rsidR="00502405" w:rsidRDefault="00502405" w:rsidP="00502405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8BB8D55" w14:textId="2C16534E" w:rsidR="00502405" w:rsidRPr="00D533B8" w:rsidRDefault="005D20EE" w:rsidP="00502405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5</w:t>
            </w:r>
            <w:r w:rsidR="00502405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5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22</w:t>
            </w:r>
          </w:p>
        </w:tc>
      </w:tr>
      <w:tr w:rsidR="00502405" w:rsidRPr="00D533B8" w14:paraId="49B4FCEB" w14:textId="77777777" w:rsidTr="00EA7C22">
        <w:tc>
          <w:tcPr>
            <w:tcW w:w="2970" w:type="dxa"/>
            <w:shd w:val="clear" w:color="auto" w:fill="auto"/>
            <w:vAlign w:val="bottom"/>
          </w:tcPr>
          <w:p w14:paraId="28B5ED9E" w14:textId="7CFF3CF8" w:rsidR="00502405" w:rsidRPr="00D533B8" w:rsidRDefault="00502405" w:rsidP="00502405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หมุนเวียน</w:t>
            </w: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6698111" w14:textId="22781775" w:rsidR="00502405" w:rsidRPr="00D533B8" w:rsidRDefault="00786EC4" w:rsidP="00502405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02405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F53DBF6" w14:textId="77777777" w:rsidR="00502405" w:rsidRPr="00D533B8" w:rsidRDefault="00502405" w:rsidP="0050240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BAAFF5D" w14:textId="497DE6B0" w:rsidR="00502405" w:rsidRPr="00D533B8" w:rsidRDefault="00502405" w:rsidP="00502405">
            <w:pPr>
              <w:spacing w:line="240" w:lineRule="auto"/>
              <w:ind w:right="2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894BA1" w14:textId="648C0BBB" w:rsidR="00502405" w:rsidRPr="00D533B8" w:rsidRDefault="00502405" w:rsidP="0050240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6275341" w14:textId="56F24D4D" w:rsidR="00502405" w:rsidRPr="00D533B8" w:rsidRDefault="00786EC4" w:rsidP="00502405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02405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6DB1B083" w14:textId="77777777" w:rsidR="00502405" w:rsidRPr="00D533B8" w:rsidRDefault="00502405" w:rsidP="0050240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4CD91DE" w14:textId="69163BC9" w:rsidR="00502405" w:rsidRPr="00D533B8" w:rsidRDefault="00502405" w:rsidP="00502405">
            <w:pPr>
              <w:tabs>
                <w:tab w:val="clear" w:pos="454"/>
                <w:tab w:val="clear" w:pos="68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5" w:type="dxa"/>
            <w:shd w:val="clear" w:color="auto" w:fill="auto"/>
          </w:tcPr>
          <w:p w14:paraId="6D61CA49" w14:textId="77777777" w:rsidR="00502405" w:rsidRPr="00D533B8" w:rsidRDefault="00502405" w:rsidP="0050240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</w:tcPr>
          <w:p w14:paraId="5B9A4E26" w14:textId="603F64FB" w:rsidR="00502405" w:rsidRPr="00D533B8" w:rsidRDefault="005D20EE" w:rsidP="00502405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309</w:t>
            </w:r>
          </w:p>
        </w:tc>
      </w:tr>
      <w:tr w:rsidR="00502405" w:rsidRPr="00D533B8" w14:paraId="42B55EDD" w14:textId="77777777" w:rsidTr="00EA7C22">
        <w:tc>
          <w:tcPr>
            <w:tcW w:w="2970" w:type="dxa"/>
            <w:shd w:val="clear" w:color="auto" w:fill="auto"/>
            <w:vAlign w:val="bottom"/>
          </w:tcPr>
          <w:p w14:paraId="3F57998A" w14:textId="77777777" w:rsidR="00502405" w:rsidRPr="00D533B8" w:rsidRDefault="00502405" w:rsidP="00502405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AA18A1" w14:textId="177A74F5" w:rsidR="00502405" w:rsidRPr="00D533B8" w:rsidRDefault="00786EC4" w:rsidP="00502405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50240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884</w:t>
            </w:r>
          </w:p>
        </w:tc>
        <w:tc>
          <w:tcPr>
            <w:tcW w:w="270" w:type="dxa"/>
          </w:tcPr>
          <w:p w14:paraId="03DFB06A" w14:textId="77777777" w:rsidR="00502405" w:rsidRPr="00D533B8" w:rsidRDefault="00502405" w:rsidP="0050240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AD592D8" w14:textId="24BFEEB2" w:rsidR="00502405" w:rsidRPr="00D533B8" w:rsidRDefault="00786EC4" w:rsidP="00502405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0240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7E7F95A0" w14:textId="1A138B59" w:rsidR="00502405" w:rsidRPr="00D533B8" w:rsidRDefault="00502405" w:rsidP="0050240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9C23B7" w14:textId="3925DE16" w:rsidR="00502405" w:rsidRPr="00CC6A9D" w:rsidRDefault="00786EC4" w:rsidP="00502405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50240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496</w:t>
            </w:r>
          </w:p>
        </w:tc>
        <w:tc>
          <w:tcPr>
            <w:tcW w:w="270" w:type="dxa"/>
            <w:shd w:val="clear" w:color="auto" w:fill="auto"/>
          </w:tcPr>
          <w:p w14:paraId="241328C8" w14:textId="77777777" w:rsidR="00502405" w:rsidRPr="00D533B8" w:rsidRDefault="00502405" w:rsidP="00502405">
            <w:pPr>
              <w:spacing w:line="240" w:lineRule="auto"/>
              <w:ind w:right="1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103988" w14:textId="0C32A07B" w:rsidR="00502405" w:rsidRPr="00841F32" w:rsidRDefault="00786EC4" w:rsidP="00502405">
            <w:pPr>
              <w:tabs>
                <w:tab w:val="clear" w:pos="680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0240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45" w:type="dxa"/>
            <w:shd w:val="clear" w:color="auto" w:fill="auto"/>
          </w:tcPr>
          <w:p w14:paraId="1F7BC4B7" w14:textId="77777777" w:rsidR="00502405" w:rsidRPr="00D533B8" w:rsidRDefault="00502405" w:rsidP="0050240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365DB2" w14:textId="7586C3C4" w:rsidR="00502405" w:rsidRPr="00D533B8" w:rsidRDefault="00786EC4" w:rsidP="00502405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50240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809</w:t>
            </w:r>
          </w:p>
        </w:tc>
      </w:tr>
      <w:tr w:rsidR="00502405" w:rsidRPr="002D69D7" w14:paraId="1D6A9336" w14:textId="77777777" w:rsidTr="00EA7C22">
        <w:tc>
          <w:tcPr>
            <w:tcW w:w="2970" w:type="dxa"/>
            <w:shd w:val="clear" w:color="auto" w:fill="auto"/>
          </w:tcPr>
          <w:p w14:paraId="43051F06" w14:textId="77777777" w:rsidR="00502405" w:rsidRPr="002D69D7" w:rsidRDefault="00502405" w:rsidP="00502405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368401BF" w14:textId="77777777" w:rsidR="00502405" w:rsidRPr="002D69D7" w:rsidRDefault="00502405" w:rsidP="00502405">
            <w:pPr>
              <w:tabs>
                <w:tab w:val="clear" w:pos="68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FBA4373" w14:textId="77777777" w:rsidR="00502405" w:rsidRPr="002D69D7" w:rsidRDefault="00502405" w:rsidP="0050240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3CA37C0" w14:textId="377F750D" w:rsidR="00502405" w:rsidRPr="002D69D7" w:rsidRDefault="00502405" w:rsidP="0050240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143CAB1" w14:textId="6E6F6D8A" w:rsidR="00502405" w:rsidRPr="002D69D7" w:rsidRDefault="00502405" w:rsidP="0050240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0C394A9" w14:textId="77777777" w:rsidR="00502405" w:rsidRPr="002D69D7" w:rsidRDefault="00502405" w:rsidP="00502405">
            <w:pPr>
              <w:spacing w:line="240" w:lineRule="auto"/>
              <w:ind w:right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A2ADF41" w14:textId="77777777" w:rsidR="00502405" w:rsidRPr="002D69D7" w:rsidRDefault="00502405" w:rsidP="0050240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9C38703" w14:textId="77777777" w:rsidR="00502405" w:rsidRPr="002D69D7" w:rsidRDefault="00502405" w:rsidP="00502405">
            <w:pPr>
              <w:spacing w:line="240" w:lineRule="auto"/>
              <w:ind w:right="21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5" w:type="dxa"/>
            <w:shd w:val="clear" w:color="auto" w:fill="auto"/>
          </w:tcPr>
          <w:p w14:paraId="4D1F375F" w14:textId="77777777" w:rsidR="00502405" w:rsidRPr="002D69D7" w:rsidRDefault="00502405" w:rsidP="0050240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  <w:shd w:val="clear" w:color="auto" w:fill="auto"/>
          </w:tcPr>
          <w:p w14:paraId="419C1F53" w14:textId="5023C485" w:rsidR="00502405" w:rsidRPr="002D69D7" w:rsidRDefault="00502405" w:rsidP="0050240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02405" w:rsidRPr="00D533B8" w14:paraId="34FEEEDB" w14:textId="77777777" w:rsidTr="002D69D7">
        <w:tc>
          <w:tcPr>
            <w:tcW w:w="2970" w:type="dxa"/>
            <w:shd w:val="clear" w:color="auto" w:fill="auto"/>
          </w:tcPr>
          <w:p w14:paraId="540DFD67" w14:textId="77777777" w:rsidR="00502405" w:rsidRPr="00D533B8" w:rsidRDefault="00502405" w:rsidP="00502405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7BF2DD6" w14:textId="77777777" w:rsidR="00502405" w:rsidRPr="00D533B8" w:rsidRDefault="00502405" w:rsidP="00502405">
            <w:pPr>
              <w:tabs>
                <w:tab w:val="clear" w:pos="68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C4E4747" w14:textId="77777777" w:rsidR="00502405" w:rsidRPr="00D533B8" w:rsidRDefault="00502405" w:rsidP="00502405">
            <w:pPr>
              <w:tabs>
                <w:tab w:val="decimal" w:pos="135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2115526" w14:textId="77777777" w:rsidR="00502405" w:rsidRPr="00D533B8" w:rsidRDefault="00502405" w:rsidP="00502405">
            <w:pPr>
              <w:tabs>
                <w:tab w:val="decimal" w:pos="135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DFC4AEE" w14:textId="77777777" w:rsidR="00502405" w:rsidRPr="00D533B8" w:rsidRDefault="00502405" w:rsidP="00502405">
            <w:pPr>
              <w:tabs>
                <w:tab w:val="decimal" w:pos="135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2D341D0" w14:textId="77777777" w:rsidR="00502405" w:rsidRPr="00D533B8" w:rsidRDefault="00502405" w:rsidP="00502405">
            <w:pPr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D9088A1" w14:textId="77777777" w:rsidR="00502405" w:rsidRPr="00D533B8" w:rsidRDefault="00502405" w:rsidP="0050240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D64794" w14:textId="77777777" w:rsidR="00502405" w:rsidRPr="00D533B8" w:rsidRDefault="00502405" w:rsidP="00502405">
            <w:pPr>
              <w:spacing w:line="240" w:lineRule="auto"/>
              <w:ind w:right="2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5" w:type="dxa"/>
            <w:shd w:val="clear" w:color="auto" w:fill="auto"/>
          </w:tcPr>
          <w:p w14:paraId="5384D05B" w14:textId="77777777" w:rsidR="00502405" w:rsidRPr="00D533B8" w:rsidRDefault="00502405" w:rsidP="0050240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5" w:type="dxa"/>
            <w:shd w:val="clear" w:color="auto" w:fill="auto"/>
          </w:tcPr>
          <w:p w14:paraId="293A19DD" w14:textId="77777777" w:rsidR="00502405" w:rsidRPr="00D533B8" w:rsidRDefault="00502405" w:rsidP="0050240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02405" w:rsidRPr="00D533B8" w14:paraId="6EF1256C" w14:textId="77777777" w:rsidTr="002D69D7">
        <w:tc>
          <w:tcPr>
            <w:tcW w:w="2970" w:type="dxa"/>
            <w:shd w:val="clear" w:color="auto" w:fill="auto"/>
          </w:tcPr>
          <w:p w14:paraId="1739EFE4" w14:textId="77777777" w:rsidR="00502405" w:rsidRPr="00D533B8" w:rsidRDefault="00502405" w:rsidP="00502405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4B4BABF" w14:textId="77777777" w:rsidR="00502405" w:rsidRPr="00D533B8" w:rsidRDefault="00502405" w:rsidP="00502405">
            <w:pPr>
              <w:tabs>
                <w:tab w:val="clear" w:pos="68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46CFEB6" w14:textId="77777777" w:rsidR="00502405" w:rsidRPr="00D533B8" w:rsidRDefault="00502405" w:rsidP="00502405">
            <w:pPr>
              <w:tabs>
                <w:tab w:val="decimal" w:pos="135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4747757" w14:textId="77777777" w:rsidR="00502405" w:rsidRPr="00D533B8" w:rsidRDefault="00502405" w:rsidP="00502405">
            <w:pPr>
              <w:tabs>
                <w:tab w:val="decimal" w:pos="135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3131BAD" w14:textId="77777777" w:rsidR="00502405" w:rsidRPr="00D533B8" w:rsidRDefault="00502405" w:rsidP="00502405">
            <w:pPr>
              <w:tabs>
                <w:tab w:val="decimal" w:pos="135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F1971DF" w14:textId="77777777" w:rsidR="00502405" w:rsidRPr="00D533B8" w:rsidRDefault="00502405" w:rsidP="00502405">
            <w:pPr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E32506C" w14:textId="77777777" w:rsidR="00502405" w:rsidRPr="00D533B8" w:rsidRDefault="00502405" w:rsidP="0050240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B444C52" w14:textId="77777777" w:rsidR="00502405" w:rsidRPr="00D533B8" w:rsidRDefault="00502405" w:rsidP="00502405">
            <w:pPr>
              <w:spacing w:line="240" w:lineRule="auto"/>
              <w:ind w:right="2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5" w:type="dxa"/>
            <w:shd w:val="clear" w:color="auto" w:fill="auto"/>
          </w:tcPr>
          <w:p w14:paraId="3630E731" w14:textId="77777777" w:rsidR="00502405" w:rsidRPr="00D533B8" w:rsidRDefault="00502405" w:rsidP="0050240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5" w:type="dxa"/>
            <w:shd w:val="clear" w:color="auto" w:fill="auto"/>
          </w:tcPr>
          <w:p w14:paraId="0D2210F4" w14:textId="77777777" w:rsidR="00502405" w:rsidRPr="00D533B8" w:rsidRDefault="00502405" w:rsidP="0050240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02405" w:rsidRPr="00D533B8" w14:paraId="6BF30357" w14:textId="77777777" w:rsidTr="002D69D7">
        <w:tc>
          <w:tcPr>
            <w:tcW w:w="2970" w:type="dxa"/>
            <w:shd w:val="clear" w:color="auto" w:fill="auto"/>
          </w:tcPr>
          <w:p w14:paraId="781B849D" w14:textId="77777777" w:rsidR="00502405" w:rsidRPr="00D533B8" w:rsidRDefault="00502405" w:rsidP="00502405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2BB6AFA" w14:textId="77777777" w:rsidR="00502405" w:rsidRPr="00D533B8" w:rsidRDefault="00502405" w:rsidP="00502405">
            <w:pPr>
              <w:tabs>
                <w:tab w:val="clear" w:pos="68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B03EC6E" w14:textId="77777777" w:rsidR="00502405" w:rsidRPr="00D533B8" w:rsidRDefault="00502405" w:rsidP="00502405">
            <w:pPr>
              <w:tabs>
                <w:tab w:val="decimal" w:pos="135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0924294" w14:textId="77777777" w:rsidR="00502405" w:rsidRPr="00D533B8" w:rsidRDefault="00502405" w:rsidP="00502405">
            <w:pPr>
              <w:tabs>
                <w:tab w:val="decimal" w:pos="135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611031A" w14:textId="77777777" w:rsidR="00502405" w:rsidRPr="00D533B8" w:rsidRDefault="00502405" w:rsidP="00502405">
            <w:pPr>
              <w:tabs>
                <w:tab w:val="decimal" w:pos="135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5B0E665" w14:textId="77777777" w:rsidR="00502405" w:rsidRPr="00D533B8" w:rsidRDefault="00502405" w:rsidP="00502405">
            <w:pPr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E838463" w14:textId="77777777" w:rsidR="00502405" w:rsidRPr="00D533B8" w:rsidRDefault="00502405" w:rsidP="0050240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67A9FAE" w14:textId="77777777" w:rsidR="00502405" w:rsidRPr="00D533B8" w:rsidRDefault="00502405" w:rsidP="00502405">
            <w:pPr>
              <w:spacing w:line="240" w:lineRule="auto"/>
              <w:ind w:right="2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5" w:type="dxa"/>
            <w:shd w:val="clear" w:color="auto" w:fill="auto"/>
          </w:tcPr>
          <w:p w14:paraId="594CCE9F" w14:textId="77777777" w:rsidR="00502405" w:rsidRPr="00D533B8" w:rsidRDefault="00502405" w:rsidP="0050240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5" w:type="dxa"/>
            <w:shd w:val="clear" w:color="auto" w:fill="auto"/>
          </w:tcPr>
          <w:p w14:paraId="729F7FB4" w14:textId="77777777" w:rsidR="00502405" w:rsidRPr="00D533B8" w:rsidRDefault="00502405" w:rsidP="0050240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02405" w:rsidRPr="00D533B8" w14:paraId="40A9FF9D" w14:textId="77777777" w:rsidTr="002D69D7">
        <w:tc>
          <w:tcPr>
            <w:tcW w:w="2970" w:type="dxa"/>
            <w:shd w:val="clear" w:color="auto" w:fill="auto"/>
          </w:tcPr>
          <w:p w14:paraId="1C9E5337" w14:textId="77777777" w:rsidR="00502405" w:rsidRPr="00D533B8" w:rsidRDefault="00502405" w:rsidP="00502405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D533B8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00EB1B3C" w14:textId="77777777" w:rsidR="00502405" w:rsidRPr="00D533B8" w:rsidRDefault="00502405" w:rsidP="00502405">
            <w:pPr>
              <w:tabs>
                <w:tab w:val="clear" w:pos="68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1ACEBB2" w14:textId="77777777" w:rsidR="00502405" w:rsidRPr="00D533B8" w:rsidRDefault="00502405" w:rsidP="00502405">
            <w:pPr>
              <w:tabs>
                <w:tab w:val="decimal" w:pos="135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447E403" w14:textId="17BA5072" w:rsidR="00502405" w:rsidRPr="00D533B8" w:rsidRDefault="00502405" w:rsidP="00502405">
            <w:pPr>
              <w:tabs>
                <w:tab w:val="decimal" w:pos="135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6806D64" w14:textId="3FC99AE4" w:rsidR="00502405" w:rsidRPr="00D533B8" w:rsidRDefault="00502405" w:rsidP="00502405">
            <w:pPr>
              <w:tabs>
                <w:tab w:val="decimal" w:pos="135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7F16FB2" w14:textId="77777777" w:rsidR="00502405" w:rsidRPr="00D533B8" w:rsidRDefault="00502405" w:rsidP="00502405">
            <w:pPr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456C0DB" w14:textId="77777777" w:rsidR="00502405" w:rsidRPr="00D533B8" w:rsidRDefault="00502405" w:rsidP="0050240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F314616" w14:textId="77777777" w:rsidR="00502405" w:rsidRPr="00D533B8" w:rsidRDefault="00502405" w:rsidP="00502405">
            <w:pPr>
              <w:spacing w:line="240" w:lineRule="auto"/>
              <w:ind w:right="2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5" w:type="dxa"/>
            <w:shd w:val="clear" w:color="auto" w:fill="auto"/>
          </w:tcPr>
          <w:p w14:paraId="105A7A22" w14:textId="77777777" w:rsidR="00502405" w:rsidRPr="00D533B8" w:rsidRDefault="00502405" w:rsidP="0050240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5" w:type="dxa"/>
            <w:shd w:val="clear" w:color="auto" w:fill="auto"/>
          </w:tcPr>
          <w:p w14:paraId="7A0C3068" w14:textId="62212B76" w:rsidR="00502405" w:rsidRPr="00D533B8" w:rsidRDefault="00502405" w:rsidP="0050240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02405" w:rsidRPr="00D533B8" w14:paraId="664F9EE3" w14:textId="77777777" w:rsidTr="002D69D7">
        <w:tc>
          <w:tcPr>
            <w:tcW w:w="2970" w:type="dxa"/>
            <w:shd w:val="clear" w:color="auto" w:fill="auto"/>
          </w:tcPr>
          <w:p w14:paraId="6EDC5A1F" w14:textId="774049F7" w:rsidR="00502405" w:rsidRDefault="00502405" w:rsidP="00502405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990" w:type="dxa"/>
            <w:shd w:val="clear" w:color="auto" w:fill="auto"/>
          </w:tcPr>
          <w:p w14:paraId="167A3E24" w14:textId="01C92EEB" w:rsidR="00502405" w:rsidRPr="005325FC" w:rsidRDefault="00502405" w:rsidP="00502405">
            <w:pPr>
              <w:tabs>
                <w:tab w:val="clear" w:pos="680"/>
                <w:tab w:val="clear" w:pos="164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908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7E84675" w14:textId="77777777" w:rsidR="00502405" w:rsidRPr="00D533B8" w:rsidRDefault="00502405" w:rsidP="00502405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C2026D" w14:textId="6076692C" w:rsidR="00502405" w:rsidRPr="00D533B8" w:rsidRDefault="00502405" w:rsidP="003F4FC0">
            <w:pPr>
              <w:spacing w:line="240" w:lineRule="auto"/>
              <w:ind w:right="2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AEADB0" w14:textId="3201A274" w:rsidR="00502405" w:rsidRPr="00D533B8" w:rsidRDefault="00502405" w:rsidP="00502405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A4A2522" w14:textId="559EB4A3" w:rsidR="00502405" w:rsidRDefault="003F4FC0" w:rsidP="003F4FC0">
            <w:pPr>
              <w:tabs>
                <w:tab w:val="clear" w:pos="907"/>
                <w:tab w:val="left" w:pos="100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001AE2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908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97F6E48" w14:textId="77777777" w:rsidR="00502405" w:rsidRPr="00D533B8" w:rsidRDefault="00502405" w:rsidP="00502405">
            <w:pPr>
              <w:tabs>
                <w:tab w:val="left" w:pos="1234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8B68D55" w14:textId="3063621C" w:rsidR="00502405" w:rsidRPr="007756A1" w:rsidRDefault="00786EC4" w:rsidP="003F4FC0">
            <w:pPr>
              <w:tabs>
                <w:tab w:val="clear" w:pos="454"/>
                <w:tab w:val="clear" w:pos="68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245" w:type="dxa"/>
            <w:shd w:val="clear" w:color="auto" w:fill="auto"/>
          </w:tcPr>
          <w:p w14:paraId="1E58D32B" w14:textId="77777777" w:rsidR="00502405" w:rsidRPr="00D533B8" w:rsidRDefault="00502405" w:rsidP="0050240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3C8F7386" w14:textId="271FABE4" w:rsidR="00502405" w:rsidRPr="00D533B8" w:rsidRDefault="003F4FC0" w:rsidP="00502405">
            <w:pPr>
              <w:tabs>
                <w:tab w:val="clear" w:pos="68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655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02405" w:rsidRPr="00D533B8" w14:paraId="1199FE2E" w14:textId="77777777" w:rsidTr="002D69D7">
        <w:tc>
          <w:tcPr>
            <w:tcW w:w="2970" w:type="dxa"/>
            <w:shd w:val="clear" w:color="auto" w:fill="auto"/>
          </w:tcPr>
          <w:p w14:paraId="75588A9A" w14:textId="6AC89228" w:rsidR="00502405" w:rsidRDefault="00502405" w:rsidP="00502405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60CA2C8E" w14:textId="342F60E4" w:rsidR="00502405" w:rsidRDefault="00502405" w:rsidP="00502405">
            <w:pPr>
              <w:tabs>
                <w:tab w:val="clear" w:pos="680"/>
                <w:tab w:val="clear" w:pos="164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076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1BF9D06" w14:textId="77777777" w:rsidR="00502405" w:rsidRPr="00D533B8" w:rsidRDefault="00502405" w:rsidP="00502405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ED287B" w14:textId="328FC9D1" w:rsidR="00502405" w:rsidRPr="00D533B8" w:rsidRDefault="00786EC4" w:rsidP="003F4FC0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8</w:t>
            </w: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71C321B" w14:textId="44E3D19C" w:rsidR="00502405" w:rsidRPr="00D533B8" w:rsidRDefault="00502405" w:rsidP="00502405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BB0C94" w14:textId="757995A1" w:rsidR="00502405" w:rsidRDefault="003F4FC0" w:rsidP="003F4FC0">
            <w:pPr>
              <w:tabs>
                <w:tab w:val="clear" w:pos="907"/>
                <w:tab w:val="left" w:pos="100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895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5DE4A47" w14:textId="77777777" w:rsidR="00502405" w:rsidRPr="00D533B8" w:rsidRDefault="00502405" w:rsidP="00502405">
            <w:pPr>
              <w:tabs>
                <w:tab w:val="left" w:pos="1234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BD46EB2" w14:textId="430E2D67" w:rsidR="00502405" w:rsidRPr="007756A1" w:rsidRDefault="003F4FC0" w:rsidP="003F4FC0">
            <w:pPr>
              <w:tabs>
                <w:tab w:val="clear" w:pos="454"/>
                <w:tab w:val="clear" w:pos="68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783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5" w:type="dxa"/>
            <w:shd w:val="clear" w:color="auto" w:fill="auto"/>
          </w:tcPr>
          <w:p w14:paraId="3FA76187" w14:textId="77777777" w:rsidR="00502405" w:rsidRPr="00D533B8" w:rsidRDefault="00502405" w:rsidP="0050240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74B9A91F" w14:textId="54FE2D22" w:rsidR="00502405" w:rsidRPr="00D533B8" w:rsidRDefault="003F4FC0" w:rsidP="00502405">
            <w:pPr>
              <w:tabs>
                <w:tab w:val="clear" w:pos="68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678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02405" w:rsidRPr="00D533B8" w14:paraId="629428E6" w14:textId="77777777" w:rsidTr="00502405">
        <w:tc>
          <w:tcPr>
            <w:tcW w:w="2970" w:type="dxa"/>
            <w:shd w:val="clear" w:color="auto" w:fill="auto"/>
          </w:tcPr>
          <w:p w14:paraId="3B58FEA0" w14:textId="010D3793" w:rsidR="00502405" w:rsidRPr="00D533B8" w:rsidRDefault="00502405" w:rsidP="00502405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02D16D1" w14:textId="6A33135D" w:rsidR="00502405" w:rsidRPr="00D533B8" w:rsidRDefault="00502405" w:rsidP="00502405">
            <w:pPr>
              <w:tabs>
                <w:tab w:val="clear" w:pos="680"/>
                <w:tab w:val="clear" w:pos="164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FB17B7A" w14:textId="77777777" w:rsidR="00502405" w:rsidRPr="00D533B8" w:rsidRDefault="00502405" w:rsidP="00502405">
            <w:pPr>
              <w:spacing w:line="240" w:lineRule="auto"/>
              <w:ind w:right="2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84AA62" w14:textId="362F29C0" w:rsidR="00502405" w:rsidRPr="00D533B8" w:rsidRDefault="00786EC4" w:rsidP="003F4FC0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270" w:type="dxa"/>
            <w:shd w:val="clear" w:color="auto" w:fill="auto"/>
          </w:tcPr>
          <w:p w14:paraId="3CD12FD6" w14:textId="0F36FC95" w:rsidR="00502405" w:rsidRPr="00D533B8" w:rsidRDefault="00502405" w:rsidP="00502405">
            <w:pPr>
              <w:spacing w:line="240" w:lineRule="auto"/>
              <w:ind w:right="2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024EB66" w14:textId="61DF3157" w:rsidR="00502405" w:rsidRPr="00D533B8" w:rsidRDefault="003F4FC0" w:rsidP="003F4FC0">
            <w:pPr>
              <w:tabs>
                <w:tab w:val="clear" w:pos="907"/>
                <w:tab w:val="left" w:pos="100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6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3678CE8" w14:textId="77777777" w:rsidR="00502405" w:rsidRPr="00D533B8" w:rsidRDefault="00502405" w:rsidP="00502405">
            <w:pPr>
              <w:tabs>
                <w:tab w:val="left" w:pos="1234"/>
              </w:tabs>
              <w:spacing w:line="240" w:lineRule="auto"/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6958CDB" w14:textId="131288A9" w:rsidR="00502405" w:rsidRPr="007756A1" w:rsidRDefault="00786EC4" w:rsidP="003F4FC0">
            <w:pPr>
              <w:tabs>
                <w:tab w:val="clear" w:pos="454"/>
                <w:tab w:val="clear" w:pos="68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245" w:type="dxa"/>
            <w:shd w:val="clear" w:color="auto" w:fill="auto"/>
          </w:tcPr>
          <w:p w14:paraId="0249689B" w14:textId="77777777" w:rsidR="00502405" w:rsidRPr="00D533B8" w:rsidRDefault="00502405" w:rsidP="0050240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</w:tcPr>
          <w:p w14:paraId="553EBAE1" w14:textId="6D451411" w:rsidR="00502405" w:rsidRPr="00D533B8" w:rsidRDefault="003F4FC0" w:rsidP="00502405">
            <w:pPr>
              <w:tabs>
                <w:tab w:val="clear" w:pos="68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77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02405" w:rsidRPr="00C26289" w14:paraId="194CDDA2" w14:textId="77777777" w:rsidTr="00502405">
        <w:tc>
          <w:tcPr>
            <w:tcW w:w="2970" w:type="dxa"/>
            <w:shd w:val="clear" w:color="auto" w:fill="auto"/>
            <w:vAlign w:val="bottom"/>
          </w:tcPr>
          <w:p w14:paraId="68F1E442" w14:textId="77777777" w:rsidR="00502405" w:rsidRPr="00D533B8" w:rsidRDefault="00502405" w:rsidP="00502405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CE969D" w14:textId="23E97FEA" w:rsidR="00502405" w:rsidRPr="00EB6C2B" w:rsidRDefault="00502405" w:rsidP="00502405">
            <w:pPr>
              <w:tabs>
                <w:tab w:val="clear" w:pos="680"/>
                <w:tab w:val="clear" w:pos="164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6C2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EB6C2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498</w:t>
            </w:r>
            <w:r w:rsidRPr="00EB6C2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1ED76B5" w14:textId="77777777" w:rsidR="00502405" w:rsidRPr="00D533B8" w:rsidRDefault="00502405" w:rsidP="00502405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D289F56" w14:textId="2DB0EDBB" w:rsidR="00502405" w:rsidRPr="00D533B8" w:rsidRDefault="005D20EE" w:rsidP="003F4FC0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434</w:t>
            </w:r>
          </w:p>
        </w:tc>
        <w:tc>
          <w:tcPr>
            <w:tcW w:w="270" w:type="dxa"/>
            <w:shd w:val="clear" w:color="auto" w:fill="auto"/>
          </w:tcPr>
          <w:p w14:paraId="6A74C852" w14:textId="3B894BAA" w:rsidR="00502405" w:rsidRPr="00D533B8" w:rsidRDefault="00502405" w:rsidP="00502405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35CFFA" w14:textId="092482F4" w:rsidR="00502405" w:rsidRPr="007756A1" w:rsidRDefault="003F4FC0" w:rsidP="003F4FC0">
            <w:pPr>
              <w:tabs>
                <w:tab w:val="clear" w:pos="907"/>
                <w:tab w:val="left" w:pos="1003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064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47869A9" w14:textId="77777777" w:rsidR="00502405" w:rsidRPr="00D533B8" w:rsidRDefault="00502405" w:rsidP="00502405">
            <w:pPr>
              <w:tabs>
                <w:tab w:val="left" w:pos="1234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7A48F2" w14:textId="75A1618C" w:rsidR="00502405" w:rsidRPr="007756A1" w:rsidRDefault="003F4FC0" w:rsidP="003F4FC0">
            <w:pPr>
              <w:tabs>
                <w:tab w:val="clear" w:pos="454"/>
                <w:tab w:val="clear" w:pos="68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346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5" w:type="dxa"/>
            <w:shd w:val="clear" w:color="auto" w:fill="auto"/>
          </w:tcPr>
          <w:p w14:paraId="104D2982" w14:textId="77777777" w:rsidR="00502405" w:rsidRPr="00D533B8" w:rsidRDefault="00502405" w:rsidP="0050240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3E1F8A" w14:textId="698B2F66" w:rsidR="00502405" w:rsidRPr="00C26289" w:rsidRDefault="003F4FC0" w:rsidP="00502405">
            <w:pPr>
              <w:tabs>
                <w:tab w:val="clear" w:pos="68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502405" w:rsidRPr="002D69D7" w14:paraId="35654510" w14:textId="77777777" w:rsidTr="00502405">
        <w:tc>
          <w:tcPr>
            <w:tcW w:w="2970" w:type="dxa"/>
            <w:shd w:val="clear" w:color="auto" w:fill="auto"/>
            <w:vAlign w:val="bottom"/>
          </w:tcPr>
          <w:p w14:paraId="34DF43EE" w14:textId="77777777" w:rsidR="00502405" w:rsidRPr="002D69D7" w:rsidRDefault="00502405" w:rsidP="00502405">
            <w:pPr>
              <w:spacing w:line="240" w:lineRule="auto"/>
              <w:rPr>
                <w:rFonts w:ascii="Angsana New" w:eastAsia="MS Mincho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743DBE26" w14:textId="77777777" w:rsidR="00502405" w:rsidRPr="002D69D7" w:rsidRDefault="00502405" w:rsidP="00502405">
            <w:pPr>
              <w:tabs>
                <w:tab w:val="clear" w:pos="680"/>
                <w:tab w:val="clear" w:pos="907"/>
              </w:tabs>
              <w:spacing w:line="240" w:lineRule="auto"/>
              <w:ind w:right="70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048DBB23" w14:textId="77777777" w:rsidR="00502405" w:rsidRPr="002D69D7" w:rsidRDefault="00502405" w:rsidP="00502405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6D3ED6A" w14:textId="4DEFD365" w:rsidR="00502405" w:rsidRPr="002D69D7" w:rsidRDefault="00502405" w:rsidP="00502405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7FB4BCF3" w14:textId="3A757345" w:rsidR="00502405" w:rsidRPr="002D69D7" w:rsidRDefault="00502405" w:rsidP="00502405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53C1ADF0" w14:textId="77777777" w:rsidR="00502405" w:rsidRPr="002D69D7" w:rsidRDefault="00502405" w:rsidP="00502405">
            <w:pPr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483AAD2C" w14:textId="77777777" w:rsidR="00502405" w:rsidRPr="002D69D7" w:rsidRDefault="00502405" w:rsidP="00502405">
            <w:pPr>
              <w:tabs>
                <w:tab w:val="left" w:pos="1234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E125AC9" w14:textId="77777777" w:rsidR="00502405" w:rsidRPr="002D69D7" w:rsidRDefault="00502405" w:rsidP="00502405">
            <w:pPr>
              <w:spacing w:line="240" w:lineRule="auto"/>
              <w:ind w:right="306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45" w:type="dxa"/>
            <w:shd w:val="clear" w:color="auto" w:fill="auto"/>
          </w:tcPr>
          <w:p w14:paraId="713196C6" w14:textId="77777777" w:rsidR="00502405" w:rsidRPr="002D69D7" w:rsidRDefault="00502405" w:rsidP="00502405">
            <w:pPr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  <w:shd w:val="clear" w:color="auto" w:fill="auto"/>
          </w:tcPr>
          <w:p w14:paraId="16722E42" w14:textId="2E16F41C" w:rsidR="00502405" w:rsidRPr="002D69D7" w:rsidRDefault="00502405" w:rsidP="00502405">
            <w:pPr>
              <w:tabs>
                <w:tab w:val="clear" w:pos="454"/>
                <w:tab w:val="clear" w:pos="907"/>
                <w:tab w:val="left" w:pos="457"/>
              </w:tabs>
              <w:spacing w:line="240" w:lineRule="auto"/>
              <w:ind w:right="54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502405" w:rsidRPr="00D533B8" w14:paraId="75649124" w14:textId="77777777" w:rsidTr="00502405">
        <w:tc>
          <w:tcPr>
            <w:tcW w:w="2970" w:type="dxa"/>
            <w:shd w:val="clear" w:color="auto" w:fill="auto"/>
            <w:vAlign w:val="bottom"/>
          </w:tcPr>
          <w:p w14:paraId="09173B4D" w14:textId="77777777" w:rsidR="00502405" w:rsidRPr="00D533B8" w:rsidRDefault="00502405" w:rsidP="00502405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5B4AAD32" w14:textId="6DC9D85A" w:rsidR="00502405" w:rsidRPr="00D533B8" w:rsidRDefault="00786EC4" w:rsidP="00502405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50240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386</w:t>
            </w:r>
          </w:p>
        </w:tc>
        <w:tc>
          <w:tcPr>
            <w:tcW w:w="270" w:type="dxa"/>
          </w:tcPr>
          <w:p w14:paraId="55E1A637" w14:textId="77777777" w:rsidR="00502405" w:rsidRPr="00D533B8" w:rsidRDefault="00502405" w:rsidP="0050240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FDE9157" w14:textId="55F4FB41" w:rsidR="00502405" w:rsidRPr="00D533B8" w:rsidRDefault="00786EC4" w:rsidP="003F4FC0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3F4FC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046</w:t>
            </w:r>
          </w:p>
        </w:tc>
        <w:tc>
          <w:tcPr>
            <w:tcW w:w="270" w:type="dxa"/>
            <w:shd w:val="clear" w:color="auto" w:fill="auto"/>
          </w:tcPr>
          <w:p w14:paraId="5AE34828" w14:textId="4B47E30F" w:rsidR="00502405" w:rsidRPr="00D533B8" w:rsidRDefault="00502405" w:rsidP="0050240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C53FD12" w14:textId="48F03804" w:rsidR="00502405" w:rsidRPr="00D533B8" w:rsidRDefault="00786EC4" w:rsidP="003F4FC0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3F4FC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43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D2093E0" w14:textId="77777777" w:rsidR="00502405" w:rsidRPr="00D533B8" w:rsidRDefault="00502405" w:rsidP="00502405">
            <w:pPr>
              <w:tabs>
                <w:tab w:val="left" w:pos="1234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5D5C747" w14:textId="69C5E4EA" w:rsidR="00502405" w:rsidRPr="003F4FC0" w:rsidRDefault="005D20EE" w:rsidP="003F4FC0">
            <w:pPr>
              <w:tabs>
                <w:tab w:val="clear" w:pos="454"/>
                <w:tab w:val="clear" w:pos="680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967</w:t>
            </w:r>
          </w:p>
        </w:tc>
        <w:tc>
          <w:tcPr>
            <w:tcW w:w="245" w:type="dxa"/>
            <w:shd w:val="clear" w:color="auto" w:fill="auto"/>
          </w:tcPr>
          <w:p w14:paraId="754AAC88" w14:textId="77777777" w:rsidR="00502405" w:rsidRPr="00D533B8" w:rsidRDefault="00502405" w:rsidP="0050240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  <w:shd w:val="clear" w:color="auto" w:fill="auto"/>
          </w:tcPr>
          <w:p w14:paraId="4CC9D105" w14:textId="58B1328A" w:rsidR="00502405" w:rsidRPr="00D533B8" w:rsidRDefault="00786EC4" w:rsidP="003F4FC0">
            <w:pPr>
              <w:tabs>
                <w:tab w:val="clear" w:pos="680"/>
                <w:tab w:val="clear" w:pos="907"/>
                <w:tab w:val="left" w:pos="730"/>
                <w:tab w:val="left" w:pos="1003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3F4FC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399</w:t>
            </w:r>
          </w:p>
        </w:tc>
      </w:tr>
    </w:tbl>
    <w:p w14:paraId="0A9B1DE6" w14:textId="77777777" w:rsidR="00255DF0" w:rsidRPr="002D69D7" w:rsidRDefault="00255DF0">
      <w:pPr>
        <w:rPr>
          <w:sz w:val="24"/>
          <w:szCs w:val="24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990"/>
        <w:gridCol w:w="270"/>
        <w:gridCol w:w="1170"/>
        <w:gridCol w:w="270"/>
        <w:gridCol w:w="1170"/>
        <w:gridCol w:w="245"/>
        <w:gridCol w:w="1105"/>
        <w:gridCol w:w="270"/>
        <w:gridCol w:w="990"/>
      </w:tblGrid>
      <w:tr w:rsidR="000356CC" w:rsidRPr="00D533B8" w14:paraId="7CD25BA9" w14:textId="77777777" w:rsidTr="00ED3EBD">
        <w:trPr>
          <w:tblHeader/>
        </w:trPr>
        <w:tc>
          <w:tcPr>
            <w:tcW w:w="2970" w:type="dxa"/>
            <w:shd w:val="clear" w:color="auto" w:fill="auto"/>
          </w:tcPr>
          <w:p w14:paraId="3AF411BC" w14:textId="1A1D194F" w:rsidR="000356CC" w:rsidRPr="00D533B8" w:rsidRDefault="000356CC" w:rsidP="00185B8C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6480" w:type="dxa"/>
            <w:gridSpan w:val="9"/>
            <w:shd w:val="clear" w:color="auto" w:fill="auto"/>
          </w:tcPr>
          <w:p w14:paraId="7BF839E7" w14:textId="2496E21C" w:rsidR="000356CC" w:rsidRPr="00D533B8" w:rsidRDefault="000356CC" w:rsidP="00185B8C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eastAsia="MS Mincho"/>
                <w:b/>
                <w:bCs/>
                <w:cs/>
              </w:rPr>
            </w:pPr>
            <w:r w:rsidRPr="00BE4A65">
              <w:rPr>
                <w:rFonts w:eastAsia="MS Mincho" w:hint="cs"/>
                <w:b/>
                <w:bCs/>
                <w:cs/>
              </w:rPr>
              <w:t>งบการเงินรวม</w:t>
            </w:r>
          </w:p>
        </w:tc>
      </w:tr>
      <w:tr w:rsidR="008A4164" w:rsidRPr="00D533B8" w14:paraId="34AECB1A" w14:textId="77777777" w:rsidTr="002D69D7">
        <w:trPr>
          <w:tblHeader/>
        </w:trPr>
        <w:tc>
          <w:tcPr>
            <w:tcW w:w="2970" w:type="dxa"/>
            <w:shd w:val="clear" w:color="auto" w:fill="auto"/>
          </w:tcPr>
          <w:p w14:paraId="2D134F44" w14:textId="77777777" w:rsidR="008A4164" w:rsidRPr="00D533B8" w:rsidRDefault="008A4164" w:rsidP="00185B8C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8D4BAB2" w14:textId="77777777" w:rsidR="008A4164" w:rsidRPr="00D533B8" w:rsidRDefault="008A4164" w:rsidP="00185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40B1414" w14:textId="77777777" w:rsidR="008A4164" w:rsidRPr="00D533B8" w:rsidRDefault="008A4164" w:rsidP="00185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80E462A" w14:textId="227B0B1F" w:rsidR="008A4164" w:rsidRPr="00D533B8" w:rsidRDefault="008A4164" w:rsidP="00185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บันทึกเป็น</w:t>
            </w:r>
            <w:r w:rsidR="00C065E0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</w:t>
            </w: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(รายจ่าย)</w:t>
            </w:r>
            <w:r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/</w:t>
            </w:r>
            <w:r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45" w:type="dxa"/>
            <w:shd w:val="clear" w:color="auto" w:fill="auto"/>
          </w:tcPr>
          <w:p w14:paraId="06A69FB0" w14:textId="77777777" w:rsidR="008A4164" w:rsidRPr="00D533B8" w:rsidRDefault="008A4164" w:rsidP="00185B8C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eastAsia="MS Mincho"/>
                <w:cs/>
              </w:rPr>
            </w:pPr>
          </w:p>
        </w:tc>
        <w:tc>
          <w:tcPr>
            <w:tcW w:w="1105" w:type="dxa"/>
          </w:tcPr>
          <w:p w14:paraId="4148E207" w14:textId="77777777" w:rsidR="008A4164" w:rsidRPr="00D533B8" w:rsidRDefault="008A4164" w:rsidP="00185B8C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eastAsia="MS Mincho"/>
                <w:b/>
                <w:bCs/>
                <w:cs/>
              </w:rPr>
            </w:pPr>
          </w:p>
        </w:tc>
        <w:tc>
          <w:tcPr>
            <w:tcW w:w="270" w:type="dxa"/>
          </w:tcPr>
          <w:p w14:paraId="2413FE23" w14:textId="77777777" w:rsidR="008A4164" w:rsidRPr="00D533B8" w:rsidRDefault="008A4164" w:rsidP="00185B8C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eastAsia="MS Mincho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E094528" w14:textId="77777777" w:rsidR="008A4164" w:rsidRPr="00D533B8" w:rsidRDefault="008A4164" w:rsidP="00185B8C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eastAsia="MS Mincho"/>
                <w:b/>
                <w:bCs/>
                <w:cs/>
              </w:rPr>
            </w:pPr>
          </w:p>
        </w:tc>
      </w:tr>
      <w:tr w:rsidR="008A4164" w:rsidRPr="00D533B8" w14:paraId="3FC517BA" w14:textId="77777777" w:rsidTr="002D69D7">
        <w:trPr>
          <w:tblHeader/>
        </w:trPr>
        <w:tc>
          <w:tcPr>
            <w:tcW w:w="2970" w:type="dxa"/>
            <w:shd w:val="clear" w:color="auto" w:fill="auto"/>
          </w:tcPr>
          <w:p w14:paraId="30B2676F" w14:textId="77777777" w:rsidR="008A4164" w:rsidRDefault="008A4164" w:rsidP="00185B8C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  <w:p w14:paraId="4736CFA3" w14:textId="77777777" w:rsidR="008A4164" w:rsidRPr="003930BB" w:rsidRDefault="008A4164" w:rsidP="00185B8C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930B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1CC8708A" w14:textId="77777777" w:rsidR="008A4164" w:rsidRPr="00D533B8" w:rsidRDefault="008A4164" w:rsidP="00185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50922D2E" w14:textId="61A40B26" w:rsidR="008A4164" w:rsidRPr="00D533B8" w:rsidRDefault="00786EC4" w:rsidP="00185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  <w:r w:rsidR="008A4164" w:rsidRPr="00D533B8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 </w:t>
            </w:r>
            <w:r w:rsidR="008A4164" w:rsidRPr="00D533B8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shd w:val="clear" w:color="auto" w:fill="auto"/>
          </w:tcPr>
          <w:p w14:paraId="12DC2FC1" w14:textId="77777777" w:rsidR="008A4164" w:rsidRPr="00D533B8" w:rsidRDefault="008A4164" w:rsidP="00185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420C420" w14:textId="77777777" w:rsidR="008A4164" w:rsidRPr="00D533B8" w:rsidRDefault="008A4164" w:rsidP="00185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กำไรหรือ</w:t>
            </w:r>
          </w:p>
          <w:p w14:paraId="1810BE45" w14:textId="77777777" w:rsidR="008A4164" w:rsidRPr="00D533B8" w:rsidRDefault="008A4164" w:rsidP="00185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55600AD9" w14:textId="77777777" w:rsidR="008A4164" w:rsidRPr="00D533B8" w:rsidRDefault="008A4164" w:rsidP="00185B8C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eastAsia="MS Mincho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08CFFFF" w14:textId="77777777" w:rsidR="008A4164" w:rsidRPr="00D533B8" w:rsidRDefault="008A4164" w:rsidP="00185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5" w:type="dxa"/>
            <w:shd w:val="clear" w:color="auto" w:fill="auto"/>
          </w:tcPr>
          <w:p w14:paraId="1C45B953" w14:textId="77777777" w:rsidR="008A4164" w:rsidRPr="005325FC" w:rsidRDefault="008A4164" w:rsidP="00185B8C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eastAsia="MS Mincho"/>
                <w:cs/>
              </w:rPr>
            </w:pPr>
          </w:p>
        </w:tc>
        <w:tc>
          <w:tcPr>
            <w:tcW w:w="1105" w:type="dxa"/>
          </w:tcPr>
          <w:p w14:paraId="39E356E8" w14:textId="77777777" w:rsidR="008A4164" w:rsidRPr="005325FC" w:rsidRDefault="008A4164" w:rsidP="00185B8C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eastAsia="MS Mincho"/>
                <w:cs/>
              </w:rPr>
            </w:pPr>
            <w:r w:rsidRPr="005325FC">
              <w:rPr>
                <w:rFonts w:eastAsia="MS Mincho" w:hint="cs"/>
                <w:cs/>
              </w:rPr>
              <w:t>ได้มาจากการรวมธุรกิจ</w:t>
            </w:r>
          </w:p>
        </w:tc>
        <w:tc>
          <w:tcPr>
            <w:tcW w:w="270" w:type="dxa"/>
          </w:tcPr>
          <w:p w14:paraId="6189CD22" w14:textId="77777777" w:rsidR="008A4164" w:rsidRPr="00D533B8" w:rsidRDefault="008A4164" w:rsidP="00185B8C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eastAsia="MS Mincho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E8F7CCC" w14:textId="77777777" w:rsidR="008A4164" w:rsidRPr="00D533B8" w:rsidRDefault="008A4164" w:rsidP="00185B8C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eastAsia="MS Mincho"/>
                <w:b/>
                <w:bCs/>
                <w:lang w:val="en-US"/>
              </w:rPr>
            </w:pPr>
            <w:r w:rsidRPr="00D533B8">
              <w:rPr>
                <w:rFonts w:eastAsia="MS Mincho"/>
                <w:b/>
                <w:bCs/>
                <w:cs/>
              </w:rPr>
              <w:t>ณ วันที่</w:t>
            </w:r>
          </w:p>
          <w:p w14:paraId="61B38A14" w14:textId="302647F3" w:rsidR="008A4164" w:rsidRPr="00D533B8" w:rsidRDefault="005D20EE" w:rsidP="00185B8C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eastAsia="MS Mincho"/>
                <w:b/>
                <w:bCs/>
                <w:cs/>
              </w:rPr>
            </w:pPr>
            <w:r w:rsidRPr="005D20EE">
              <w:rPr>
                <w:rFonts w:eastAsia="MS Mincho"/>
                <w:b/>
                <w:bCs/>
                <w:lang w:val="en-US"/>
              </w:rPr>
              <w:t>3</w:t>
            </w:r>
            <w:r w:rsidR="00786EC4" w:rsidRPr="00786EC4">
              <w:rPr>
                <w:rFonts w:eastAsia="MS Mincho"/>
                <w:b/>
                <w:bCs/>
                <w:lang w:val="en-US"/>
              </w:rPr>
              <w:t>1</w:t>
            </w:r>
            <w:r w:rsidR="008A4164" w:rsidRPr="00D533B8">
              <w:rPr>
                <w:rFonts w:eastAsia="MS Mincho"/>
                <w:b/>
                <w:bCs/>
                <w:cs/>
              </w:rPr>
              <w:t xml:space="preserve"> ธันวาคม</w:t>
            </w:r>
          </w:p>
        </w:tc>
      </w:tr>
      <w:tr w:rsidR="008A4164" w:rsidRPr="00BE4A65" w14:paraId="2053E896" w14:textId="77777777" w:rsidTr="002D69D7">
        <w:trPr>
          <w:tblHeader/>
        </w:trPr>
        <w:tc>
          <w:tcPr>
            <w:tcW w:w="2970" w:type="dxa"/>
            <w:shd w:val="clear" w:color="auto" w:fill="auto"/>
          </w:tcPr>
          <w:p w14:paraId="072C1B15" w14:textId="77777777" w:rsidR="008A4164" w:rsidRPr="00D533B8" w:rsidRDefault="008A4164" w:rsidP="00185B8C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6480" w:type="dxa"/>
            <w:gridSpan w:val="9"/>
          </w:tcPr>
          <w:p w14:paraId="4217A64E" w14:textId="77777777" w:rsidR="008A4164" w:rsidRPr="00BE4A65" w:rsidRDefault="008A4164" w:rsidP="00185B8C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eastAsia="MS Mincho"/>
                <w:i/>
                <w:iCs/>
                <w:cs/>
              </w:rPr>
            </w:pPr>
            <w:r>
              <w:rPr>
                <w:rFonts w:eastAsia="MS Mincho" w:hint="cs"/>
                <w:i/>
                <w:iCs/>
                <w:cs/>
              </w:rPr>
              <w:t>(พันบาท)</w:t>
            </w:r>
          </w:p>
        </w:tc>
      </w:tr>
      <w:tr w:rsidR="008A4164" w:rsidRPr="00D533B8" w14:paraId="55F9C935" w14:textId="77777777" w:rsidTr="00C065E0">
        <w:trPr>
          <w:trHeight w:val="335"/>
        </w:trPr>
        <w:tc>
          <w:tcPr>
            <w:tcW w:w="2970" w:type="dxa"/>
            <w:shd w:val="clear" w:color="auto" w:fill="auto"/>
          </w:tcPr>
          <w:p w14:paraId="4E0E8BB2" w14:textId="551497D9" w:rsidR="008A4164" w:rsidRPr="00D533B8" w:rsidRDefault="00786EC4" w:rsidP="00185B8C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86EC4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</w:rPr>
              <w:t>2</w:t>
            </w:r>
            <w:r w:rsidR="005D20EE" w:rsidRPr="005D20EE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</w:rPr>
              <w:t>56</w:t>
            </w:r>
            <w:r w:rsidRPr="00786EC4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14:paraId="1F121743" w14:textId="77777777" w:rsidR="008A4164" w:rsidRPr="00D533B8" w:rsidRDefault="008A4164" w:rsidP="00185B8C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41338E3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07A243F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8CD5F2D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9C91677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5" w:type="dxa"/>
            <w:shd w:val="clear" w:color="auto" w:fill="auto"/>
          </w:tcPr>
          <w:p w14:paraId="626FBA41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5" w:type="dxa"/>
          </w:tcPr>
          <w:p w14:paraId="73494672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D2086C3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3DED0B7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A4164" w:rsidRPr="00D533B8" w14:paraId="3B3B5ABD" w14:textId="77777777" w:rsidTr="00C065E0">
        <w:tc>
          <w:tcPr>
            <w:tcW w:w="2970" w:type="dxa"/>
            <w:shd w:val="clear" w:color="auto" w:fill="auto"/>
          </w:tcPr>
          <w:p w14:paraId="6AA8D017" w14:textId="77777777" w:rsidR="008A4164" w:rsidRPr="00D533B8" w:rsidRDefault="008A4164" w:rsidP="00185B8C">
            <w:pPr>
              <w:tabs>
                <w:tab w:val="clear" w:pos="2807"/>
              </w:tabs>
              <w:spacing w:line="240" w:lineRule="auto"/>
              <w:ind w:right="-111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D533B8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6943FA63" w14:textId="77777777" w:rsidR="008A4164" w:rsidRPr="00D533B8" w:rsidRDefault="008A4164" w:rsidP="00185B8C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FE9A7B7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1D40C11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EDFDA4A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CC63B4D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5" w:type="dxa"/>
            <w:shd w:val="clear" w:color="auto" w:fill="auto"/>
          </w:tcPr>
          <w:p w14:paraId="7BDDBA88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5" w:type="dxa"/>
          </w:tcPr>
          <w:p w14:paraId="0449F124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3B49DC3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31517B5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A4164" w:rsidRPr="00D533B8" w14:paraId="7A114721" w14:textId="77777777" w:rsidTr="00C065E0">
        <w:tc>
          <w:tcPr>
            <w:tcW w:w="2970" w:type="dxa"/>
            <w:shd w:val="clear" w:color="auto" w:fill="auto"/>
          </w:tcPr>
          <w:p w14:paraId="6F14D249" w14:textId="77777777" w:rsidR="008A4164" w:rsidRPr="00D533B8" w:rsidRDefault="008A4164" w:rsidP="00185B8C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</w:tcPr>
          <w:p w14:paraId="0CD41B41" w14:textId="77777777" w:rsidR="008A4164" w:rsidRPr="00D533B8" w:rsidRDefault="008A4164" w:rsidP="00185B8C">
            <w:pPr>
              <w:tabs>
                <w:tab w:val="clear" w:pos="454"/>
                <w:tab w:val="clear" w:pos="680"/>
              </w:tabs>
              <w:spacing w:line="240" w:lineRule="auto"/>
              <w:ind w:right="2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265345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95562EC" w14:textId="48430E54" w:rsidR="008A4164" w:rsidRPr="00D533B8" w:rsidRDefault="00786EC4" w:rsidP="00185B8C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 w:hint="cs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786EC4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BC0BDF0" w14:textId="77777777" w:rsidR="008A4164" w:rsidRPr="00D533B8" w:rsidRDefault="008A4164" w:rsidP="00185B8C">
            <w:pPr>
              <w:spacing w:line="240" w:lineRule="auto"/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C43A7F6" w14:textId="77777777" w:rsidR="008A4164" w:rsidRPr="00D533B8" w:rsidRDefault="008A4164" w:rsidP="00185B8C">
            <w:pPr>
              <w:tabs>
                <w:tab w:val="clear" w:pos="454"/>
                <w:tab w:val="clear" w:pos="680"/>
              </w:tabs>
              <w:spacing w:line="240" w:lineRule="auto"/>
              <w:ind w:right="2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3A8F40F0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24BB1659" w14:textId="77777777" w:rsidR="008A4164" w:rsidRPr="00D533B8" w:rsidRDefault="008A4164" w:rsidP="00185B8C">
            <w:pPr>
              <w:tabs>
                <w:tab w:val="clear" w:pos="454"/>
                <w:tab w:val="clear" w:pos="680"/>
              </w:tabs>
              <w:spacing w:line="240" w:lineRule="auto"/>
              <w:ind w:right="2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552209" w14:textId="77777777" w:rsidR="008A4164" w:rsidRPr="00D533B8" w:rsidRDefault="008A4164" w:rsidP="00185B8C">
            <w:pPr>
              <w:spacing w:line="240" w:lineRule="auto"/>
              <w:ind w:right="30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507749C" w14:textId="6761E058" w:rsidR="008A4164" w:rsidRPr="00D533B8" w:rsidRDefault="00786EC4" w:rsidP="00185B8C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7</w:t>
            </w: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A4164" w:rsidRPr="00D533B8" w14:paraId="617E5A9D" w14:textId="77777777" w:rsidTr="00C065E0">
        <w:tc>
          <w:tcPr>
            <w:tcW w:w="2970" w:type="dxa"/>
            <w:shd w:val="clear" w:color="auto" w:fill="auto"/>
          </w:tcPr>
          <w:p w14:paraId="03E2C19E" w14:textId="7074C43A" w:rsidR="008A4164" w:rsidRPr="00D533B8" w:rsidRDefault="008A4164" w:rsidP="00185B8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 w:rsidR="00C065E0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990" w:type="dxa"/>
            <w:shd w:val="clear" w:color="auto" w:fill="auto"/>
          </w:tcPr>
          <w:p w14:paraId="2D2A6AFE" w14:textId="3D88A296" w:rsidR="008A4164" w:rsidRPr="00D533B8" w:rsidRDefault="00786EC4" w:rsidP="00185B8C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8A4164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68</w:t>
            </w: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F576CA3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7EF854D" w14:textId="5B0BAEC9" w:rsidR="008A4164" w:rsidRPr="00D533B8" w:rsidRDefault="005D20EE" w:rsidP="00185B8C">
            <w:pPr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 w:hint="cs"/>
                <w:sz w:val="30"/>
                <w:szCs w:val="30"/>
              </w:rPr>
              <w:t>55</w:t>
            </w:r>
          </w:p>
        </w:tc>
        <w:tc>
          <w:tcPr>
            <w:tcW w:w="270" w:type="dxa"/>
            <w:shd w:val="clear" w:color="auto" w:fill="auto"/>
          </w:tcPr>
          <w:p w14:paraId="6AD9BDE0" w14:textId="77777777" w:rsidR="008A4164" w:rsidRPr="00D533B8" w:rsidRDefault="008A4164" w:rsidP="00185B8C">
            <w:pPr>
              <w:spacing w:line="240" w:lineRule="auto"/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E563196" w14:textId="77777777" w:rsidR="008A4164" w:rsidRPr="00D533B8" w:rsidRDefault="008A4164" w:rsidP="00185B8C">
            <w:pPr>
              <w:tabs>
                <w:tab w:val="clear" w:pos="454"/>
                <w:tab w:val="clear" w:pos="680"/>
              </w:tabs>
              <w:spacing w:line="240" w:lineRule="auto"/>
              <w:ind w:right="2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0BB92109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58350C11" w14:textId="77777777" w:rsidR="008A4164" w:rsidRPr="00D533B8" w:rsidRDefault="008A4164" w:rsidP="00185B8C">
            <w:pPr>
              <w:tabs>
                <w:tab w:val="clear" w:pos="454"/>
                <w:tab w:val="clear" w:pos="680"/>
              </w:tabs>
              <w:spacing w:line="240" w:lineRule="auto"/>
              <w:ind w:right="2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1CD20E" w14:textId="77777777" w:rsidR="008A4164" w:rsidRPr="00D533B8" w:rsidRDefault="008A4164" w:rsidP="00185B8C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AB30974" w14:textId="629134F1" w:rsidR="008A4164" w:rsidRPr="00D533B8" w:rsidRDefault="00786EC4" w:rsidP="00185B8C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8A4164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736</w:t>
            </w:r>
          </w:p>
        </w:tc>
      </w:tr>
      <w:tr w:rsidR="008A4164" w:rsidRPr="00D533B8" w14:paraId="6345BCD9" w14:textId="77777777" w:rsidTr="00C065E0">
        <w:tc>
          <w:tcPr>
            <w:tcW w:w="2970" w:type="dxa"/>
            <w:shd w:val="clear" w:color="auto" w:fill="auto"/>
          </w:tcPr>
          <w:p w14:paraId="47673112" w14:textId="77777777" w:rsidR="008A4164" w:rsidRPr="00D533B8" w:rsidRDefault="008A4164" w:rsidP="00185B8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37603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เงินให้กู้ยืมระยะสั้นแก่กิจการ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837603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5CD258ED" w14:textId="77777777" w:rsidR="008A4164" w:rsidRDefault="008A4164" w:rsidP="00185B8C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CAA70B1" w14:textId="4000EA50" w:rsidR="008A4164" w:rsidRPr="00D533B8" w:rsidRDefault="00786EC4" w:rsidP="00185B8C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8A4164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738</w:t>
            </w:r>
          </w:p>
        </w:tc>
        <w:tc>
          <w:tcPr>
            <w:tcW w:w="270" w:type="dxa"/>
            <w:shd w:val="clear" w:color="auto" w:fill="auto"/>
          </w:tcPr>
          <w:p w14:paraId="01B1DBB2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45E148" w14:textId="77777777" w:rsidR="008A4164" w:rsidRDefault="008A4164" w:rsidP="00185B8C">
            <w:pPr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6E041AD" w14:textId="6DE090BD" w:rsidR="008A4164" w:rsidRPr="00D533B8" w:rsidRDefault="008A4164" w:rsidP="00185B8C">
            <w:pPr>
              <w:tabs>
                <w:tab w:val="clear" w:pos="68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60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444755E" w14:textId="77777777" w:rsidR="008A4164" w:rsidRPr="00D533B8" w:rsidRDefault="008A4164" w:rsidP="00185B8C">
            <w:pPr>
              <w:spacing w:line="240" w:lineRule="auto"/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1578A18" w14:textId="77777777" w:rsidR="008A4164" w:rsidRDefault="008A4164" w:rsidP="00185B8C">
            <w:pPr>
              <w:tabs>
                <w:tab w:val="clear" w:pos="454"/>
                <w:tab w:val="clear" w:pos="680"/>
              </w:tabs>
              <w:spacing w:line="240" w:lineRule="auto"/>
              <w:ind w:right="25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6596069" w14:textId="77777777" w:rsidR="008A4164" w:rsidRPr="00D533B8" w:rsidRDefault="008A4164" w:rsidP="00185B8C">
            <w:pPr>
              <w:tabs>
                <w:tab w:val="clear" w:pos="454"/>
                <w:tab w:val="clear" w:pos="680"/>
              </w:tabs>
              <w:spacing w:line="240" w:lineRule="auto"/>
              <w:ind w:right="2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7DD45DA1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5718EBC0" w14:textId="77777777" w:rsidR="008A4164" w:rsidRDefault="008A4164" w:rsidP="00185B8C">
            <w:pPr>
              <w:tabs>
                <w:tab w:val="clear" w:pos="454"/>
                <w:tab w:val="clear" w:pos="680"/>
              </w:tabs>
              <w:spacing w:line="240" w:lineRule="auto"/>
              <w:ind w:right="25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2190987" w14:textId="77777777" w:rsidR="008A4164" w:rsidRPr="00D533B8" w:rsidRDefault="008A4164" w:rsidP="00185B8C">
            <w:pPr>
              <w:tabs>
                <w:tab w:val="clear" w:pos="454"/>
                <w:tab w:val="clear" w:pos="680"/>
              </w:tabs>
              <w:spacing w:line="240" w:lineRule="auto"/>
              <w:ind w:right="2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8F65A5" w14:textId="77777777" w:rsidR="008A4164" w:rsidRPr="00D533B8" w:rsidRDefault="008A4164" w:rsidP="00185B8C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93B5079" w14:textId="77777777" w:rsidR="008A4164" w:rsidRDefault="008A4164" w:rsidP="00185B8C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38AEA27" w14:textId="287E100E" w:rsidR="008A4164" w:rsidRPr="00D533B8" w:rsidRDefault="00786EC4" w:rsidP="00185B8C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8A4164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578</w:t>
            </w:r>
          </w:p>
        </w:tc>
      </w:tr>
      <w:tr w:rsidR="008A4164" w:rsidRPr="00D533B8" w14:paraId="5B7542F7" w14:textId="77777777" w:rsidTr="00C065E0">
        <w:trPr>
          <w:trHeight w:val="324"/>
        </w:trPr>
        <w:tc>
          <w:tcPr>
            <w:tcW w:w="2970" w:type="dxa"/>
            <w:shd w:val="clear" w:color="auto" w:fill="auto"/>
            <w:vAlign w:val="center"/>
          </w:tcPr>
          <w:p w14:paraId="056AB324" w14:textId="77777777" w:rsidR="008A4164" w:rsidRPr="00D533B8" w:rsidRDefault="008A4164" w:rsidP="00185B8C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90" w:type="dxa"/>
            <w:shd w:val="clear" w:color="auto" w:fill="auto"/>
          </w:tcPr>
          <w:p w14:paraId="69672B8A" w14:textId="19E416B5" w:rsidR="008A4164" w:rsidRPr="00D533B8" w:rsidRDefault="005D20EE" w:rsidP="00185B8C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590</w:t>
            </w:r>
          </w:p>
        </w:tc>
        <w:tc>
          <w:tcPr>
            <w:tcW w:w="270" w:type="dxa"/>
            <w:shd w:val="clear" w:color="auto" w:fill="auto"/>
          </w:tcPr>
          <w:p w14:paraId="35FE4791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70C57DE" w14:textId="68E25E84" w:rsidR="008A4164" w:rsidRPr="00D533B8" w:rsidRDefault="005D20EE" w:rsidP="00185B8C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675</w:t>
            </w:r>
          </w:p>
        </w:tc>
        <w:tc>
          <w:tcPr>
            <w:tcW w:w="270" w:type="dxa"/>
            <w:shd w:val="clear" w:color="auto" w:fill="auto"/>
          </w:tcPr>
          <w:p w14:paraId="2F93E9D1" w14:textId="77777777" w:rsidR="008A4164" w:rsidRPr="00D533B8" w:rsidRDefault="008A4164" w:rsidP="00185B8C">
            <w:pPr>
              <w:spacing w:line="240" w:lineRule="auto"/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87DCEAA" w14:textId="77777777" w:rsidR="008A4164" w:rsidRPr="00D533B8" w:rsidRDefault="008A4164" w:rsidP="00185B8C">
            <w:pPr>
              <w:tabs>
                <w:tab w:val="clear" w:pos="454"/>
                <w:tab w:val="clear" w:pos="680"/>
              </w:tabs>
              <w:spacing w:line="240" w:lineRule="auto"/>
              <w:ind w:right="2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6D6E447E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3A4695D4" w14:textId="77777777" w:rsidR="008A4164" w:rsidRPr="00D533B8" w:rsidRDefault="008A4164" w:rsidP="00185B8C">
            <w:pPr>
              <w:tabs>
                <w:tab w:val="clear" w:pos="454"/>
                <w:tab w:val="clear" w:pos="680"/>
              </w:tabs>
              <w:spacing w:line="240" w:lineRule="auto"/>
              <w:ind w:right="2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EEA9D3" w14:textId="77777777" w:rsidR="008A4164" w:rsidRPr="00D533B8" w:rsidRDefault="008A4164" w:rsidP="00185B8C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EF5EC41" w14:textId="426BF12C" w:rsidR="008A4164" w:rsidRPr="00D533B8" w:rsidRDefault="00786EC4" w:rsidP="00185B8C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8A4164">
              <w:rPr>
                <w:rFonts w:ascii="Angsana New" w:hAnsi="Angsana New"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65</w:t>
            </w:r>
          </w:p>
        </w:tc>
      </w:tr>
      <w:tr w:rsidR="008A4164" w:rsidRPr="00D533B8" w14:paraId="07A95D52" w14:textId="77777777" w:rsidTr="00C065E0">
        <w:tc>
          <w:tcPr>
            <w:tcW w:w="2970" w:type="dxa"/>
            <w:shd w:val="clear" w:color="auto" w:fill="auto"/>
            <w:vAlign w:val="center"/>
          </w:tcPr>
          <w:p w14:paraId="3C96F744" w14:textId="77777777" w:rsidR="008A4164" w:rsidRPr="00D533B8" w:rsidRDefault="008A4164" w:rsidP="00185B8C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  <w:shd w:val="clear" w:color="auto" w:fill="auto"/>
          </w:tcPr>
          <w:p w14:paraId="0698B703" w14:textId="5FC10F49" w:rsidR="008A4164" w:rsidRPr="00D533B8" w:rsidRDefault="005D20EE" w:rsidP="00185B8C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5</w:t>
            </w:r>
            <w:r w:rsidR="008A4164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379</w:t>
            </w:r>
          </w:p>
        </w:tc>
        <w:tc>
          <w:tcPr>
            <w:tcW w:w="270" w:type="dxa"/>
            <w:shd w:val="clear" w:color="auto" w:fill="auto"/>
          </w:tcPr>
          <w:p w14:paraId="2BB19042" w14:textId="77777777" w:rsidR="008A4164" w:rsidRPr="00D533B8" w:rsidRDefault="008A4164" w:rsidP="00185B8C">
            <w:pPr>
              <w:spacing w:line="240" w:lineRule="auto"/>
              <w:ind w:right="2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5F80739" w14:textId="6708CE8D" w:rsidR="008A4164" w:rsidRPr="00D533B8" w:rsidRDefault="008A4164" w:rsidP="00185B8C">
            <w:pPr>
              <w:tabs>
                <w:tab w:val="clear" w:pos="68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933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739E7FB" w14:textId="77777777" w:rsidR="008A4164" w:rsidRPr="00D533B8" w:rsidRDefault="008A4164" w:rsidP="00185B8C">
            <w:pPr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854C97" w14:textId="77777777" w:rsidR="008A4164" w:rsidRPr="00D533B8" w:rsidRDefault="008A4164" w:rsidP="00185B8C">
            <w:pPr>
              <w:tabs>
                <w:tab w:val="clear" w:pos="454"/>
                <w:tab w:val="clear" w:pos="680"/>
              </w:tabs>
              <w:spacing w:line="240" w:lineRule="auto"/>
              <w:ind w:right="2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5BD836D6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10BCA4DC" w14:textId="77777777" w:rsidR="008A4164" w:rsidRPr="00D533B8" w:rsidRDefault="008A4164" w:rsidP="00185B8C">
            <w:pPr>
              <w:tabs>
                <w:tab w:val="clear" w:pos="454"/>
                <w:tab w:val="clear" w:pos="680"/>
              </w:tabs>
              <w:spacing w:line="240" w:lineRule="auto"/>
              <w:ind w:right="2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0D3BBA" w14:textId="77777777" w:rsidR="008A4164" w:rsidRPr="00D533B8" w:rsidRDefault="008A4164" w:rsidP="00185B8C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6B92411" w14:textId="7A1D1CEB" w:rsidR="008A4164" w:rsidRPr="00D533B8" w:rsidRDefault="005D20EE" w:rsidP="00185B8C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4</w:t>
            </w:r>
            <w:r w:rsidR="008A4164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446</w:t>
            </w:r>
          </w:p>
        </w:tc>
      </w:tr>
      <w:tr w:rsidR="008A4164" w:rsidRPr="00D533B8" w14:paraId="152E7A3F" w14:textId="77777777" w:rsidTr="00C065E0">
        <w:trPr>
          <w:trHeight w:val="315"/>
        </w:trPr>
        <w:tc>
          <w:tcPr>
            <w:tcW w:w="2970" w:type="dxa"/>
            <w:shd w:val="clear" w:color="auto" w:fill="auto"/>
            <w:vAlign w:val="center"/>
          </w:tcPr>
          <w:p w14:paraId="076DCEA9" w14:textId="77777777" w:rsidR="008A4164" w:rsidRPr="00D533B8" w:rsidRDefault="008A4164" w:rsidP="00185B8C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ประมาณการ</w:t>
            </w:r>
            <w:r>
              <w:rPr>
                <w:rFonts w:ascii="Angsana New" w:eastAsia="MS Mincho" w:hAnsi="Angsana New"/>
                <w:sz w:val="30"/>
                <w:szCs w:val="30"/>
                <w:cs/>
              </w:rPr>
              <w:t>หนี้สินผลประโยชน์</w:t>
            </w:r>
            <w:r>
              <w:rPr>
                <w:rFonts w:ascii="Angsana New" w:eastAsia="MS Mincho" w:hAnsi="Angsana New"/>
                <w:sz w:val="30"/>
                <w:szCs w:val="30"/>
              </w:rPr>
              <w:t xml:space="preserve">              </w:t>
            </w:r>
            <w:r w:rsidRPr="00522D9A">
              <w:rPr>
                <w:rFonts w:ascii="Angsana New" w:eastAsia="MS Mincho" w:hAnsi="Angsana New"/>
                <w:color w:val="FFFFFF"/>
                <w:sz w:val="30"/>
                <w:szCs w:val="30"/>
              </w:rPr>
              <w:t>d</w:t>
            </w:r>
            <w:r>
              <w:rPr>
                <w:rFonts w:ascii="Angsana New" w:eastAsia="MS Mincho" w:hAnsi="Angsana New"/>
                <w:sz w:val="30"/>
                <w:szCs w:val="30"/>
              </w:rPr>
              <w:t xml:space="preserve">  </w:t>
            </w: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990" w:type="dxa"/>
            <w:shd w:val="clear" w:color="auto" w:fill="auto"/>
          </w:tcPr>
          <w:p w14:paraId="1A9DE1E5" w14:textId="77777777" w:rsidR="008A4164" w:rsidRDefault="008A4164" w:rsidP="00185B8C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5EFC005" w14:textId="7118F503" w:rsidR="008A4164" w:rsidRPr="00D533B8" w:rsidRDefault="00786EC4" w:rsidP="00185B8C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8A4164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487</w:t>
            </w:r>
          </w:p>
        </w:tc>
        <w:tc>
          <w:tcPr>
            <w:tcW w:w="270" w:type="dxa"/>
            <w:shd w:val="clear" w:color="auto" w:fill="auto"/>
          </w:tcPr>
          <w:p w14:paraId="49A651A3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C96C18B" w14:textId="77777777" w:rsidR="008A4164" w:rsidRDefault="008A4164" w:rsidP="00185B8C">
            <w:pPr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E8BB77C" w14:textId="0834C7F1" w:rsidR="008A4164" w:rsidRPr="00D533B8" w:rsidRDefault="00786EC4" w:rsidP="00185B8C">
            <w:pPr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8A4164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704</w:t>
            </w:r>
          </w:p>
        </w:tc>
        <w:tc>
          <w:tcPr>
            <w:tcW w:w="270" w:type="dxa"/>
            <w:shd w:val="clear" w:color="auto" w:fill="auto"/>
          </w:tcPr>
          <w:p w14:paraId="210AB630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2FC145F" w14:textId="77777777" w:rsidR="008A4164" w:rsidRDefault="008A4164" w:rsidP="00185B8C">
            <w:pPr>
              <w:spacing w:line="240" w:lineRule="auto"/>
              <w:ind w:right="30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BA65E8D" w14:textId="20E08A3E" w:rsidR="008A4164" w:rsidRPr="00D533B8" w:rsidRDefault="008A4164" w:rsidP="00185B8C">
            <w:pPr>
              <w:tabs>
                <w:tab w:val="clear" w:pos="68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5" w:type="dxa"/>
            <w:shd w:val="clear" w:color="auto" w:fill="auto"/>
          </w:tcPr>
          <w:p w14:paraId="0885F921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16B3196B" w14:textId="77777777" w:rsidR="008A4164" w:rsidRDefault="008A4164" w:rsidP="00185B8C">
            <w:pPr>
              <w:tabs>
                <w:tab w:val="clear" w:pos="454"/>
                <w:tab w:val="clear" w:pos="680"/>
              </w:tabs>
              <w:spacing w:line="240" w:lineRule="auto"/>
              <w:ind w:right="25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FE2DAB6" w14:textId="77777777" w:rsidR="008A4164" w:rsidRPr="00D533B8" w:rsidRDefault="008A4164" w:rsidP="00185B8C">
            <w:pPr>
              <w:tabs>
                <w:tab w:val="clear" w:pos="454"/>
                <w:tab w:val="clear" w:pos="680"/>
              </w:tabs>
              <w:spacing w:line="240" w:lineRule="auto"/>
              <w:ind w:right="2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ED64D6" w14:textId="77777777" w:rsidR="008A4164" w:rsidRPr="00D533B8" w:rsidRDefault="008A4164" w:rsidP="00185B8C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A425529" w14:textId="77777777" w:rsidR="008A4164" w:rsidRDefault="008A4164" w:rsidP="00185B8C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DC9E3A2" w14:textId="0B382A19" w:rsidR="008A4164" w:rsidRPr="00D533B8" w:rsidRDefault="005D20EE" w:rsidP="00185B8C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4</w:t>
            </w:r>
            <w:r w:rsidR="008A4164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060</w:t>
            </w:r>
          </w:p>
        </w:tc>
      </w:tr>
      <w:tr w:rsidR="008A4164" w:rsidRPr="00D533B8" w14:paraId="60477068" w14:textId="77777777" w:rsidTr="00C065E0">
        <w:tc>
          <w:tcPr>
            <w:tcW w:w="2970" w:type="dxa"/>
            <w:shd w:val="clear" w:color="auto" w:fill="auto"/>
            <w:vAlign w:val="bottom"/>
          </w:tcPr>
          <w:p w14:paraId="331485CC" w14:textId="2D5AE2E1" w:rsidR="008A4164" w:rsidRPr="00D533B8" w:rsidRDefault="008A4164" w:rsidP="00185B8C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เจ้าหนี้</w:t>
            </w:r>
            <w:r w:rsidR="00C065E0">
              <w:rPr>
                <w:rFonts w:ascii="Angsana New" w:eastAsia="MS Mincho" w:hAnsi="Angsana New" w:hint="cs"/>
                <w:sz w:val="30"/>
                <w:szCs w:val="30"/>
                <w:cs/>
              </w:rPr>
              <w:t>หมุนเวียน</w:t>
            </w: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55DC4D1" w14:textId="1CA00258" w:rsidR="008A4164" w:rsidRPr="00D533B8" w:rsidRDefault="00786EC4" w:rsidP="00185B8C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8A4164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893</w:t>
            </w:r>
          </w:p>
        </w:tc>
        <w:tc>
          <w:tcPr>
            <w:tcW w:w="270" w:type="dxa"/>
            <w:shd w:val="clear" w:color="auto" w:fill="auto"/>
          </w:tcPr>
          <w:p w14:paraId="69545A5E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41BBD2F" w14:textId="7BE551E5" w:rsidR="008A4164" w:rsidRPr="00D533B8" w:rsidRDefault="008A4164" w:rsidP="00185B8C">
            <w:pPr>
              <w:tabs>
                <w:tab w:val="clear" w:pos="68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365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735A9A4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0B9ABD5" w14:textId="77777777" w:rsidR="008A4164" w:rsidRPr="00D533B8" w:rsidRDefault="008A4164" w:rsidP="00185B8C">
            <w:pPr>
              <w:tabs>
                <w:tab w:val="clear" w:pos="454"/>
                <w:tab w:val="clear" w:pos="680"/>
              </w:tabs>
              <w:spacing w:line="240" w:lineRule="auto"/>
              <w:ind w:right="2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6E01C725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5541BC32" w14:textId="77777777" w:rsidR="008A4164" w:rsidRPr="00AD475F" w:rsidRDefault="008A4164" w:rsidP="00185B8C">
            <w:pPr>
              <w:tabs>
                <w:tab w:val="clear" w:pos="454"/>
                <w:tab w:val="clear" w:pos="680"/>
              </w:tabs>
              <w:spacing w:line="240" w:lineRule="auto"/>
              <w:ind w:right="2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475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DDA2CE" w14:textId="77777777" w:rsidR="008A4164" w:rsidRPr="00D533B8" w:rsidRDefault="008A4164" w:rsidP="00185B8C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2BB8E1B" w14:textId="5B399B40" w:rsidR="008A4164" w:rsidRPr="00D533B8" w:rsidRDefault="00786EC4" w:rsidP="00185B8C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8A4164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8A4164" w:rsidRPr="00D533B8" w14:paraId="73DB7EC0" w14:textId="77777777" w:rsidTr="00C065E0">
        <w:tc>
          <w:tcPr>
            <w:tcW w:w="2970" w:type="dxa"/>
            <w:shd w:val="clear" w:color="auto" w:fill="auto"/>
            <w:vAlign w:val="bottom"/>
          </w:tcPr>
          <w:p w14:paraId="2FB03460" w14:textId="77777777" w:rsidR="008A4164" w:rsidRPr="00D533B8" w:rsidRDefault="008A4164" w:rsidP="00185B8C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D6249D" w14:textId="14679B5E" w:rsidR="008A4164" w:rsidRPr="00D533B8" w:rsidRDefault="00786EC4" w:rsidP="00185B8C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8A41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768</w:t>
            </w:r>
          </w:p>
        </w:tc>
        <w:tc>
          <w:tcPr>
            <w:tcW w:w="270" w:type="dxa"/>
            <w:shd w:val="clear" w:color="auto" w:fill="auto"/>
          </w:tcPr>
          <w:p w14:paraId="5347576D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F1D9DE" w14:textId="3E7C685B" w:rsidR="008A4164" w:rsidRPr="00CC6A9D" w:rsidRDefault="00786EC4" w:rsidP="00185B8C">
            <w:pPr>
              <w:tabs>
                <w:tab w:val="right" w:pos="1440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A41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</w:p>
        </w:tc>
        <w:tc>
          <w:tcPr>
            <w:tcW w:w="270" w:type="dxa"/>
            <w:shd w:val="clear" w:color="auto" w:fill="auto"/>
          </w:tcPr>
          <w:p w14:paraId="434021B8" w14:textId="77777777" w:rsidR="008A4164" w:rsidRPr="00D533B8" w:rsidRDefault="008A4164" w:rsidP="00185B8C">
            <w:pPr>
              <w:spacing w:line="240" w:lineRule="auto"/>
              <w:ind w:right="1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5A644B" w14:textId="583F33C0" w:rsidR="008A4164" w:rsidRPr="00841F32" w:rsidRDefault="008A4164" w:rsidP="00185B8C">
            <w:pPr>
              <w:tabs>
                <w:tab w:val="clear" w:pos="68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5" w:type="dxa"/>
            <w:shd w:val="clear" w:color="auto" w:fill="auto"/>
          </w:tcPr>
          <w:p w14:paraId="3CC6398F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1B9AF227" w14:textId="77777777" w:rsidR="008A4164" w:rsidRPr="00AD475F" w:rsidRDefault="008A4164" w:rsidP="00185B8C">
            <w:pPr>
              <w:tabs>
                <w:tab w:val="clear" w:pos="454"/>
                <w:tab w:val="clear" w:pos="680"/>
              </w:tabs>
              <w:spacing w:line="240" w:lineRule="auto"/>
              <w:ind w:right="25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475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48756C" w14:textId="77777777" w:rsidR="008A4164" w:rsidRPr="00D533B8" w:rsidRDefault="008A4164" w:rsidP="00185B8C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CD6D00" w14:textId="51253107" w:rsidR="008A4164" w:rsidRPr="00D533B8" w:rsidRDefault="00786EC4" w:rsidP="00185B8C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8A41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884</w:t>
            </w:r>
          </w:p>
        </w:tc>
      </w:tr>
      <w:tr w:rsidR="008A4164" w:rsidRPr="00D533B8" w14:paraId="59A957E7" w14:textId="77777777" w:rsidTr="00C065E0">
        <w:tc>
          <w:tcPr>
            <w:tcW w:w="2970" w:type="dxa"/>
            <w:shd w:val="clear" w:color="auto" w:fill="auto"/>
          </w:tcPr>
          <w:p w14:paraId="7D5742FE" w14:textId="77777777" w:rsidR="008A4164" w:rsidRPr="00D533B8" w:rsidRDefault="008A4164" w:rsidP="00185B8C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D533B8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17B206F5" w14:textId="77777777" w:rsidR="008A4164" w:rsidRPr="00D533B8" w:rsidRDefault="008A4164" w:rsidP="00185B8C">
            <w:pPr>
              <w:tabs>
                <w:tab w:val="clear" w:pos="68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3C1A213" w14:textId="77777777" w:rsidR="008A4164" w:rsidRPr="00D533B8" w:rsidRDefault="008A4164" w:rsidP="00185B8C">
            <w:pPr>
              <w:tabs>
                <w:tab w:val="decimal" w:pos="135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67367CD" w14:textId="77777777" w:rsidR="008A4164" w:rsidRPr="00D533B8" w:rsidRDefault="008A4164" w:rsidP="00185B8C">
            <w:pPr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4620674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F9E67F4" w14:textId="77777777" w:rsidR="008A4164" w:rsidRPr="00D533B8" w:rsidRDefault="008A4164" w:rsidP="00185B8C">
            <w:pPr>
              <w:spacing w:line="240" w:lineRule="auto"/>
              <w:ind w:right="2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5" w:type="dxa"/>
            <w:shd w:val="clear" w:color="auto" w:fill="auto"/>
          </w:tcPr>
          <w:p w14:paraId="5B06F759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5" w:type="dxa"/>
          </w:tcPr>
          <w:p w14:paraId="354BE6E7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BE5F007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F361AA6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A4164" w:rsidRPr="00D533B8" w14:paraId="60D37DFD" w14:textId="77777777" w:rsidTr="00C065E0">
        <w:tc>
          <w:tcPr>
            <w:tcW w:w="2970" w:type="dxa"/>
            <w:shd w:val="clear" w:color="auto" w:fill="auto"/>
          </w:tcPr>
          <w:p w14:paraId="509E0DA9" w14:textId="77777777" w:rsidR="008A4164" w:rsidRPr="00D533B8" w:rsidRDefault="008A4164" w:rsidP="00185B8C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990" w:type="dxa"/>
            <w:shd w:val="clear" w:color="auto" w:fill="auto"/>
          </w:tcPr>
          <w:p w14:paraId="5A7EF6F1" w14:textId="61336E2B" w:rsidR="008A4164" w:rsidRPr="00D533B8" w:rsidRDefault="008A4164" w:rsidP="00185B8C">
            <w:pPr>
              <w:tabs>
                <w:tab w:val="clear" w:pos="68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73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3D460A1" w14:textId="77777777" w:rsidR="008A4164" w:rsidRPr="00D533B8" w:rsidRDefault="008A4164" w:rsidP="00185B8C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58BDB9B" w14:textId="2A333988" w:rsidR="008A4164" w:rsidRPr="00D533B8" w:rsidRDefault="00786EC4" w:rsidP="00185B8C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F67AF7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73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17477FD" w14:textId="77777777" w:rsidR="008A4164" w:rsidRPr="00D533B8" w:rsidRDefault="008A4164" w:rsidP="00185B8C">
            <w:pPr>
              <w:tabs>
                <w:tab w:val="left" w:pos="1234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C2C04F8" w14:textId="77777777" w:rsidR="008A4164" w:rsidRPr="007756A1" w:rsidRDefault="008A4164" w:rsidP="00185B8C">
            <w:pPr>
              <w:tabs>
                <w:tab w:val="clear" w:pos="454"/>
                <w:tab w:val="clear" w:pos="680"/>
              </w:tabs>
              <w:spacing w:line="240" w:lineRule="auto"/>
              <w:ind w:right="2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1FC772B1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4187A68D" w14:textId="77777777" w:rsidR="008A4164" w:rsidRPr="00D533B8" w:rsidRDefault="008A4164" w:rsidP="00185B8C">
            <w:pPr>
              <w:tabs>
                <w:tab w:val="clear" w:pos="454"/>
                <w:tab w:val="clear" w:pos="680"/>
              </w:tabs>
              <w:spacing w:line="240" w:lineRule="auto"/>
              <w:ind w:right="2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475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0D362F" w14:textId="77777777" w:rsidR="008A4164" w:rsidRPr="00D533B8" w:rsidRDefault="008A4164" w:rsidP="00185B8C">
            <w:pPr>
              <w:spacing w:line="240" w:lineRule="auto"/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1E45D12" w14:textId="77777777" w:rsidR="008A4164" w:rsidRPr="00D533B8" w:rsidRDefault="008A4164" w:rsidP="00185B8C">
            <w:pPr>
              <w:tabs>
                <w:tab w:val="clear" w:pos="454"/>
                <w:tab w:val="clear" w:pos="680"/>
              </w:tabs>
              <w:spacing w:line="240" w:lineRule="auto"/>
              <w:ind w:right="2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4164" w:rsidRPr="00D533B8" w14:paraId="0ADABD01" w14:textId="77777777" w:rsidTr="00C065E0">
        <w:tc>
          <w:tcPr>
            <w:tcW w:w="2970" w:type="dxa"/>
            <w:shd w:val="clear" w:color="auto" w:fill="auto"/>
          </w:tcPr>
          <w:p w14:paraId="2C9535E4" w14:textId="77777777" w:rsidR="008A4164" w:rsidRDefault="008A4164" w:rsidP="00185B8C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990" w:type="dxa"/>
            <w:shd w:val="clear" w:color="auto" w:fill="auto"/>
          </w:tcPr>
          <w:p w14:paraId="734143A4" w14:textId="77777777" w:rsidR="008A4164" w:rsidRPr="005325FC" w:rsidRDefault="008A4164" w:rsidP="00185B8C">
            <w:pPr>
              <w:tabs>
                <w:tab w:val="clear" w:pos="454"/>
                <w:tab w:val="clear" w:pos="680"/>
              </w:tabs>
              <w:spacing w:line="240" w:lineRule="auto"/>
              <w:ind w:right="2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CCE649" w14:textId="77777777" w:rsidR="008A4164" w:rsidRPr="00D533B8" w:rsidRDefault="008A4164" w:rsidP="00185B8C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4AB542A" w14:textId="4B74F26B" w:rsidR="008A4164" w:rsidRDefault="00786EC4" w:rsidP="00185B8C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BC89A56" w14:textId="77777777" w:rsidR="008A4164" w:rsidRPr="00D533B8" w:rsidRDefault="008A4164" w:rsidP="00185B8C">
            <w:pPr>
              <w:tabs>
                <w:tab w:val="left" w:pos="1234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9D5AF3B" w14:textId="77777777" w:rsidR="008A4164" w:rsidRPr="007756A1" w:rsidRDefault="008A4164" w:rsidP="00185B8C">
            <w:pPr>
              <w:tabs>
                <w:tab w:val="clear" w:pos="454"/>
                <w:tab w:val="clear" w:pos="680"/>
              </w:tabs>
              <w:spacing w:line="240" w:lineRule="auto"/>
              <w:ind w:right="2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25B04A0B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77155924" w14:textId="000E0200" w:rsidR="008A4164" w:rsidRPr="00D533B8" w:rsidRDefault="008A4164" w:rsidP="00185B8C">
            <w:pPr>
              <w:tabs>
                <w:tab w:val="clear" w:pos="68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40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909AF6B" w14:textId="77777777" w:rsidR="008A4164" w:rsidRPr="00D533B8" w:rsidRDefault="008A4164" w:rsidP="00185B8C">
            <w:pPr>
              <w:spacing w:line="240" w:lineRule="auto"/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39B60BB" w14:textId="321DEF1D" w:rsidR="008A4164" w:rsidRPr="00D533B8" w:rsidRDefault="008A4164" w:rsidP="00185B8C">
            <w:pPr>
              <w:tabs>
                <w:tab w:val="clear" w:pos="68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908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A4164" w:rsidRPr="00D533B8" w14:paraId="27AA8907" w14:textId="77777777" w:rsidTr="00C065E0">
        <w:tc>
          <w:tcPr>
            <w:tcW w:w="2970" w:type="dxa"/>
            <w:shd w:val="clear" w:color="auto" w:fill="auto"/>
          </w:tcPr>
          <w:p w14:paraId="04918564" w14:textId="73767A78" w:rsidR="008A4164" w:rsidRDefault="008A4164" w:rsidP="00185B8C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5DB6FF61" w14:textId="77777777" w:rsidR="008A4164" w:rsidRDefault="008A4164" w:rsidP="00185B8C">
            <w:pPr>
              <w:tabs>
                <w:tab w:val="clear" w:pos="454"/>
                <w:tab w:val="clear" w:pos="680"/>
              </w:tabs>
              <w:spacing w:line="240" w:lineRule="auto"/>
              <w:ind w:right="2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7012F7" w14:textId="77777777" w:rsidR="008A4164" w:rsidRPr="00D533B8" w:rsidRDefault="008A4164" w:rsidP="00185B8C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69468B1" w14:textId="426C3D87" w:rsidR="008A4164" w:rsidRDefault="008A4164" w:rsidP="00185B8C">
            <w:pPr>
              <w:tabs>
                <w:tab w:val="clear" w:pos="68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076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6813BC6" w14:textId="77777777" w:rsidR="008A4164" w:rsidRPr="00D533B8" w:rsidRDefault="008A4164" w:rsidP="00185B8C">
            <w:pPr>
              <w:tabs>
                <w:tab w:val="left" w:pos="1234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6DEDCF2" w14:textId="77777777" w:rsidR="008A4164" w:rsidRPr="007756A1" w:rsidRDefault="008A4164" w:rsidP="00185B8C">
            <w:pPr>
              <w:tabs>
                <w:tab w:val="clear" w:pos="454"/>
                <w:tab w:val="clear" w:pos="680"/>
              </w:tabs>
              <w:spacing w:line="240" w:lineRule="auto"/>
              <w:ind w:right="2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7ECEE45C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621BA351" w14:textId="77777777" w:rsidR="008A4164" w:rsidRPr="00D533B8" w:rsidRDefault="008A4164" w:rsidP="00185B8C">
            <w:pPr>
              <w:tabs>
                <w:tab w:val="clear" w:pos="454"/>
                <w:tab w:val="clear" w:pos="680"/>
              </w:tabs>
              <w:spacing w:line="240" w:lineRule="auto"/>
              <w:ind w:right="2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475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554B0B" w14:textId="77777777" w:rsidR="008A4164" w:rsidRPr="00D533B8" w:rsidRDefault="008A4164" w:rsidP="00185B8C">
            <w:pPr>
              <w:spacing w:line="240" w:lineRule="auto"/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82CBF10" w14:textId="7412C30B" w:rsidR="008A4164" w:rsidRPr="00D533B8" w:rsidRDefault="008A4164" w:rsidP="00185B8C">
            <w:pPr>
              <w:tabs>
                <w:tab w:val="clear" w:pos="68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076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A4164" w:rsidRPr="00D533B8" w14:paraId="4D2A27FB" w14:textId="77777777" w:rsidTr="00C065E0">
        <w:tc>
          <w:tcPr>
            <w:tcW w:w="2970" w:type="dxa"/>
            <w:shd w:val="clear" w:color="auto" w:fill="auto"/>
          </w:tcPr>
          <w:p w14:paraId="54579E91" w14:textId="6D96758E" w:rsidR="008A4164" w:rsidRPr="00D533B8" w:rsidRDefault="00C065E0" w:rsidP="00185B8C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06B1663" w14:textId="61BD8E29" w:rsidR="008A4164" w:rsidRPr="00D533B8" w:rsidRDefault="008A4164" w:rsidP="00185B8C">
            <w:pPr>
              <w:tabs>
                <w:tab w:val="clear" w:pos="68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44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746BB83" w14:textId="77777777" w:rsidR="008A4164" w:rsidRPr="00D533B8" w:rsidRDefault="008A4164" w:rsidP="00185B8C">
            <w:pPr>
              <w:spacing w:line="240" w:lineRule="auto"/>
              <w:ind w:right="2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F9491D8" w14:textId="1566A328" w:rsidR="008A4164" w:rsidRPr="00D533B8" w:rsidRDefault="008A4164" w:rsidP="00185B8C">
            <w:pPr>
              <w:tabs>
                <w:tab w:val="clear" w:pos="68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70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1ABCB9C" w14:textId="77777777" w:rsidR="008A4164" w:rsidRPr="00D533B8" w:rsidRDefault="008A4164" w:rsidP="00185B8C">
            <w:pPr>
              <w:tabs>
                <w:tab w:val="left" w:pos="1234"/>
              </w:tabs>
              <w:spacing w:line="240" w:lineRule="auto"/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6AEE5BB" w14:textId="77777777" w:rsidR="008A4164" w:rsidRPr="007756A1" w:rsidRDefault="008A4164" w:rsidP="00185B8C">
            <w:pPr>
              <w:tabs>
                <w:tab w:val="clear" w:pos="454"/>
                <w:tab w:val="clear" w:pos="680"/>
              </w:tabs>
              <w:spacing w:line="240" w:lineRule="auto"/>
              <w:ind w:right="2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0EB00A68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128BF899" w14:textId="77777777" w:rsidR="008A4164" w:rsidRPr="00D533B8" w:rsidRDefault="008A4164" w:rsidP="00185B8C">
            <w:pPr>
              <w:tabs>
                <w:tab w:val="clear" w:pos="454"/>
                <w:tab w:val="clear" w:pos="680"/>
              </w:tabs>
              <w:spacing w:line="240" w:lineRule="auto"/>
              <w:ind w:right="2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475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CCBDA1" w14:textId="77777777" w:rsidR="008A4164" w:rsidRPr="00D533B8" w:rsidRDefault="008A4164" w:rsidP="00185B8C">
            <w:pPr>
              <w:spacing w:line="240" w:lineRule="auto"/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F939E3C" w14:textId="75F826E9" w:rsidR="008A4164" w:rsidRPr="00D533B8" w:rsidRDefault="008A4164" w:rsidP="00185B8C">
            <w:pPr>
              <w:tabs>
                <w:tab w:val="clear" w:pos="68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A4164" w:rsidRPr="00C26289" w14:paraId="64E9DB20" w14:textId="77777777" w:rsidTr="00C065E0">
        <w:tc>
          <w:tcPr>
            <w:tcW w:w="2970" w:type="dxa"/>
            <w:shd w:val="clear" w:color="auto" w:fill="auto"/>
            <w:vAlign w:val="bottom"/>
          </w:tcPr>
          <w:p w14:paraId="654CAD43" w14:textId="77777777" w:rsidR="008A4164" w:rsidRPr="00D533B8" w:rsidRDefault="008A4164" w:rsidP="00185B8C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9FBE74" w14:textId="0BC2401F" w:rsidR="008A4164" w:rsidRPr="00C26289" w:rsidRDefault="008A4164" w:rsidP="00185B8C">
            <w:pPr>
              <w:tabs>
                <w:tab w:val="clear" w:pos="68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6289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262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976</w:t>
            </w:r>
            <w:r w:rsidRPr="00C2628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05A3D30" w14:textId="77777777" w:rsidR="008A4164" w:rsidRPr="00D533B8" w:rsidRDefault="008A4164" w:rsidP="00185B8C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EA1421" w14:textId="0E0A9BF7" w:rsidR="008A4164" w:rsidRPr="007756A1" w:rsidRDefault="005D20EE" w:rsidP="00185B8C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 w:rsidR="00786EC4" w:rsidRPr="00786EC4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5D20EE">
              <w:rPr>
                <w:rFonts w:ascii="Angsana New" w:hAnsi="Angsana New" w:hint="cs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5F1330F2" w14:textId="77777777" w:rsidR="008A4164" w:rsidRPr="00D533B8" w:rsidRDefault="008A4164" w:rsidP="00185B8C">
            <w:pPr>
              <w:tabs>
                <w:tab w:val="left" w:pos="1234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499099" w14:textId="77777777" w:rsidR="008A4164" w:rsidRPr="007756A1" w:rsidRDefault="008A4164" w:rsidP="00185B8C">
            <w:pPr>
              <w:tabs>
                <w:tab w:val="clear" w:pos="454"/>
                <w:tab w:val="clear" w:pos="680"/>
              </w:tabs>
              <w:spacing w:line="240" w:lineRule="auto"/>
              <w:ind w:right="25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673D31DE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31AF0E41" w14:textId="6A728967" w:rsidR="008A4164" w:rsidRPr="00C26289" w:rsidRDefault="008A4164" w:rsidP="00185B8C">
            <w:pPr>
              <w:tabs>
                <w:tab w:val="clear" w:pos="68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40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3C2B014" w14:textId="77777777" w:rsidR="008A4164" w:rsidRPr="00C26289" w:rsidRDefault="008A4164" w:rsidP="00185B8C">
            <w:pPr>
              <w:spacing w:line="240" w:lineRule="auto"/>
              <w:ind w:right="5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E9A848" w14:textId="68B7976A" w:rsidR="008A4164" w:rsidRPr="00C26289" w:rsidRDefault="008A4164" w:rsidP="00185B8C">
            <w:pPr>
              <w:tabs>
                <w:tab w:val="clear" w:pos="68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498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8A4164" w:rsidRPr="00AD475F" w14:paraId="60B2845D" w14:textId="77777777" w:rsidTr="00C065E0">
        <w:tc>
          <w:tcPr>
            <w:tcW w:w="2970" w:type="dxa"/>
            <w:shd w:val="clear" w:color="auto" w:fill="auto"/>
            <w:vAlign w:val="bottom"/>
          </w:tcPr>
          <w:p w14:paraId="7A8835F6" w14:textId="77777777" w:rsidR="008A4164" w:rsidRPr="00AD475F" w:rsidRDefault="008A4164" w:rsidP="00185B8C">
            <w:pPr>
              <w:spacing w:line="240" w:lineRule="auto"/>
              <w:rPr>
                <w:rFonts w:ascii="Angsana New" w:eastAsia="MS Mincho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568B0851" w14:textId="77777777" w:rsidR="008A4164" w:rsidRPr="00AD475F" w:rsidRDefault="008A4164" w:rsidP="00185B8C">
            <w:pPr>
              <w:tabs>
                <w:tab w:val="clear" w:pos="680"/>
                <w:tab w:val="clear" w:pos="907"/>
              </w:tabs>
              <w:spacing w:line="240" w:lineRule="auto"/>
              <w:ind w:right="70"/>
              <w:jc w:val="center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</w:tcPr>
          <w:p w14:paraId="2ECADF46" w14:textId="77777777" w:rsidR="008A4164" w:rsidRPr="00AD475F" w:rsidRDefault="008A4164" w:rsidP="00185B8C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7E43DB9" w14:textId="77777777" w:rsidR="008A4164" w:rsidRPr="00AD475F" w:rsidRDefault="008A4164" w:rsidP="00185B8C">
            <w:pPr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</w:tcPr>
          <w:p w14:paraId="4A20AC03" w14:textId="77777777" w:rsidR="008A4164" w:rsidRPr="00AD475F" w:rsidRDefault="008A4164" w:rsidP="00185B8C">
            <w:pPr>
              <w:tabs>
                <w:tab w:val="left" w:pos="1234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273C5B5" w14:textId="77777777" w:rsidR="008A4164" w:rsidRPr="00AD475F" w:rsidRDefault="008A4164" w:rsidP="00185B8C">
            <w:pPr>
              <w:spacing w:line="240" w:lineRule="auto"/>
              <w:ind w:right="306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45" w:type="dxa"/>
            <w:shd w:val="clear" w:color="auto" w:fill="auto"/>
          </w:tcPr>
          <w:p w14:paraId="0E7489B2" w14:textId="77777777" w:rsidR="008A4164" w:rsidRPr="00AD475F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</w:tcPr>
          <w:p w14:paraId="27D33C72" w14:textId="77777777" w:rsidR="008A4164" w:rsidRPr="00AD475F" w:rsidRDefault="008A4164" w:rsidP="00185B8C">
            <w:pPr>
              <w:tabs>
                <w:tab w:val="clear" w:pos="454"/>
                <w:tab w:val="clear" w:pos="907"/>
                <w:tab w:val="left" w:pos="457"/>
              </w:tabs>
              <w:spacing w:line="240" w:lineRule="auto"/>
              <w:ind w:right="54"/>
              <w:jc w:val="center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14:paraId="6DC29F87" w14:textId="77777777" w:rsidR="008A4164" w:rsidRPr="00AD475F" w:rsidRDefault="008A4164" w:rsidP="00185B8C">
            <w:pPr>
              <w:tabs>
                <w:tab w:val="clear" w:pos="454"/>
                <w:tab w:val="clear" w:pos="907"/>
                <w:tab w:val="left" w:pos="457"/>
              </w:tabs>
              <w:spacing w:line="240" w:lineRule="auto"/>
              <w:ind w:right="54"/>
              <w:jc w:val="center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5E6EEE22" w14:textId="77777777" w:rsidR="008A4164" w:rsidRPr="00AD475F" w:rsidRDefault="008A4164" w:rsidP="00185B8C">
            <w:pPr>
              <w:tabs>
                <w:tab w:val="clear" w:pos="454"/>
                <w:tab w:val="clear" w:pos="907"/>
                <w:tab w:val="left" w:pos="457"/>
              </w:tabs>
              <w:spacing w:line="240" w:lineRule="auto"/>
              <w:ind w:right="54"/>
              <w:jc w:val="center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8A4164" w:rsidRPr="00D533B8" w14:paraId="749CBC3E" w14:textId="77777777" w:rsidTr="00C065E0">
        <w:tc>
          <w:tcPr>
            <w:tcW w:w="2970" w:type="dxa"/>
            <w:shd w:val="clear" w:color="auto" w:fill="auto"/>
            <w:vAlign w:val="bottom"/>
          </w:tcPr>
          <w:p w14:paraId="3B8CC0D9" w14:textId="77777777" w:rsidR="008A4164" w:rsidRPr="00D533B8" w:rsidRDefault="008A4164" w:rsidP="00185B8C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21CF0F3D" w14:textId="2948C700" w:rsidR="008A4164" w:rsidRPr="00D533B8" w:rsidRDefault="00786EC4" w:rsidP="00185B8C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8A41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79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F8858CD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CC36872" w14:textId="54D4D2DB" w:rsidR="008A4164" w:rsidRPr="00D533B8" w:rsidRDefault="00786EC4" w:rsidP="00185B8C">
            <w:pPr>
              <w:tabs>
                <w:tab w:val="right" w:pos="1440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A41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865</w:t>
            </w:r>
          </w:p>
        </w:tc>
        <w:tc>
          <w:tcPr>
            <w:tcW w:w="270" w:type="dxa"/>
            <w:shd w:val="clear" w:color="auto" w:fill="auto"/>
          </w:tcPr>
          <w:p w14:paraId="7F8AAB30" w14:textId="77777777" w:rsidR="008A4164" w:rsidRPr="00D533B8" w:rsidRDefault="008A4164" w:rsidP="00185B8C">
            <w:pPr>
              <w:tabs>
                <w:tab w:val="left" w:pos="1234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5D63F1C" w14:textId="56585C97" w:rsidR="008A4164" w:rsidRPr="00D533B8" w:rsidRDefault="008A4164" w:rsidP="00185B8C">
            <w:pPr>
              <w:tabs>
                <w:tab w:val="clear" w:pos="68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5" w:type="dxa"/>
            <w:shd w:val="clear" w:color="auto" w:fill="auto"/>
          </w:tcPr>
          <w:p w14:paraId="073FD397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14:paraId="36A50719" w14:textId="038D5166" w:rsidR="008A4164" w:rsidRPr="00D533B8" w:rsidRDefault="008A4164" w:rsidP="00185B8C">
            <w:pPr>
              <w:tabs>
                <w:tab w:val="clear" w:pos="68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40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40E093E" w14:textId="77777777" w:rsidR="008A4164" w:rsidRPr="00D533B8" w:rsidRDefault="008A4164" w:rsidP="00185B8C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59859472" w14:textId="2BE18896" w:rsidR="008A4164" w:rsidRPr="00D533B8" w:rsidRDefault="00786EC4" w:rsidP="00185B8C">
            <w:pPr>
              <w:tabs>
                <w:tab w:val="clear" w:pos="907"/>
                <w:tab w:val="left" w:pos="1003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8A41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386</w:t>
            </w:r>
          </w:p>
        </w:tc>
      </w:tr>
    </w:tbl>
    <w:p w14:paraId="46CD8363" w14:textId="2129DD46" w:rsidR="008A4164" w:rsidRDefault="008A4164"/>
    <w:p w14:paraId="77C4CDFB" w14:textId="70208E51" w:rsidR="006366E8" w:rsidRDefault="006366E8"/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990"/>
        <w:gridCol w:w="283"/>
        <w:gridCol w:w="1157"/>
        <w:gridCol w:w="257"/>
        <w:gridCol w:w="1183"/>
        <w:gridCol w:w="284"/>
        <w:gridCol w:w="1066"/>
        <w:gridCol w:w="283"/>
        <w:gridCol w:w="977"/>
      </w:tblGrid>
      <w:tr w:rsidR="003F4FC0" w:rsidRPr="00D533B8" w14:paraId="1C3380EF" w14:textId="77777777" w:rsidTr="000356CC">
        <w:trPr>
          <w:tblHeader/>
        </w:trPr>
        <w:tc>
          <w:tcPr>
            <w:tcW w:w="2970" w:type="dxa"/>
            <w:shd w:val="clear" w:color="auto" w:fill="auto"/>
          </w:tcPr>
          <w:p w14:paraId="541F115D" w14:textId="77777777" w:rsidR="003F4FC0" w:rsidRPr="00D533B8" w:rsidRDefault="003F4FC0" w:rsidP="00C02F97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0" w:type="dxa"/>
            <w:gridSpan w:val="9"/>
          </w:tcPr>
          <w:p w14:paraId="46EA0E4D" w14:textId="6F1BA90D" w:rsidR="003F4FC0" w:rsidRPr="005F4616" w:rsidRDefault="003F4FC0" w:rsidP="00EB6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05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ร</w:t>
            </w:r>
          </w:p>
        </w:tc>
      </w:tr>
      <w:tr w:rsidR="003F4FC0" w:rsidRPr="00D533B8" w14:paraId="64BA4A16" w14:textId="77777777" w:rsidTr="000356CC">
        <w:trPr>
          <w:tblHeader/>
        </w:trPr>
        <w:tc>
          <w:tcPr>
            <w:tcW w:w="2970" w:type="dxa"/>
            <w:shd w:val="clear" w:color="auto" w:fill="auto"/>
          </w:tcPr>
          <w:p w14:paraId="10C57F07" w14:textId="77777777" w:rsidR="003F4FC0" w:rsidRDefault="003F4FC0" w:rsidP="003F4FC0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  <w:p w14:paraId="1126AD27" w14:textId="77777777" w:rsidR="003F4FC0" w:rsidRDefault="003F4FC0" w:rsidP="003F4FC0">
            <w:pPr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  <w:p w14:paraId="49A65F18" w14:textId="77777777" w:rsidR="003F4FC0" w:rsidRDefault="003F4FC0" w:rsidP="003F4FC0">
            <w:pPr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  <w:p w14:paraId="6D015BA2" w14:textId="77777777" w:rsidR="003F4FC0" w:rsidRDefault="003F4FC0" w:rsidP="003F4FC0">
            <w:pPr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  <w:p w14:paraId="21DA317B" w14:textId="0E9B0AFE" w:rsidR="003F4FC0" w:rsidRPr="00D533B8" w:rsidRDefault="003F4FC0" w:rsidP="003F4FC0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930B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7323618" w14:textId="77777777" w:rsidR="003F4FC0" w:rsidRDefault="003F4FC0" w:rsidP="003F4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5C523472" w14:textId="77777777" w:rsidR="003F4FC0" w:rsidRDefault="003F4FC0" w:rsidP="003F4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58B2F1D3" w14:textId="77777777" w:rsidR="003F4FC0" w:rsidRDefault="003F4FC0" w:rsidP="003F4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63F40185" w14:textId="77777777" w:rsidR="003F4FC0" w:rsidRPr="00D533B8" w:rsidRDefault="003F4FC0" w:rsidP="003F4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4DEBC991" w14:textId="35FA2979" w:rsidR="003F4FC0" w:rsidRPr="00D533B8" w:rsidRDefault="00786EC4" w:rsidP="003F4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786EC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  <w:r w:rsidR="003F4FC0" w:rsidRPr="00D533B8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 </w:t>
            </w:r>
            <w:r w:rsidR="003F4FC0" w:rsidRPr="00D533B8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83" w:type="dxa"/>
            <w:vAlign w:val="bottom"/>
          </w:tcPr>
          <w:p w14:paraId="57218F3B" w14:textId="77777777" w:rsidR="003F4FC0" w:rsidRPr="00D533B8" w:rsidRDefault="003F4FC0" w:rsidP="003F4FC0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eastAsia="MS Mincho"/>
                <w:cs/>
              </w:rPr>
            </w:pPr>
          </w:p>
        </w:tc>
        <w:tc>
          <w:tcPr>
            <w:tcW w:w="1157" w:type="dxa"/>
            <w:vAlign w:val="bottom"/>
          </w:tcPr>
          <w:p w14:paraId="3C61A87B" w14:textId="2E492C51" w:rsidR="003F4FC0" w:rsidRPr="00EB6C2B" w:rsidRDefault="003F4FC0" w:rsidP="003F4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404FB">
              <w:rPr>
                <w:rFonts w:ascii="Angsana New" w:eastAsia="MS Mincho" w:hAnsi="Angsana New" w:hint="cs"/>
                <w:sz w:val="30"/>
                <w:szCs w:val="30"/>
                <w:cs/>
              </w:rPr>
              <w:t>ผลกระทบ</w:t>
            </w:r>
            <w:r>
              <w:rPr>
                <w:rFonts w:ascii="Angsana New" w:eastAsia="MS Mincho" w:hAnsi="Angsana New"/>
                <w:sz w:val="30"/>
                <w:szCs w:val="30"/>
              </w:rPr>
              <w:br/>
            </w:r>
            <w:r w:rsidRPr="00B404FB">
              <w:rPr>
                <w:rFonts w:ascii="Angsana New" w:eastAsia="MS Mincho" w:hAnsi="Angsana New" w:hint="cs"/>
                <w:sz w:val="30"/>
                <w:szCs w:val="30"/>
                <w:cs/>
              </w:rPr>
              <w:t>จากการเปลี่ยนแปลงนโยบาย</w:t>
            </w:r>
            <w:r>
              <w:rPr>
                <w:rFonts w:ascii="Angsana New" w:eastAsia="MS Mincho" w:hAnsi="Angsana New"/>
                <w:sz w:val="30"/>
                <w:szCs w:val="30"/>
                <w:cs/>
              </w:rPr>
              <w:br/>
            </w:r>
            <w:r w:rsidRPr="00B404FB">
              <w:rPr>
                <w:rFonts w:ascii="Angsana New" w:eastAsia="MS Mincho" w:hAnsi="Angsana New" w:hint="cs"/>
                <w:sz w:val="30"/>
                <w:szCs w:val="30"/>
                <w:cs/>
              </w:rPr>
              <w:t>การบัญชี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69A09910" w14:textId="3F30560B" w:rsidR="003F4FC0" w:rsidRPr="00D533B8" w:rsidRDefault="003F4FC0" w:rsidP="003F4FC0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eastAsia="MS Mincho"/>
                <w:cs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56C5B89C" w14:textId="77777777" w:rsidR="003F4FC0" w:rsidRPr="00B404FB" w:rsidRDefault="003F4FC0" w:rsidP="003F4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A48295C" w14:textId="77777777" w:rsidR="003F4FC0" w:rsidRPr="00B404FB" w:rsidRDefault="003F4FC0" w:rsidP="003F4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404FB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3D67B5D1" w14:textId="36806DBD" w:rsidR="003F4FC0" w:rsidRPr="00B404FB" w:rsidRDefault="00786EC4" w:rsidP="003F4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  <w:r w:rsidR="003F4FC0" w:rsidRPr="00B404F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 </w:t>
            </w:r>
            <w:r w:rsidR="003F4FC0" w:rsidRPr="00B404FB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  <w:p w14:paraId="5E190E2B" w14:textId="4EB6F575" w:rsidR="003F4FC0" w:rsidRPr="00D533B8" w:rsidRDefault="003F4FC0" w:rsidP="003F4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404F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84" w:type="dxa"/>
            <w:vAlign w:val="bottom"/>
          </w:tcPr>
          <w:p w14:paraId="024179F7" w14:textId="77777777" w:rsidR="003F4FC0" w:rsidRPr="00D533B8" w:rsidRDefault="003F4FC0" w:rsidP="003F4FC0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eastAsia="MS Mincho"/>
                <w:cs/>
              </w:rPr>
            </w:pPr>
          </w:p>
        </w:tc>
        <w:tc>
          <w:tcPr>
            <w:tcW w:w="1066" w:type="dxa"/>
            <w:vAlign w:val="bottom"/>
          </w:tcPr>
          <w:p w14:paraId="22652215" w14:textId="77777777" w:rsidR="003F4FC0" w:rsidRPr="00D533B8" w:rsidRDefault="003F4FC0" w:rsidP="003F4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บันทึกเป็น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</w:t>
            </w: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(รายจ่าย)</w:t>
            </w:r>
            <w:r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/</w:t>
            </w:r>
            <w:r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รายได้ใน</w:t>
            </w:r>
            <w:r>
              <w:rPr>
                <w:rFonts w:ascii="Angsana New" w:eastAsia="MS Mincho" w:hAnsi="Angsana New"/>
                <w:sz w:val="30"/>
                <w:szCs w:val="30"/>
              </w:rPr>
              <w:br/>
            </w: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กำไรหรือ</w:t>
            </w:r>
          </w:p>
          <w:p w14:paraId="24F0B340" w14:textId="1CD952F4" w:rsidR="003F4FC0" w:rsidRPr="00D533B8" w:rsidRDefault="003F4FC0" w:rsidP="003F4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11972C6" w14:textId="77777777" w:rsidR="003F4FC0" w:rsidRPr="00D533B8" w:rsidRDefault="003F4FC0" w:rsidP="003F4FC0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eastAsia="MS Mincho"/>
                <w:cs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1223679C" w14:textId="77777777" w:rsidR="003F4FC0" w:rsidRDefault="003F4FC0" w:rsidP="003F4FC0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eastAsia="MS Mincho"/>
                <w:b/>
                <w:bCs/>
              </w:rPr>
            </w:pPr>
          </w:p>
          <w:p w14:paraId="734A794D" w14:textId="77777777" w:rsidR="003F4FC0" w:rsidRDefault="003F4FC0" w:rsidP="003F4FC0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eastAsia="MS Mincho"/>
                <w:b/>
                <w:bCs/>
              </w:rPr>
            </w:pPr>
          </w:p>
          <w:p w14:paraId="0B1C7091" w14:textId="77777777" w:rsidR="003F4FC0" w:rsidRDefault="003F4FC0" w:rsidP="003F4FC0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eastAsia="MS Mincho"/>
                <w:b/>
                <w:bCs/>
              </w:rPr>
            </w:pPr>
          </w:p>
          <w:p w14:paraId="5D172C3D" w14:textId="77777777" w:rsidR="003F4FC0" w:rsidRPr="00D533B8" w:rsidRDefault="003F4FC0" w:rsidP="003F4FC0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eastAsia="MS Mincho"/>
                <w:b/>
                <w:bCs/>
                <w:lang w:val="en-US"/>
              </w:rPr>
            </w:pPr>
            <w:r w:rsidRPr="00D533B8">
              <w:rPr>
                <w:rFonts w:eastAsia="MS Mincho"/>
                <w:b/>
                <w:bCs/>
                <w:cs/>
              </w:rPr>
              <w:t>ณ วันที่</w:t>
            </w:r>
          </w:p>
          <w:p w14:paraId="3A90EBFE" w14:textId="7EDDDA20" w:rsidR="003F4FC0" w:rsidRPr="00D533B8" w:rsidRDefault="005D20EE" w:rsidP="003F4FC0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eastAsia="MS Mincho"/>
                <w:cs/>
                <w:lang w:val="en-US"/>
              </w:rPr>
            </w:pPr>
            <w:r w:rsidRPr="005D20EE">
              <w:rPr>
                <w:rFonts w:eastAsia="MS Mincho"/>
                <w:b/>
                <w:bCs/>
                <w:lang w:val="en-US"/>
              </w:rPr>
              <w:t>3</w:t>
            </w:r>
            <w:r w:rsidR="00786EC4" w:rsidRPr="00786EC4">
              <w:rPr>
                <w:rFonts w:eastAsia="MS Mincho"/>
                <w:b/>
                <w:bCs/>
                <w:lang w:val="en-US"/>
              </w:rPr>
              <w:t>1</w:t>
            </w:r>
            <w:r w:rsidR="003F4FC0" w:rsidRPr="00D533B8">
              <w:rPr>
                <w:rFonts w:eastAsia="MS Mincho"/>
                <w:b/>
                <w:bCs/>
                <w:cs/>
              </w:rPr>
              <w:t xml:space="preserve"> ธันวาคม</w:t>
            </w:r>
          </w:p>
        </w:tc>
      </w:tr>
      <w:tr w:rsidR="003F4FC0" w:rsidRPr="00D533B8" w14:paraId="20B663CE" w14:textId="77777777" w:rsidTr="000356CC">
        <w:trPr>
          <w:tblHeader/>
        </w:trPr>
        <w:tc>
          <w:tcPr>
            <w:tcW w:w="2970" w:type="dxa"/>
            <w:shd w:val="clear" w:color="auto" w:fill="auto"/>
          </w:tcPr>
          <w:p w14:paraId="59B90D86" w14:textId="77777777" w:rsidR="003F4FC0" w:rsidRPr="00D533B8" w:rsidRDefault="003F4FC0" w:rsidP="003930BB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0" w:type="dxa"/>
            <w:gridSpan w:val="9"/>
          </w:tcPr>
          <w:p w14:paraId="2B48BE39" w14:textId="09895147" w:rsidR="003F4FC0" w:rsidRPr="005F4616" w:rsidRDefault="003F4FC0" w:rsidP="003930BB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b/>
                <w:i/>
                <w:iCs/>
              </w:rPr>
            </w:pPr>
            <w:r w:rsidRPr="00D533B8">
              <w:rPr>
                <w:b/>
                <w:i/>
                <w:iCs/>
                <w:cs/>
              </w:rPr>
              <w:t>(พันบาท)</w:t>
            </w:r>
          </w:p>
        </w:tc>
      </w:tr>
      <w:tr w:rsidR="00EB6C2B" w:rsidRPr="00D533B8" w14:paraId="262388E5" w14:textId="77777777" w:rsidTr="003F4FC0">
        <w:tc>
          <w:tcPr>
            <w:tcW w:w="2970" w:type="dxa"/>
            <w:shd w:val="clear" w:color="auto" w:fill="auto"/>
          </w:tcPr>
          <w:p w14:paraId="71D6AE96" w14:textId="3B545436" w:rsidR="00EB6C2B" w:rsidRPr="00D533B8" w:rsidRDefault="00786EC4" w:rsidP="003930BB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86EC4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</w:rPr>
              <w:t>2</w:t>
            </w:r>
            <w:r w:rsidR="005D20EE" w:rsidRPr="005D20EE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</w:rPr>
              <w:t>56</w:t>
            </w:r>
            <w:r w:rsidR="005D20EE" w:rsidRPr="005D20EE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14:paraId="53F4A11C" w14:textId="01E048ED" w:rsidR="00EB6C2B" w:rsidRPr="00D533B8" w:rsidRDefault="00EB6C2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4493F074" w14:textId="77777777" w:rsidR="00EB6C2B" w:rsidRPr="00D533B8" w:rsidRDefault="00EB6C2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1431A053" w14:textId="77777777" w:rsidR="00EB6C2B" w:rsidRPr="00D533B8" w:rsidRDefault="00EB6C2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7" w:type="dxa"/>
            <w:shd w:val="clear" w:color="auto" w:fill="auto"/>
          </w:tcPr>
          <w:p w14:paraId="6AD5894F" w14:textId="33D1D6FE" w:rsidR="00EB6C2B" w:rsidRPr="00D533B8" w:rsidRDefault="00EB6C2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3" w:type="dxa"/>
            <w:shd w:val="clear" w:color="auto" w:fill="auto"/>
          </w:tcPr>
          <w:p w14:paraId="1D01893F" w14:textId="77777777" w:rsidR="00EB6C2B" w:rsidRPr="00D533B8" w:rsidRDefault="00EB6C2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5EFAFEF1" w14:textId="77777777" w:rsidR="00EB6C2B" w:rsidRPr="00D533B8" w:rsidRDefault="00EB6C2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5E134136" w14:textId="77777777" w:rsidR="00EB6C2B" w:rsidRPr="00D533B8" w:rsidRDefault="00EB6C2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23B99068" w14:textId="77777777" w:rsidR="00EB6C2B" w:rsidRPr="00D533B8" w:rsidRDefault="00EB6C2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7" w:type="dxa"/>
            <w:shd w:val="clear" w:color="auto" w:fill="auto"/>
          </w:tcPr>
          <w:p w14:paraId="20E5ACD1" w14:textId="77777777" w:rsidR="00EB6C2B" w:rsidRPr="00D533B8" w:rsidRDefault="00EB6C2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B6C2B" w:rsidRPr="00D533B8" w14:paraId="04319841" w14:textId="77777777" w:rsidTr="003F4FC0">
        <w:tc>
          <w:tcPr>
            <w:tcW w:w="2970" w:type="dxa"/>
            <w:shd w:val="clear" w:color="auto" w:fill="auto"/>
          </w:tcPr>
          <w:p w14:paraId="101F9A2C" w14:textId="77777777" w:rsidR="00EB6C2B" w:rsidRPr="00D533B8" w:rsidRDefault="00EB6C2B" w:rsidP="003F4FC0">
            <w:pPr>
              <w:tabs>
                <w:tab w:val="clear" w:pos="2807"/>
              </w:tabs>
              <w:spacing w:line="240" w:lineRule="auto"/>
              <w:ind w:right="-110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D533B8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276A56A3" w14:textId="77777777" w:rsidR="00EB6C2B" w:rsidRPr="00D533B8" w:rsidRDefault="00EB6C2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1041E523" w14:textId="77777777" w:rsidR="00EB6C2B" w:rsidRPr="00D533B8" w:rsidRDefault="00EB6C2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0BF6F005" w14:textId="77777777" w:rsidR="00EB6C2B" w:rsidRPr="00D533B8" w:rsidRDefault="00EB6C2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7" w:type="dxa"/>
            <w:shd w:val="clear" w:color="auto" w:fill="auto"/>
          </w:tcPr>
          <w:p w14:paraId="358A7E16" w14:textId="4EE03FA8" w:rsidR="00EB6C2B" w:rsidRPr="00D533B8" w:rsidRDefault="00EB6C2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3" w:type="dxa"/>
            <w:shd w:val="clear" w:color="auto" w:fill="auto"/>
          </w:tcPr>
          <w:p w14:paraId="1D13E7CA" w14:textId="77777777" w:rsidR="00EB6C2B" w:rsidRPr="00D533B8" w:rsidRDefault="00EB6C2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1FAFE309" w14:textId="77777777" w:rsidR="00EB6C2B" w:rsidRPr="00D533B8" w:rsidRDefault="00EB6C2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39A5A204" w14:textId="77777777" w:rsidR="00EB6C2B" w:rsidRPr="00D533B8" w:rsidRDefault="00EB6C2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224553D0" w14:textId="77777777" w:rsidR="00EB6C2B" w:rsidRPr="00D533B8" w:rsidRDefault="00EB6C2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7" w:type="dxa"/>
            <w:shd w:val="clear" w:color="auto" w:fill="auto"/>
          </w:tcPr>
          <w:p w14:paraId="58AD1CAA" w14:textId="77777777" w:rsidR="00EB6C2B" w:rsidRPr="00D533B8" w:rsidRDefault="00EB6C2B" w:rsidP="003930B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356CC" w:rsidRPr="00D533B8" w14:paraId="6902C31A" w14:textId="77777777" w:rsidTr="003F4FC0">
        <w:tc>
          <w:tcPr>
            <w:tcW w:w="2970" w:type="dxa"/>
            <w:shd w:val="clear" w:color="auto" w:fill="auto"/>
          </w:tcPr>
          <w:p w14:paraId="7DAA97B4" w14:textId="77777777" w:rsidR="000356CC" w:rsidRPr="00D533B8" w:rsidRDefault="000356CC" w:rsidP="000356CC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</w:tcPr>
          <w:p w14:paraId="148AC709" w14:textId="12A56510" w:rsidR="000356CC" w:rsidRPr="00D533B8" w:rsidRDefault="005D20EE" w:rsidP="000356CC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 w:hint="cs"/>
                <w:sz w:val="30"/>
                <w:szCs w:val="30"/>
              </w:rPr>
              <w:t>46</w:t>
            </w:r>
          </w:p>
        </w:tc>
        <w:tc>
          <w:tcPr>
            <w:tcW w:w="283" w:type="dxa"/>
          </w:tcPr>
          <w:p w14:paraId="6135CABF" w14:textId="77777777" w:rsidR="000356CC" w:rsidRPr="00D533B8" w:rsidRDefault="000356CC" w:rsidP="000356C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304ABB00" w14:textId="4B46818F" w:rsidR="000356CC" w:rsidRPr="00D533B8" w:rsidRDefault="005D20EE" w:rsidP="000356CC">
            <w:pPr>
              <w:tabs>
                <w:tab w:val="clear" w:pos="907"/>
                <w:tab w:val="clear" w:pos="1644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7" w:type="dxa"/>
            <w:shd w:val="clear" w:color="auto" w:fill="auto"/>
          </w:tcPr>
          <w:p w14:paraId="2B025473" w14:textId="1B629715" w:rsidR="000356CC" w:rsidRPr="00D533B8" w:rsidRDefault="000356CC" w:rsidP="000356C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136E91C0" w14:textId="728E5790" w:rsidR="000356CC" w:rsidRPr="00674ED2" w:rsidRDefault="005D20EE" w:rsidP="000356CC">
            <w:pPr>
              <w:spacing w:line="240" w:lineRule="auto"/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5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4" w:type="dxa"/>
          </w:tcPr>
          <w:p w14:paraId="13DA41A7" w14:textId="77777777" w:rsidR="000356CC" w:rsidRPr="00D533B8" w:rsidRDefault="000356CC" w:rsidP="000356CC">
            <w:pPr>
              <w:spacing w:line="240" w:lineRule="auto"/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37156169" w14:textId="0977AEC6" w:rsidR="000356CC" w:rsidRPr="00D533B8" w:rsidRDefault="000356CC" w:rsidP="000356CC">
            <w:pPr>
              <w:spacing w:line="240" w:lineRule="auto"/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4A46C665" w14:textId="77777777" w:rsidR="000356CC" w:rsidRPr="00D533B8" w:rsidRDefault="000356CC" w:rsidP="000356C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</w:tcPr>
          <w:p w14:paraId="1835F4F3" w14:textId="36492851" w:rsidR="000356CC" w:rsidRPr="00D533B8" w:rsidRDefault="000356CC" w:rsidP="000356CC">
            <w:pPr>
              <w:spacing w:line="240" w:lineRule="auto"/>
              <w:ind w:right="30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356CC" w:rsidRPr="00D533B8" w14:paraId="3A00E879" w14:textId="77777777" w:rsidTr="003F4FC0">
        <w:tc>
          <w:tcPr>
            <w:tcW w:w="2970" w:type="dxa"/>
            <w:shd w:val="clear" w:color="auto" w:fill="auto"/>
          </w:tcPr>
          <w:p w14:paraId="2A039875" w14:textId="1DEFAF92" w:rsidR="000356CC" w:rsidRPr="00D533B8" w:rsidRDefault="000356CC" w:rsidP="000356C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66FC9C70" w14:textId="7C36B45D" w:rsidR="000356CC" w:rsidRPr="00D533B8" w:rsidRDefault="00786EC4" w:rsidP="000356CC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 w:hint="cs"/>
                <w:sz w:val="30"/>
                <w:szCs w:val="30"/>
              </w:rPr>
              <w:t>2</w:t>
            </w:r>
            <w:r w:rsidR="000356CC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 w:hint="cs"/>
                <w:sz w:val="30"/>
                <w:szCs w:val="30"/>
              </w:rPr>
              <w:t>736</w:t>
            </w:r>
          </w:p>
        </w:tc>
        <w:tc>
          <w:tcPr>
            <w:tcW w:w="283" w:type="dxa"/>
          </w:tcPr>
          <w:p w14:paraId="6023D59F" w14:textId="77777777" w:rsidR="000356CC" w:rsidRPr="00D533B8" w:rsidRDefault="000356CC" w:rsidP="000356C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6FE6F303" w14:textId="2A80AC0D" w:rsidR="000356CC" w:rsidRPr="00D533B8" w:rsidRDefault="005D20EE" w:rsidP="000356CC">
            <w:pPr>
              <w:tabs>
                <w:tab w:val="clear" w:pos="907"/>
                <w:tab w:val="clear" w:pos="1644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670</w:t>
            </w:r>
          </w:p>
        </w:tc>
        <w:tc>
          <w:tcPr>
            <w:tcW w:w="257" w:type="dxa"/>
            <w:shd w:val="clear" w:color="auto" w:fill="auto"/>
          </w:tcPr>
          <w:p w14:paraId="040A7006" w14:textId="3DF4B595" w:rsidR="000356CC" w:rsidRPr="00D533B8" w:rsidRDefault="000356CC" w:rsidP="000356C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1F7848E9" w14:textId="53CAAE1D" w:rsidR="000356CC" w:rsidRPr="00674ED2" w:rsidRDefault="005D20EE" w:rsidP="000356CC">
            <w:pPr>
              <w:spacing w:line="240" w:lineRule="auto"/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3</w:t>
            </w:r>
            <w:r w:rsidR="000356CC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406</w:t>
            </w:r>
          </w:p>
        </w:tc>
        <w:tc>
          <w:tcPr>
            <w:tcW w:w="284" w:type="dxa"/>
          </w:tcPr>
          <w:p w14:paraId="6491C4FF" w14:textId="77777777" w:rsidR="000356CC" w:rsidRPr="00D533B8" w:rsidRDefault="000356CC" w:rsidP="000356CC">
            <w:pPr>
              <w:spacing w:line="240" w:lineRule="auto"/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473F46E0" w14:textId="5F64AFD3" w:rsidR="000356CC" w:rsidRPr="00D533B8" w:rsidRDefault="000356CC" w:rsidP="000356CC">
            <w:pPr>
              <w:spacing w:line="240" w:lineRule="auto"/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5D20EE" w:rsidRPr="005D20EE">
              <w:rPr>
                <w:rFonts w:ascii="Angsana New" w:hAnsi="Angsana New" w:hint="cs"/>
                <w:sz w:val="30"/>
                <w:szCs w:val="30"/>
              </w:rPr>
              <w:t>4</w:t>
            </w:r>
            <w:r w:rsidR="00786EC4" w:rsidRPr="00786EC4">
              <w:rPr>
                <w:rFonts w:ascii="Angsana New" w:hAnsi="Angsana New" w:hint="cs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 w:hint="cs"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618EC9DA" w14:textId="77777777" w:rsidR="000356CC" w:rsidRPr="00D533B8" w:rsidRDefault="000356CC" w:rsidP="000356C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</w:tcPr>
          <w:p w14:paraId="3DE29F2A" w14:textId="7032166B" w:rsidR="000356CC" w:rsidRPr="00D533B8" w:rsidRDefault="00786EC4" w:rsidP="000356CC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 w:hint="cs"/>
                <w:sz w:val="30"/>
                <w:szCs w:val="30"/>
              </w:rPr>
              <w:t>2</w:t>
            </w:r>
            <w:r w:rsidR="000356CC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98</w:t>
            </w: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356CC" w:rsidRPr="00D533B8" w14:paraId="10934DB7" w14:textId="77777777" w:rsidTr="003F4FC0">
        <w:tc>
          <w:tcPr>
            <w:tcW w:w="2970" w:type="dxa"/>
            <w:shd w:val="clear" w:color="auto" w:fill="auto"/>
          </w:tcPr>
          <w:p w14:paraId="4FE3381B" w14:textId="77777777" w:rsidR="000356CC" w:rsidRPr="00D533B8" w:rsidRDefault="000356CC" w:rsidP="000356C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37603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เงินให้กู้ยืมระยะสั้นแก่กิจการ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837603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3DE5E201" w14:textId="77777777" w:rsidR="000356CC" w:rsidRDefault="000356CC" w:rsidP="000356CC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69DDD1A" w14:textId="1E5DBA97" w:rsidR="000356CC" w:rsidRPr="00D533B8" w:rsidRDefault="00786EC4" w:rsidP="000356CC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 w:hint="cs"/>
                <w:sz w:val="30"/>
                <w:szCs w:val="30"/>
              </w:rPr>
              <w:t>1</w:t>
            </w:r>
            <w:r w:rsidR="000356CC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 w:hint="cs"/>
                <w:sz w:val="30"/>
                <w:szCs w:val="30"/>
              </w:rPr>
              <w:t>578</w:t>
            </w:r>
          </w:p>
        </w:tc>
        <w:tc>
          <w:tcPr>
            <w:tcW w:w="283" w:type="dxa"/>
          </w:tcPr>
          <w:p w14:paraId="45BE6DA6" w14:textId="77777777" w:rsidR="000356CC" w:rsidRPr="00D533B8" w:rsidRDefault="000356CC" w:rsidP="000356C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2804D62B" w14:textId="77777777" w:rsidR="000356CC" w:rsidRPr="00674ED2" w:rsidRDefault="000356CC" w:rsidP="000356CC">
            <w:pPr>
              <w:tabs>
                <w:tab w:val="clear" w:pos="454"/>
                <w:tab w:val="clear" w:pos="680"/>
              </w:tabs>
              <w:spacing w:line="240" w:lineRule="auto"/>
              <w:ind w:right="25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6759BB1" w14:textId="5C98F7ED" w:rsidR="000356CC" w:rsidRPr="00674ED2" w:rsidRDefault="000356CC" w:rsidP="000356CC">
            <w:pPr>
              <w:tabs>
                <w:tab w:val="clear" w:pos="454"/>
                <w:tab w:val="clear" w:pos="680"/>
              </w:tabs>
              <w:spacing w:line="240" w:lineRule="auto"/>
              <w:ind w:right="2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4ED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14:paraId="61380EF4" w14:textId="0A05AAC9" w:rsidR="000356CC" w:rsidRPr="00D533B8" w:rsidRDefault="000356CC" w:rsidP="000356C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5587785B" w14:textId="77777777" w:rsidR="000356CC" w:rsidRDefault="000356CC" w:rsidP="000356CC">
            <w:pPr>
              <w:spacing w:line="240" w:lineRule="auto"/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AE2C375" w14:textId="07ABC165" w:rsidR="000356CC" w:rsidRPr="00674ED2" w:rsidRDefault="00786EC4" w:rsidP="000356CC">
            <w:pPr>
              <w:spacing w:line="240" w:lineRule="auto"/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 w:hint="cs"/>
                <w:sz w:val="30"/>
                <w:szCs w:val="30"/>
              </w:rPr>
              <w:t>1</w:t>
            </w:r>
            <w:r w:rsidR="000356CC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 w:hint="cs"/>
                <w:sz w:val="30"/>
                <w:szCs w:val="30"/>
              </w:rPr>
              <w:t>578</w:t>
            </w:r>
          </w:p>
        </w:tc>
        <w:tc>
          <w:tcPr>
            <w:tcW w:w="284" w:type="dxa"/>
          </w:tcPr>
          <w:p w14:paraId="68714F12" w14:textId="77777777" w:rsidR="000356CC" w:rsidRPr="00D533B8" w:rsidRDefault="000356CC" w:rsidP="000356CC">
            <w:pPr>
              <w:spacing w:line="240" w:lineRule="auto"/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51BEDD35" w14:textId="77777777" w:rsidR="000356CC" w:rsidRDefault="000356CC" w:rsidP="000356CC">
            <w:pPr>
              <w:tabs>
                <w:tab w:val="clear" w:pos="227"/>
                <w:tab w:val="clear" w:pos="454"/>
                <w:tab w:val="clear" w:pos="680"/>
                <w:tab w:val="clear" w:pos="164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A7F5F21" w14:textId="6AC3EDD7" w:rsidR="000356CC" w:rsidRPr="00D533B8" w:rsidRDefault="00786EC4" w:rsidP="000356CC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 w:hint="cs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 w:hint="cs"/>
                <w:sz w:val="30"/>
                <w:szCs w:val="30"/>
              </w:rPr>
              <w:t>48</w:t>
            </w:r>
          </w:p>
        </w:tc>
        <w:tc>
          <w:tcPr>
            <w:tcW w:w="283" w:type="dxa"/>
            <w:shd w:val="clear" w:color="auto" w:fill="auto"/>
          </w:tcPr>
          <w:p w14:paraId="63715F03" w14:textId="77777777" w:rsidR="000356CC" w:rsidRPr="00D533B8" w:rsidRDefault="000356CC" w:rsidP="000356C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</w:tcPr>
          <w:p w14:paraId="0C3E8F0B" w14:textId="77777777" w:rsidR="000356CC" w:rsidRDefault="000356CC" w:rsidP="000356CC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F56D0C2" w14:textId="277EB803" w:rsidR="000356CC" w:rsidRPr="00D533B8" w:rsidRDefault="00786EC4" w:rsidP="000356CC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0356CC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7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0356CC" w:rsidRPr="00D533B8" w14:paraId="503710AD" w14:textId="77777777" w:rsidTr="003F4FC0">
        <w:tc>
          <w:tcPr>
            <w:tcW w:w="2970" w:type="dxa"/>
            <w:shd w:val="clear" w:color="auto" w:fill="auto"/>
            <w:vAlign w:val="center"/>
          </w:tcPr>
          <w:p w14:paraId="7E191189" w14:textId="77777777" w:rsidR="000356CC" w:rsidRPr="00D533B8" w:rsidRDefault="000356CC" w:rsidP="000356CC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90" w:type="dxa"/>
            <w:shd w:val="clear" w:color="auto" w:fill="auto"/>
          </w:tcPr>
          <w:p w14:paraId="22C2AD7B" w14:textId="79EF800C" w:rsidR="000356CC" w:rsidRPr="00D533B8" w:rsidRDefault="00786EC4" w:rsidP="000356CC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0356CC">
              <w:rPr>
                <w:rFonts w:ascii="Angsana New" w:hAnsi="Angsana New"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sz w:val="30"/>
                <w:szCs w:val="30"/>
              </w:rPr>
              <w:t>11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14:paraId="3F98AA82" w14:textId="77777777" w:rsidR="000356CC" w:rsidRPr="00D533B8" w:rsidRDefault="000356CC" w:rsidP="000356C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66F09D17" w14:textId="1EFDA108" w:rsidR="000356CC" w:rsidRPr="00674ED2" w:rsidRDefault="000356CC" w:rsidP="000356CC">
            <w:pPr>
              <w:tabs>
                <w:tab w:val="clear" w:pos="454"/>
                <w:tab w:val="clear" w:pos="680"/>
              </w:tabs>
              <w:spacing w:line="240" w:lineRule="auto"/>
              <w:ind w:right="2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4ED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14:paraId="21861323" w14:textId="38E29165" w:rsidR="000356CC" w:rsidRPr="00D533B8" w:rsidRDefault="000356CC" w:rsidP="000356C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2F98FC2F" w14:textId="2D1A274E" w:rsidR="000356CC" w:rsidRPr="00674ED2" w:rsidRDefault="00786EC4" w:rsidP="000356CC">
            <w:pPr>
              <w:spacing w:line="240" w:lineRule="auto"/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0356CC">
              <w:rPr>
                <w:rFonts w:ascii="Angsana New" w:hAnsi="Angsana New"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sz w:val="30"/>
                <w:szCs w:val="30"/>
              </w:rPr>
              <w:t>11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1B0F6214" w14:textId="77777777" w:rsidR="000356CC" w:rsidRPr="00D533B8" w:rsidRDefault="000356CC" w:rsidP="000356CC">
            <w:pPr>
              <w:spacing w:line="240" w:lineRule="auto"/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38326C49" w14:textId="3B202FA2" w:rsidR="000356CC" w:rsidRPr="00D533B8" w:rsidRDefault="00786EC4" w:rsidP="000356CC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 w:hint="cs"/>
                <w:sz w:val="30"/>
                <w:szCs w:val="30"/>
              </w:rPr>
              <w:t>2</w:t>
            </w:r>
            <w:r w:rsidR="000356CC">
              <w:rPr>
                <w:rFonts w:ascii="Angsana New" w:hAnsi="Angsana New"/>
                <w:sz w:val="30"/>
                <w:szCs w:val="30"/>
              </w:rPr>
              <w:t>,</w:t>
            </w:r>
            <w:r w:rsidRPr="00786EC4">
              <w:rPr>
                <w:rFonts w:ascii="Angsana New" w:hAnsi="Angsana New" w:hint="cs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786EC4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14:paraId="01711041" w14:textId="77777777" w:rsidR="000356CC" w:rsidRPr="00D533B8" w:rsidRDefault="000356CC" w:rsidP="000356C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</w:tcPr>
          <w:p w14:paraId="69893805" w14:textId="3FBCB310" w:rsidR="000356CC" w:rsidRPr="00D533B8" w:rsidRDefault="005D20EE" w:rsidP="000356CC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3</w:t>
            </w:r>
            <w:r w:rsidR="000356CC">
              <w:rPr>
                <w:rFonts w:ascii="Angsana New" w:hAnsi="Angsana New"/>
                <w:sz w:val="30"/>
                <w:szCs w:val="30"/>
              </w:rPr>
              <w:t>,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Pr="005D20EE">
              <w:rPr>
                <w:rFonts w:ascii="Angsana New" w:hAnsi="Angsana New"/>
                <w:sz w:val="30"/>
                <w:szCs w:val="30"/>
              </w:rPr>
              <w:t>89</w:t>
            </w:r>
          </w:p>
        </w:tc>
      </w:tr>
      <w:tr w:rsidR="000356CC" w:rsidRPr="00D533B8" w14:paraId="0DA01799" w14:textId="77777777" w:rsidTr="003F4FC0">
        <w:tc>
          <w:tcPr>
            <w:tcW w:w="2970" w:type="dxa"/>
            <w:shd w:val="clear" w:color="auto" w:fill="auto"/>
            <w:vAlign w:val="center"/>
          </w:tcPr>
          <w:p w14:paraId="6B87A1A0" w14:textId="77777777" w:rsidR="000356CC" w:rsidRPr="00D533B8" w:rsidRDefault="000356CC" w:rsidP="000356CC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  <w:shd w:val="clear" w:color="auto" w:fill="auto"/>
          </w:tcPr>
          <w:p w14:paraId="4D505CBA" w14:textId="29C1C619" w:rsidR="000356CC" w:rsidRPr="00D533B8" w:rsidRDefault="005D20EE" w:rsidP="000356CC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4</w:t>
            </w:r>
            <w:r w:rsidR="000356CC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446</w:t>
            </w:r>
          </w:p>
        </w:tc>
        <w:tc>
          <w:tcPr>
            <w:tcW w:w="283" w:type="dxa"/>
          </w:tcPr>
          <w:p w14:paraId="3B2DCB79" w14:textId="77777777" w:rsidR="000356CC" w:rsidRPr="00D533B8" w:rsidRDefault="000356CC" w:rsidP="000356CC">
            <w:pPr>
              <w:spacing w:line="240" w:lineRule="auto"/>
              <w:ind w:right="2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78C266CD" w14:textId="031780D5" w:rsidR="000356CC" w:rsidRPr="00674ED2" w:rsidRDefault="000356CC" w:rsidP="000356CC">
            <w:pPr>
              <w:tabs>
                <w:tab w:val="clear" w:pos="454"/>
                <w:tab w:val="clear" w:pos="680"/>
              </w:tabs>
              <w:spacing w:line="240" w:lineRule="auto"/>
              <w:ind w:right="2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4ED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14:paraId="1F02311A" w14:textId="37C76D8C" w:rsidR="000356CC" w:rsidRPr="00D533B8" w:rsidRDefault="000356CC" w:rsidP="000356CC">
            <w:pPr>
              <w:spacing w:line="240" w:lineRule="auto"/>
              <w:ind w:right="2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32226AA5" w14:textId="76E0B702" w:rsidR="000356CC" w:rsidRPr="00674ED2" w:rsidRDefault="005D20EE" w:rsidP="000356CC">
            <w:pPr>
              <w:spacing w:line="240" w:lineRule="auto"/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4</w:t>
            </w:r>
            <w:r w:rsidR="000356CC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446</w:t>
            </w:r>
          </w:p>
        </w:tc>
        <w:tc>
          <w:tcPr>
            <w:tcW w:w="284" w:type="dxa"/>
          </w:tcPr>
          <w:p w14:paraId="6D61F842" w14:textId="77777777" w:rsidR="000356CC" w:rsidRPr="00D533B8" w:rsidRDefault="000356CC" w:rsidP="000356CC">
            <w:pPr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627DDE48" w14:textId="1B78E4EB" w:rsidR="000356CC" w:rsidRPr="00D533B8" w:rsidRDefault="000356CC" w:rsidP="000356CC">
            <w:pPr>
              <w:spacing w:line="240" w:lineRule="auto"/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5D20EE" w:rsidRPr="005D20EE">
              <w:rPr>
                <w:rFonts w:ascii="Angsana New" w:hAnsi="Angsana New" w:hint="cs"/>
                <w:sz w:val="30"/>
                <w:szCs w:val="30"/>
              </w:rPr>
              <w:t>934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11C555FD" w14:textId="77777777" w:rsidR="000356CC" w:rsidRPr="00D533B8" w:rsidRDefault="000356CC" w:rsidP="000356C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</w:tcPr>
          <w:p w14:paraId="5A80789D" w14:textId="3A720652" w:rsidR="000356CC" w:rsidRPr="00D533B8" w:rsidRDefault="005D20EE" w:rsidP="000356CC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3</w:t>
            </w:r>
            <w:r w:rsidR="000356CC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5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0356CC" w:rsidRPr="00D533B8" w14:paraId="6524CEC5" w14:textId="77777777" w:rsidTr="003F4FC0">
        <w:tc>
          <w:tcPr>
            <w:tcW w:w="2970" w:type="dxa"/>
            <w:shd w:val="clear" w:color="auto" w:fill="auto"/>
            <w:vAlign w:val="center"/>
          </w:tcPr>
          <w:p w14:paraId="2F49821A" w14:textId="078AB552" w:rsidR="000356CC" w:rsidRPr="00D533B8" w:rsidRDefault="000356CC" w:rsidP="000356CC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990" w:type="dxa"/>
            <w:shd w:val="clear" w:color="auto" w:fill="auto"/>
          </w:tcPr>
          <w:p w14:paraId="3210E282" w14:textId="6BF18675" w:rsidR="000356CC" w:rsidRPr="003F4FC0" w:rsidRDefault="000356CC" w:rsidP="000356CC">
            <w:pPr>
              <w:tabs>
                <w:tab w:val="clear" w:pos="454"/>
                <w:tab w:val="clear" w:pos="680"/>
              </w:tabs>
              <w:spacing w:line="240" w:lineRule="auto"/>
              <w:ind w:right="2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4F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4662D9BC" w14:textId="77777777" w:rsidR="000356CC" w:rsidRPr="00D533B8" w:rsidRDefault="000356CC" w:rsidP="000356CC">
            <w:pPr>
              <w:spacing w:line="240" w:lineRule="auto"/>
              <w:ind w:right="2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67B8C7A0" w14:textId="3CEBD636" w:rsidR="000356CC" w:rsidRPr="00D533B8" w:rsidRDefault="005D20EE" w:rsidP="000356CC">
            <w:pPr>
              <w:tabs>
                <w:tab w:val="clear" w:pos="907"/>
                <w:tab w:val="clear" w:pos="1644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 w:hint="cs"/>
                <w:sz w:val="30"/>
                <w:szCs w:val="30"/>
              </w:rPr>
              <w:t>90</w:t>
            </w:r>
            <w:r w:rsidR="00786EC4" w:rsidRPr="00786EC4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57" w:type="dxa"/>
            <w:shd w:val="clear" w:color="auto" w:fill="auto"/>
          </w:tcPr>
          <w:p w14:paraId="4CCE5E82" w14:textId="54EEC999" w:rsidR="000356CC" w:rsidRPr="00D533B8" w:rsidRDefault="000356CC" w:rsidP="000356CC">
            <w:pPr>
              <w:spacing w:line="240" w:lineRule="auto"/>
              <w:ind w:right="2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240C6D6E" w14:textId="28139F6A" w:rsidR="000356CC" w:rsidRPr="00674ED2" w:rsidRDefault="005D20EE" w:rsidP="000356CC">
            <w:pPr>
              <w:spacing w:line="240" w:lineRule="auto"/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 w:hint="cs"/>
                <w:sz w:val="30"/>
                <w:szCs w:val="30"/>
              </w:rPr>
              <w:t>90</w:t>
            </w:r>
            <w:r w:rsidR="00786EC4" w:rsidRPr="00786EC4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84" w:type="dxa"/>
          </w:tcPr>
          <w:p w14:paraId="0BCEE463" w14:textId="77777777" w:rsidR="000356CC" w:rsidRPr="00D533B8" w:rsidRDefault="000356CC" w:rsidP="000356CC">
            <w:pPr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1B1C7220" w14:textId="10BF5E81" w:rsidR="000356CC" w:rsidRPr="00D533B8" w:rsidRDefault="00786EC4" w:rsidP="000356CC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 w:hint="cs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 w:hint="cs"/>
                <w:sz w:val="30"/>
                <w:szCs w:val="30"/>
              </w:rPr>
              <w:t>88</w:t>
            </w:r>
          </w:p>
        </w:tc>
        <w:tc>
          <w:tcPr>
            <w:tcW w:w="283" w:type="dxa"/>
            <w:shd w:val="clear" w:color="auto" w:fill="auto"/>
          </w:tcPr>
          <w:p w14:paraId="2D52E608" w14:textId="77777777" w:rsidR="000356CC" w:rsidRPr="00D533B8" w:rsidRDefault="000356CC" w:rsidP="000356C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</w:tcPr>
          <w:p w14:paraId="604F816B" w14:textId="4843E44C" w:rsidR="000356CC" w:rsidRPr="00D533B8" w:rsidRDefault="00786EC4" w:rsidP="000356CC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0356CC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089</w:t>
            </w:r>
          </w:p>
        </w:tc>
      </w:tr>
      <w:tr w:rsidR="000356CC" w:rsidRPr="00D533B8" w14:paraId="00DED58F" w14:textId="77777777" w:rsidTr="003F4FC0">
        <w:tc>
          <w:tcPr>
            <w:tcW w:w="2970" w:type="dxa"/>
            <w:shd w:val="clear" w:color="auto" w:fill="auto"/>
            <w:vAlign w:val="center"/>
          </w:tcPr>
          <w:p w14:paraId="38B7C37D" w14:textId="77777777" w:rsidR="000356CC" w:rsidRDefault="000356CC" w:rsidP="000356CC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CD3564B" w14:textId="77777777" w:rsidR="000356CC" w:rsidRPr="003F4FC0" w:rsidRDefault="000356CC" w:rsidP="000356CC">
            <w:pPr>
              <w:tabs>
                <w:tab w:val="clear" w:pos="454"/>
                <w:tab w:val="clear" w:pos="680"/>
              </w:tabs>
              <w:spacing w:line="240" w:lineRule="auto"/>
              <w:ind w:right="2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2A26AD0" w14:textId="77777777" w:rsidR="000356CC" w:rsidRPr="00D533B8" w:rsidRDefault="000356CC" w:rsidP="000356CC">
            <w:pPr>
              <w:spacing w:line="240" w:lineRule="auto"/>
              <w:ind w:right="2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3BE8993C" w14:textId="77777777" w:rsidR="000356CC" w:rsidRPr="00270953" w:rsidRDefault="000356CC" w:rsidP="000356CC">
            <w:pPr>
              <w:tabs>
                <w:tab w:val="clear" w:pos="907"/>
                <w:tab w:val="clear" w:pos="1644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</w:tcPr>
          <w:p w14:paraId="654B6D4F" w14:textId="77777777" w:rsidR="000356CC" w:rsidRPr="00D533B8" w:rsidRDefault="000356CC" w:rsidP="000356CC">
            <w:pPr>
              <w:spacing w:line="240" w:lineRule="auto"/>
              <w:ind w:right="2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19AD59BA" w14:textId="77777777" w:rsidR="000356CC" w:rsidRPr="00674ED2" w:rsidRDefault="000356CC" w:rsidP="000356CC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A57E8DF" w14:textId="77777777" w:rsidR="000356CC" w:rsidRPr="00D533B8" w:rsidRDefault="000356CC" w:rsidP="000356CC">
            <w:pPr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098D849D" w14:textId="77777777" w:rsidR="000356CC" w:rsidRPr="00270953" w:rsidRDefault="000356CC" w:rsidP="000356CC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15252719" w14:textId="77777777" w:rsidR="000356CC" w:rsidRPr="00D533B8" w:rsidRDefault="000356CC" w:rsidP="000356C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</w:tcPr>
          <w:p w14:paraId="4D599611" w14:textId="77777777" w:rsidR="000356CC" w:rsidRPr="00270953" w:rsidRDefault="000356CC" w:rsidP="000356CC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56CC" w:rsidRPr="00D533B8" w14:paraId="6C23848B" w14:textId="77777777" w:rsidTr="003F4FC0">
        <w:tc>
          <w:tcPr>
            <w:tcW w:w="2970" w:type="dxa"/>
            <w:shd w:val="clear" w:color="auto" w:fill="auto"/>
            <w:vAlign w:val="center"/>
          </w:tcPr>
          <w:p w14:paraId="0EE15E00" w14:textId="77777777" w:rsidR="000356CC" w:rsidRDefault="000356CC" w:rsidP="000356CC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6DFEC21" w14:textId="77777777" w:rsidR="000356CC" w:rsidRPr="003F4FC0" w:rsidRDefault="000356CC" w:rsidP="000356CC">
            <w:pPr>
              <w:tabs>
                <w:tab w:val="clear" w:pos="454"/>
                <w:tab w:val="clear" w:pos="680"/>
              </w:tabs>
              <w:spacing w:line="240" w:lineRule="auto"/>
              <w:ind w:right="2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772AECB" w14:textId="77777777" w:rsidR="000356CC" w:rsidRPr="00D533B8" w:rsidRDefault="000356CC" w:rsidP="000356CC">
            <w:pPr>
              <w:spacing w:line="240" w:lineRule="auto"/>
              <w:ind w:right="2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55A85E83" w14:textId="77777777" w:rsidR="000356CC" w:rsidRPr="00270953" w:rsidRDefault="000356CC" w:rsidP="000356CC">
            <w:pPr>
              <w:tabs>
                <w:tab w:val="clear" w:pos="907"/>
                <w:tab w:val="clear" w:pos="1644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</w:tcPr>
          <w:p w14:paraId="373EAD58" w14:textId="77777777" w:rsidR="000356CC" w:rsidRPr="00D533B8" w:rsidRDefault="000356CC" w:rsidP="000356CC">
            <w:pPr>
              <w:spacing w:line="240" w:lineRule="auto"/>
              <w:ind w:right="2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7A8CD611" w14:textId="77777777" w:rsidR="000356CC" w:rsidRPr="00674ED2" w:rsidRDefault="000356CC" w:rsidP="000356CC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7FD46DC" w14:textId="77777777" w:rsidR="000356CC" w:rsidRPr="00D533B8" w:rsidRDefault="000356CC" w:rsidP="000356CC">
            <w:pPr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1A9422FE" w14:textId="77777777" w:rsidR="000356CC" w:rsidRPr="00270953" w:rsidRDefault="000356CC" w:rsidP="000356CC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400F1F2C" w14:textId="77777777" w:rsidR="000356CC" w:rsidRPr="00D533B8" w:rsidRDefault="000356CC" w:rsidP="000356C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</w:tcPr>
          <w:p w14:paraId="1F2BBDF8" w14:textId="77777777" w:rsidR="000356CC" w:rsidRPr="00270953" w:rsidRDefault="000356CC" w:rsidP="000356CC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56CC" w:rsidRPr="00D533B8" w14:paraId="1DC90E1C" w14:textId="77777777" w:rsidTr="00ED3EBD">
        <w:tc>
          <w:tcPr>
            <w:tcW w:w="3960" w:type="dxa"/>
            <w:gridSpan w:val="2"/>
            <w:shd w:val="clear" w:color="auto" w:fill="auto"/>
          </w:tcPr>
          <w:p w14:paraId="1DCD096E" w14:textId="056760BB" w:rsidR="000356CC" w:rsidRPr="003F4FC0" w:rsidRDefault="000356CC" w:rsidP="000356CC">
            <w:pPr>
              <w:tabs>
                <w:tab w:val="clear" w:pos="454"/>
                <w:tab w:val="clear" w:pos="680"/>
              </w:tabs>
              <w:spacing w:line="240" w:lineRule="auto"/>
              <w:ind w:right="254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สินทรัพย์ภาษีเงินได้รอการตัดบัญชี</w:t>
            </w:r>
            <w:r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(ต่อ)</w:t>
            </w:r>
          </w:p>
        </w:tc>
        <w:tc>
          <w:tcPr>
            <w:tcW w:w="283" w:type="dxa"/>
          </w:tcPr>
          <w:p w14:paraId="5DEF70EA" w14:textId="77777777" w:rsidR="000356CC" w:rsidRPr="00D533B8" w:rsidRDefault="000356CC" w:rsidP="000356CC">
            <w:pPr>
              <w:spacing w:line="240" w:lineRule="auto"/>
              <w:ind w:right="2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45CBA470" w14:textId="77777777" w:rsidR="000356CC" w:rsidRPr="00270953" w:rsidRDefault="000356CC" w:rsidP="000356CC">
            <w:pPr>
              <w:tabs>
                <w:tab w:val="clear" w:pos="907"/>
                <w:tab w:val="clear" w:pos="1644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</w:tcPr>
          <w:p w14:paraId="307037F4" w14:textId="77777777" w:rsidR="000356CC" w:rsidRPr="00D533B8" w:rsidRDefault="000356CC" w:rsidP="000356CC">
            <w:pPr>
              <w:spacing w:line="240" w:lineRule="auto"/>
              <w:ind w:right="2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5C1F4842" w14:textId="77777777" w:rsidR="000356CC" w:rsidRPr="00674ED2" w:rsidRDefault="000356CC" w:rsidP="000356CC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723E3CB" w14:textId="77777777" w:rsidR="000356CC" w:rsidRPr="00D533B8" w:rsidRDefault="000356CC" w:rsidP="000356CC">
            <w:pPr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76E6B816" w14:textId="77777777" w:rsidR="000356CC" w:rsidRPr="00270953" w:rsidRDefault="000356CC" w:rsidP="000356CC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0C311FED" w14:textId="77777777" w:rsidR="000356CC" w:rsidRPr="00D533B8" w:rsidRDefault="000356CC" w:rsidP="000356C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</w:tcPr>
          <w:p w14:paraId="53A28B5B" w14:textId="77777777" w:rsidR="000356CC" w:rsidRPr="00270953" w:rsidRDefault="000356CC" w:rsidP="000356CC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56CC" w:rsidRPr="00D533B8" w14:paraId="107749FE" w14:textId="77777777" w:rsidTr="003F4FC0">
        <w:tc>
          <w:tcPr>
            <w:tcW w:w="2970" w:type="dxa"/>
            <w:shd w:val="clear" w:color="auto" w:fill="auto"/>
            <w:vAlign w:val="center"/>
          </w:tcPr>
          <w:p w14:paraId="51B60606" w14:textId="77777777" w:rsidR="000356CC" w:rsidRPr="00D533B8" w:rsidRDefault="000356CC" w:rsidP="000356CC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ประมาณการ</w:t>
            </w:r>
            <w:r>
              <w:rPr>
                <w:rFonts w:ascii="Angsana New" w:eastAsia="MS Mincho" w:hAnsi="Angsana New"/>
                <w:sz w:val="30"/>
                <w:szCs w:val="30"/>
                <w:cs/>
              </w:rPr>
              <w:t>หนี้สินผลประโยชน์</w:t>
            </w:r>
            <w:r>
              <w:rPr>
                <w:rFonts w:ascii="Angsana New" w:eastAsia="MS Mincho" w:hAnsi="Angsana New"/>
                <w:sz w:val="30"/>
                <w:szCs w:val="30"/>
                <w:cs/>
              </w:rPr>
              <w:br/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  </w:t>
            </w: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990" w:type="dxa"/>
            <w:shd w:val="clear" w:color="auto" w:fill="auto"/>
          </w:tcPr>
          <w:p w14:paraId="463E831E" w14:textId="77777777" w:rsidR="000356CC" w:rsidRDefault="000356CC" w:rsidP="000356CC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D948B1B" w14:textId="31A23CFB" w:rsidR="000356CC" w:rsidRPr="00D533B8" w:rsidRDefault="005D20EE" w:rsidP="000356CC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 w:hint="cs"/>
                <w:sz w:val="30"/>
                <w:szCs w:val="30"/>
              </w:rPr>
              <w:t>3</w:t>
            </w:r>
            <w:r w:rsidR="000356CC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99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14:paraId="33D42937" w14:textId="77777777" w:rsidR="000356CC" w:rsidRPr="00D533B8" w:rsidRDefault="000356CC" w:rsidP="000356C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5A9161C8" w14:textId="77777777" w:rsidR="000356CC" w:rsidRPr="00674ED2" w:rsidRDefault="000356CC" w:rsidP="000356CC">
            <w:pPr>
              <w:tabs>
                <w:tab w:val="clear" w:pos="454"/>
                <w:tab w:val="clear" w:pos="680"/>
              </w:tabs>
              <w:spacing w:line="240" w:lineRule="auto"/>
              <w:ind w:right="25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3D250AB" w14:textId="166116D7" w:rsidR="000356CC" w:rsidRPr="00674ED2" w:rsidRDefault="000356CC" w:rsidP="000356CC">
            <w:pPr>
              <w:tabs>
                <w:tab w:val="clear" w:pos="454"/>
                <w:tab w:val="clear" w:pos="680"/>
              </w:tabs>
              <w:spacing w:line="240" w:lineRule="auto"/>
              <w:ind w:right="2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4ED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14:paraId="46A98ADC" w14:textId="36CF252F" w:rsidR="000356CC" w:rsidRPr="00D533B8" w:rsidRDefault="000356CC" w:rsidP="000356C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464FCD35" w14:textId="77777777" w:rsidR="000356CC" w:rsidRDefault="000356CC" w:rsidP="000356CC">
            <w:pPr>
              <w:spacing w:line="240" w:lineRule="auto"/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646F551" w14:textId="33C317C9" w:rsidR="000356CC" w:rsidRPr="00674ED2" w:rsidRDefault="005D20EE" w:rsidP="000356CC">
            <w:pPr>
              <w:spacing w:line="240" w:lineRule="auto"/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 w:hint="cs"/>
                <w:sz w:val="30"/>
                <w:szCs w:val="30"/>
              </w:rPr>
              <w:t>3</w:t>
            </w:r>
            <w:r w:rsidR="000356CC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99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</w:tcPr>
          <w:p w14:paraId="4B3E1425" w14:textId="77777777" w:rsidR="000356CC" w:rsidRPr="00D533B8" w:rsidRDefault="000356CC" w:rsidP="000356C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5C96FAED" w14:textId="77777777" w:rsidR="000356CC" w:rsidRDefault="000356CC" w:rsidP="000356CC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F462C56" w14:textId="5F0B9F57" w:rsidR="000356CC" w:rsidRPr="00D533B8" w:rsidRDefault="00786EC4" w:rsidP="000356CC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 w:hint="cs"/>
                <w:sz w:val="30"/>
                <w:szCs w:val="30"/>
              </w:rPr>
              <w:t>1</w:t>
            </w:r>
            <w:r w:rsidR="000356CC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786EC4">
              <w:rPr>
                <w:rFonts w:ascii="Angsana New" w:hAnsi="Angsana New" w:hint="cs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83" w:type="dxa"/>
            <w:shd w:val="clear" w:color="auto" w:fill="auto"/>
          </w:tcPr>
          <w:p w14:paraId="421FCE23" w14:textId="77777777" w:rsidR="000356CC" w:rsidRPr="00D533B8" w:rsidRDefault="000356CC" w:rsidP="000356C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</w:tcPr>
          <w:p w14:paraId="0B4ECE93" w14:textId="77777777" w:rsidR="000356CC" w:rsidRDefault="000356CC" w:rsidP="000356CC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7569AA4" w14:textId="022C7684" w:rsidR="000356CC" w:rsidRPr="00D533B8" w:rsidRDefault="005D20EE" w:rsidP="000356CC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5</w:t>
            </w:r>
            <w:r w:rsidR="000356CC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404</w:t>
            </w:r>
          </w:p>
        </w:tc>
      </w:tr>
      <w:tr w:rsidR="000356CC" w:rsidRPr="00D533B8" w14:paraId="172689C5" w14:textId="77777777" w:rsidTr="003F4FC0">
        <w:tc>
          <w:tcPr>
            <w:tcW w:w="2970" w:type="dxa"/>
            <w:shd w:val="clear" w:color="auto" w:fill="auto"/>
            <w:vAlign w:val="bottom"/>
          </w:tcPr>
          <w:p w14:paraId="4B5E4288" w14:textId="6CF86DEC" w:rsidR="000356CC" w:rsidRPr="00D533B8" w:rsidRDefault="000356CC" w:rsidP="000356CC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หมุนเวียน</w:t>
            </w: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A2B2A27" w14:textId="5BED4EB8" w:rsidR="000356CC" w:rsidRPr="00D533B8" w:rsidRDefault="00786EC4" w:rsidP="000356CC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0356CC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83" w:type="dxa"/>
          </w:tcPr>
          <w:p w14:paraId="7EF90BDF" w14:textId="77777777" w:rsidR="000356CC" w:rsidRPr="00D533B8" w:rsidRDefault="000356CC" w:rsidP="000356C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63BCCF41" w14:textId="25B60023" w:rsidR="000356CC" w:rsidRPr="00674ED2" w:rsidRDefault="000356CC" w:rsidP="000356CC">
            <w:pPr>
              <w:tabs>
                <w:tab w:val="clear" w:pos="454"/>
                <w:tab w:val="clear" w:pos="680"/>
              </w:tabs>
              <w:spacing w:line="240" w:lineRule="auto"/>
              <w:ind w:right="2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4ED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14:paraId="64FD16B2" w14:textId="766D8CBB" w:rsidR="000356CC" w:rsidRPr="00D533B8" w:rsidRDefault="000356CC" w:rsidP="000356C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</w:tcPr>
          <w:p w14:paraId="5C5CA6AB" w14:textId="0B0B8225" w:rsidR="000356CC" w:rsidRPr="00674ED2" w:rsidRDefault="00786EC4" w:rsidP="000356CC">
            <w:pPr>
              <w:tabs>
                <w:tab w:val="clear" w:pos="907"/>
                <w:tab w:val="left" w:pos="906"/>
              </w:tabs>
              <w:spacing w:line="240" w:lineRule="auto"/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0356CC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84" w:type="dxa"/>
          </w:tcPr>
          <w:p w14:paraId="6972DF8F" w14:textId="77777777" w:rsidR="000356CC" w:rsidRPr="00D533B8" w:rsidRDefault="000356CC" w:rsidP="000356C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76F7714C" w14:textId="4B76331B" w:rsidR="000356CC" w:rsidRPr="00D533B8" w:rsidRDefault="000356CC" w:rsidP="000356CC">
            <w:pPr>
              <w:spacing w:line="240" w:lineRule="auto"/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(</w:t>
            </w:r>
            <w:r w:rsidR="00786EC4" w:rsidRPr="00786EC4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86EC4" w:rsidRPr="00786EC4">
              <w:rPr>
                <w:rFonts w:ascii="Angsana New" w:hAnsi="Angsana New" w:hint="cs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 w:hint="cs"/>
                <w:sz w:val="30"/>
                <w:szCs w:val="30"/>
              </w:rPr>
              <w:t>33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0DC27696" w14:textId="77777777" w:rsidR="000356CC" w:rsidRPr="00D533B8" w:rsidRDefault="000356CC" w:rsidP="000356C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</w:tcPr>
          <w:p w14:paraId="784C0346" w14:textId="6B4815A3" w:rsidR="000356CC" w:rsidRPr="00D533B8" w:rsidRDefault="00786EC4" w:rsidP="000356CC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87</w:t>
            </w:r>
          </w:p>
        </w:tc>
      </w:tr>
      <w:tr w:rsidR="000356CC" w:rsidRPr="00D533B8" w14:paraId="33E8F24F" w14:textId="77777777" w:rsidTr="003F4FC0">
        <w:tc>
          <w:tcPr>
            <w:tcW w:w="2970" w:type="dxa"/>
            <w:shd w:val="clear" w:color="auto" w:fill="auto"/>
            <w:vAlign w:val="bottom"/>
          </w:tcPr>
          <w:p w14:paraId="3C800F6D" w14:textId="77777777" w:rsidR="000356CC" w:rsidRPr="00D533B8" w:rsidRDefault="000356CC" w:rsidP="000356CC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DC9FAB" w14:textId="65376A92" w:rsidR="000356CC" w:rsidRPr="00D533B8" w:rsidRDefault="00786EC4" w:rsidP="000356CC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0356C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435</w:t>
            </w:r>
          </w:p>
        </w:tc>
        <w:tc>
          <w:tcPr>
            <w:tcW w:w="283" w:type="dxa"/>
          </w:tcPr>
          <w:p w14:paraId="203DAB98" w14:textId="77777777" w:rsidR="000356CC" w:rsidRPr="00D533B8" w:rsidRDefault="000356CC" w:rsidP="000356C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14:paraId="71E594C6" w14:textId="04A8DDA3" w:rsidR="000356CC" w:rsidRPr="00D533B8" w:rsidRDefault="00786EC4" w:rsidP="000356CC">
            <w:pPr>
              <w:tabs>
                <w:tab w:val="clear" w:pos="907"/>
                <w:tab w:val="clear" w:pos="1644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0356C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 w:hint="cs"/>
                <w:b/>
                <w:bCs/>
                <w:sz w:val="30"/>
                <w:szCs w:val="30"/>
              </w:rPr>
              <w:t>577</w:t>
            </w:r>
          </w:p>
        </w:tc>
        <w:tc>
          <w:tcPr>
            <w:tcW w:w="257" w:type="dxa"/>
            <w:shd w:val="clear" w:color="auto" w:fill="auto"/>
          </w:tcPr>
          <w:p w14:paraId="05E61926" w14:textId="5D67CB0D" w:rsidR="000356CC" w:rsidRPr="00D533B8" w:rsidRDefault="000356CC" w:rsidP="000356C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5F78DB" w14:textId="516345E2" w:rsidR="000356CC" w:rsidRPr="00CC6A9D" w:rsidRDefault="00786EC4" w:rsidP="000356CC">
            <w:pPr>
              <w:tabs>
                <w:tab w:val="clear" w:pos="907"/>
                <w:tab w:val="left" w:pos="906"/>
              </w:tabs>
              <w:spacing w:line="240" w:lineRule="auto"/>
              <w:ind w:right="5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0356C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284" w:type="dxa"/>
          </w:tcPr>
          <w:p w14:paraId="54AC5049" w14:textId="77777777" w:rsidR="000356CC" w:rsidRPr="00D533B8" w:rsidRDefault="000356CC" w:rsidP="000356CC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7190DB7B" w14:textId="233A573F" w:rsidR="000356CC" w:rsidRPr="00841F32" w:rsidRDefault="00786EC4" w:rsidP="000356CC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0356C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86EC4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 w:hint="cs"/>
                <w:b/>
                <w:bCs/>
                <w:sz w:val="30"/>
                <w:szCs w:val="30"/>
              </w:rPr>
              <w:t>76</w:t>
            </w:r>
          </w:p>
        </w:tc>
        <w:tc>
          <w:tcPr>
            <w:tcW w:w="283" w:type="dxa"/>
            <w:shd w:val="clear" w:color="auto" w:fill="auto"/>
          </w:tcPr>
          <w:p w14:paraId="5D40EB27" w14:textId="77777777" w:rsidR="000356CC" w:rsidRPr="00206D95" w:rsidRDefault="000356CC" w:rsidP="000356CC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8A1F8C" w14:textId="363B73AE" w:rsidR="000356CC" w:rsidRPr="00D533B8" w:rsidRDefault="00786EC4" w:rsidP="000356CC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0356C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88</w:t>
            </w:r>
          </w:p>
        </w:tc>
      </w:tr>
      <w:tr w:rsidR="000356CC" w:rsidRPr="00D533B8" w14:paraId="30CEEE0D" w14:textId="77777777" w:rsidTr="003F4FC0">
        <w:tc>
          <w:tcPr>
            <w:tcW w:w="2970" w:type="dxa"/>
            <w:shd w:val="clear" w:color="auto" w:fill="auto"/>
          </w:tcPr>
          <w:p w14:paraId="0AA4A03D" w14:textId="77777777" w:rsidR="000356CC" w:rsidRPr="00D533B8" w:rsidRDefault="000356CC" w:rsidP="000356CC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68A3E7F9" w14:textId="77777777" w:rsidR="000356CC" w:rsidRPr="00D533B8" w:rsidRDefault="000356CC" w:rsidP="000356C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2B940803" w14:textId="77777777" w:rsidR="000356CC" w:rsidRPr="00D533B8" w:rsidRDefault="000356CC" w:rsidP="000356C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double" w:sz="4" w:space="0" w:color="auto"/>
            </w:tcBorders>
          </w:tcPr>
          <w:p w14:paraId="275D5191" w14:textId="77777777" w:rsidR="000356CC" w:rsidRPr="00D533B8" w:rsidRDefault="000356CC" w:rsidP="000356C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7" w:type="dxa"/>
            <w:shd w:val="clear" w:color="auto" w:fill="auto"/>
          </w:tcPr>
          <w:p w14:paraId="730734EA" w14:textId="0F897515" w:rsidR="000356CC" w:rsidRPr="00D533B8" w:rsidRDefault="000356CC" w:rsidP="000356C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  <w:shd w:val="clear" w:color="auto" w:fill="auto"/>
          </w:tcPr>
          <w:p w14:paraId="7685DFB4" w14:textId="77777777" w:rsidR="000356CC" w:rsidRPr="00674ED2" w:rsidRDefault="000356CC" w:rsidP="000356CC">
            <w:pPr>
              <w:tabs>
                <w:tab w:val="clear" w:pos="454"/>
                <w:tab w:val="clear" w:pos="680"/>
              </w:tabs>
              <w:spacing w:line="240" w:lineRule="auto"/>
              <w:ind w:right="25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08E3EF69" w14:textId="77777777" w:rsidR="000356CC" w:rsidRPr="00D533B8" w:rsidRDefault="000356CC" w:rsidP="000356C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6" w:type="dxa"/>
            <w:tcBorders>
              <w:top w:val="double" w:sz="4" w:space="0" w:color="auto"/>
            </w:tcBorders>
          </w:tcPr>
          <w:p w14:paraId="2B643BBA" w14:textId="77777777" w:rsidR="000356CC" w:rsidRPr="00D533B8" w:rsidRDefault="000356CC" w:rsidP="000356C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3F542B55" w14:textId="77777777" w:rsidR="000356CC" w:rsidRPr="00D533B8" w:rsidRDefault="000356CC" w:rsidP="000356C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  <w:shd w:val="clear" w:color="auto" w:fill="auto"/>
          </w:tcPr>
          <w:p w14:paraId="1B0F30C6" w14:textId="77777777" w:rsidR="000356CC" w:rsidRPr="00D533B8" w:rsidRDefault="000356CC" w:rsidP="000356C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356CC" w:rsidRPr="00D533B8" w14:paraId="146DDCD6" w14:textId="77777777" w:rsidTr="003F4FC0">
        <w:tc>
          <w:tcPr>
            <w:tcW w:w="2970" w:type="dxa"/>
            <w:shd w:val="clear" w:color="auto" w:fill="auto"/>
          </w:tcPr>
          <w:p w14:paraId="0D8F4590" w14:textId="77777777" w:rsidR="000356CC" w:rsidRPr="00D533B8" w:rsidRDefault="000356CC" w:rsidP="000356CC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D533B8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4C6C5AD0" w14:textId="77777777" w:rsidR="000356CC" w:rsidRPr="00D533B8" w:rsidRDefault="000356CC" w:rsidP="000356C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61751FDF" w14:textId="77777777" w:rsidR="000356CC" w:rsidRPr="00D533B8" w:rsidRDefault="000356CC" w:rsidP="000356C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4F701389" w14:textId="77777777" w:rsidR="000356CC" w:rsidRPr="00D533B8" w:rsidRDefault="000356CC" w:rsidP="000356C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7" w:type="dxa"/>
            <w:shd w:val="clear" w:color="auto" w:fill="auto"/>
          </w:tcPr>
          <w:p w14:paraId="73E4AB8F" w14:textId="420EDE39" w:rsidR="000356CC" w:rsidRPr="00D533B8" w:rsidRDefault="000356CC" w:rsidP="000356C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3" w:type="dxa"/>
            <w:shd w:val="clear" w:color="auto" w:fill="auto"/>
          </w:tcPr>
          <w:p w14:paraId="26969086" w14:textId="77777777" w:rsidR="000356CC" w:rsidRPr="00D533B8" w:rsidRDefault="000356CC" w:rsidP="000356CC">
            <w:pPr>
              <w:spacing w:line="240" w:lineRule="auto"/>
              <w:ind w:right="12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79333D04" w14:textId="77777777" w:rsidR="000356CC" w:rsidRPr="00D533B8" w:rsidRDefault="000356CC" w:rsidP="000356C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3DB8C893" w14:textId="77777777" w:rsidR="000356CC" w:rsidRPr="00D533B8" w:rsidRDefault="000356CC" w:rsidP="000356C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74F38EA2" w14:textId="77777777" w:rsidR="000356CC" w:rsidRPr="00D533B8" w:rsidRDefault="000356CC" w:rsidP="000356C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7" w:type="dxa"/>
            <w:shd w:val="clear" w:color="auto" w:fill="auto"/>
          </w:tcPr>
          <w:p w14:paraId="3EB3D7E2" w14:textId="77777777" w:rsidR="000356CC" w:rsidRPr="00D533B8" w:rsidRDefault="000356CC" w:rsidP="000356C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356CC" w:rsidRPr="00D533B8" w14:paraId="049E2D04" w14:textId="77777777" w:rsidTr="003F4FC0">
        <w:tc>
          <w:tcPr>
            <w:tcW w:w="2970" w:type="dxa"/>
            <w:shd w:val="clear" w:color="auto" w:fill="auto"/>
          </w:tcPr>
          <w:p w14:paraId="397B777F" w14:textId="6C7F01E7" w:rsidR="000356CC" w:rsidRPr="00D533B8" w:rsidRDefault="000356CC" w:rsidP="000356CC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0A41110" w14:textId="15FAB009" w:rsidR="000356CC" w:rsidRPr="00D533B8" w:rsidRDefault="000356CC" w:rsidP="000356CC">
            <w:pPr>
              <w:tabs>
                <w:tab w:val="clear" w:pos="680"/>
                <w:tab w:val="clear" w:pos="164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25B0433B" w14:textId="77777777" w:rsidR="000356CC" w:rsidRPr="00D533B8" w:rsidRDefault="000356CC" w:rsidP="000356CC">
            <w:pPr>
              <w:spacing w:line="240" w:lineRule="auto"/>
              <w:ind w:right="2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61F03346" w14:textId="2C038F39" w:rsidR="000356CC" w:rsidRPr="00D533B8" w:rsidRDefault="00786EC4" w:rsidP="000356CC">
            <w:pPr>
              <w:tabs>
                <w:tab w:val="clear" w:pos="907"/>
                <w:tab w:val="clear" w:pos="1644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 w:hint="cs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 w:hint="cs"/>
                <w:sz w:val="30"/>
                <w:szCs w:val="30"/>
              </w:rPr>
              <w:t>53</w:t>
            </w:r>
          </w:p>
        </w:tc>
        <w:tc>
          <w:tcPr>
            <w:tcW w:w="257" w:type="dxa"/>
            <w:shd w:val="clear" w:color="auto" w:fill="auto"/>
          </w:tcPr>
          <w:p w14:paraId="412F690E" w14:textId="38C468AB" w:rsidR="000356CC" w:rsidRPr="00D533B8" w:rsidRDefault="000356CC" w:rsidP="000356CC">
            <w:pPr>
              <w:spacing w:line="240" w:lineRule="auto"/>
              <w:ind w:right="2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</w:tcPr>
          <w:p w14:paraId="52DE1A8C" w14:textId="4A69D7E7" w:rsidR="000356CC" w:rsidRPr="00D533B8" w:rsidRDefault="000356CC" w:rsidP="000356CC">
            <w:pPr>
              <w:tabs>
                <w:tab w:val="clear" w:pos="907"/>
              </w:tabs>
              <w:spacing w:line="240" w:lineRule="auto"/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6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2DAD4C3F" w14:textId="77777777" w:rsidR="000356CC" w:rsidRPr="00D533B8" w:rsidRDefault="000356CC" w:rsidP="000356CC">
            <w:pPr>
              <w:tabs>
                <w:tab w:val="left" w:pos="1234"/>
              </w:tabs>
              <w:spacing w:line="240" w:lineRule="auto"/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6C52C920" w14:textId="01EFEB30" w:rsidR="000356CC" w:rsidRPr="007756A1" w:rsidRDefault="00786EC4" w:rsidP="000356CC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283" w:type="dxa"/>
            <w:shd w:val="clear" w:color="auto" w:fill="auto"/>
          </w:tcPr>
          <w:p w14:paraId="3EFAD254" w14:textId="77777777" w:rsidR="000356CC" w:rsidRPr="00D533B8" w:rsidRDefault="000356CC" w:rsidP="000356C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</w:tcPr>
          <w:p w14:paraId="3763A42D" w14:textId="2BB52FEC" w:rsidR="000356CC" w:rsidRPr="00D533B8" w:rsidRDefault="000356CC" w:rsidP="000356CC">
            <w:pPr>
              <w:tabs>
                <w:tab w:val="clear" w:pos="680"/>
                <w:tab w:val="clear" w:pos="164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77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356CC" w:rsidRPr="00D533B8" w14:paraId="2164818C" w14:textId="77777777" w:rsidTr="003F4FC0">
        <w:tc>
          <w:tcPr>
            <w:tcW w:w="2970" w:type="dxa"/>
            <w:shd w:val="clear" w:color="auto" w:fill="auto"/>
            <w:vAlign w:val="bottom"/>
          </w:tcPr>
          <w:p w14:paraId="43319DB0" w14:textId="77777777" w:rsidR="000356CC" w:rsidRPr="00D533B8" w:rsidRDefault="000356CC" w:rsidP="000356CC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7B3B5B" w14:textId="7C34E906" w:rsidR="000356CC" w:rsidRPr="00C26289" w:rsidRDefault="000356CC" w:rsidP="000356CC">
            <w:pPr>
              <w:tabs>
                <w:tab w:val="clear" w:pos="680"/>
                <w:tab w:val="clear" w:pos="164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5D03C84D" w14:textId="77777777" w:rsidR="000356CC" w:rsidRPr="00D533B8" w:rsidRDefault="000356CC" w:rsidP="000356CC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14:paraId="32CBE274" w14:textId="6AC52CF7" w:rsidR="000356CC" w:rsidRPr="00D533B8" w:rsidRDefault="00786EC4" w:rsidP="000356CC">
            <w:pPr>
              <w:tabs>
                <w:tab w:val="clear" w:pos="907"/>
                <w:tab w:val="clear" w:pos="1644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 w:hint="cs"/>
                <w:b/>
                <w:bCs/>
                <w:sz w:val="30"/>
                <w:szCs w:val="30"/>
              </w:rPr>
              <w:t>53</w:t>
            </w:r>
          </w:p>
        </w:tc>
        <w:tc>
          <w:tcPr>
            <w:tcW w:w="257" w:type="dxa"/>
            <w:shd w:val="clear" w:color="auto" w:fill="auto"/>
          </w:tcPr>
          <w:p w14:paraId="4FA10AC4" w14:textId="56EBE563" w:rsidR="000356CC" w:rsidRPr="00D533B8" w:rsidRDefault="000356CC" w:rsidP="000356CC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26F2F1" w14:textId="03EC425E" w:rsidR="000356CC" w:rsidRPr="00674ED2" w:rsidRDefault="000356CC" w:rsidP="000356CC">
            <w:pPr>
              <w:tabs>
                <w:tab w:val="clear" w:pos="907"/>
              </w:tabs>
              <w:spacing w:line="240" w:lineRule="auto"/>
              <w:ind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2142FD6A" w14:textId="77777777" w:rsidR="000356CC" w:rsidRPr="00D533B8" w:rsidRDefault="000356CC" w:rsidP="000356CC">
            <w:pPr>
              <w:tabs>
                <w:tab w:val="left" w:pos="1234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22009AB6" w14:textId="5F76A150" w:rsidR="000356CC" w:rsidRPr="007756A1" w:rsidRDefault="00786EC4" w:rsidP="000356CC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84</w:t>
            </w:r>
          </w:p>
        </w:tc>
        <w:tc>
          <w:tcPr>
            <w:tcW w:w="283" w:type="dxa"/>
            <w:shd w:val="clear" w:color="auto" w:fill="auto"/>
          </w:tcPr>
          <w:p w14:paraId="0C3BEB5F" w14:textId="77777777" w:rsidR="000356CC" w:rsidRPr="00D533B8" w:rsidRDefault="000356CC" w:rsidP="000356C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C15847" w14:textId="3569B9D1" w:rsidR="000356CC" w:rsidRPr="00206D95" w:rsidRDefault="000356CC" w:rsidP="000356CC">
            <w:pPr>
              <w:tabs>
                <w:tab w:val="clear" w:pos="680"/>
                <w:tab w:val="clear" w:pos="164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77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0356CC" w:rsidRPr="00D533B8" w14:paraId="71B7BFF6" w14:textId="77777777" w:rsidTr="003F4FC0">
        <w:tc>
          <w:tcPr>
            <w:tcW w:w="2970" w:type="dxa"/>
            <w:shd w:val="clear" w:color="auto" w:fill="auto"/>
            <w:vAlign w:val="bottom"/>
          </w:tcPr>
          <w:p w14:paraId="27CAA51D" w14:textId="77777777" w:rsidR="000356CC" w:rsidRPr="00A904E1" w:rsidRDefault="000356CC" w:rsidP="000356CC">
            <w:pPr>
              <w:spacing w:line="240" w:lineRule="auto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242D076E" w14:textId="77777777" w:rsidR="000356CC" w:rsidRPr="00A904E1" w:rsidRDefault="000356CC" w:rsidP="000356CC">
            <w:pPr>
              <w:tabs>
                <w:tab w:val="clear" w:pos="454"/>
                <w:tab w:val="clear" w:pos="907"/>
                <w:tab w:val="left" w:pos="457"/>
              </w:tabs>
              <w:spacing w:line="240" w:lineRule="auto"/>
              <w:ind w:right="5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1FBE152E" w14:textId="77777777" w:rsidR="000356CC" w:rsidRPr="00A904E1" w:rsidRDefault="000356CC" w:rsidP="000356CC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double" w:sz="4" w:space="0" w:color="auto"/>
            </w:tcBorders>
          </w:tcPr>
          <w:p w14:paraId="769F3E35" w14:textId="77777777" w:rsidR="000356CC" w:rsidRPr="00A904E1" w:rsidRDefault="000356CC" w:rsidP="000356CC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6E82BBC8" w14:textId="52BB4DA9" w:rsidR="000356CC" w:rsidRPr="00A904E1" w:rsidRDefault="000356CC" w:rsidP="000356CC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  <w:shd w:val="clear" w:color="auto" w:fill="auto"/>
          </w:tcPr>
          <w:p w14:paraId="286AEA09" w14:textId="77777777" w:rsidR="000356CC" w:rsidRPr="00206D95" w:rsidRDefault="000356CC" w:rsidP="000356CC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28A110D8" w14:textId="77777777" w:rsidR="000356CC" w:rsidRPr="00A904E1" w:rsidRDefault="000356CC" w:rsidP="000356CC">
            <w:pPr>
              <w:tabs>
                <w:tab w:val="left" w:pos="1234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double" w:sz="4" w:space="0" w:color="auto"/>
            </w:tcBorders>
          </w:tcPr>
          <w:p w14:paraId="46100370" w14:textId="77777777" w:rsidR="000356CC" w:rsidRPr="00A904E1" w:rsidRDefault="000356CC" w:rsidP="000356CC">
            <w:pPr>
              <w:spacing w:line="240" w:lineRule="auto"/>
              <w:ind w:right="30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6F60B8C6" w14:textId="77777777" w:rsidR="000356CC" w:rsidRPr="00A904E1" w:rsidRDefault="000356CC" w:rsidP="000356C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  <w:shd w:val="clear" w:color="auto" w:fill="auto"/>
          </w:tcPr>
          <w:p w14:paraId="6C9D8301" w14:textId="77777777" w:rsidR="000356CC" w:rsidRPr="00A904E1" w:rsidRDefault="000356CC" w:rsidP="000356CC">
            <w:pPr>
              <w:tabs>
                <w:tab w:val="clear" w:pos="454"/>
                <w:tab w:val="clear" w:pos="907"/>
                <w:tab w:val="left" w:pos="457"/>
              </w:tabs>
              <w:spacing w:line="240" w:lineRule="auto"/>
              <w:ind w:right="5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356CC" w:rsidRPr="00D533B8" w14:paraId="4DE5F5EE" w14:textId="77777777" w:rsidTr="003F4FC0">
        <w:tc>
          <w:tcPr>
            <w:tcW w:w="2970" w:type="dxa"/>
            <w:shd w:val="clear" w:color="auto" w:fill="auto"/>
            <w:vAlign w:val="bottom"/>
          </w:tcPr>
          <w:p w14:paraId="314C3149" w14:textId="77777777" w:rsidR="000356CC" w:rsidRPr="00D533B8" w:rsidRDefault="000356CC" w:rsidP="000356CC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530B8D2B" w14:textId="30C784D4" w:rsidR="000356CC" w:rsidRPr="00D533B8" w:rsidRDefault="00786EC4" w:rsidP="000356CC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0356C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283" w:type="dxa"/>
          </w:tcPr>
          <w:p w14:paraId="49A693E6" w14:textId="77777777" w:rsidR="000356CC" w:rsidRPr="00D533B8" w:rsidRDefault="000356CC" w:rsidP="000356C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</w:tcPr>
          <w:p w14:paraId="02CC3B26" w14:textId="18ADFAC6" w:rsidR="000356CC" w:rsidRPr="00D533B8" w:rsidRDefault="00786EC4" w:rsidP="000356CC">
            <w:pPr>
              <w:tabs>
                <w:tab w:val="clear" w:pos="907"/>
                <w:tab w:val="clear" w:pos="1644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0356C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830</w:t>
            </w:r>
          </w:p>
        </w:tc>
        <w:tc>
          <w:tcPr>
            <w:tcW w:w="257" w:type="dxa"/>
            <w:shd w:val="clear" w:color="auto" w:fill="auto"/>
          </w:tcPr>
          <w:p w14:paraId="7D3387AE" w14:textId="56227415" w:rsidR="000356CC" w:rsidRPr="00D533B8" w:rsidRDefault="000356CC" w:rsidP="000356C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  <w:shd w:val="clear" w:color="auto" w:fill="auto"/>
          </w:tcPr>
          <w:p w14:paraId="3CE90EFB" w14:textId="0D2C3102" w:rsidR="000356CC" w:rsidRPr="00674ED2" w:rsidRDefault="00786EC4" w:rsidP="000356CC">
            <w:pPr>
              <w:spacing w:line="240" w:lineRule="auto"/>
              <w:ind w:right="5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0356C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84" w:type="dxa"/>
          </w:tcPr>
          <w:p w14:paraId="53F074E5" w14:textId="77777777" w:rsidR="000356CC" w:rsidRPr="00D533B8" w:rsidRDefault="000356CC" w:rsidP="000356CC">
            <w:pPr>
              <w:tabs>
                <w:tab w:val="left" w:pos="1234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bottom w:val="double" w:sz="4" w:space="0" w:color="auto"/>
            </w:tcBorders>
          </w:tcPr>
          <w:p w14:paraId="4AC15A7E" w14:textId="1DD15CEB" w:rsidR="000356CC" w:rsidRPr="00D533B8" w:rsidRDefault="00786EC4" w:rsidP="000356CC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0356C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460</w:t>
            </w:r>
          </w:p>
        </w:tc>
        <w:tc>
          <w:tcPr>
            <w:tcW w:w="283" w:type="dxa"/>
            <w:shd w:val="clear" w:color="auto" w:fill="auto"/>
          </w:tcPr>
          <w:p w14:paraId="76B983CA" w14:textId="77777777" w:rsidR="000356CC" w:rsidRPr="00D533B8" w:rsidRDefault="000356CC" w:rsidP="000356C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  <w:tcBorders>
              <w:bottom w:val="double" w:sz="4" w:space="0" w:color="auto"/>
            </w:tcBorders>
            <w:shd w:val="clear" w:color="auto" w:fill="auto"/>
          </w:tcPr>
          <w:p w14:paraId="4601CB6D" w14:textId="073F6F69" w:rsidR="000356CC" w:rsidRPr="00D533B8" w:rsidRDefault="00786EC4" w:rsidP="000356CC">
            <w:pPr>
              <w:tabs>
                <w:tab w:val="clear" w:pos="680"/>
                <w:tab w:val="clear" w:pos="1644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0356C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211</w:t>
            </w:r>
          </w:p>
        </w:tc>
      </w:tr>
    </w:tbl>
    <w:p w14:paraId="0A18836E" w14:textId="77777777" w:rsidR="006366E8" w:rsidRDefault="006366E8"/>
    <w:p w14:paraId="264E5EBB" w14:textId="77777777" w:rsidR="008A4164" w:rsidRDefault="008A4164">
      <w:pPr>
        <w:rPr>
          <w:cs/>
        </w:rPr>
      </w:pPr>
      <w:r>
        <w:br w:type="page"/>
      </w:r>
    </w:p>
    <w:tbl>
      <w:tblPr>
        <w:tblW w:w="93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12"/>
        <w:gridCol w:w="1316"/>
        <w:gridCol w:w="283"/>
        <w:gridCol w:w="1276"/>
        <w:gridCol w:w="284"/>
        <w:gridCol w:w="1134"/>
        <w:gridCol w:w="283"/>
        <w:gridCol w:w="1454"/>
      </w:tblGrid>
      <w:tr w:rsidR="008A4164" w:rsidRPr="005F4616" w14:paraId="3164D105" w14:textId="77777777" w:rsidTr="00185B8C">
        <w:tc>
          <w:tcPr>
            <w:tcW w:w="3312" w:type="dxa"/>
            <w:shd w:val="clear" w:color="auto" w:fill="auto"/>
          </w:tcPr>
          <w:p w14:paraId="7E53BF7D" w14:textId="1AA77C0A" w:rsidR="008A4164" w:rsidRPr="00D533B8" w:rsidRDefault="008A4164" w:rsidP="00185B8C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7"/>
          </w:tcPr>
          <w:p w14:paraId="6DE626A1" w14:textId="77777777" w:rsidR="008A4164" w:rsidRPr="005F4616" w:rsidRDefault="008A4164" w:rsidP="00185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ร</w:t>
            </w:r>
          </w:p>
        </w:tc>
      </w:tr>
      <w:tr w:rsidR="008A4164" w:rsidRPr="00D533B8" w14:paraId="1D35A3AF" w14:textId="77777777" w:rsidTr="00185B8C">
        <w:tc>
          <w:tcPr>
            <w:tcW w:w="3312" w:type="dxa"/>
            <w:shd w:val="clear" w:color="auto" w:fill="auto"/>
          </w:tcPr>
          <w:p w14:paraId="03B38144" w14:textId="77777777" w:rsidR="008A4164" w:rsidRPr="00D533B8" w:rsidRDefault="008A4164" w:rsidP="00185B8C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6" w:type="dxa"/>
            <w:shd w:val="clear" w:color="auto" w:fill="auto"/>
          </w:tcPr>
          <w:p w14:paraId="1872B604" w14:textId="77777777" w:rsidR="008A4164" w:rsidRPr="00D533B8" w:rsidRDefault="008A4164" w:rsidP="00185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03BD86A8" w14:textId="77777777" w:rsidR="008A4164" w:rsidRPr="00D533B8" w:rsidRDefault="008A4164" w:rsidP="00185B8C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eastAsia="MS Mincho"/>
                <w:cs/>
              </w:rPr>
            </w:pPr>
          </w:p>
        </w:tc>
        <w:tc>
          <w:tcPr>
            <w:tcW w:w="26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E38E49" w14:textId="31A0D933" w:rsidR="008A4164" w:rsidRPr="00D533B8" w:rsidRDefault="008A4164" w:rsidP="00185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บันทึกเป็น</w:t>
            </w:r>
            <w:r w:rsidR="00C065E0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</w:t>
            </w: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(รายจ่าย)</w:t>
            </w:r>
            <w:r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/</w:t>
            </w:r>
            <w:r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83" w:type="dxa"/>
            <w:shd w:val="clear" w:color="auto" w:fill="auto"/>
          </w:tcPr>
          <w:p w14:paraId="6CD64349" w14:textId="77777777" w:rsidR="008A4164" w:rsidRPr="00D533B8" w:rsidRDefault="008A4164" w:rsidP="00185B8C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eastAsia="MS Mincho"/>
                <w:cs/>
              </w:rPr>
            </w:pPr>
          </w:p>
        </w:tc>
        <w:tc>
          <w:tcPr>
            <w:tcW w:w="1454" w:type="dxa"/>
            <w:shd w:val="clear" w:color="auto" w:fill="auto"/>
          </w:tcPr>
          <w:p w14:paraId="72E02D45" w14:textId="77777777" w:rsidR="008A4164" w:rsidRPr="00D533B8" w:rsidRDefault="008A4164" w:rsidP="00185B8C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eastAsia="MS Mincho"/>
                <w:b/>
                <w:bCs/>
                <w:lang w:val="en-US"/>
              </w:rPr>
            </w:pPr>
          </w:p>
        </w:tc>
      </w:tr>
      <w:tr w:rsidR="008A4164" w:rsidRPr="00D533B8" w14:paraId="1354B58F" w14:textId="77777777" w:rsidTr="00185B8C">
        <w:tc>
          <w:tcPr>
            <w:tcW w:w="3312" w:type="dxa"/>
            <w:shd w:val="clear" w:color="auto" w:fill="auto"/>
          </w:tcPr>
          <w:p w14:paraId="2DD52E8B" w14:textId="77777777" w:rsidR="008A4164" w:rsidRDefault="008A4164" w:rsidP="00185B8C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  <w:p w14:paraId="66674649" w14:textId="77777777" w:rsidR="008A4164" w:rsidRPr="00D533B8" w:rsidRDefault="008A4164" w:rsidP="00185B8C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930B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16" w:type="dxa"/>
            <w:shd w:val="clear" w:color="auto" w:fill="auto"/>
          </w:tcPr>
          <w:p w14:paraId="23005CC7" w14:textId="77777777" w:rsidR="008A4164" w:rsidRPr="00D533B8" w:rsidRDefault="008A4164" w:rsidP="00185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5FF3F43D" w14:textId="78E37FDB" w:rsidR="008A4164" w:rsidRPr="00D533B8" w:rsidRDefault="00786EC4" w:rsidP="00185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786EC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  <w:r w:rsidR="008A4164" w:rsidRPr="00D533B8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 </w:t>
            </w:r>
            <w:r w:rsidR="008A4164" w:rsidRPr="00D533B8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83" w:type="dxa"/>
            <w:shd w:val="clear" w:color="auto" w:fill="auto"/>
          </w:tcPr>
          <w:p w14:paraId="2CEDBFF9" w14:textId="77777777" w:rsidR="008A4164" w:rsidRPr="00D533B8" w:rsidRDefault="008A4164" w:rsidP="00185B8C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eastAsia="MS Mincho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7EA77F1" w14:textId="77777777" w:rsidR="008A4164" w:rsidRPr="00D533B8" w:rsidRDefault="008A4164" w:rsidP="00185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กำไรหรือ</w:t>
            </w:r>
          </w:p>
          <w:p w14:paraId="39083324" w14:textId="77777777" w:rsidR="008A4164" w:rsidRPr="00D533B8" w:rsidRDefault="008A4164" w:rsidP="00185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84" w:type="dxa"/>
          </w:tcPr>
          <w:p w14:paraId="0A9EB6B6" w14:textId="77777777" w:rsidR="008A4164" w:rsidRPr="00D533B8" w:rsidRDefault="008A4164" w:rsidP="00185B8C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eastAsia="MS Mincho"/>
                <w:cs/>
              </w:rPr>
            </w:pPr>
          </w:p>
        </w:tc>
        <w:tc>
          <w:tcPr>
            <w:tcW w:w="1134" w:type="dxa"/>
          </w:tcPr>
          <w:p w14:paraId="05D4144D" w14:textId="77777777" w:rsidR="008A4164" w:rsidRPr="00D533B8" w:rsidRDefault="008A4164" w:rsidP="00185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83" w:type="dxa"/>
            <w:shd w:val="clear" w:color="auto" w:fill="auto"/>
          </w:tcPr>
          <w:p w14:paraId="341B7995" w14:textId="77777777" w:rsidR="008A4164" w:rsidRPr="00D533B8" w:rsidRDefault="008A4164" w:rsidP="00185B8C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eastAsia="MS Mincho"/>
                <w:cs/>
              </w:rPr>
            </w:pPr>
          </w:p>
        </w:tc>
        <w:tc>
          <w:tcPr>
            <w:tcW w:w="1454" w:type="dxa"/>
            <w:shd w:val="clear" w:color="auto" w:fill="auto"/>
          </w:tcPr>
          <w:p w14:paraId="1D141808" w14:textId="77777777" w:rsidR="008A4164" w:rsidRPr="00D533B8" w:rsidRDefault="008A4164" w:rsidP="00185B8C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83" w:right="-99"/>
              <w:jc w:val="center"/>
              <w:rPr>
                <w:rFonts w:eastAsia="MS Mincho"/>
                <w:b/>
                <w:bCs/>
                <w:lang w:val="en-US"/>
              </w:rPr>
            </w:pPr>
            <w:r w:rsidRPr="00D533B8">
              <w:rPr>
                <w:rFonts w:eastAsia="MS Mincho"/>
                <w:b/>
                <w:bCs/>
                <w:cs/>
              </w:rPr>
              <w:t>ณ วันที่</w:t>
            </w:r>
          </w:p>
          <w:p w14:paraId="26EAA8A6" w14:textId="70708891" w:rsidR="008A4164" w:rsidRPr="00D533B8" w:rsidRDefault="005D20EE" w:rsidP="00185B8C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rFonts w:eastAsia="MS Mincho"/>
                <w:cs/>
                <w:lang w:val="en-US"/>
              </w:rPr>
            </w:pPr>
            <w:r w:rsidRPr="005D20EE">
              <w:rPr>
                <w:rFonts w:eastAsia="MS Mincho"/>
                <w:b/>
                <w:bCs/>
                <w:lang w:val="en-US"/>
              </w:rPr>
              <w:t>3</w:t>
            </w:r>
            <w:r w:rsidR="00786EC4" w:rsidRPr="00786EC4">
              <w:rPr>
                <w:rFonts w:eastAsia="MS Mincho"/>
                <w:b/>
                <w:bCs/>
                <w:lang w:val="en-US"/>
              </w:rPr>
              <w:t>1</w:t>
            </w:r>
            <w:r w:rsidR="008A4164" w:rsidRPr="00D533B8">
              <w:rPr>
                <w:rFonts w:eastAsia="MS Mincho"/>
                <w:b/>
                <w:bCs/>
                <w:cs/>
              </w:rPr>
              <w:t xml:space="preserve"> ธันวาคม</w:t>
            </w:r>
          </w:p>
        </w:tc>
      </w:tr>
      <w:tr w:rsidR="008A4164" w:rsidRPr="005F4616" w14:paraId="04EC4C43" w14:textId="77777777" w:rsidTr="00185B8C">
        <w:tc>
          <w:tcPr>
            <w:tcW w:w="3312" w:type="dxa"/>
            <w:shd w:val="clear" w:color="auto" w:fill="auto"/>
          </w:tcPr>
          <w:p w14:paraId="33C5ECD7" w14:textId="77777777" w:rsidR="008A4164" w:rsidRPr="00D533B8" w:rsidRDefault="008A4164" w:rsidP="00185B8C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7"/>
          </w:tcPr>
          <w:p w14:paraId="4B1BCF4B" w14:textId="77777777" w:rsidR="008A4164" w:rsidRPr="005F4616" w:rsidRDefault="008A4164" w:rsidP="00185B8C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ind w:left="-108" w:right="-99"/>
              <w:jc w:val="center"/>
              <w:rPr>
                <w:b/>
                <w:i/>
                <w:iCs/>
              </w:rPr>
            </w:pPr>
            <w:r w:rsidRPr="00D533B8">
              <w:rPr>
                <w:b/>
                <w:i/>
                <w:iCs/>
                <w:cs/>
              </w:rPr>
              <w:t>(พันบาท)</w:t>
            </w:r>
          </w:p>
        </w:tc>
      </w:tr>
      <w:tr w:rsidR="008A4164" w:rsidRPr="00D533B8" w14:paraId="73DF946D" w14:textId="77777777" w:rsidTr="00185B8C">
        <w:tc>
          <w:tcPr>
            <w:tcW w:w="3312" w:type="dxa"/>
            <w:shd w:val="clear" w:color="auto" w:fill="auto"/>
          </w:tcPr>
          <w:p w14:paraId="78365BE9" w14:textId="001D390F" w:rsidR="008A4164" w:rsidRPr="00D533B8" w:rsidRDefault="00786EC4" w:rsidP="00185B8C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86EC4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</w:rPr>
              <w:t>2</w:t>
            </w:r>
            <w:r w:rsidR="005D20EE" w:rsidRPr="005D20EE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</w:rPr>
              <w:t>56</w:t>
            </w:r>
            <w:r w:rsidRPr="00786EC4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316" w:type="dxa"/>
            <w:shd w:val="clear" w:color="auto" w:fill="auto"/>
          </w:tcPr>
          <w:p w14:paraId="5870F4FA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0072F410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509CA1A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739B1B70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207894BF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4CEF1D02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4" w:type="dxa"/>
            <w:shd w:val="clear" w:color="auto" w:fill="auto"/>
          </w:tcPr>
          <w:p w14:paraId="0C38A35B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A4164" w:rsidRPr="00D533B8" w14:paraId="340F9E28" w14:textId="77777777" w:rsidTr="00185B8C">
        <w:tc>
          <w:tcPr>
            <w:tcW w:w="3312" w:type="dxa"/>
            <w:shd w:val="clear" w:color="auto" w:fill="auto"/>
          </w:tcPr>
          <w:p w14:paraId="634E068B" w14:textId="77777777" w:rsidR="008A4164" w:rsidRPr="00D533B8" w:rsidRDefault="008A4164" w:rsidP="00185B8C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D533B8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16" w:type="dxa"/>
            <w:shd w:val="clear" w:color="auto" w:fill="auto"/>
          </w:tcPr>
          <w:p w14:paraId="435DE088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037B99AD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7C33446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56B944A2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1C8AE793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17E2BB63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4" w:type="dxa"/>
            <w:shd w:val="clear" w:color="auto" w:fill="auto"/>
          </w:tcPr>
          <w:p w14:paraId="703B754A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A4164" w:rsidRPr="00D533B8" w14:paraId="340659ED" w14:textId="77777777" w:rsidTr="00185B8C">
        <w:tc>
          <w:tcPr>
            <w:tcW w:w="3312" w:type="dxa"/>
            <w:shd w:val="clear" w:color="auto" w:fill="auto"/>
          </w:tcPr>
          <w:p w14:paraId="56332B30" w14:textId="77777777" w:rsidR="008A4164" w:rsidRPr="00D533B8" w:rsidRDefault="008A4164" w:rsidP="00185B8C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16" w:type="dxa"/>
            <w:shd w:val="clear" w:color="auto" w:fill="auto"/>
          </w:tcPr>
          <w:p w14:paraId="040CB54C" w14:textId="77777777" w:rsidR="008A4164" w:rsidRPr="00D533B8" w:rsidRDefault="008A4164" w:rsidP="00185B8C">
            <w:pPr>
              <w:spacing w:line="240" w:lineRule="auto"/>
              <w:ind w:right="30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693C473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1DE4778D" w14:textId="56189D39" w:rsidR="008A4164" w:rsidRPr="00D533B8" w:rsidRDefault="005D20EE" w:rsidP="00C0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right="1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284" w:type="dxa"/>
          </w:tcPr>
          <w:p w14:paraId="60CB14CB" w14:textId="77777777" w:rsidR="008A4164" w:rsidRPr="00D533B8" w:rsidRDefault="008A4164" w:rsidP="00185B8C">
            <w:pPr>
              <w:spacing w:line="240" w:lineRule="auto"/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9E98EE7" w14:textId="77777777" w:rsidR="008A4164" w:rsidRPr="00D533B8" w:rsidRDefault="008A4164" w:rsidP="00185B8C">
            <w:pPr>
              <w:spacing w:line="240" w:lineRule="auto"/>
              <w:ind w:right="30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01C27FB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4" w:type="dxa"/>
            <w:shd w:val="clear" w:color="auto" w:fill="auto"/>
          </w:tcPr>
          <w:p w14:paraId="1336AFE3" w14:textId="06F5A5CB" w:rsidR="008A4164" w:rsidRPr="00D533B8" w:rsidRDefault="005D20EE" w:rsidP="00185B8C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46</w:t>
            </w:r>
          </w:p>
        </w:tc>
      </w:tr>
      <w:tr w:rsidR="008A4164" w:rsidRPr="00D533B8" w14:paraId="66978396" w14:textId="77777777" w:rsidTr="00185B8C">
        <w:tc>
          <w:tcPr>
            <w:tcW w:w="3312" w:type="dxa"/>
            <w:shd w:val="clear" w:color="auto" w:fill="auto"/>
          </w:tcPr>
          <w:p w14:paraId="72B4B75B" w14:textId="570338A4" w:rsidR="008A4164" w:rsidRPr="00D533B8" w:rsidRDefault="008A4164" w:rsidP="00185B8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 w:rsidR="00C065E0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316" w:type="dxa"/>
            <w:shd w:val="clear" w:color="auto" w:fill="auto"/>
          </w:tcPr>
          <w:p w14:paraId="19EB0B3B" w14:textId="0466576B" w:rsidR="008A4164" w:rsidRPr="00D533B8" w:rsidRDefault="00786EC4" w:rsidP="00185B8C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8A4164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68</w:t>
            </w: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14:paraId="691AA2EF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3DE9961F" w14:textId="39E16551" w:rsidR="008A4164" w:rsidRPr="00D533B8" w:rsidRDefault="005D20EE" w:rsidP="00C0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right="1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284" w:type="dxa"/>
          </w:tcPr>
          <w:p w14:paraId="4531014C" w14:textId="77777777" w:rsidR="008A4164" w:rsidRPr="00D533B8" w:rsidRDefault="008A4164" w:rsidP="00185B8C">
            <w:pPr>
              <w:spacing w:line="240" w:lineRule="auto"/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40B98E1" w14:textId="77777777" w:rsidR="008A4164" w:rsidRPr="00D533B8" w:rsidRDefault="008A4164" w:rsidP="00185B8C">
            <w:pPr>
              <w:spacing w:line="240" w:lineRule="auto"/>
              <w:ind w:right="30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BF4A22A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4" w:type="dxa"/>
            <w:shd w:val="clear" w:color="auto" w:fill="auto"/>
          </w:tcPr>
          <w:p w14:paraId="02FE0878" w14:textId="6439EF39" w:rsidR="008A4164" w:rsidRPr="00D533B8" w:rsidRDefault="00786EC4" w:rsidP="00185B8C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8A4164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736</w:t>
            </w:r>
          </w:p>
        </w:tc>
      </w:tr>
      <w:tr w:rsidR="008A4164" w:rsidRPr="00D533B8" w14:paraId="1F60B8E3" w14:textId="77777777" w:rsidTr="00185B8C">
        <w:tc>
          <w:tcPr>
            <w:tcW w:w="3312" w:type="dxa"/>
            <w:shd w:val="clear" w:color="auto" w:fill="auto"/>
          </w:tcPr>
          <w:p w14:paraId="5DA000D6" w14:textId="77777777" w:rsidR="008A4164" w:rsidRPr="00D533B8" w:rsidRDefault="008A4164" w:rsidP="00185B8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37603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เงินให้กู้ยืมระยะสั้นแก่กิจการ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837603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16" w:type="dxa"/>
            <w:shd w:val="clear" w:color="auto" w:fill="auto"/>
          </w:tcPr>
          <w:p w14:paraId="5E4CFF70" w14:textId="77777777" w:rsidR="008A4164" w:rsidRDefault="008A4164" w:rsidP="00185B8C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AF04287" w14:textId="25EAAD47" w:rsidR="008A4164" w:rsidRPr="00D533B8" w:rsidRDefault="00786EC4" w:rsidP="00185B8C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8A4164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738</w:t>
            </w:r>
          </w:p>
        </w:tc>
        <w:tc>
          <w:tcPr>
            <w:tcW w:w="283" w:type="dxa"/>
            <w:shd w:val="clear" w:color="auto" w:fill="auto"/>
          </w:tcPr>
          <w:p w14:paraId="7E3522E2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5788433E" w14:textId="77777777" w:rsidR="008A4164" w:rsidRDefault="008A4164" w:rsidP="00185B8C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1888734" w14:textId="39227789" w:rsidR="008A4164" w:rsidRPr="00D533B8" w:rsidRDefault="008A4164" w:rsidP="00C065E0">
            <w:pPr>
              <w:tabs>
                <w:tab w:val="clear" w:pos="680"/>
                <w:tab w:val="clear" w:pos="907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60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0DB79C07" w14:textId="77777777" w:rsidR="008A4164" w:rsidRPr="00D533B8" w:rsidRDefault="008A4164" w:rsidP="00185B8C">
            <w:pPr>
              <w:spacing w:line="240" w:lineRule="auto"/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7E96C9E" w14:textId="77777777" w:rsidR="008A4164" w:rsidRDefault="008A4164" w:rsidP="00185B8C">
            <w:pPr>
              <w:spacing w:line="240" w:lineRule="auto"/>
              <w:ind w:right="30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0F8CC74" w14:textId="77777777" w:rsidR="008A4164" w:rsidRPr="00D533B8" w:rsidRDefault="008A4164" w:rsidP="00185B8C">
            <w:pPr>
              <w:spacing w:line="240" w:lineRule="auto"/>
              <w:ind w:right="30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3C85CED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4" w:type="dxa"/>
            <w:shd w:val="clear" w:color="auto" w:fill="auto"/>
          </w:tcPr>
          <w:p w14:paraId="48A1C152" w14:textId="77777777" w:rsidR="008A4164" w:rsidRDefault="008A4164" w:rsidP="00185B8C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0823CBC" w14:textId="08E01A68" w:rsidR="008A4164" w:rsidRPr="00D533B8" w:rsidRDefault="00786EC4" w:rsidP="00185B8C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8A4164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578</w:t>
            </w:r>
          </w:p>
        </w:tc>
      </w:tr>
      <w:tr w:rsidR="008A4164" w:rsidRPr="00D533B8" w14:paraId="2834C510" w14:textId="77777777" w:rsidTr="00185B8C">
        <w:tc>
          <w:tcPr>
            <w:tcW w:w="3312" w:type="dxa"/>
            <w:shd w:val="clear" w:color="auto" w:fill="auto"/>
            <w:vAlign w:val="center"/>
          </w:tcPr>
          <w:p w14:paraId="5CA1A5F8" w14:textId="77777777" w:rsidR="008A4164" w:rsidRPr="00D533B8" w:rsidRDefault="008A4164" w:rsidP="00185B8C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16" w:type="dxa"/>
            <w:shd w:val="clear" w:color="auto" w:fill="auto"/>
          </w:tcPr>
          <w:p w14:paraId="406907B4" w14:textId="0127A343" w:rsidR="008A4164" w:rsidRPr="00D533B8" w:rsidRDefault="005D20EE" w:rsidP="00185B8C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590</w:t>
            </w:r>
          </w:p>
        </w:tc>
        <w:tc>
          <w:tcPr>
            <w:tcW w:w="283" w:type="dxa"/>
            <w:shd w:val="clear" w:color="auto" w:fill="auto"/>
          </w:tcPr>
          <w:p w14:paraId="18595611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36477D34" w14:textId="799016AE" w:rsidR="008A4164" w:rsidRPr="00D533B8" w:rsidRDefault="005D20EE" w:rsidP="00C0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right="1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5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Pr="005D20E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6F9B021D" w14:textId="77777777" w:rsidR="008A4164" w:rsidRPr="00D533B8" w:rsidRDefault="008A4164" w:rsidP="00185B8C">
            <w:pPr>
              <w:spacing w:line="240" w:lineRule="auto"/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8AD04A7" w14:textId="77777777" w:rsidR="008A4164" w:rsidRPr="00D533B8" w:rsidRDefault="008A4164" w:rsidP="00185B8C">
            <w:pPr>
              <w:spacing w:line="240" w:lineRule="auto"/>
              <w:ind w:right="30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09846B9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4" w:type="dxa"/>
            <w:shd w:val="clear" w:color="auto" w:fill="auto"/>
          </w:tcPr>
          <w:p w14:paraId="3CDDE8B2" w14:textId="7DF949DC" w:rsidR="008A4164" w:rsidRPr="00D533B8" w:rsidRDefault="00786EC4" w:rsidP="00185B8C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8A4164">
              <w:rPr>
                <w:rFonts w:ascii="Angsana New" w:hAnsi="Angsana New"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sz w:val="30"/>
                <w:szCs w:val="30"/>
              </w:rPr>
              <w:t>11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8A4164" w:rsidRPr="00D533B8" w14:paraId="6F057572" w14:textId="77777777" w:rsidTr="00185B8C">
        <w:tc>
          <w:tcPr>
            <w:tcW w:w="3312" w:type="dxa"/>
            <w:shd w:val="clear" w:color="auto" w:fill="auto"/>
            <w:vAlign w:val="center"/>
          </w:tcPr>
          <w:p w14:paraId="0B78CCD5" w14:textId="77777777" w:rsidR="008A4164" w:rsidRPr="00D533B8" w:rsidRDefault="008A4164" w:rsidP="00185B8C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16" w:type="dxa"/>
            <w:shd w:val="clear" w:color="auto" w:fill="auto"/>
          </w:tcPr>
          <w:p w14:paraId="3456CEF0" w14:textId="5487D008" w:rsidR="008A4164" w:rsidRPr="00D533B8" w:rsidRDefault="005D20EE" w:rsidP="00185B8C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5</w:t>
            </w:r>
            <w:r w:rsidR="008A4164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379</w:t>
            </w:r>
          </w:p>
        </w:tc>
        <w:tc>
          <w:tcPr>
            <w:tcW w:w="283" w:type="dxa"/>
            <w:shd w:val="clear" w:color="auto" w:fill="auto"/>
          </w:tcPr>
          <w:p w14:paraId="014D9293" w14:textId="77777777" w:rsidR="008A4164" w:rsidRPr="00D533B8" w:rsidRDefault="008A4164" w:rsidP="00185B8C">
            <w:pPr>
              <w:spacing w:line="240" w:lineRule="auto"/>
              <w:ind w:right="2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17FCCC86" w14:textId="5B407A66" w:rsidR="008A4164" w:rsidRPr="00D533B8" w:rsidRDefault="008A4164" w:rsidP="00C065E0">
            <w:pPr>
              <w:tabs>
                <w:tab w:val="clear" w:pos="680"/>
                <w:tab w:val="clear" w:pos="907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933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583EF038" w14:textId="77777777" w:rsidR="008A4164" w:rsidRPr="00D533B8" w:rsidRDefault="008A4164" w:rsidP="00185B8C">
            <w:pPr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1927AE3" w14:textId="77777777" w:rsidR="008A4164" w:rsidRPr="00D533B8" w:rsidRDefault="008A4164" w:rsidP="00185B8C">
            <w:pPr>
              <w:spacing w:line="240" w:lineRule="auto"/>
              <w:ind w:right="30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B810CDC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4" w:type="dxa"/>
            <w:shd w:val="clear" w:color="auto" w:fill="auto"/>
          </w:tcPr>
          <w:p w14:paraId="50D74F2E" w14:textId="0DF5C2FA" w:rsidR="008A4164" w:rsidRPr="00D533B8" w:rsidRDefault="005D20EE" w:rsidP="00185B8C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4</w:t>
            </w:r>
            <w:r w:rsidR="008A4164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446</w:t>
            </w:r>
          </w:p>
        </w:tc>
      </w:tr>
      <w:tr w:rsidR="008A4164" w:rsidRPr="00D533B8" w14:paraId="31D0E229" w14:textId="77777777" w:rsidTr="00185B8C">
        <w:tc>
          <w:tcPr>
            <w:tcW w:w="3312" w:type="dxa"/>
            <w:shd w:val="clear" w:color="auto" w:fill="auto"/>
            <w:vAlign w:val="center"/>
          </w:tcPr>
          <w:p w14:paraId="3F77792C" w14:textId="77777777" w:rsidR="008A4164" w:rsidRPr="00D533B8" w:rsidRDefault="008A4164" w:rsidP="00185B8C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ประมาณการ</w:t>
            </w:r>
            <w:r>
              <w:rPr>
                <w:rFonts w:ascii="Angsana New" w:eastAsia="MS Mincho" w:hAnsi="Angsana New"/>
                <w:sz w:val="30"/>
                <w:szCs w:val="30"/>
                <w:cs/>
              </w:rPr>
              <w:t>หนี้สินผลประโยชน์</w:t>
            </w:r>
            <w:r>
              <w:rPr>
                <w:rFonts w:ascii="Angsana New" w:eastAsia="MS Mincho" w:hAnsi="Angsana New"/>
                <w:sz w:val="30"/>
                <w:szCs w:val="30"/>
                <w:cs/>
              </w:rPr>
              <w:br/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  </w:t>
            </w: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316" w:type="dxa"/>
            <w:shd w:val="clear" w:color="auto" w:fill="auto"/>
          </w:tcPr>
          <w:p w14:paraId="6570500B" w14:textId="77777777" w:rsidR="008A4164" w:rsidRDefault="008A4164" w:rsidP="00185B8C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0BBA5A4" w14:textId="37A16CE5" w:rsidR="008A4164" w:rsidRPr="00D533B8" w:rsidRDefault="00786EC4" w:rsidP="00185B8C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8A4164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487</w:t>
            </w:r>
          </w:p>
        </w:tc>
        <w:tc>
          <w:tcPr>
            <w:tcW w:w="283" w:type="dxa"/>
            <w:shd w:val="clear" w:color="auto" w:fill="auto"/>
          </w:tcPr>
          <w:p w14:paraId="59CE50C7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5AFDD814" w14:textId="77777777" w:rsidR="008A4164" w:rsidRDefault="008A4164" w:rsidP="00185B8C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75765C9" w14:textId="16350153" w:rsidR="008A4164" w:rsidRPr="00D533B8" w:rsidRDefault="00786EC4" w:rsidP="00C0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right="1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8A4164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635</w:t>
            </w:r>
          </w:p>
        </w:tc>
        <w:tc>
          <w:tcPr>
            <w:tcW w:w="284" w:type="dxa"/>
          </w:tcPr>
          <w:p w14:paraId="4EE8A6C9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E5353E5" w14:textId="77777777" w:rsidR="008A4164" w:rsidRDefault="008A4164" w:rsidP="00185B8C">
            <w:pPr>
              <w:spacing w:line="240" w:lineRule="auto"/>
              <w:ind w:right="30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DC66117" w14:textId="610F6ACA" w:rsidR="008A4164" w:rsidRPr="00D533B8" w:rsidRDefault="008A4164" w:rsidP="00185B8C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6E879495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4" w:type="dxa"/>
            <w:shd w:val="clear" w:color="auto" w:fill="auto"/>
          </w:tcPr>
          <w:p w14:paraId="625C0140" w14:textId="77777777" w:rsidR="008A4164" w:rsidRDefault="008A4164" w:rsidP="00185B8C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EA8EE74" w14:textId="5F760129" w:rsidR="008A4164" w:rsidRPr="00D533B8" w:rsidRDefault="005D20EE" w:rsidP="00185B8C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3</w:t>
            </w:r>
            <w:r w:rsidR="008A4164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99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A4164" w:rsidRPr="00D533B8" w14:paraId="3187A585" w14:textId="77777777" w:rsidTr="00185B8C">
        <w:tc>
          <w:tcPr>
            <w:tcW w:w="3312" w:type="dxa"/>
            <w:shd w:val="clear" w:color="auto" w:fill="auto"/>
            <w:vAlign w:val="bottom"/>
          </w:tcPr>
          <w:p w14:paraId="358108DA" w14:textId="0AFC5BB6" w:rsidR="008A4164" w:rsidRPr="00D533B8" w:rsidRDefault="008A4164" w:rsidP="00185B8C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เจ้าหนี้</w:t>
            </w:r>
            <w:r w:rsidR="00C065E0">
              <w:rPr>
                <w:rFonts w:ascii="Angsana New" w:eastAsia="MS Mincho" w:hAnsi="Angsana New" w:hint="cs"/>
                <w:sz w:val="30"/>
                <w:szCs w:val="30"/>
                <w:cs/>
              </w:rPr>
              <w:t>หมุนเวียน</w:t>
            </w:r>
            <w:r w:rsidRPr="00D533B8">
              <w:rPr>
                <w:rFonts w:ascii="Angsana New" w:eastAsia="MS Mincho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</w:tcPr>
          <w:p w14:paraId="323D5163" w14:textId="14A58748" w:rsidR="008A4164" w:rsidRPr="00D533B8" w:rsidRDefault="00786EC4" w:rsidP="00185B8C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8A4164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893</w:t>
            </w:r>
          </w:p>
        </w:tc>
        <w:tc>
          <w:tcPr>
            <w:tcW w:w="283" w:type="dxa"/>
            <w:shd w:val="clear" w:color="auto" w:fill="auto"/>
          </w:tcPr>
          <w:p w14:paraId="756813A9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4C72C49" w14:textId="1A6454FE" w:rsidR="008A4164" w:rsidRPr="00D533B8" w:rsidRDefault="008A4164" w:rsidP="00C065E0">
            <w:pPr>
              <w:tabs>
                <w:tab w:val="clear" w:pos="680"/>
                <w:tab w:val="clear" w:pos="907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373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57FAC9F4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B2282E3" w14:textId="77777777" w:rsidR="008A4164" w:rsidRPr="00D533B8" w:rsidRDefault="008A4164" w:rsidP="00185B8C">
            <w:pPr>
              <w:spacing w:line="240" w:lineRule="auto"/>
              <w:ind w:right="30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60411DD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auto"/>
          </w:tcPr>
          <w:p w14:paraId="652E0521" w14:textId="1B5A42F2" w:rsidR="008A4164" w:rsidRPr="00D533B8" w:rsidRDefault="00786EC4" w:rsidP="00185B8C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8A4164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8A4164" w:rsidRPr="00D533B8" w14:paraId="38C946B5" w14:textId="77777777" w:rsidTr="00185B8C">
        <w:tc>
          <w:tcPr>
            <w:tcW w:w="3312" w:type="dxa"/>
            <w:shd w:val="clear" w:color="auto" w:fill="auto"/>
            <w:vAlign w:val="bottom"/>
          </w:tcPr>
          <w:p w14:paraId="3BE5B3B0" w14:textId="77777777" w:rsidR="008A4164" w:rsidRPr="00D533B8" w:rsidRDefault="008A4164" w:rsidP="00185B8C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2B2EA4" w14:textId="682AF766" w:rsidR="008A4164" w:rsidRPr="00D533B8" w:rsidRDefault="00786EC4" w:rsidP="00185B8C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8A41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768</w:t>
            </w:r>
          </w:p>
        </w:tc>
        <w:tc>
          <w:tcPr>
            <w:tcW w:w="283" w:type="dxa"/>
            <w:shd w:val="clear" w:color="auto" w:fill="auto"/>
          </w:tcPr>
          <w:p w14:paraId="71A94342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863A95" w14:textId="145EAF32" w:rsidR="008A4164" w:rsidRPr="00CC6A9D" w:rsidRDefault="005D20EE" w:rsidP="00C0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right="1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798</w:t>
            </w:r>
          </w:p>
        </w:tc>
        <w:tc>
          <w:tcPr>
            <w:tcW w:w="284" w:type="dxa"/>
          </w:tcPr>
          <w:p w14:paraId="0982267F" w14:textId="77777777" w:rsidR="008A4164" w:rsidRPr="00D533B8" w:rsidRDefault="008A4164" w:rsidP="00185B8C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10B8ABC" w14:textId="0310BAD5" w:rsidR="008A4164" w:rsidRPr="00841F32" w:rsidRDefault="008A4164" w:rsidP="00185B8C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12D63BC5" w14:textId="77777777" w:rsidR="008A4164" w:rsidRPr="00206D95" w:rsidRDefault="008A4164" w:rsidP="00185B8C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BFB681" w14:textId="341D44B2" w:rsidR="008A4164" w:rsidRPr="00D533B8" w:rsidRDefault="00786EC4" w:rsidP="00185B8C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8A41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435</w:t>
            </w:r>
          </w:p>
        </w:tc>
      </w:tr>
      <w:tr w:rsidR="008A4164" w:rsidRPr="00D533B8" w14:paraId="0E462C6D" w14:textId="77777777" w:rsidTr="00185B8C">
        <w:tc>
          <w:tcPr>
            <w:tcW w:w="3312" w:type="dxa"/>
            <w:shd w:val="clear" w:color="auto" w:fill="auto"/>
          </w:tcPr>
          <w:p w14:paraId="1CAA7169" w14:textId="77777777" w:rsidR="008A4164" w:rsidRPr="00D533B8" w:rsidRDefault="008A4164" w:rsidP="00185B8C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6" w:type="dxa"/>
            <w:tcBorders>
              <w:top w:val="double" w:sz="4" w:space="0" w:color="auto"/>
            </w:tcBorders>
            <w:shd w:val="clear" w:color="auto" w:fill="auto"/>
          </w:tcPr>
          <w:p w14:paraId="51CD92F3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568B4AE5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14:paraId="38C50C22" w14:textId="77777777" w:rsidR="008A4164" w:rsidRPr="00D533B8" w:rsidRDefault="008A4164" w:rsidP="00185B8C">
            <w:pPr>
              <w:spacing w:line="240" w:lineRule="auto"/>
              <w:ind w:right="12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7A6F3F20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18D5B978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5A38FA66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4" w:type="dxa"/>
            <w:tcBorders>
              <w:top w:val="double" w:sz="4" w:space="0" w:color="auto"/>
            </w:tcBorders>
            <w:shd w:val="clear" w:color="auto" w:fill="auto"/>
          </w:tcPr>
          <w:p w14:paraId="56EAF1AC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A4164" w:rsidRPr="00D533B8" w14:paraId="0ECF3401" w14:textId="77777777" w:rsidTr="00185B8C">
        <w:tc>
          <w:tcPr>
            <w:tcW w:w="3312" w:type="dxa"/>
            <w:shd w:val="clear" w:color="auto" w:fill="auto"/>
          </w:tcPr>
          <w:p w14:paraId="35231C61" w14:textId="77777777" w:rsidR="008A4164" w:rsidRPr="00D533B8" w:rsidRDefault="008A4164" w:rsidP="00185B8C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D533B8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16" w:type="dxa"/>
            <w:shd w:val="clear" w:color="auto" w:fill="auto"/>
          </w:tcPr>
          <w:p w14:paraId="1F04735B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08CA33CB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0319C08" w14:textId="77777777" w:rsidR="008A4164" w:rsidRPr="00D533B8" w:rsidRDefault="008A4164" w:rsidP="00185B8C">
            <w:pPr>
              <w:spacing w:line="240" w:lineRule="auto"/>
              <w:ind w:right="12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1A3BBBF8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00A6E380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1D726724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4" w:type="dxa"/>
            <w:shd w:val="clear" w:color="auto" w:fill="auto"/>
          </w:tcPr>
          <w:p w14:paraId="48EB880D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A4164" w:rsidRPr="00D533B8" w14:paraId="55918E86" w14:textId="77777777" w:rsidTr="00185B8C">
        <w:tc>
          <w:tcPr>
            <w:tcW w:w="3312" w:type="dxa"/>
            <w:shd w:val="clear" w:color="auto" w:fill="auto"/>
          </w:tcPr>
          <w:p w14:paraId="3E0ABAEB" w14:textId="77777777" w:rsidR="008A4164" w:rsidRPr="00D533B8" w:rsidRDefault="008A4164" w:rsidP="00185B8C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1316" w:type="dxa"/>
            <w:shd w:val="clear" w:color="auto" w:fill="auto"/>
          </w:tcPr>
          <w:p w14:paraId="3CB197D2" w14:textId="478EC5F3" w:rsidR="008A4164" w:rsidRPr="00D533B8" w:rsidRDefault="008A4164" w:rsidP="00185B8C">
            <w:pPr>
              <w:spacing w:line="240" w:lineRule="auto"/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73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041A33F3" w14:textId="77777777" w:rsidR="008A4164" w:rsidRPr="00D533B8" w:rsidRDefault="008A4164" w:rsidP="00185B8C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7C47B0E3" w14:textId="5D4B1510" w:rsidR="008A4164" w:rsidRPr="00D533B8" w:rsidRDefault="00786EC4" w:rsidP="00081ECB">
            <w:pPr>
              <w:tabs>
                <w:tab w:val="clear" w:pos="680"/>
                <w:tab w:val="clear" w:pos="907"/>
              </w:tabs>
              <w:spacing w:line="240" w:lineRule="auto"/>
              <w:ind w:right="1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8A4164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73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4" w:type="dxa"/>
          </w:tcPr>
          <w:p w14:paraId="6559FCD5" w14:textId="77777777" w:rsidR="008A4164" w:rsidRPr="00D533B8" w:rsidRDefault="008A4164" w:rsidP="00185B8C">
            <w:pPr>
              <w:tabs>
                <w:tab w:val="left" w:pos="1234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84567B2" w14:textId="77777777" w:rsidR="008A4164" w:rsidRPr="007756A1" w:rsidRDefault="008A4164" w:rsidP="00185B8C">
            <w:pPr>
              <w:spacing w:line="240" w:lineRule="auto"/>
              <w:ind w:right="30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9A7FC38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4" w:type="dxa"/>
            <w:shd w:val="clear" w:color="auto" w:fill="auto"/>
          </w:tcPr>
          <w:p w14:paraId="2C83C10B" w14:textId="77777777" w:rsidR="008A4164" w:rsidRPr="00D533B8" w:rsidRDefault="008A4164" w:rsidP="00185B8C">
            <w:pPr>
              <w:tabs>
                <w:tab w:val="clear" w:pos="1644"/>
              </w:tabs>
              <w:spacing w:line="240" w:lineRule="auto"/>
              <w:ind w:right="32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4164" w:rsidRPr="00D533B8" w14:paraId="64BAF708" w14:textId="77777777" w:rsidTr="00185B8C">
        <w:tc>
          <w:tcPr>
            <w:tcW w:w="3312" w:type="dxa"/>
            <w:shd w:val="clear" w:color="auto" w:fill="auto"/>
          </w:tcPr>
          <w:p w14:paraId="4C15881D" w14:textId="704641DD" w:rsidR="008A4164" w:rsidRPr="00D533B8" w:rsidRDefault="00C065E0" w:rsidP="00185B8C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</w:tcPr>
          <w:p w14:paraId="7113ADC7" w14:textId="4C3FDAA8" w:rsidR="008A4164" w:rsidRPr="00D533B8" w:rsidRDefault="008A4164" w:rsidP="00185B8C">
            <w:pPr>
              <w:spacing w:line="240" w:lineRule="auto"/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44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1AFEA50E" w14:textId="77777777" w:rsidR="008A4164" w:rsidRPr="00D533B8" w:rsidRDefault="008A4164" w:rsidP="00185B8C">
            <w:pPr>
              <w:spacing w:line="240" w:lineRule="auto"/>
              <w:ind w:right="2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60EC402" w14:textId="1D915F33" w:rsidR="008A4164" w:rsidRPr="00D533B8" w:rsidRDefault="008A4164" w:rsidP="00081ECB">
            <w:pPr>
              <w:tabs>
                <w:tab w:val="clear" w:pos="680"/>
                <w:tab w:val="clear" w:pos="907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70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6F8243DC" w14:textId="77777777" w:rsidR="008A4164" w:rsidRPr="00D533B8" w:rsidRDefault="008A4164" w:rsidP="00185B8C">
            <w:pPr>
              <w:tabs>
                <w:tab w:val="left" w:pos="1234"/>
              </w:tabs>
              <w:spacing w:line="240" w:lineRule="auto"/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3724588" w14:textId="77777777" w:rsidR="008A4164" w:rsidRPr="007756A1" w:rsidRDefault="008A4164" w:rsidP="00185B8C">
            <w:pPr>
              <w:spacing w:line="240" w:lineRule="auto"/>
              <w:ind w:right="30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1E260EE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auto"/>
          </w:tcPr>
          <w:p w14:paraId="64AD3AF0" w14:textId="162FB3D3" w:rsidR="008A4164" w:rsidRPr="00D533B8" w:rsidRDefault="008A4164" w:rsidP="00081ECB">
            <w:pPr>
              <w:tabs>
                <w:tab w:val="clear" w:pos="680"/>
                <w:tab w:val="clear" w:pos="907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A4164" w:rsidRPr="00206D95" w14:paraId="54C65898" w14:textId="77777777" w:rsidTr="00185B8C">
        <w:tc>
          <w:tcPr>
            <w:tcW w:w="3312" w:type="dxa"/>
            <w:shd w:val="clear" w:color="auto" w:fill="auto"/>
            <w:vAlign w:val="bottom"/>
          </w:tcPr>
          <w:p w14:paraId="73A3E9AF" w14:textId="77777777" w:rsidR="008A4164" w:rsidRPr="00D533B8" w:rsidRDefault="008A4164" w:rsidP="00185B8C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533B8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48E179" w14:textId="6AB571EF" w:rsidR="008A4164" w:rsidRPr="00C26289" w:rsidRDefault="008A4164" w:rsidP="00185B8C">
            <w:pPr>
              <w:spacing w:line="240" w:lineRule="auto"/>
              <w:ind w:right="5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6289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262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976</w:t>
            </w:r>
            <w:r w:rsidRPr="00C2628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70FEC562" w14:textId="77777777" w:rsidR="008A4164" w:rsidRPr="00D533B8" w:rsidRDefault="008A4164" w:rsidP="00185B8C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E72620" w14:textId="1145D4E2" w:rsidR="008A4164" w:rsidRPr="00206D95" w:rsidRDefault="00786EC4" w:rsidP="00185B8C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A4164" w:rsidRPr="00206D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46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84" w:type="dxa"/>
          </w:tcPr>
          <w:p w14:paraId="56AE9E9F" w14:textId="77777777" w:rsidR="008A4164" w:rsidRPr="00D533B8" w:rsidRDefault="008A4164" w:rsidP="00185B8C">
            <w:pPr>
              <w:tabs>
                <w:tab w:val="left" w:pos="1234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408237D" w14:textId="77777777" w:rsidR="008A4164" w:rsidRPr="007756A1" w:rsidRDefault="008A4164" w:rsidP="00185B8C">
            <w:pPr>
              <w:spacing w:line="240" w:lineRule="auto"/>
              <w:ind w:right="30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7463133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DA539B" w14:textId="41B50D56" w:rsidR="008A4164" w:rsidRPr="00206D95" w:rsidRDefault="008A4164" w:rsidP="00081ECB">
            <w:pPr>
              <w:tabs>
                <w:tab w:val="clear" w:pos="680"/>
                <w:tab w:val="clear" w:pos="907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6D95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206D9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8A4164" w:rsidRPr="00A904E1" w14:paraId="0C2660B9" w14:textId="77777777" w:rsidTr="00185B8C">
        <w:tc>
          <w:tcPr>
            <w:tcW w:w="3312" w:type="dxa"/>
            <w:shd w:val="clear" w:color="auto" w:fill="auto"/>
            <w:vAlign w:val="bottom"/>
          </w:tcPr>
          <w:p w14:paraId="58419FA6" w14:textId="77777777" w:rsidR="008A4164" w:rsidRPr="00A904E1" w:rsidRDefault="008A4164" w:rsidP="00185B8C">
            <w:pPr>
              <w:spacing w:line="240" w:lineRule="auto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top w:val="double" w:sz="4" w:space="0" w:color="auto"/>
            </w:tcBorders>
            <w:shd w:val="clear" w:color="auto" w:fill="auto"/>
          </w:tcPr>
          <w:p w14:paraId="68969ABD" w14:textId="77777777" w:rsidR="008A4164" w:rsidRPr="00A904E1" w:rsidRDefault="008A4164" w:rsidP="00185B8C">
            <w:pPr>
              <w:tabs>
                <w:tab w:val="clear" w:pos="454"/>
                <w:tab w:val="clear" w:pos="907"/>
                <w:tab w:val="left" w:pos="457"/>
              </w:tabs>
              <w:spacing w:line="240" w:lineRule="auto"/>
              <w:ind w:right="5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74BB3307" w14:textId="77777777" w:rsidR="008A4164" w:rsidRPr="00A904E1" w:rsidRDefault="008A4164" w:rsidP="00185B8C">
            <w:pPr>
              <w:tabs>
                <w:tab w:val="left" w:pos="1234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14:paraId="4CA182BC" w14:textId="77777777" w:rsidR="008A4164" w:rsidRPr="00206D95" w:rsidRDefault="008A4164" w:rsidP="00185B8C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6B21556A" w14:textId="77777777" w:rsidR="008A4164" w:rsidRPr="00A904E1" w:rsidRDefault="008A4164" w:rsidP="00185B8C">
            <w:pPr>
              <w:tabs>
                <w:tab w:val="left" w:pos="1234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78D6ABA8" w14:textId="77777777" w:rsidR="008A4164" w:rsidRPr="00A904E1" w:rsidRDefault="008A4164" w:rsidP="00185B8C">
            <w:pPr>
              <w:spacing w:line="240" w:lineRule="auto"/>
              <w:ind w:right="30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5E843873" w14:textId="77777777" w:rsidR="008A4164" w:rsidRPr="00A904E1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double" w:sz="4" w:space="0" w:color="auto"/>
            </w:tcBorders>
            <w:shd w:val="clear" w:color="auto" w:fill="auto"/>
          </w:tcPr>
          <w:p w14:paraId="11768DB0" w14:textId="77777777" w:rsidR="008A4164" w:rsidRPr="00A904E1" w:rsidRDefault="008A4164" w:rsidP="00185B8C">
            <w:pPr>
              <w:tabs>
                <w:tab w:val="clear" w:pos="454"/>
                <w:tab w:val="clear" w:pos="907"/>
                <w:tab w:val="left" w:pos="457"/>
              </w:tabs>
              <w:spacing w:line="240" w:lineRule="auto"/>
              <w:ind w:right="5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A4164" w:rsidRPr="00D533B8" w14:paraId="50F3238B" w14:textId="77777777" w:rsidTr="00185B8C">
        <w:tc>
          <w:tcPr>
            <w:tcW w:w="3312" w:type="dxa"/>
            <w:shd w:val="clear" w:color="auto" w:fill="auto"/>
            <w:vAlign w:val="bottom"/>
          </w:tcPr>
          <w:p w14:paraId="37594D22" w14:textId="77777777" w:rsidR="008A4164" w:rsidRPr="00D533B8" w:rsidRDefault="008A4164" w:rsidP="00185B8C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16" w:type="dxa"/>
            <w:tcBorders>
              <w:bottom w:val="double" w:sz="4" w:space="0" w:color="auto"/>
            </w:tcBorders>
            <w:shd w:val="clear" w:color="auto" w:fill="auto"/>
          </w:tcPr>
          <w:p w14:paraId="77F0E678" w14:textId="42DB7072" w:rsidR="008A4164" w:rsidRPr="00D533B8" w:rsidRDefault="00786EC4" w:rsidP="00185B8C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8A41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79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14:paraId="6FC6709E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2ADB5450" w14:textId="612C4E04" w:rsidR="008A4164" w:rsidRPr="00206D95" w:rsidRDefault="00786EC4" w:rsidP="00185B8C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8A4164" w:rsidRPr="00206D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284" w:type="dxa"/>
          </w:tcPr>
          <w:p w14:paraId="3B3E3EBB" w14:textId="77777777" w:rsidR="008A4164" w:rsidRPr="00D533B8" w:rsidRDefault="008A4164" w:rsidP="00185B8C">
            <w:pPr>
              <w:tabs>
                <w:tab w:val="left" w:pos="1234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5DF95237" w14:textId="2B6A8458" w:rsidR="008A4164" w:rsidRPr="00D533B8" w:rsidRDefault="008A4164" w:rsidP="00185B8C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40D3F05B" w14:textId="77777777" w:rsidR="008A4164" w:rsidRPr="00D533B8" w:rsidRDefault="008A4164" w:rsidP="00185B8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4" w:type="dxa"/>
            <w:tcBorders>
              <w:bottom w:val="double" w:sz="4" w:space="0" w:color="auto"/>
            </w:tcBorders>
            <w:shd w:val="clear" w:color="auto" w:fill="auto"/>
          </w:tcPr>
          <w:p w14:paraId="1DB8ADE0" w14:textId="74D8E463" w:rsidR="008A4164" w:rsidRPr="00D533B8" w:rsidRDefault="00786EC4" w:rsidP="00185B8C">
            <w:pPr>
              <w:tabs>
                <w:tab w:val="clear" w:pos="1644"/>
              </w:tabs>
              <w:spacing w:line="240" w:lineRule="auto"/>
              <w:ind w:right="1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8A41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</w:p>
        </w:tc>
      </w:tr>
    </w:tbl>
    <w:p w14:paraId="0E11B811" w14:textId="1D3114D7" w:rsidR="006366E8" w:rsidRPr="00081ECB" w:rsidRDefault="006366E8">
      <w:pPr>
        <w:rPr>
          <w:rFonts w:asciiTheme="majorBidi" w:hAnsiTheme="majorBidi" w:cstheme="majorBidi"/>
          <w:sz w:val="30"/>
          <w:szCs w:val="30"/>
        </w:rPr>
      </w:pPr>
    </w:p>
    <w:p w14:paraId="681BDB0F" w14:textId="77777777" w:rsidR="006366E8" w:rsidRDefault="006366E8" w:rsidP="006366E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533B8">
        <w:rPr>
          <w:rFonts w:ascii="Angsana New" w:hAnsi="Angsana New"/>
          <w:sz w:val="30"/>
          <w:szCs w:val="30"/>
          <w:cs/>
        </w:rPr>
        <w:t>บริษัทไม่ได้รับรู้หนี้สินภาษีเงินได้รอการตัดบัญชีในผลแตกต่างชั่วคราวจากการแปลงค่างบการเงินของบริษัทย่อยเนื่องจากบริษัทไม่มีความตั้งใจที่จะจำหน่ายเงินลงทุนในบริษัทย่อยในระยะเวลาอันใกล้</w:t>
      </w:r>
    </w:p>
    <w:p w14:paraId="131BA0A8" w14:textId="77777777" w:rsidR="00A876FA" w:rsidRPr="00D80699" w:rsidRDefault="00A876FA" w:rsidP="006366E8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7EF9EA10" w14:textId="03554062" w:rsidR="008A4164" w:rsidRPr="00081ECB" w:rsidRDefault="006366E8" w:rsidP="00081EC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F0475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786EC4" w:rsidRPr="00786EC4">
        <w:rPr>
          <w:rFonts w:ascii="Angsana New" w:hAnsi="Angsana New"/>
          <w:sz w:val="30"/>
          <w:szCs w:val="30"/>
        </w:rPr>
        <w:t>2</w:t>
      </w:r>
      <w:r w:rsidR="005D20EE" w:rsidRPr="005D20EE">
        <w:rPr>
          <w:rFonts w:ascii="Angsana New" w:hAnsi="Angsana New"/>
          <w:sz w:val="30"/>
          <w:szCs w:val="30"/>
        </w:rPr>
        <w:t>56</w:t>
      </w:r>
      <w:r w:rsidR="005D20EE" w:rsidRPr="005D20EE">
        <w:rPr>
          <w:rFonts w:ascii="Angsana New" w:hAnsi="Angsana New" w:hint="cs"/>
          <w:sz w:val="30"/>
          <w:szCs w:val="30"/>
        </w:rPr>
        <w:t>3</w:t>
      </w:r>
      <w:r w:rsidR="008A4164">
        <w:rPr>
          <w:rFonts w:ascii="Angsana New" w:hAnsi="Angsana New"/>
          <w:sz w:val="30"/>
          <w:szCs w:val="30"/>
        </w:rPr>
        <w:t xml:space="preserve"> </w:t>
      </w:r>
      <w:r w:rsidRPr="00CF0475">
        <w:rPr>
          <w:rFonts w:ascii="Angsana New" w:hAnsi="Angsana New"/>
          <w:sz w:val="30"/>
          <w:szCs w:val="30"/>
          <w:cs/>
        </w:rPr>
        <w:t xml:space="preserve">บริษัท เซ็ปเป้ โฮลดิ้ง </w:t>
      </w:r>
      <w:r w:rsidRPr="00CF0475">
        <w:rPr>
          <w:rFonts w:ascii="Angsana New" w:hAnsi="Angsana New"/>
          <w:sz w:val="30"/>
          <w:szCs w:val="30"/>
        </w:rPr>
        <w:t>(</w:t>
      </w:r>
      <w:r w:rsidRPr="00CF0475">
        <w:rPr>
          <w:rFonts w:ascii="Angsana New" w:hAnsi="Angsana New"/>
          <w:sz w:val="30"/>
          <w:szCs w:val="30"/>
          <w:cs/>
        </w:rPr>
        <w:t>ประเทศไทย) จำกัด</w:t>
      </w:r>
      <w:r w:rsidRPr="00CF0475">
        <w:rPr>
          <w:rFonts w:ascii="Angsana New" w:hAnsi="Angsana New" w:hint="cs"/>
          <w:sz w:val="30"/>
          <w:szCs w:val="30"/>
          <w:cs/>
        </w:rPr>
        <w:t xml:space="preserve"> </w:t>
      </w:r>
      <w:r w:rsidR="00420729" w:rsidRPr="009E555A">
        <w:rPr>
          <w:rFonts w:ascii="Angsana New" w:hAnsi="Angsana New"/>
          <w:sz w:val="30"/>
          <w:szCs w:val="30"/>
          <w:cs/>
        </w:rPr>
        <w:t>บริษัท ออล โคโค กรุ๊ป</w:t>
      </w:r>
      <w:r w:rsidR="00420729">
        <w:rPr>
          <w:rFonts w:ascii="Angsana New" w:hAnsi="Angsana New" w:hint="cs"/>
          <w:sz w:val="30"/>
          <w:szCs w:val="30"/>
          <w:cs/>
        </w:rPr>
        <w:t xml:space="preserve"> </w:t>
      </w:r>
      <w:r w:rsidR="00420729" w:rsidRPr="009E555A">
        <w:rPr>
          <w:rFonts w:ascii="Angsana New" w:hAnsi="Angsana New"/>
          <w:sz w:val="30"/>
          <w:szCs w:val="30"/>
          <w:cs/>
        </w:rPr>
        <w:t>จำกัด</w:t>
      </w:r>
      <w:r w:rsidR="00420729">
        <w:rPr>
          <w:rFonts w:ascii="Angsana New" w:hAnsi="Angsana New"/>
          <w:sz w:val="30"/>
          <w:szCs w:val="30"/>
        </w:rPr>
        <w:t xml:space="preserve"> </w:t>
      </w:r>
      <w:r w:rsidRPr="00CF0475">
        <w:rPr>
          <w:rFonts w:ascii="Angsana New" w:hAnsi="Angsana New" w:hint="cs"/>
          <w:sz w:val="30"/>
          <w:szCs w:val="30"/>
          <w:cs/>
        </w:rPr>
        <w:t xml:space="preserve">และ </w:t>
      </w:r>
      <w:proofErr w:type="spellStart"/>
      <w:r w:rsidRPr="00CF0475">
        <w:rPr>
          <w:rFonts w:ascii="Angsana New" w:hAnsi="Angsana New"/>
          <w:spacing w:val="2"/>
          <w:sz w:val="28"/>
          <w:szCs w:val="28"/>
        </w:rPr>
        <w:t>Sappe</w:t>
      </w:r>
      <w:proofErr w:type="spellEnd"/>
      <w:r w:rsidRPr="00CF0475">
        <w:rPr>
          <w:rFonts w:ascii="Angsana New" w:hAnsi="Angsana New"/>
          <w:spacing w:val="2"/>
          <w:sz w:val="28"/>
          <w:szCs w:val="28"/>
        </w:rPr>
        <w:t xml:space="preserve"> Hong Kong</w:t>
      </w:r>
      <w:r w:rsidRPr="00CF0475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Pr="00CF0475">
        <w:rPr>
          <w:rFonts w:ascii="Angsana New" w:hAnsi="Angsana New"/>
          <w:spacing w:val="2"/>
          <w:sz w:val="28"/>
          <w:szCs w:val="28"/>
        </w:rPr>
        <w:t>Company Limited</w:t>
      </w:r>
      <w:r w:rsidRPr="00CF0475">
        <w:rPr>
          <w:rFonts w:ascii="Angsana New" w:hAnsi="Angsana New"/>
          <w:sz w:val="30"/>
          <w:szCs w:val="30"/>
          <w:cs/>
        </w:rPr>
        <w:t xml:space="preserve"> ซึ่งเป็นบริษัทย่อยของกลุ่มบริษัทไม่ได้รับรู้สิน</w:t>
      </w:r>
      <w:r w:rsidRPr="00CF0475">
        <w:rPr>
          <w:rFonts w:ascii="Angsana New" w:hAnsi="Angsana New" w:hint="cs"/>
          <w:sz w:val="30"/>
          <w:szCs w:val="30"/>
          <w:cs/>
        </w:rPr>
        <w:t>ทรัพย์</w:t>
      </w:r>
      <w:r w:rsidRPr="00CF0475">
        <w:rPr>
          <w:rFonts w:ascii="Angsana New" w:hAnsi="Angsana New"/>
          <w:sz w:val="30"/>
          <w:szCs w:val="30"/>
          <w:cs/>
        </w:rPr>
        <w:t>ภาษีเงินได้รอการตัดบัญชีในผลแตกต่างชั่วคราวจาก</w:t>
      </w:r>
      <w:r w:rsidRPr="00CF0475">
        <w:rPr>
          <w:rFonts w:ascii="Angsana New" w:hAnsi="Angsana New" w:hint="cs"/>
          <w:sz w:val="30"/>
          <w:szCs w:val="30"/>
          <w:cs/>
        </w:rPr>
        <w:t>เงินลงทุนในบริษัทย่อยเป็นจำนวนเงินทั้งสิ้น</w:t>
      </w:r>
      <w:r w:rsidR="000356CC">
        <w:rPr>
          <w:rFonts w:ascii="Angsana New" w:hAnsi="Angsana New"/>
          <w:sz w:val="30"/>
          <w:szCs w:val="30"/>
        </w:rPr>
        <w:t xml:space="preserve"> </w:t>
      </w:r>
      <w:r w:rsidR="00786EC4" w:rsidRPr="00786EC4">
        <w:rPr>
          <w:rFonts w:ascii="Angsana New" w:hAnsi="Angsana New"/>
          <w:sz w:val="30"/>
          <w:szCs w:val="30"/>
        </w:rPr>
        <w:t>2</w:t>
      </w:r>
      <w:r w:rsidR="000356CC">
        <w:rPr>
          <w:rFonts w:ascii="Angsana New" w:hAnsi="Angsana New"/>
          <w:sz w:val="30"/>
          <w:szCs w:val="30"/>
        </w:rPr>
        <w:t>.</w:t>
      </w:r>
      <w:r w:rsidR="005D20EE" w:rsidRPr="005D20EE">
        <w:rPr>
          <w:rFonts w:ascii="Angsana New" w:hAnsi="Angsana New"/>
          <w:sz w:val="30"/>
          <w:szCs w:val="30"/>
        </w:rPr>
        <w:t>9</w:t>
      </w:r>
      <w:r w:rsidR="008A4164">
        <w:rPr>
          <w:rFonts w:ascii="Angsana New" w:hAnsi="Angsana New"/>
          <w:sz w:val="30"/>
          <w:szCs w:val="30"/>
        </w:rPr>
        <w:t xml:space="preserve"> </w:t>
      </w:r>
      <w:r w:rsidRPr="00CF0475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5D20EE" w:rsidRPr="005D20EE">
        <w:rPr>
          <w:rFonts w:ascii="Angsana New" w:hAnsi="Angsana New"/>
          <w:sz w:val="30"/>
          <w:szCs w:val="30"/>
        </w:rPr>
        <w:t>3</w:t>
      </w:r>
      <w:r w:rsidR="00420729">
        <w:rPr>
          <w:rFonts w:ascii="Angsana New" w:hAnsi="Angsana New"/>
          <w:sz w:val="30"/>
          <w:szCs w:val="30"/>
        </w:rPr>
        <w:t>.</w:t>
      </w:r>
      <w:r w:rsidR="005D20EE" w:rsidRPr="005D20EE">
        <w:rPr>
          <w:rFonts w:ascii="Angsana New" w:hAnsi="Angsana New"/>
          <w:sz w:val="30"/>
          <w:szCs w:val="30"/>
        </w:rPr>
        <w:t>0</w:t>
      </w:r>
      <w:r w:rsidR="00420729">
        <w:rPr>
          <w:rFonts w:ascii="Angsana New" w:hAnsi="Angsana New"/>
          <w:sz w:val="30"/>
          <w:szCs w:val="30"/>
        </w:rPr>
        <w:t xml:space="preserve"> </w:t>
      </w:r>
      <w:r w:rsidR="00420729" w:rsidRPr="00CF0475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CF0475">
        <w:rPr>
          <w:rFonts w:ascii="Angsana New" w:hAnsi="Angsana New" w:hint="cs"/>
          <w:sz w:val="30"/>
          <w:szCs w:val="30"/>
          <w:cs/>
        </w:rPr>
        <w:t xml:space="preserve">และ </w:t>
      </w:r>
      <w:r w:rsidR="00786EC4" w:rsidRPr="00786EC4">
        <w:rPr>
          <w:rFonts w:ascii="Angsana New" w:hAnsi="Angsana New"/>
          <w:sz w:val="30"/>
          <w:szCs w:val="30"/>
        </w:rPr>
        <w:t>2</w:t>
      </w:r>
      <w:r w:rsidR="000356CC">
        <w:rPr>
          <w:rFonts w:ascii="Angsana New" w:hAnsi="Angsana New"/>
          <w:sz w:val="30"/>
          <w:szCs w:val="30"/>
        </w:rPr>
        <w:t>.</w:t>
      </w:r>
      <w:r w:rsidR="005D20EE" w:rsidRPr="005D20EE">
        <w:rPr>
          <w:rFonts w:ascii="Angsana New" w:hAnsi="Angsana New"/>
          <w:sz w:val="30"/>
          <w:szCs w:val="30"/>
        </w:rPr>
        <w:t>0</w:t>
      </w:r>
      <w:r w:rsidR="008A4164">
        <w:rPr>
          <w:rFonts w:ascii="Angsana New" w:hAnsi="Angsana New"/>
          <w:sz w:val="30"/>
          <w:szCs w:val="30"/>
        </w:rPr>
        <w:t xml:space="preserve"> </w:t>
      </w:r>
      <w:r w:rsidRPr="00CF0475">
        <w:rPr>
          <w:rFonts w:ascii="Angsana New" w:hAnsi="Angsana New" w:hint="cs"/>
          <w:sz w:val="30"/>
          <w:szCs w:val="30"/>
          <w:cs/>
        </w:rPr>
        <w:t>ล้านบาทตามลำดับ</w:t>
      </w:r>
      <w:r w:rsidR="003930BB" w:rsidRPr="00CF0475">
        <w:rPr>
          <w:rFonts w:ascii="Angsana New" w:hAnsi="Angsana New" w:hint="cs"/>
          <w:sz w:val="30"/>
          <w:szCs w:val="30"/>
          <w:cs/>
        </w:rPr>
        <w:t xml:space="preserve"> </w:t>
      </w:r>
      <w:r w:rsidR="003930BB" w:rsidRPr="00CF0475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786EC4" w:rsidRPr="00786EC4">
        <w:rPr>
          <w:rFonts w:ascii="Angsana New" w:hAnsi="Angsana New"/>
          <w:i/>
          <w:iCs/>
          <w:sz w:val="30"/>
          <w:szCs w:val="30"/>
        </w:rPr>
        <w:t>2</w:t>
      </w:r>
      <w:r w:rsidR="005D20EE" w:rsidRPr="005D20EE">
        <w:rPr>
          <w:rFonts w:ascii="Angsana New" w:hAnsi="Angsana New"/>
          <w:i/>
          <w:iCs/>
          <w:sz w:val="30"/>
          <w:szCs w:val="30"/>
        </w:rPr>
        <w:t>56</w:t>
      </w:r>
      <w:r w:rsidR="00786EC4" w:rsidRPr="00786EC4">
        <w:rPr>
          <w:rFonts w:ascii="Angsana New" w:hAnsi="Angsana New"/>
          <w:i/>
          <w:iCs/>
          <w:sz w:val="30"/>
          <w:szCs w:val="30"/>
        </w:rPr>
        <w:t>2</w:t>
      </w:r>
      <w:r w:rsidR="008A4164">
        <w:rPr>
          <w:rFonts w:ascii="Angsana New" w:hAnsi="Angsana New"/>
          <w:i/>
          <w:iCs/>
          <w:sz w:val="30"/>
          <w:szCs w:val="30"/>
        </w:rPr>
        <w:t xml:space="preserve">: </w:t>
      </w:r>
      <w:r w:rsidR="00786EC4" w:rsidRPr="00786EC4">
        <w:rPr>
          <w:rFonts w:ascii="Angsana New" w:hAnsi="Angsana New"/>
          <w:i/>
          <w:iCs/>
          <w:sz w:val="30"/>
          <w:szCs w:val="30"/>
        </w:rPr>
        <w:t>2</w:t>
      </w:r>
      <w:r w:rsidR="008A4164">
        <w:rPr>
          <w:rFonts w:ascii="Angsana New" w:hAnsi="Angsana New"/>
          <w:i/>
          <w:iCs/>
          <w:sz w:val="30"/>
          <w:szCs w:val="30"/>
        </w:rPr>
        <w:t>.</w:t>
      </w:r>
      <w:r w:rsidR="005D20EE" w:rsidRPr="005D20EE">
        <w:rPr>
          <w:rFonts w:ascii="Angsana New" w:hAnsi="Angsana New"/>
          <w:i/>
          <w:iCs/>
          <w:sz w:val="30"/>
          <w:szCs w:val="30"/>
        </w:rPr>
        <w:t>9</w:t>
      </w:r>
      <w:r w:rsidR="008A4164">
        <w:rPr>
          <w:rFonts w:ascii="Angsana New" w:hAnsi="Angsana New"/>
          <w:i/>
          <w:iCs/>
          <w:sz w:val="30"/>
          <w:szCs w:val="30"/>
        </w:rPr>
        <w:t xml:space="preserve"> </w:t>
      </w:r>
      <w:r w:rsidR="003930BB" w:rsidRPr="00CF0475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420729">
        <w:rPr>
          <w:rFonts w:ascii="Angsana New" w:hAnsi="Angsana New"/>
          <w:i/>
          <w:iCs/>
          <w:sz w:val="30"/>
          <w:szCs w:val="30"/>
        </w:rPr>
        <w:t xml:space="preserve"> </w:t>
      </w:r>
      <w:r w:rsidR="005D20EE" w:rsidRPr="005D20EE">
        <w:rPr>
          <w:rFonts w:ascii="Angsana New" w:hAnsi="Angsana New"/>
          <w:i/>
          <w:iCs/>
          <w:sz w:val="30"/>
          <w:szCs w:val="30"/>
        </w:rPr>
        <w:t>3</w:t>
      </w:r>
      <w:r w:rsidR="00420729" w:rsidRPr="00420729">
        <w:rPr>
          <w:rFonts w:ascii="Angsana New" w:hAnsi="Angsana New"/>
          <w:i/>
          <w:iCs/>
          <w:sz w:val="30"/>
          <w:szCs w:val="30"/>
        </w:rPr>
        <w:t>.</w:t>
      </w:r>
      <w:r w:rsidR="005D20EE" w:rsidRPr="005D20EE">
        <w:rPr>
          <w:rFonts w:ascii="Angsana New" w:hAnsi="Angsana New"/>
          <w:i/>
          <w:iCs/>
          <w:sz w:val="30"/>
          <w:szCs w:val="30"/>
        </w:rPr>
        <w:t>0</w:t>
      </w:r>
      <w:r w:rsidR="00420729" w:rsidRPr="00420729">
        <w:rPr>
          <w:rFonts w:ascii="Angsana New" w:hAnsi="Angsana New"/>
          <w:i/>
          <w:iCs/>
          <w:sz w:val="30"/>
          <w:szCs w:val="30"/>
        </w:rPr>
        <w:t xml:space="preserve"> </w:t>
      </w:r>
      <w:r w:rsidR="00420729" w:rsidRPr="00420729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3930BB" w:rsidRPr="00CF0475">
        <w:rPr>
          <w:rFonts w:ascii="Angsana New" w:hAnsi="Angsana New" w:hint="cs"/>
          <w:i/>
          <w:iCs/>
          <w:sz w:val="30"/>
          <w:szCs w:val="30"/>
          <w:cs/>
        </w:rPr>
        <w:t xml:space="preserve"> และ </w:t>
      </w:r>
      <w:r w:rsidR="00786EC4" w:rsidRPr="00786EC4">
        <w:rPr>
          <w:rFonts w:ascii="Angsana New" w:hAnsi="Angsana New"/>
          <w:i/>
          <w:iCs/>
          <w:sz w:val="30"/>
          <w:szCs w:val="30"/>
        </w:rPr>
        <w:t>2</w:t>
      </w:r>
      <w:r w:rsidR="008A4164">
        <w:rPr>
          <w:rFonts w:ascii="Angsana New" w:hAnsi="Angsana New"/>
          <w:i/>
          <w:iCs/>
          <w:sz w:val="30"/>
          <w:szCs w:val="30"/>
        </w:rPr>
        <w:t>.</w:t>
      </w:r>
      <w:r w:rsidR="005D20EE" w:rsidRPr="005D20EE">
        <w:rPr>
          <w:rFonts w:ascii="Angsana New" w:hAnsi="Angsana New"/>
          <w:i/>
          <w:iCs/>
          <w:sz w:val="30"/>
          <w:szCs w:val="30"/>
        </w:rPr>
        <w:t>0</w:t>
      </w:r>
      <w:r w:rsidR="008A4164">
        <w:rPr>
          <w:rFonts w:ascii="Angsana New" w:hAnsi="Angsana New"/>
          <w:i/>
          <w:iCs/>
          <w:sz w:val="30"/>
          <w:szCs w:val="30"/>
        </w:rPr>
        <w:t xml:space="preserve"> </w:t>
      </w:r>
      <w:r w:rsidR="003930BB" w:rsidRPr="00CF0475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Pr="00CF0475">
        <w:rPr>
          <w:rFonts w:ascii="Angsana New" w:hAnsi="Angsana New" w:hint="cs"/>
          <w:sz w:val="30"/>
          <w:szCs w:val="30"/>
          <w:cs/>
        </w:rPr>
        <w:t xml:space="preserve"> เนื่องจากบริษัท</w:t>
      </w:r>
      <w:r w:rsidRPr="00CF0475">
        <w:rPr>
          <w:rFonts w:ascii="Angsana New" w:hAnsi="Angsana New"/>
          <w:sz w:val="30"/>
          <w:szCs w:val="30"/>
          <w:cs/>
        </w:rPr>
        <w:t>ยังคงมีขาดทุนทางภาษี</w:t>
      </w:r>
      <w:r w:rsidRPr="00CF0475">
        <w:rPr>
          <w:rFonts w:ascii="Angsana New" w:hAnsi="Angsana New" w:hint="cs"/>
          <w:sz w:val="30"/>
          <w:szCs w:val="30"/>
          <w:cs/>
        </w:rPr>
        <w:t>สะสม</w:t>
      </w:r>
    </w:p>
    <w:p w14:paraId="1D65AD66" w14:textId="310098FD" w:rsidR="00760FB7" w:rsidRPr="00913A42" w:rsidRDefault="00DA71CB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913A42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กำไรต่อหุ้น</w:t>
      </w:r>
    </w:p>
    <w:p w14:paraId="60B9E38A" w14:textId="77777777" w:rsidR="00714C91" w:rsidRPr="000E1C05" w:rsidRDefault="00714C91" w:rsidP="00714C91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13" w:type="dxa"/>
        <w:tblInd w:w="450" w:type="dxa"/>
        <w:tblLook w:val="01E0" w:firstRow="1" w:lastRow="1" w:firstColumn="1" w:lastColumn="1" w:noHBand="0" w:noVBand="0"/>
      </w:tblPr>
      <w:tblGrid>
        <w:gridCol w:w="4050"/>
        <w:gridCol w:w="1113"/>
        <w:gridCol w:w="269"/>
        <w:gridCol w:w="1081"/>
        <w:gridCol w:w="270"/>
        <w:gridCol w:w="1080"/>
        <w:gridCol w:w="270"/>
        <w:gridCol w:w="1080"/>
      </w:tblGrid>
      <w:tr w:rsidR="00642205" w:rsidRPr="00642205" w14:paraId="6F5971CD" w14:textId="77777777" w:rsidTr="00A876FA">
        <w:trPr>
          <w:tblHeader/>
        </w:trPr>
        <w:tc>
          <w:tcPr>
            <w:tcW w:w="4050" w:type="dxa"/>
          </w:tcPr>
          <w:p w14:paraId="565B1BE5" w14:textId="77777777" w:rsidR="00642205" w:rsidRPr="00642205" w:rsidRDefault="00642205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3" w:type="dxa"/>
            <w:gridSpan w:val="3"/>
          </w:tcPr>
          <w:p w14:paraId="0049F637" w14:textId="77777777" w:rsidR="00642205" w:rsidRPr="00642205" w:rsidRDefault="00642205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4220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0773D2D" w14:textId="77777777" w:rsidR="00642205" w:rsidRPr="00642205" w:rsidRDefault="00642205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972ACBB" w14:textId="77777777" w:rsidR="00642205" w:rsidRPr="00642205" w:rsidRDefault="00642205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4220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2205" w:rsidRPr="00642205" w14:paraId="25B247DF" w14:textId="77777777" w:rsidTr="00A876FA">
        <w:trPr>
          <w:tblHeader/>
        </w:trPr>
        <w:tc>
          <w:tcPr>
            <w:tcW w:w="4050" w:type="dxa"/>
          </w:tcPr>
          <w:p w14:paraId="556FA694" w14:textId="77777777" w:rsidR="00642205" w:rsidRPr="00642205" w:rsidRDefault="00642205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14:paraId="37566531" w14:textId="6E3FB550" w:rsidR="00642205" w:rsidRPr="00642205" w:rsidRDefault="00786EC4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  <w:tc>
          <w:tcPr>
            <w:tcW w:w="269" w:type="dxa"/>
            <w:vAlign w:val="center"/>
          </w:tcPr>
          <w:p w14:paraId="0874D216" w14:textId="77777777" w:rsidR="00642205" w:rsidRPr="00642205" w:rsidRDefault="00642205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04AC3BD6" w14:textId="4C6D67BA" w:rsidR="00642205" w:rsidRPr="00642205" w:rsidRDefault="00786EC4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Pr="00786EC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E8029CD" w14:textId="77777777" w:rsidR="00642205" w:rsidRPr="00642205" w:rsidRDefault="00642205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5D08BFD" w14:textId="26E6A3F2" w:rsidR="00642205" w:rsidRPr="00642205" w:rsidRDefault="00786EC4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  <w:tc>
          <w:tcPr>
            <w:tcW w:w="270" w:type="dxa"/>
            <w:vAlign w:val="center"/>
          </w:tcPr>
          <w:p w14:paraId="5C97660A" w14:textId="77777777" w:rsidR="00642205" w:rsidRPr="00642205" w:rsidRDefault="00642205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73274A9" w14:textId="2FFC587E" w:rsidR="00642205" w:rsidRPr="00642205" w:rsidRDefault="00786EC4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Pr="00786EC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642205" w:rsidRPr="00642205" w14:paraId="0A50886E" w14:textId="77777777" w:rsidTr="00A876FA">
        <w:trPr>
          <w:tblHeader/>
        </w:trPr>
        <w:tc>
          <w:tcPr>
            <w:tcW w:w="4050" w:type="dxa"/>
          </w:tcPr>
          <w:p w14:paraId="437BECA2" w14:textId="77777777" w:rsidR="00642205" w:rsidRPr="00642205" w:rsidRDefault="00642205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63" w:type="dxa"/>
            <w:gridSpan w:val="7"/>
          </w:tcPr>
          <w:p w14:paraId="0431ECA7" w14:textId="18F9C132" w:rsidR="00642205" w:rsidRPr="00642205" w:rsidRDefault="00642205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4220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CF0475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64220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</w:t>
            </w:r>
            <w:r w:rsidR="00302878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 xml:space="preserve"> / พันหุ้น</w:t>
            </w:r>
            <w:r w:rsidRPr="0064220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642205" w:rsidRPr="00642205" w14:paraId="6DB1B482" w14:textId="77777777" w:rsidTr="00A876FA">
        <w:tc>
          <w:tcPr>
            <w:tcW w:w="4050" w:type="dxa"/>
          </w:tcPr>
          <w:p w14:paraId="4E8E9B8F" w14:textId="22CC49BD" w:rsidR="00642205" w:rsidRPr="00642205" w:rsidRDefault="00642205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422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  <w:p w14:paraId="4FF28E3F" w14:textId="2CAFB80C" w:rsidR="00642205" w:rsidRPr="00642205" w:rsidRDefault="00642205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22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ab/>
            </w:r>
            <w:r w:rsidRPr="006422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5D20EE" w:rsidRPr="005D20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786EC4" w:rsidRPr="00786E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6422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422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13" w:type="dxa"/>
            <w:vAlign w:val="bottom"/>
          </w:tcPr>
          <w:p w14:paraId="2747E3CD" w14:textId="77777777" w:rsidR="00642205" w:rsidRPr="00642205" w:rsidRDefault="00642205" w:rsidP="00C02F9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0BFAEBF1" w14:textId="77777777" w:rsidR="00642205" w:rsidRPr="00642205" w:rsidRDefault="00642205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343A466E" w14:textId="77777777" w:rsidR="00642205" w:rsidRPr="00642205" w:rsidRDefault="00642205" w:rsidP="00C02F9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ACC78C" w14:textId="77777777" w:rsidR="00642205" w:rsidRPr="00642205" w:rsidRDefault="00642205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701AAE" w14:textId="77777777" w:rsidR="00642205" w:rsidRPr="00642205" w:rsidRDefault="00642205" w:rsidP="00C02F9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BC505E" w14:textId="77777777" w:rsidR="00642205" w:rsidRPr="00642205" w:rsidRDefault="00642205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63E0BF" w14:textId="77777777" w:rsidR="00642205" w:rsidRPr="00642205" w:rsidRDefault="00642205" w:rsidP="00C02F9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0699" w:rsidRPr="00642205" w14:paraId="79ADB63B" w14:textId="77777777" w:rsidTr="00185B8C">
        <w:tc>
          <w:tcPr>
            <w:tcW w:w="4050" w:type="dxa"/>
          </w:tcPr>
          <w:p w14:paraId="5566D71C" w14:textId="77777777" w:rsidR="00D80699" w:rsidRPr="00642205" w:rsidRDefault="00D80699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422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6422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65573EFC" w14:textId="54179A1A" w:rsidR="00D80699" w:rsidRPr="00CF0475" w:rsidRDefault="005D20EE" w:rsidP="00D80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380</w:t>
            </w:r>
            <w:r w:rsidR="00953F4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786EC4" w:rsidRPr="00786E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786EC4" w:rsidRPr="00786E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9" w:type="dxa"/>
          </w:tcPr>
          <w:p w14:paraId="5F184660" w14:textId="77777777" w:rsidR="00D80699" w:rsidRPr="00642205" w:rsidRDefault="00D80699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5238978B" w14:textId="0CA6C3C3" w:rsidR="00D80699" w:rsidRPr="00D533B8" w:rsidRDefault="005D20EE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40</w:t>
            </w: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D806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063</w:t>
            </w:r>
          </w:p>
        </w:tc>
        <w:tc>
          <w:tcPr>
            <w:tcW w:w="270" w:type="dxa"/>
          </w:tcPr>
          <w:p w14:paraId="601A9339" w14:textId="77777777" w:rsidR="00D80699" w:rsidRPr="00D533B8" w:rsidRDefault="00D80699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57C0D0E" w14:textId="77777777" w:rsidR="00D80699" w:rsidRDefault="00D80699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38778F7" w14:textId="554E1BFE" w:rsidR="00953F46" w:rsidRPr="00D533B8" w:rsidRDefault="005D20EE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386</w:t>
            </w:r>
            <w:r w:rsidR="00953F4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  <w:r w:rsidR="004E2672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F38751E" w14:textId="77777777" w:rsidR="00D80699" w:rsidRPr="00D533B8" w:rsidRDefault="00D80699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20276FF" w14:textId="77777777" w:rsidR="00D80699" w:rsidRDefault="00D80699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43D2B2A" w14:textId="071618B0" w:rsidR="00D80699" w:rsidRPr="00D533B8" w:rsidRDefault="005D20EE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D8069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895</w:t>
            </w:r>
          </w:p>
        </w:tc>
      </w:tr>
      <w:tr w:rsidR="00D80699" w:rsidRPr="00642205" w14:paraId="2B50E027" w14:textId="77777777" w:rsidTr="00A876FA">
        <w:tc>
          <w:tcPr>
            <w:tcW w:w="4050" w:type="dxa"/>
          </w:tcPr>
          <w:p w14:paraId="1834FCAF" w14:textId="77777777" w:rsidR="00D80699" w:rsidRPr="00642205" w:rsidRDefault="00D80699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43CE73CE" w14:textId="77777777" w:rsidR="00D80699" w:rsidRPr="00CF0475" w:rsidRDefault="00D80699" w:rsidP="00D80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623D8272" w14:textId="77777777" w:rsidR="00D80699" w:rsidRPr="00642205" w:rsidRDefault="00D80699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6CC23CBB" w14:textId="77777777" w:rsidR="00D80699" w:rsidRPr="00642205" w:rsidRDefault="00D80699" w:rsidP="00D80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2A0D2A8" w14:textId="77777777" w:rsidR="00D80699" w:rsidRPr="00642205" w:rsidRDefault="00D80699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EBE79A2" w14:textId="77777777" w:rsidR="00D80699" w:rsidRPr="00642205" w:rsidRDefault="00D80699" w:rsidP="00D80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C4D0669" w14:textId="77777777" w:rsidR="00D80699" w:rsidRPr="00642205" w:rsidRDefault="00D80699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1FB935C" w14:textId="77777777" w:rsidR="00D80699" w:rsidRPr="00642205" w:rsidRDefault="00D80699" w:rsidP="00D80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80699" w:rsidRPr="00642205" w14:paraId="3E797CAE" w14:textId="77777777" w:rsidTr="00185B8C">
        <w:tc>
          <w:tcPr>
            <w:tcW w:w="4050" w:type="dxa"/>
            <w:shd w:val="clear" w:color="auto" w:fill="auto"/>
          </w:tcPr>
          <w:p w14:paraId="58B406B2" w14:textId="77777777" w:rsidR="00D80699" w:rsidRPr="00642205" w:rsidRDefault="00D80699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Theme="majorBidi" w:hAnsiTheme="majorBidi" w:cstheme="majorBidi"/>
                <w:sz w:val="30"/>
                <w:szCs w:val="30"/>
                <w:shd w:val="clear" w:color="auto" w:fill="E0E0E0"/>
              </w:rPr>
            </w:pPr>
            <w:r w:rsidRPr="006422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 (ปรับลด)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0D71B2EF" w14:textId="3D8F3D19" w:rsidR="00D80699" w:rsidRPr="00CF0475" w:rsidRDefault="005D20EE" w:rsidP="00D80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380</w:t>
            </w:r>
            <w:r w:rsidR="00953F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86EC4" w:rsidRPr="00786E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786EC4" w:rsidRPr="00786E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69" w:type="dxa"/>
          </w:tcPr>
          <w:p w14:paraId="5DEA2D40" w14:textId="77777777" w:rsidR="00D80699" w:rsidRPr="00642205" w:rsidRDefault="00D80699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7B7AF5DC" w14:textId="5B6D349F" w:rsidR="00D80699" w:rsidRPr="00D533B8" w:rsidRDefault="005D20EE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403</w:t>
            </w:r>
            <w:r w:rsidR="00D806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063</w:t>
            </w:r>
          </w:p>
        </w:tc>
        <w:tc>
          <w:tcPr>
            <w:tcW w:w="270" w:type="dxa"/>
          </w:tcPr>
          <w:p w14:paraId="3736E857" w14:textId="77777777" w:rsidR="00D80699" w:rsidRPr="00D533B8" w:rsidRDefault="00D80699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9221B89" w14:textId="77777777" w:rsidR="00D80699" w:rsidRDefault="00D80699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730FF5C" w14:textId="5404656A" w:rsidR="00953F46" w:rsidRPr="00D533B8" w:rsidRDefault="005D20EE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386</w:t>
            </w:r>
            <w:r w:rsidR="00953F4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  <w:r w:rsidR="004E2672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DC155B2" w14:textId="77777777" w:rsidR="00D80699" w:rsidRPr="00D533B8" w:rsidRDefault="00D80699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59689F8" w14:textId="77777777" w:rsidR="00D80699" w:rsidRDefault="00D80699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B1A63F4" w14:textId="0FA6F6DC" w:rsidR="00D80699" w:rsidRPr="00D533B8" w:rsidRDefault="005D20EE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D8069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895</w:t>
            </w:r>
          </w:p>
        </w:tc>
      </w:tr>
      <w:tr w:rsidR="00D80699" w:rsidRPr="00D80699" w14:paraId="4297F4D0" w14:textId="77777777" w:rsidTr="00A876FA">
        <w:tc>
          <w:tcPr>
            <w:tcW w:w="4050" w:type="dxa"/>
          </w:tcPr>
          <w:p w14:paraId="55B0EE8F" w14:textId="77777777" w:rsidR="00D80699" w:rsidRPr="00D80699" w:rsidRDefault="00D80699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shd w:val="clear" w:color="auto" w:fill="E0E0E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7FBCCB7F" w14:textId="77777777" w:rsidR="00D80699" w:rsidRPr="00D80699" w:rsidRDefault="00D80699" w:rsidP="00D80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9" w:type="dxa"/>
          </w:tcPr>
          <w:p w14:paraId="08D7C864" w14:textId="77777777" w:rsidR="00D80699" w:rsidRPr="00D80699" w:rsidRDefault="00D80699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592F648A" w14:textId="77777777" w:rsidR="00D80699" w:rsidRPr="00D80699" w:rsidRDefault="00D80699" w:rsidP="00D80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A30F587" w14:textId="77777777" w:rsidR="00D80699" w:rsidRPr="00D80699" w:rsidRDefault="00D80699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347E508" w14:textId="77777777" w:rsidR="00D80699" w:rsidRPr="00D80699" w:rsidRDefault="00D80699" w:rsidP="00D80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82A2518" w14:textId="77777777" w:rsidR="00D80699" w:rsidRPr="00D80699" w:rsidRDefault="00D80699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3DDE49C" w14:textId="77777777" w:rsidR="00D80699" w:rsidRPr="00D80699" w:rsidRDefault="00D80699" w:rsidP="00D80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80699" w:rsidRPr="00642205" w14:paraId="1C5D3B94" w14:textId="77777777" w:rsidTr="00A876FA">
        <w:tc>
          <w:tcPr>
            <w:tcW w:w="4050" w:type="dxa"/>
          </w:tcPr>
          <w:p w14:paraId="5A97959F" w14:textId="77777777" w:rsidR="00D80699" w:rsidRPr="00642205" w:rsidRDefault="00D80699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E0E0E0"/>
              </w:rPr>
            </w:pPr>
            <w:r w:rsidRPr="006422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13" w:type="dxa"/>
            <w:vAlign w:val="bottom"/>
          </w:tcPr>
          <w:p w14:paraId="0453C83C" w14:textId="77777777" w:rsidR="00D80699" w:rsidRPr="00642205" w:rsidRDefault="00D80699" w:rsidP="00D80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1D35669D" w14:textId="77777777" w:rsidR="00D80699" w:rsidRPr="00642205" w:rsidRDefault="00D80699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24AE4D15" w14:textId="77777777" w:rsidR="00D80699" w:rsidRPr="00642205" w:rsidRDefault="00D80699" w:rsidP="00D80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CFF35F" w14:textId="77777777" w:rsidR="00D80699" w:rsidRPr="00642205" w:rsidRDefault="00D80699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B86E0F" w14:textId="77777777" w:rsidR="00D80699" w:rsidRPr="00642205" w:rsidRDefault="00D80699" w:rsidP="00D80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631A87" w14:textId="77777777" w:rsidR="00D80699" w:rsidRPr="00642205" w:rsidRDefault="00D80699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FFD8827" w14:textId="77777777" w:rsidR="00D80699" w:rsidRPr="00642205" w:rsidRDefault="00D80699" w:rsidP="00D80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0699" w:rsidRPr="00642205" w14:paraId="27E1E402" w14:textId="77777777" w:rsidTr="00185B8C">
        <w:tc>
          <w:tcPr>
            <w:tcW w:w="4050" w:type="dxa"/>
            <w:vAlign w:val="bottom"/>
          </w:tcPr>
          <w:p w14:paraId="3FC35676" w14:textId="46D914D2" w:rsidR="00D80699" w:rsidRPr="00642205" w:rsidRDefault="00D80699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22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422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13" w:type="dxa"/>
            <w:vAlign w:val="bottom"/>
          </w:tcPr>
          <w:p w14:paraId="43D8C176" w14:textId="1C637CD6" w:rsidR="00D80699" w:rsidRPr="00642205" w:rsidRDefault="005D20EE" w:rsidP="00D80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304</w:t>
            </w:r>
            <w:r w:rsidR="00953F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378</w:t>
            </w:r>
          </w:p>
        </w:tc>
        <w:tc>
          <w:tcPr>
            <w:tcW w:w="269" w:type="dxa"/>
          </w:tcPr>
          <w:p w14:paraId="6D82A87A" w14:textId="77777777" w:rsidR="00D80699" w:rsidRPr="00642205" w:rsidRDefault="00D80699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48863DA4" w14:textId="62F9A396" w:rsidR="00D80699" w:rsidRPr="00D533B8" w:rsidRDefault="005D20EE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</w:rPr>
              <w:t>304</w:t>
            </w:r>
            <w:r w:rsidR="00D8069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D20EE">
              <w:rPr>
                <w:rFonts w:asciiTheme="majorBidi" w:hAnsiTheme="majorBidi" w:cstheme="majorBidi"/>
                <w:sz w:val="30"/>
                <w:szCs w:val="30"/>
              </w:rPr>
              <w:t>368</w:t>
            </w:r>
          </w:p>
        </w:tc>
        <w:tc>
          <w:tcPr>
            <w:tcW w:w="270" w:type="dxa"/>
          </w:tcPr>
          <w:p w14:paraId="60F79704" w14:textId="77777777" w:rsidR="00D80699" w:rsidRPr="00D533B8" w:rsidRDefault="00D80699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695783" w14:textId="5AD532F7" w:rsidR="00D80699" w:rsidRPr="00D533B8" w:rsidRDefault="005D20EE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304</w:t>
            </w:r>
            <w:r w:rsidR="00953F46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378</w:t>
            </w:r>
          </w:p>
        </w:tc>
        <w:tc>
          <w:tcPr>
            <w:tcW w:w="270" w:type="dxa"/>
          </w:tcPr>
          <w:p w14:paraId="054EF504" w14:textId="77777777" w:rsidR="00D80699" w:rsidRPr="00D533B8" w:rsidRDefault="00D80699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1A4550" w14:textId="6A3C481C" w:rsidR="00D80699" w:rsidRPr="00D533B8" w:rsidRDefault="005D20EE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304</w:t>
            </w:r>
            <w:r w:rsidR="00D80699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368</w:t>
            </w:r>
          </w:p>
        </w:tc>
      </w:tr>
      <w:tr w:rsidR="00D80699" w:rsidRPr="00642205" w14:paraId="53A52FBF" w14:textId="77777777" w:rsidTr="00185B8C">
        <w:tc>
          <w:tcPr>
            <w:tcW w:w="4050" w:type="dxa"/>
            <w:shd w:val="clear" w:color="auto" w:fill="auto"/>
          </w:tcPr>
          <w:p w14:paraId="1FF4E151" w14:textId="77777777" w:rsidR="00D80699" w:rsidRPr="00642205" w:rsidRDefault="00D80699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E0E0E0"/>
                <w:cs/>
              </w:rPr>
            </w:pPr>
            <w:r w:rsidRPr="00642205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ผลกระทบจากการใช้สิทธิเลือกซื้อหุ้น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1074A9EF" w14:textId="08776406" w:rsidR="00D80699" w:rsidRPr="00953F46" w:rsidRDefault="00953F46" w:rsidP="00953F46">
            <w:pPr>
              <w:spacing w:line="240" w:lineRule="auto"/>
              <w:ind w:right="30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3F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66A7F091" w14:textId="77777777" w:rsidR="00D80699" w:rsidRPr="00642205" w:rsidRDefault="00D80699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53C4D419" w14:textId="54DCB613" w:rsidR="00D80699" w:rsidRPr="00D533B8" w:rsidRDefault="005D20EE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109B2BA" w14:textId="77777777" w:rsidR="00D80699" w:rsidRPr="00D533B8" w:rsidRDefault="00D80699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1A55C6" w14:textId="5188B870" w:rsidR="00D80699" w:rsidRPr="00D533B8" w:rsidRDefault="00953F46" w:rsidP="00953F46">
            <w:pPr>
              <w:spacing w:line="240" w:lineRule="auto"/>
              <w:ind w:right="30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595C5B" w14:textId="77777777" w:rsidR="00D80699" w:rsidRPr="00D533B8" w:rsidRDefault="00D80699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38D737" w14:textId="2319ED60" w:rsidR="00D80699" w:rsidRPr="00D533B8" w:rsidRDefault="005D20EE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D80699" w:rsidRPr="00642205" w14:paraId="156A2FB9" w14:textId="77777777" w:rsidTr="00185B8C">
        <w:tc>
          <w:tcPr>
            <w:tcW w:w="4050" w:type="dxa"/>
          </w:tcPr>
          <w:p w14:paraId="03259944" w14:textId="77777777" w:rsidR="00D80699" w:rsidRPr="00642205" w:rsidRDefault="00D80699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22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5475883D" w14:textId="1DB62821" w:rsidR="00D80699" w:rsidRPr="00642205" w:rsidRDefault="00D80699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E0E0E0"/>
                <w:cs/>
              </w:rPr>
            </w:pPr>
            <w:r w:rsidRPr="006422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6422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(ขั้นพื้นฐาน) ณ วันที่ 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786EC4" w:rsidRPr="00786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422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422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F87164" w14:textId="208AC351" w:rsidR="00D80699" w:rsidRPr="00BF5DEB" w:rsidRDefault="005D20EE" w:rsidP="00D80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304</w:t>
            </w:r>
            <w:r w:rsidR="00953F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378</w:t>
            </w:r>
          </w:p>
        </w:tc>
        <w:tc>
          <w:tcPr>
            <w:tcW w:w="269" w:type="dxa"/>
          </w:tcPr>
          <w:p w14:paraId="4522E304" w14:textId="77777777" w:rsidR="00D80699" w:rsidRPr="00642205" w:rsidRDefault="00D80699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77D4DA" w14:textId="20A0D48C" w:rsidR="00D80699" w:rsidRPr="00D533B8" w:rsidRDefault="005D20EE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304</w:t>
            </w:r>
            <w:r w:rsidR="00D80699" w:rsidRPr="00BF5D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373</w:t>
            </w:r>
          </w:p>
        </w:tc>
        <w:tc>
          <w:tcPr>
            <w:tcW w:w="270" w:type="dxa"/>
          </w:tcPr>
          <w:p w14:paraId="2B2DA309" w14:textId="77777777" w:rsidR="00D80699" w:rsidRPr="00D533B8" w:rsidRDefault="00D80699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7A4A7D" w14:textId="77777777" w:rsidR="00D80699" w:rsidRDefault="00D80699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EE95200" w14:textId="7EE5A88A" w:rsidR="00953F46" w:rsidRPr="00D533B8" w:rsidRDefault="005D20EE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304</w:t>
            </w:r>
            <w:r w:rsidR="00953F4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378</w:t>
            </w:r>
          </w:p>
        </w:tc>
        <w:tc>
          <w:tcPr>
            <w:tcW w:w="270" w:type="dxa"/>
          </w:tcPr>
          <w:p w14:paraId="17FBA723" w14:textId="77777777" w:rsidR="00D80699" w:rsidRPr="00D533B8" w:rsidRDefault="00D80699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5B64B4D" w14:textId="77777777" w:rsidR="00D80699" w:rsidRDefault="00D80699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6E11EDF" w14:textId="7A161A81" w:rsidR="00D80699" w:rsidRPr="00D533B8" w:rsidRDefault="005D20EE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304</w:t>
            </w:r>
            <w:r w:rsidR="00D8069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373</w:t>
            </w:r>
          </w:p>
        </w:tc>
      </w:tr>
      <w:tr w:rsidR="00D80699" w:rsidRPr="00642205" w14:paraId="53F7E50C" w14:textId="77777777" w:rsidTr="00185B8C">
        <w:tc>
          <w:tcPr>
            <w:tcW w:w="4050" w:type="dxa"/>
          </w:tcPr>
          <w:p w14:paraId="275565BA" w14:textId="77777777" w:rsidR="00D80699" w:rsidRPr="00642205" w:rsidRDefault="00D80699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22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122C585B" w14:textId="57C192C6" w:rsidR="00D80699" w:rsidRPr="00642205" w:rsidRDefault="00D80699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E0E0E0"/>
                <w:cs/>
              </w:rPr>
            </w:pPr>
            <w:r w:rsidRPr="006422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6422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(ปรับลด)</w:t>
            </w:r>
            <w:r w:rsidRPr="006422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422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786EC4" w:rsidRPr="00786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422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422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1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A464EFC" w14:textId="55A2415E" w:rsidR="00D80699" w:rsidRPr="00F32805" w:rsidRDefault="005D20EE" w:rsidP="00D80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304</w:t>
            </w:r>
            <w:r w:rsidR="00953F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378</w:t>
            </w:r>
          </w:p>
        </w:tc>
        <w:tc>
          <w:tcPr>
            <w:tcW w:w="269" w:type="dxa"/>
          </w:tcPr>
          <w:p w14:paraId="0650EEAB" w14:textId="77777777" w:rsidR="00D80699" w:rsidRPr="00642205" w:rsidRDefault="00D80699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19CAD7D" w14:textId="78EBB6AC" w:rsidR="00D80699" w:rsidRPr="00D533B8" w:rsidRDefault="005D20EE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304</w:t>
            </w:r>
            <w:r w:rsidR="00D80699" w:rsidRPr="00F328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373</w:t>
            </w:r>
          </w:p>
        </w:tc>
        <w:tc>
          <w:tcPr>
            <w:tcW w:w="270" w:type="dxa"/>
          </w:tcPr>
          <w:p w14:paraId="22B897C3" w14:textId="77777777" w:rsidR="00D80699" w:rsidRPr="00D533B8" w:rsidRDefault="00D80699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0BE2B8C7" w14:textId="77777777" w:rsidR="00D80699" w:rsidRDefault="00D80699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82C646B" w14:textId="7B6CD5F5" w:rsidR="00953F46" w:rsidRPr="00D533B8" w:rsidRDefault="005D20EE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304</w:t>
            </w:r>
            <w:r w:rsidR="00953F4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378</w:t>
            </w:r>
          </w:p>
        </w:tc>
        <w:tc>
          <w:tcPr>
            <w:tcW w:w="270" w:type="dxa"/>
          </w:tcPr>
          <w:p w14:paraId="0A155D14" w14:textId="77777777" w:rsidR="00D80699" w:rsidRPr="00D533B8" w:rsidRDefault="00D80699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2C687956" w14:textId="77777777" w:rsidR="00D80699" w:rsidRDefault="00D80699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67EA7CA" w14:textId="09F41BBA" w:rsidR="00D80699" w:rsidRPr="00D533B8" w:rsidRDefault="005D20EE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304</w:t>
            </w:r>
            <w:r w:rsidR="00D8069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373</w:t>
            </w:r>
          </w:p>
        </w:tc>
      </w:tr>
      <w:tr w:rsidR="00D80699" w:rsidRPr="00D80699" w14:paraId="7FC0DCB4" w14:textId="77777777" w:rsidTr="00A876FA">
        <w:tc>
          <w:tcPr>
            <w:tcW w:w="4050" w:type="dxa"/>
          </w:tcPr>
          <w:p w14:paraId="681AD014" w14:textId="77777777" w:rsidR="00D80699" w:rsidRPr="00D80699" w:rsidRDefault="00D80699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67AD7D7C" w14:textId="77777777" w:rsidR="00D80699" w:rsidRPr="00D80699" w:rsidRDefault="00D80699" w:rsidP="00D80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9" w:type="dxa"/>
          </w:tcPr>
          <w:p w14:paraId="05B3DF4F" w14:textId="77777777" w:rsidR="00D80699" w:rsidRPr="00D80699" w:rsidRDefault="00D80699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608A8455" w14:textId="77777777" w:rsidR="00D80699" w:rsidRPr="00D80699" w:rsidRDefault="00D80699" w:rsidP="00D80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D039848" w14:textId="77777777" w:rsidR="00D80699" w:rsidRPr="00D80699" w:rsidRDefault="00D80699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DF5CF1B" w14:textId="77777777" w:rsidR="00D80699" w:rsidRPr="00D80699" w:rsidRDefault="00D80699" w:rsidP="00D80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A172D8D" w14:textId="77777777" w:rsidR="00D80699" w:rsidRPr="00D80699" w:rsidRDefault="00D80699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63B65E6" w14:textId="77777777" w:rsidR="00D80699" w:rsidRPr="00D80699" w:rsidRDefault="00D80699" w:rsidP="00D80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80699" w:rsidRPr="00642205" w14:paraId="621061C8" w14:textId="77777777" w:rsidTr="00A876FA">
        <w:tc>
          <w:tcPr>
            <w:tcW w:w="4050" w:type="dxa"/>
          </w:tcPr>
          <w:p w14:paraId="24DFCF6B" w14:textId="77777777" w:rsidR="00D80699" w:rsidRPr="00642205" w:rsidRDefault="00D80699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22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6422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3924F03F" w14:textId="04D90433" w:rsidR="00D80699" w:rsidRPr="00CF0475" w:rsidRDefault="00786EC4" w:rsidP="00D80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953F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786E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69" w:type="dxa"/>
          </w:tcPr>
          <w:p w14:paraId="59217973" w14:textId="77777777" w:rsidR="00D80699" w:rsidRPr="00642205" w:rsidRDefault="00D80699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743D2570" w14:textId="05D50D05" w:rsidR="00D80699" w:rsidRPr="00D533B8" w:rsidRDefault="00786EC4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80699" w:rsidRPr="00CF04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786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68D232C5" w14:textId="77777777" w:rsidR="00D80699" w:rsidRPr="00D533B8" w:rsidRDefault="00D80699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2F29DC9" w14:textId="65B5D8B6" w:rsidR="00D80699" w:rsidRPr="00D533B8" w:rsidRDefault="00786EC4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53F46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109C0948" w14:textId="77777777" w:rsidR="00D80699" w:rsidRPr="00D533B8" w:rsidRDefault="00D80699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D1CB9CA" w14:textId="394906A9" w:rsidR="00D80699" w:rsidRPr="00D533B8" w:rsidRDefault="00786EC4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80699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</w:p>
        </w:tc>
      </w:tr>
      <w:tr w:rsidR="00D80699" w:rsidRPr="00D80699" w14:paraId="1A002EC3" w14:textId="77777777" w:rsidTr="00A876FA">
        <w:tc>
          <w:tcPr>
            <w:tcW w:w="4050" w:type="dxa"/>
          </w:tcPr>
          <w:p w14:paraId="298428F9" w14:textId="77777777" w:rsidR="00D80699" w:rsidRPr="00D80699" w:rsidRDefault="00D80699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4E24A0D6" w14:textId="77777777" w:rsidR="00D80699" w:rsidRPr="00D80699" w:rsidRDefault="00D80699" w:rsidP="00D80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9" w:type="dxa"/>
          </w:tcPr>
          <w:p w14:paraId="6E3B1D69" w14:textId="77777777" w:rsidR="00D80699" w:rsidRPr="00D80699" w:rsidRDefault="00D80699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6CE44605" w14:textId="77777777" w:rsidR="00D80699" w:rsidRPr="00D80699" w:rsidRDefault="00D80699" w:rsidP="00D80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C5F17D8" w14:textId="77777777" w:rsidR="00D80699" w:rsidRPr="00D80699" w:rsidRDefault="00D80699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7226DD8" w14:textId="77777777" w:rsidR="00D80699" w:rsidRPr="00D80699" w:rsidRDefault="00D80699" w:rsidP="00D80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EDCD009" w14:textId="77777777" w:rsidR="00D80699" w:rsidRPr="00D80699" w:rsidRDefault="00D80699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825B792" w14:textId="77777777" w:rsidR="00D80699" w:rsidRPr="00D80699" w:rsidRDefault="00D80699" w:rsidP="00D80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80699" w:rsidRPr="00642205" w14:paraId="60A00E07" w14:textId="77777777" w:rsidTr="00A876FA">
        <w:tc>
          <w:tcPr>
            <w:tcW w:w="4050" w:type="dxa"/>
          </w:tcPr>
          <w:p w14:paraId="140EB6B3" w14:textId="77777777" w:rsidR="00D80699" w:rsidRPr="00642205" w:rsidRDefault="00D80699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22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(ปรับลด) </w:t>
            </w:r>
            <w:r w:rsidRPr="006422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1383ABED" w14:textId="79DEA843" w:rsidR="00D80699" w:rsidRPr="00CF0475" w:rsidRDefault="00786EC4" w:rsidP="00D80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953F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786E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69" w:type="dxa"/>
          </w:tcPr>
          <w:p w14:paraId="3D674DBB" w14:textId="77777777" w:rsidR="00D80699" w:rsidRPr="00642205" w:rsidRDefault="00D80699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3F1DE656" w14:textId="337FDB3E" w:rsidR="00D80699" w:rsidRPr="00D533B8" w:rsidRDefault="00786EC4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343EA" w:rsidRPr="00CF04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786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791A3E31" w14:textId="77777777" w:rsidR="00D80699" w:rsidRPr="00D533B8" w:rsidRDefault="00D80699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ED0CC8B" w14:textId="34F03D65" w:rsidR="00D80699" w:rsidRPr="00D533B8" w:rsidRDefault="00786EC4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53F46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2B43DC52" w14:textId="77777777" w:rsidR="00D80699" w:rsidRPr="00D533B8" w:rsidRDefault="00D80699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567F7F3" w14:textId="00436006" w:rsidR="00D80699" w:rsidRPr="00D533B8" w:rsidRDefault="00786EC4" w:rsidP="00D806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3343EA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</w:p>
        </w:tc>
      </w:tr>
    </w:tbl>
    <w:p w14:paraId="7746F9D5" w14:textId="77777777" w:rsidR="00642205" w:rsidRDefault="00642205" w:rsidP="00714C9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8EB51AB" w14:textId="4B1CD45E" w:rsidR="00DD54C6" w:rsidRDefault="00010418" w:rsidP="00223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3F46">
        <w:rPr>
          <w:rFonts w:asciiTheme="majorBidi" w:hAnsiTheme="majorBidi" w:cstheme="majorBidi" w:hint="cs"/>
          <w:sz w:val="30"/>
          <w:szCs w:val="30"/>
          <w:cs/>
        </w:rPr>
        <w:t xml:space="preserve">ณ </w:t>
      </w:r>
      <w:r w:rsidR="00DD54C6" w:rsidRPr="00953F46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5D20EE" w:rsidRPr="005D20EE">
        <w:rPr>
          <w:rFonts w:asciiTheme="majorBidi" w:hAnsiTheme="majorBidi" w:cstheme="majorBidi"/>
          <w:sz w:val="30"/>
          <w:szCs w:val="30"/>
        </w:rPr>
        <w:t>3</w:t>
      </w:r>
      <w:r w:rsidR="00786EC4" w:rsidRPr="00786EC4">
        <w:rPr>
          <w:rFonts w:asciiTheme="majorBidi" w:hAnsiTheme="majorBidi" w:cstheme="majorBidi"/>
          <w:sz w:val="30"/>
          <w:szCs w:val="30"/>
        </w:rPr>
        <w:t>1</w:t>
      </w:r>
      <w:r w:rsidR="00DD54C6" w:rsidRPr="00953F46">
        <w:rPr>
          <w:rFonts w:asciiTheme="majorBidi" w:hAnsiTheme="majorBidi" w:cstheme="majorBidi"/>
          <w:sz w:val="30"/>
          <w:szCs w:val="30"/>
        </w:rPr>
        <w:t xml:space="preserve"> </w:t>
      </w:r>
      <w:r w:rsidR="00DD54C6" w:rsidRPr="00953F46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DD54C6" w:rsidRPr="00953F46">
        <w:rPr>
          <w:rFonts w:asciiTheme="majorBidi" w:hAnsiTheme="majorBidi" w:cstheme="majorBidi"/>
          <w:sz w:val="30"/>
          <w:szCs w:val="30"/>
        </w:rPr>
        <w:t xml:space="preserve"> </w:t>
      </w:r>
      <w:r w:rsidR="00786EC4" w:rsidRPr="00786EC4">
        <w:rPr>
          <w:rFonts w:asciiTheme="majorBidi" w:hAnsiTheme="majorBidi" w:cstheme="majorBidi"/>
          <w:sz w:val="30"/>
          <w:szCs w:val="30"/>
        </w:rPr>
        <w:t>2</w:t>
      </w:r>
      <w:r w:rsidR="005D20EE" w:rsidRPr="005D20EE">
        <w:rPr>
          <w:rFonts w:asciiTheme="majorBidi" w:hAnsiTheme="majorBidi" w:cstheme="majorBidi"/>
          <w:sz w:val="30"/>
          <w:szCs w:val="30"/>
        </w:rPr>
        <w:t>563</w:t>
      </w:r>
      <w:r w:rsidR="00F32805" w:rsidRPr="00953F46">
        <w:rPr>
          <w:rFonts w:asciiTheme="majorBidi" w:hAnsiTheme="majorBidi" w:cstheme="majorBidi"/>
          <w:sz w:val="30"/>
          <w:szCs w:val="30"/>
        </w:rPr>
        <w:t xml:space="preserve"> </w:t>
      </w:r>
      <w:r w:rsidR="00F32805" w:rsidRPr="00953F46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786EC4" w:rsidRPr="00786EC4">
        <w:rPr>
          <w:rFonts w:asciiTheme="majorBidi" w:hAnsiTheme="majorBidi" w:cstheme="majorBidi"/>
          <w:sz w:val="30"/>
          <w:szCs w:val="30"/>
        </w:rPr>
        <w:t>2</w:t>
      </w:r>
      <w:r w:rsidR="005D20EE" w:rsidRPr="005D20EE">
        <w:rPr>
          <w:rFonts w:asciiTheme="majorBidi" w:hAnsiTheme="majorBidi" w:cstheme="majorBidi"/>
          <w:sz w:val="30"/>
          <w:szCs w:val="30"/>
        </w:rPr>
        <w:t>56</w:t>
      </w:r>
      <w:r w:rsidR="00786EC4" w:rsidRPr="00786EC4">
        <w:rPr>
          <w:rFonts w:asciiTheme="majorBidi" w:hAnsiTheme="majorBidi" w:cstheme="majorBidi"/>
          <w:sz w:val="30"/>
          <w:szCs w:val="30"/>
        </w:rPr>
        <w:t>2</w:t>
      </w:r>
      <w:r w:rsidR="00DD54C6" w:rsidRPr="00953F46">
        <w:rPr>
          <w:rFonts w:asciiTheme="majorBidi" w:hAnsiTheme="majorBidi" w:cstheme="majorBidi"/>
          <w:sz w:val="30"/>
          <w:szCs w:val="30"/>
          <w:cs/>
        </w:rPr>
        <w:t xml:space="preserve"> ผลกระทบจากการออกสิทธิที่จะเลือกซื้อหุ้น</w:t>
      </w:r>
      <w:r w:rsidRPr="00953F46">
        <w:rPr>
          <w:rFonts w:asciiTheme="majorBidi" w:hAnsiTheme="majorBidi" w:cstheme="majorBidi"/>
          <w:sz w:val="30"/>
          <w:szCs w:val="30"/>
          <w:cs/>
        </w:rPr>
        <w:t>ไม่ได้รวมอยู่ในการคำนวณจำนวนหุ้นสามัญถัวเฉลี่ยถ่วงน้ำหนัก (ปรับลด) เนื่องจากตราสารดังกล่าวทำให้ผลกระทบกำไรต่อหุ้นปรับเพิ่ม</w:t>
      </w:r>
    </w:p>
    <w:p w14:paraId="4C6012B2" w14:textId="117F92C8" w:rsidR="00010418" w:rsidRDefault="000104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3B37CFF7" w14:textId="77777777" w:rsidR="003343EA" w:rsidRDefault="003343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1CBA0E1C" w14:textId="31E50D31" w:rsidR="00147715" w:rsidRPr="00F646F5" w:rsidRDefault="005E4B54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F646F5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เงินปันผล</w:t>
      </w:r>
    </w:p>
    <w:p w14:paraId="28BBFAAD" w14:textId="77777777" w:rsidR="00B527EC" w:rsidRDefault="00B527EC" w:rsidP="00B527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E8C82A8" w14:textId="77777777" w:rsidR="00010418" w:rsidRPr="00010418" w:rsidRDefault="00010418" w:rsidP="000104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10418">
        <w:rPr>
          <w:rFonts w:asciiTheme="majorBidi" w:hAnsiTheme="majorBidi" w:cstheme="majorBidi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7F7D4FA1" w14:textId="77777777" w:rsidR="00010418" w:rsidRDefault="00010418" w:rsidP="00B527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2880"/>
        <w:gridCol w:w="1890"/>
        <w:gridCol w:w="1710"/>
        <w:gridCol w:w="1278"/>
        <w:gridCol w:w="236"/>
        <w:gridCol w:w="1294"/>
      </w:tblGrid>
      <w:tr w:rsidR="00010418" w:rsidRPr="001C72CB" w14:paraId="13A54F00" w14:textId="77777777" w:rsidTr="00C02F97">
        <w:tc>
          <w:tcPr>
            <w:tcW w:w="2880" w:type="dxa"/>
            <w:shd w:val="clear" w:color="auto" w:fill="auto"/>
            <w:vAlign w:val="bottom"/>
          </w:tcPr>
          <w:p w14:paraId="0564C336" w14:textId="77777777" w:rsidR="00010418" w:rsidRPr="00432645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5A19B81" w14:textId="77777777" w:rsidR="00010418" w:rsidRPr="00432645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645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3D74FC6" w14:textId="77777777" w:rsidR="00010418" w:rsidRPr="00432645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645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161C2358" w14:textId="77777777" w:rsidR="00010418" w:rsidRPr="00432645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084943A" w14:textId="77777777" w:rsidR="00010418" w:rsidRPr="00432645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shd w:val="clear" w:color="auto" w:fill="auto"/>
          </w:tcPr>
          <w:p w14:paraId="093743D3" w14:textId="77777777" w:rsidR="00010418" w:rsidRPr="00432645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831A575" w14:textId="77777777" w:rsidR="00010418" w:rsidRPr="00432645" w:rsidDel="00D43E7A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010418" w:rsidRPr="001C72CB" w14:paraId="2BF167FA" w14:textId="77777777" w:rsidTr="00C02F97">
        <w:tc>
          <w:tcPr>
            <w:tcW w:w="2880" w:type="dxa"/>
            <w:shd w:val="clear" w:color="auto" w:fill="auto"/>
          </w:tcPr>
          <w:p w14:paraId="47D47024" w14:textId="77777777" w:rsidR="00010418" w:rsidRPr="00432645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3BDEF74F" w14:textId="77777777" w:rsidR="00010418" w:rsidRPr="00432645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73C2708E" w14:textId="77777777" w:rsidR="00010418" w:rsidRPr="00432645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0564F625" w14:textId="77777777" w:rsidR="00010418" w:rsidRPr="00432645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3264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0D4394FA" w14:textId="77777777" w:rsidR="00010418" w:rsidRPr="00432645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74B702C0" w14:textId="77777777" w:rsidR="00010418" w:rsidRPr="00432645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3264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10418" w:rsidRPr="001C72CB" w14:paraId="30B8912F" w14:textId="77777777" w:rsidTr="00010418">
        <w:tc>
          <w:tcPr>
            <w:tcW w:w="2880" w:type="dxa"/>
            <w:shd w:val="clear" w:color="auto" w:fill="auto"/>
          </w:tcPr>
          <w:p w14:paraId="672EAEC5" w14:textId="63BB4A23" w:rsidR="00D80699" w:rsidRPr="00432645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3264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="00786EC4" w:rsidRPr="00786EC4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i/>
                <w:iCs/>
                <w:sz w:val="30"/>
                <w:szCs w:val="30"/>
              </w:rPr>
              <w:t>563</w:t>
            </w:r>
          </w:p>
        </w:tc>
        <w:tc>
          <w:tcPr>
            <w:tcW w:w="1890" w:type="dxa"/>
            <w:shd w:val="clear" w:color="auto" w:fill="auto"/>
          </w:tcPr>
          <w:p w14:paraId="04F3AA50" w14:textId="77777777" w:rsidR="00010418" w:rsidRPr="00B41FFE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12D98460" w14:textId="77777777" w:rsidR="00010418" w:rsidRPr="00B41FFE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3DB80B07" w14:textId="77777777" w:rsidR="00010418" w:rsidRPr="00B41FFE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88BCF34" w14:textId="77777777" w:rsidR="00010418" w:rsidRPr="00B41FFE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698D88F" w14:textId="77777777" w:rsidR="00010418" w:rsidRPr="00B41FFE" w:rsidRDefault="00010418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43EA" w:rsidRPr="001C72CB" w14:paraId="3B3118CE" w14:textId="77777777" w:rsidTr="00010418">
        <w:tc>
          <w:tcPr>
            <w:tcW w:w="2880" w:type="dxa"/>
            <w:shd w:val="clear" w:color="auto" w:fill="auto"/>
          </w:tcPr>
          <w:p w14:paraId="33A68A7F" w14:textId="47375B3A" w:rsidR="003343EA" w:rsidRPr="00432645" w:rsidRDefault="003343EA" w:rsidP="00334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890" w:type="dxa"/>
            <w:shd w:val="clear" w:color="auto" w:fill="auto"/>
          </w:tcPr>
          <w:p w14:paraId="171BFC7C" w14:textId="7210078B" w:rsidR="003343EA" w:rsidRPr="00B41FFE" w:rsidRDefault="00786EC4" w:rsidP="00334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6</w:t>
            </w:r>
            <w:r w:rsidR="003343EA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563</w:t>
            </w:r>
          </w:p>
        </w:tc>
        <w:tc>
          <w:tcPr>
            <w:tcW w:w="1710" w:type="dxa"/>
            <w:shd w:val="clear" w:color="auto" w:fill="auto"/>
          </w:tcPr>
          <w:p w14:paraId="27B1EC6D" w14:textId="1548FD04" w:rsidR="003343EA" w:rsidRPr="00B41FFE" w:rsidRDefault="003343EA" w:rsidP="00334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563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</w:tcPr>
          <w:p w14:paraId="6FC7E118" w14:textId="2B925F68" w:rsidR="003343EA" w:rsidRPr="00B41FFE" w:rsidRDefault="005D20EE" w:rsidP="00334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3343EA" w:rsidRPr="00735D6B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5D20EE">
              <w:rPr>
                <w:rFonts w:ascii="Angsana New" w:hAnsi="Angsana New" w:hint="cs"/>
                <w:b/>
                <w:bCs/>
                <w:sz w:val="30"/>
                <w:szCs w:val="30"/>
              </w:rPr>
              <w:t>83</w:t>
            </w:r>
          </w:p>
        </w:tc>
        <w:tc>
          <w:tcPr>
            <w:tcW w:w="236" w:type="dxa"/>
            <w:shd w:val="clear" w:color="auto" w:fill="auto"/>
          </w:tcPr>
          <w:p w14:paraId="62134B34" w14:textId="77777777" w:rsidR="003343EA" w:rsidRPr="00B41FFE" w:rsidRDefault="003343EA" w:rsidP="00334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14:paraId="193902E7" w14:textId="0D765768" w:rsidR="003343EA" w:rsidRPr="00B41FFE" w:rsidRDefault="00786EC4" w:rsidP="00334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3343EA" w:rsidRPr="00735D6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567</w:t>
            </w:r>
          </w:p>
        </w:tc>
      </w:tr>
      <w:tr w:rsidR="003343EA" w:rsidRPr="004A521C" w14:paraId="32F030ED" w14:textId="77777777" w:rsidTr="00010418">
        <w:tc>
          <w:tcPr>
            <w:tcW w:w="2880" w:type="dxa"/>
            <w:shd w:val="clear" w:color="auto" w:fill="auto"/>
          </w:tcPr>
          <w:p w14:paraId="65917C36" w14:textId="77777777" w:rsidR="003343EA" w:rsidRPr="004A521C" w:rsidRDefault="003343EA" w:rsidP="00334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19571A9B" w14:textId="77777777" w:rsidR="003343EA" w:rsidRPr="004A521C" w:rsidRDefault="003343EA" w:rsidP="00334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3DA470DE" w14:textId="77777777" w:rsidR="003343EA" w:rsidRPr="004A521C" w:rsidRDefault="003343EA" w:rsidP="00334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shd w:val="clear" w:color="auto" w:fill="auto"/>
          </w:tcPr>
          <w:p w14:paraId="688AD634" w14:textId="77777777" w:rsidR="003343EA" w:rsidRPr="004A521C" w:rsidRDefault="003343EA" w:rsidP="00334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14875C3" w14:textId="77777777" w:rsidR="003343EA" w:rsidRPr="004A521C" w:rsidRDefault="003343EA" w:rsidP="00334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43DA90C2" w14:textId="77777777" w:rsidR="003343EA" w:rsidRPr="004A521C" w:rsidRDefault="003343EA" w:rsidP="00334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9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3343EA" w:rsidRPr="001C72CB" w14:paraId="3A7372BD" w14:textId="77777777" w:rsidTr="00010418">
        <w:tc>
          <w:tcPr>
            <w:tcW w:w="2880" w:type="dxa"/>
            <w:shd w:val="clear" w:color="auto" w:fill="auto"/>
          </w:tcPr>
          <w:p w14:paraId="4391D4C1" w14:textId="007D2DEF" w:rsidR="003343EA" w:rsidRPr="00432645" w:rsidRDefault="003343EA" w:rsidP="00334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3264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="00786EC4" w:rsidRPr="00786EC4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i/>
                <w:iCs/>
                <w:sz w:val="30"/>
                <w:szCs w:val="30"/>
              </w:rPr>
              <w:t>56</w:t>
            </w:r>
            <w:r w:rsidR="00786EC4" w:rsidRPr="00786EC4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890" w:type="dxa"/>
            <w:shd w:val="clear" w:color="auto" w:fill="auto"/>
          </w:tcPr>
          <w:p w14:paraId="4C9BD617" w14:textId="77777777" w:rsidR="003343EA" w:rsidRPr="00B41FFE" w:rsidRDefault="003343EA" w:rsidP="00334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1171125D" w14:textId="77777777" w:rsidR="003343EA" w:rsidRPr="00B41FFE" w:rsidRDefault="003343EA" w:rsidP="00334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39DA43BD" w14:textId="77777777" w:rsidR="003343EA" w:rsidRPr="00B41FFE" w:rsidRDefault="003343EA" w:rsidP="00334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5658E38" w14:textId="77777777" w:rsidR="003343EA" w:rsidRPr="00B41FFE" w:rsidRDefault="003343EA" w:rsidP="00334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40DA4AE" w14:textId="77777777" w:rsidR="003343EA" w:rsidRPr="00B41FFE" w:rsidRDefault="003343EA" w:rsidP="00334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43EA" w:rsidRPr="001C72CB" w14:paraId="724C70E5" w14:textId="77777777" w:rsidTr="00010418">
        <w:tc>
          <w:tcPr>
            <w:tcW w:w="2880" w:type="dxa"/>
            <w:shd w:val="clear" w:color="auto" w:fill="auto"/>
          </w:tcPr>
          <w:p w14:paraId="7A059A18" w14:textId="77777777" w:rsidR="003343EA" w:rsidRPr="00432645" w:rsidRDefault="003343EA" w:rsidP="00334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90" w:type="dxa"/>
            <w:shd w:val="clear" w:color="auto" w:fill="auto"/>
          </w:tcPr>
          <w:p w14:paraId="43F577F7" w14:textId="2C123FD8" w:rsidR="003343EA" w:rsidRPr="00B41FFE" w:rsidRDefault="00786EC4" w:rsidP="00334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8</w:t>
            </w:r>
            <w:r w:rsidR="003343EA" w:rsidRPr="00B41F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343EA" w:rsidRPr="00B41FFE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="003343EA" w:rsidRPr="00B41FF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56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710" w:type="dxa"/>
            <w:shd w:val="clear" w:color="auto" w:fill="auto"/>
          </w:tcPr>
          <w:p w14:paraId="3B081247" w14:textId="191ABE4D" w:rsidR="003343EA" w:rsidRPr="00B41FFE" w:rsidRDefault="003343EA" w:rsidP="00334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1FFE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B41FF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56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</w:tcPr>
          <w:p w14:paraId="3FB1F593" w14:textId="4EE98A26" w:rsidR="003343EA" w:rsidRPr="003343EA" w:rsidRDefault="005D20EE" w:rsidP="00334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3343EA" w:rsidRPr="003343EA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236" w:type="dxa"/>
            <w:shd w:val="clear" w:color="auto" w:fill="auto"/>
          </w:tcPr>
          <w:p w14:paraId="2926E2B1" w14:textId="77777777" w:rsidR="003343EA" w:rsidRPr="003343EA" w:rsidRDefault="003343EA" w:rsidP="00334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14:paraId="53D3756B" w14:textId="77391AC3" w:rsidR="003343EA" w:rsidRPr="003343EA" w:rsidRDefault="00786EC4" w:rsidP="00334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  <w:r w:rsidR="003343EA" w:rsidRPr="003343E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830</w:t>
            </w:r>
          </w:p>
        </w:tc>
      </w:tr>
    </w:tbl>
    <w:p w14:paraId="7993F806" w14:textId="77777777" w:rsidR="00010418" w:rsidRPr="00D533B8" w:rsidRDefault="00010418" w:rsidP="00B527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3C9F01AE" w14:textId="77777777" w:rsidR="00760FB7" w:rsidRPr="00F646F5" w:rsidRDefault="005B3B34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F646F5">
        <w:rPr>
          <w:rFonts w:ascii="Angsana New" w:hAnsi="Angsana New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7D201647" w14:textId="77777777" w:rsidR="00C64BBD" w:rsidRDefault="00C64BBD" w:rsidP="00C64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D082675" w14:textId="561A7B32" w:rsidR="00C64BBD" w:rsidRPr="00C64BBD" w:rsidRDefault="00C64BBD" w:rsidP="00C64BBD">
      <w:pPr>
        <w:pStyle w:val="Heading2"/>
        <w:tabs>
          <w:tab w:val="clear" w:pos="454"/>
          <w:tab w:val="left" w:pos="540"/>
        </w:tabs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64BBD">
        <w:rPr>
          <w:rFonts w:asciiTheme="majorBidi" w:hAnsiTheme="majorBidi" w:cstheme="majorBidi" w:hint="cs"/>
          <w:i/>
          <w:iCs/>
          <w:sz w:val="30"/>
          <w:szCs w:val="30"/>
          <w:cs/>
        </w:rPr>
        <w:t>(ก)</w:t>
      </w:r>
      <w:r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ab/>
      </w:r>
      <w:r w:rsidRPr="00C64BBD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CB85402" w14:textId="77777777" w:rsidR="00C64BBD" w:rsidRPr="00C64BBD" w:rsidRDefault="00C64BBD" w:rsidP="00C64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744A62" w14:textId="77777777" w:rsidR="00C64BBD" w:rsidRDefault="00C64BBD" w:rsidP="00C64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64BBD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</w:t>
      </w:r>
      <w:r w:rsidRPr="00420E03">
        <w:rPr>
          <w:rFonts w:asciiTheme="majorBidi" w:hAnsiTheme="majorBidi" w:cstheme="majorBidi"/>
          <w:sz w:val="30"/>
          <w:szCs w:val="30"/>
          <w:cs/>
        </w:rPr>
        <w:t>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</w:t>
      </w:r>
      <w:r w:rsidRPr="00C64BBD">
        <w:rPr>
          <w:rFonts w:asciiTheme="majorBidi" w:hAnsiTheme="majorBidi" w:cstheme="majorBidi"/>
          <w:sz w:val="30"/>
          <w:szCs w:val="30"/>
          <w:cs/>
        </w:rPr>
        <w:t>มูลค่าตามบัญชีใกล้เคียงกับมูลค่ายุติธรรมอย่างสมเหตุสมผล</w:t>
      </w:r>
    </w:p>
    <w:p w14:paraId="5DA76AC9" w14:textId="77777777" w:rsidR="00EE1D0B" w:rsidRDefault="00EE1D0B" w:rsidP="00C64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AF2929" w14:textId="77777777" w:rsidR="00EE1D0B" w:rsidRDefault="00EE1D0B" w:rsidP="00C64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  <w:sectPr w:rsidR="00EE1D0B" w:rsidSect="000F79BD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4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810"/>
        <w:gridCol w:w="1350"/>
        <w:gridCol w:w="236"/>
        <w:gridCol w:w="1294"/>
        <w:gridCol w:w="236"/>
        <w:gridCol w:w="1204"/>
        <w:gridCol w:w="236"/>
        <w:gridCol w:w="1204"/>
        <w:gridCol w:w="236"/>
        <w:gridCol w:w="1204"/>
        <w:gridCol w:w="236"/>
        <w:gridCol w:w="1114"/>
        <w:gridCol w:w="236"/>
        <w:gridCol w:w="1204"/>
      </w:tblGrid>
      <w:tr w:rsidR="00EE1D0B" w:rsidRPr="00732EAA" w14:paraId="3CBA947D" w14:textId="77777777" w:rsidTr="00ED3EBD">
        <w:trPr>
          <w:trHeight w:val="261"/>
        </w:trPr>
        <w:tc>
          <w:tcPr>
            <w:tcW w:w="3960" w:type="dxa"/>
            <w:shd w:val="clear" w:color="auto" w:fill="auto"/>
            <w:vAlign w:val="bottom"/>
          </w:tcPr>
          <w:p w14:paraId="3BBAD9B0" w14:textId="77777777" w:rsidR="00EE1D0B" w:rsidRPr="00732EAA" w:rsidRDefault="00EE1D0B" w:rsidP="00ED3EB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810" w:type="dxa"/>
            <w:vAlign w:val="bottom"/>
          </w:tcPr>
          <w:p w14:paraId="0A3E0231" w14:textId="77777777" w:rsidR="00EE1D0B" w:rsidRPr="00732EAA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9990" w:type="dxa"/>
            <w:gridSpan w:val="13"/>
            <w:vAlign w:val="bottom"/>
          </w:tcPr>
          <w:p w14:paraId="07E6CFB2" w14:textId="77777777" w:rsidR="00EE1D0B" w:rsidRPr="005C49EF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EE1D0B" w:rsidRPr="00732EAA" w14:paraId="5751DD31" w14:textId="77777777" w:rsidTr="00ED3EBD">
        <w:trPr>
          <w:trHeight w:val="261"/>
        </w:trPr>
        <w:tc>
          <w:tcPr>
            <w:tcW w:w="3960" w:type="dxa"/>
            <w:shd w:val="clear" w:color="auto" w:fill="auto"/>
            <w:vAlign w:val="bottom"/>
          </w:tcPr>
          <w:p w14:paraId="5CDF5B6C" w14:textId="77777777" w:rsidR="00EE1D0B" w:rsidRPr="00732EAA" w:rsidRDefault="00EE1D0B" w:rsidP="00ED3EB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810" w:type="dxa"/>
            <w:vAlign w:val="bottom"/>
          </w:tcPr>
          <w:p w14:paraId="7FC31A2B" w14:textId="77777777" w:rsidR="00EE1D0B" w:rsidRPr="00732EAA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7ACFDEF3" w14:textId="77777777" w:rsidR="00EE1D0B" w:rsidRPr="005C49EF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13A90FE2" w14:textId="77777777" w:rsidR="00EE1D0B" w:rsidRPr="005C49EF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434" w:type="dxa"/>
            <w:gridSpan w:val="7"/>
            <w:vAlign w:val="bottom"/>
          </w:tcPr>
          <w:p w14:paraId="57D31177" w14:textId="77777777" w:rsidR="00EE1D0B" w:rsidRPr="005C49EF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E1D0B" w:rsidRPr="00732EAA" w14:paraId="63F84D4D" w14:textId="77777777" w:rsidTr="00ED3EBD">
        <w:trPr>
          <w:trHeight w:val="261"/>
        </w:trPr>
        <w:tc>
          <w:tcPr>
            <w:tcW w:w="3960" w:type="dxa"/>
            <w:shd w:val="clear" w:color="auto" w:fill="auto"/>
            <w:vAlign w:val="bottom"/>
          </w:tcPr>
          <w:p w14:paraId="7A9F8E45" w14:textId="3F54AE1E" w:rsidR="00EE1D0B" w:rsidRPr="005C49EF" w:rsidRDefault="00EE1D0B" w:rsidP="00ED3EB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D20EE" w:rsidRPr="005D20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786EC4" w:rsidRPr="00786EC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1</w:t>
            </w: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86EC4" w:rsidRPr="00786E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  <w:r w:rsidR="005D20EE" w:rsidRPr="005D20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563</w:t>
            </w:r>
          </w:p>
        </w:tc>
        <w:tc>
          <w:tcPr>
            <w:tcW w:w="810" w:type="dxa"/>
            <w:vAlign w:val="bottom"/>
          </w:tcPr>
          <w:p w14:paraId="5621D55E" w14:textId="77777777" w:rsidR="00EE1D0B" w:rsidRPr="00DD5D04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DD5D0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350" w:type="dxa"/>
            <w:vAlign w:val="bottom"/>
          </w:tcPr>
          <w:p w14:paraId="6B034AFE" w14:textId="77777777" w:rsidR="00EE1D0B" w:rsidRPr="00DD5D04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114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D5D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Pr="00DD5D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7860D5ED" w14:textId="77777777" w:rsidR="00EE1D0B" w:rsidRPr="005C49EF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5FBD56B" w14:textId="77777777" w:rsidR="00EE1D0B" w:rsidRPr="005C49EF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D5D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372824" w14:textId="77777777" w:rsidR="00EE1D0B" w:rsidRPr="005C49EF" w:rsidRDefault="00EE1D0B" w:rsidP="00ED3EBD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40B9E61" w14:textId="77777777" w:rsidR="00EE1D0B" w:rsidRPr="005C49EF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7CC7DD01" w14:textId="77777777" w:rsidR="00EE1D0B" w:rsidRPr="005C49EF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1A76739D" w14:textId="6993C0A5" w:rsidR="00EE1D0B" w:rsidRPr="005C49EF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5C49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4D3E1870" w14:textId="77777777" w:rsidR="00EE1D0B" w:rsidRPr="005C49EF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623C68B0" w14:textId="579F844B" w:rsidR="00EE1D0B" w:rsidRPr="005C49EF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5C49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42890646" w14:textId="77777777" w:rsidR="00EE1D0B" w:rsidRPr="005C49EF" w:rsidRDefault="00EE1D0B" w:rsidP="00ED3EBD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1DC27935" w14:textId="3574122D" w:rsidR="00EE1D0B" w:rsidRPr="005C49EF" w:rsidRDefault="00EE1D0B" w:rsidP="00ED3EBD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5C49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48B0AE8F" w14:textId="77777777" w:rsidR="00EE1D0B" w:rsidRPr="005C49EF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D2588A7" w14:textId="77777777" w:rsidR="00EE1D0B" w:rsidRPr="005C49EF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E1D0B" w:rsidRPr="00732EAA" w14:paraId="4CA9A672" w14:textId="77777777" w:rsidTr="00ED3EBD">
        <w:trPr>
          <w:trHeight w:val="261"/>
        </w:trPr>
        <w:tc>
          <w:tcPr>
            <w:tcW w:w="3960" w:type="dxa"/>
            <w:shd w:val="clear" w:color="auto" w:fill="auto"/>
            <w:vAlign w:val="bottom"/>
          </w:tcPr>
          <w:p w14:paraId="47BA6C9F" w14:textId="77777777" w:rsidR="00EE1D0B" w:rsidRPr="005C49EF" w:rsidRDefault="00EE1D0B" w:rsidP="00ED3EB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55E5EDF2" w14:textId="77777777" w:rsidR="00EE1D0B" w:rsidRPr="005C49EF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90" w:type="dxa"/>
            <w:gridSpan w:val="13"/>
            <w:vAlign w:val="bottom"/>
          </w:tcPr>
          <w:p w14:paraId="70E6431D" w14:textId="77777777" w:rsidR="00EE1D0B" w:rsidRPr="005C49EF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5C49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E1D0B" w:rsidRPr="00732EAA" w14:paraId="1019673B" w14:textId="77777777" w:rsidTr="00ED3EBD">
        <w:trPr>
          <w:trHeight w:val="261"/>
        </w:trPr>
        <w:tc>
          <w:tcPr>
            <w:tcW w:w="3960" w:type="dxa"/>
            <w:shd w:val="clear" w:color="auto" w:fill="auto"/>
          </w:tcPr>
          <w:p w14:paraId="23634772" w14:textId="77777777" w:rsidR="00EE1D0B" w:rsidRPr="005C49EF" w:rsidRDefault="00EE1D0B" w:rsidP="00ED3EB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32B8A6B3" w14:textId="77777777" w:rsidR="00EE1D0B" w:rsidRPr="00732EAA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70DFE309" w14:textId="77777777" w:rsidR="00EE1D0B" w:rsidRPr="00732EAA" w:rsidRDefault="00EE1D0B" w:rsidP="00ED3EB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815D172" w14:textId="77777777" w:rsidR="00EE1D0B" w:rsidRPr="00732EAA" w:rsidRDefault="00EE1D0B" w:rsidP="00ED3E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5810E1F2" w14:textId="77777777" w:rsidR="00EE1D0B" w:rsidRPr="00732EAA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1AB8F175" w14:textId="77777777" w:rsidR="00EE1D0B" w:rsidRPr="00732EAA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4413E899" w14:textId="77777777" w:rsidR="00EE1D0B" w:rsidRPr="00732EAA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4ACF2048" w14:textId="77777777" w:rsidR="00EE1D0B" w:rsidRPr="00732EAA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071636D0" w14:textId="77777777" w:rsidR="00EE1D0B" w:rsidRPr="00732EAA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A417611" w14:textId="77777777" w:rsidR="00EE1D0B" w:rsidRPr="00732EAA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3C5B6655" w14:textId="77777777" w:rsidR="00EE1D0B" w:rsidRPr="00732EAA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971A3F9" w14:textId="77777777" w:rsidR="00EE1D0B" w:rsidRPr="00732EAA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37AC39CF" w14:textId="77777777" w:rsidR="00EE1D0B" w:rsidRPr="00732EAA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6532966F" w14:textId="77777777" w:rsidR="00EE1D0B" w:rsidRPr="00732EAA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60C2112A" w14:textId="77777777" w:rsidR="00EE1D0B" w:rsidRPr="00732EAA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EE1D0B" w:rsidRPr="00732EAA" w14:paraId="4CEE9E00" w14:textId="77777777" w:rsidTr="00ED3EBD">
        <w:trPr>
          <w:trHeight w:val="261"/>
        </w:trPr>
        <w:tc>
          <w:tcPr>
            <w:tcW w:w="3960" w:type="dxa"/>
            <w:shd w:val="clear" w:color="auto" w:fill="auto"/>
          </w:tcPr>
          <w:p w14:paraId="3999F649" w14:textId="77777777" w:rsidR="00EE1D0B" w:rsidRPr="005C49EF" w:rsidRDefault="00EE1D0B" w:rsidP="00ED3EBD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628A1CAB" w14:textId="77777777" w:rsidR="00EE1D0B" w:rsidRPr="00732EAA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677AB744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D5A22A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3BB05C4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8D9083E" w14:textId="77777777" w:rsidR="00EE1D0B" w:rsidRPr="005C49EF" w:rsidRDefault="00EE1D0B" w:rsidP="00ED3E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91E1CC6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42A149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E3240B1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E8919B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D26AFD6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349E5A" w14:textId="77777777" w:rsidR="00EE1D0B" w:rsidRPr="005C49EF" w:rsidRDefault="00EE1D0B" w:rsidP="00ED3E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DABB50B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4D3261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F925C60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1D0B" w:rsidRPr="00732EAA" w14:paraId="178CAB44" w14:textId="77777777" w:rsidTr="00ED3EBD">
        <w:trPr>
          <w:trHeight w:val="261"/>
        </w:trPr>
        <w:tc>
          <w:tcPr>
            <w:tcW w:w="3960" w:type="dxa"/>
            <w:shd w:val="clear" w:color="auto" w:fill="auto"/>
          </w:tcPr>
          <w:p w14:paraId="793038A5" w14:textId="1A007614" w:rsidR="00EE1D0B" w:rsidRPr="005C49EF" w:rsidRDefault="00EE1D0B" w:rsidP="00ED3EBD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810" w:type="dxa"/>
          </w:tcPr>
          <w:p w14:paraId="49F9F931" w14:textId="77777777" w:rsidR="00EE1D0B" w:rsidRPr="00732EAA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15D9B255" w14:textId="67921A5D" w:rsidR="00EE1D0B" w:rsidRPr="00953F46" w:rsidRDefault="00786EC4" w:rsidP="00ED3EB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EC4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EE1D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786E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EE1D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86E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786E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5B9B1F13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903FE95" w14:textId="77777777" w:rsidR="00EE1D0B" w:rsidRPr="00CF4B72" w:rsidRDefault="00EE1D0B" w:rsidP="00ED3EB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4A7C6F" w14:textId="77777777" w:rsidR="00EE1D0B" w:rsidRPr="005C49EF" w:rsidRDefault="00EE1D0B" w:rsidP="00ED3E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9949428" w14:textId="03A3CF08" w:rsidR="00EE1D0B" w:rsidRPr="005C49EF" w:rsidRDefault="00786EC4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86EC4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EE1D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786E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EE1D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86E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786E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7404703C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952A65B" w14:textId="77777777" w:rsidR="00EE1D0B" w:rsidRPr="00953F46" w:rsidRDefault="00EE1D0B" w:rsidP="00ED3EB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3F4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2C4D4F1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429D9E5" w14:textId="3CF8C80C" w:rsidR="00EE1D0B" w:rsidRPr="00584863" w:rsidRDefault="00786EC4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EC4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EE1D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786E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EE1D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86E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786E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049916D0" w14:textId="77777777" w:rsidR="00EE1D0B" w:rsidRPr="005C49EF" w:rsidRDefault="00EE1D0B" w:rsidP="00ED3E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00CDD58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53F4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89419CB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4AE234A" w14:textId="6004C0D1" w:rsidR="00EE1D0B" w:rsidRPr="005C49EF" w:rsidRDefault="00786EC4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86EC4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EE1D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786E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EE1D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86E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786E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EE1D0B" w:rsidRPr="00732EAA" w14:paraId="43A8858D" w14:textId="77777777" w:rsidTr="00ED3EBD">
        <w:trPr>
          <w:trHeight w:val="261"/>
        </w:trPr>
        <w:tc>
          <w:tcPr>
            <w:tcW w:w="3960" w:type="dxa"/>
            <w:shd w:val="clear" w:color="auto" w:fill="auto"/>
          </w:tcPr>
          <w:p w14:paraId="0A9307C1" w14:textId="77777777" w:rsidR="00EE1D0B" w:rsidRPr="005C49EF" w:rsidRDefault="00EE1D0B" w:rsidP="00ED3EBD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6" w:name="_Hlk54099981"/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810" w:type="dxa"/>
          </w:tcPr>
          <w:p w14:paraId="459D257E" w14:textId="77777777" w:rsidR="00EE1D0B" w:rsidRPr="00732EAA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38B43D52" w14:textId="101D4101" w:rsidR="00EE1D0B" w:rsidRDefault="005D20EE" w:rsidP="00ED3EB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EE1D0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D2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536</w:t>
            </w:r>
          </w:p>
        </w:tc>
        <w:tc>
          <w:tcPr>
            <w:tcW w:w="236" w:type="dxa"/>
          </w:tcPr>
          <w:p w14:paraId="75A157DD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9B4BAC3" w14:textId="77777777" w:rsidR="00EE1D0B" w:rsidRPr="00CF4B72" w:rsidRDefault="00EE1D0B" w:rsidP="00ED3EB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56D9FE2" w14:textId="77777777" w:rsidR="00EE1D0B" w:rsidRPr="005C49EF" w:rsidRDefault="00EE1D0B" w:rsidP="00ED3E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99B8129" w14:textId="16A100AB" w:rsidR="00EE1D0B" w:rsidRPr="005C49EF" w:rsidRDefault="005D20EE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EE1D0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D2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536</w:t>
            </w:r>
          </w:p>
        </w:tc>
        <w:tc>
          <w:tcPr>
            <w:tcW w:w="236" w:type="dxa"/>
          </w:tcPr>
          <w:p w14:paraId="6DB6D67C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A4F5606" w14:textId="77777777" w:rsidR="00EE1D0B" w:rsidRPr="00953F46" w:rsidRDefault="00EE1D0B" w:rsidP="00ED3EB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3F4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0A3EB22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B807814" w14:textId="4A40C0F4" w:rsidR="00EE1D0B" w:rsidRPr="005C49EF" w:rsidRDefault="005D20EE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EE1D0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D2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536</w:t>
            </w:r>
          </w:p>
        </w:tc>
        <w:tc>
          <w:tcPr>
            <w:tcW w:w="236" w:type="dxa"/>
          </w:tcPr>
          <w:p w14:paraId="6A8B7380" w14:textId="77777777" w:rsidR="00EE1D0B" w:rsidRPr="005C49EF" w:rsidRDefault="00EE1D0B" w:rsidP="00ED3E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2DAE659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53F4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2C38694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20E8F9E" w14:textId="2A013DE7" w:rsidR="00EE1D0B" w:rsidRPr="005C49EF" w:rsidRDefault="005D20EE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EE1D0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D2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536</w:t>
            </w:r>
          </w:p>
        </w:tc>
      </w:tr>
      <w:bookmarkEnd w:id="6"/>
      <w:tr w:rsidR="00EE1D0B" w:rsidRPr="00732EAA" w14:paraId="4909AB9C" w14:textId="77777777" w:rsidTr="00ED3EBD">
        <w:trPr>
          <w:trHeight w:val="261"/>
        </w:trPr>
        <w:tc>
          <w:tcPr>
            <w:tcW w:w="3960" w:type="dxa"/>
            <w:shd w:val="clear" w:color="auto" w:fill="auto"/>
          </w:tcPr>
          <w:p w14:paraId="3318544E" w14:textId="77777777" w:rsidR="00EE1D0B" w:rsidRPr="005C49EF" w:rsidRDefault="00EE1D0B" w:rsidP="00ED3EBD">
            <w:pPr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810" w:type="dxa"/>
          </w:tcPr>
          <w:p w14:paraId="47670542" w14:textId="77777777" w:rsidR="00EE1D0B" w:rsidRPr="00732EAA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6419569" w14:textId="07721E45" w:rsidR="00EE1D0B" w:rsidRPr="00CF4B72" w:rsidRDefault="00786EC4" w:rsidP="00ED3EB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EE1D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Pr="00786E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EE1D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638</w:t>
            </w:r>
          </w:p>
        </w:tc>
        <w:tc>
          <w:tcPr>
            <w:tcW w:w="236" w:type="dxa"/>
          </w:tcPr>
          <w:p w14:paraId="2D0DAE38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E1625B" w14:textId="77777777" w:rsidR="00EE1D0B" w:rsidRPr="00CF4B72" w:rsidRDefault="00EE1D0B" w:rsidP="00ED3EB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86DF86" w14:textId="77777777" w:rsidR="00EE1D0B" w:rsidRPr="005C49EF" w:rsidRDefault="00EE1D0B" w:rsidP="00ED3E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3A06CE" w14:textId="2941FC8C" w:rsidR="00EE1D0B" w:rsidRPr="005C49EF" w:rsidRDefault="00786EC4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EE1D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Pr="00786E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EE1D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638</w:t>
            </w:r>
          </w:p>
        </w:tc>
        <w:tc>
          <w:tcPr>
            <w:tcW w:w="236" w:type="dxa"/>
          </w:tcPr>
          <w:p w14:paraId="6323B3B9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BB2A475" w14:textId="77777777" w:rsidR="00EE1D0B" w:rsidRPr="00584863" w:rsidRDefault="00EE1D0B" w:rsidP="00ED3EB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F5C1E0E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BF9DB2C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5A09E4" w14:textId="77777777" w:rsidR="00EE1D0B" w:rsidRPr="005C49EF" w:rsidRDefault="00EE1D0B" w:rsidP="00ED3E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83A40AD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D00650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08F0042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1D0B" w:rsidRPr="00DD5D04" w14:paraId="67B4E165" w14:textId="77777777" w:rsidTr="00ED3EBD">
        <w:trPr>
          <w:trHeight w:val="261"/>
        </w:trPr>
        <w:tc>
          <w:tcPr>
            <w:tcW w:w="3960" w:type="dxa"/>
            <w:shd w:val="clear" w:color="auto" w:fill="auto"/>
          </w:tcPr>
          <w:p w14:paraId="13094C07" w14:textId="77777777" w:rsidR="00EE1D0B" w:rsidRPr="00DD5D04" w:rsidRDefault="00EE1D0B" w:rsidP="00ED3EB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66B65F8A" w14:textId="77777777" w:rsidR="00EE1D0B" w:rsidRPr="00DD5D04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D7C1768" w14:textId="77777777" w:rsidR="00EE1D0B" w:rsidRPr="00DD5D04" w:rsidRDefault="00EE1D0B" w:rsidP="00ED3EB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9AEEAA" w14:textId="77777777" w:rsidR="00EE1D0B" w:rsidRPr="00DD5D04" w:rsidRDefault="00EE1D0B" w:rsidP="00ED3E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7EC2A939" w14:textId="77777777" w:rsidR="00EE1D0B" w:rsidRPr="00DD5D04" w:rsidRDefault="00EE1D0B" w:rsidP="00ED3EB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CE2FC20" w14:textId="77777777" w:rsidR="00EE1D0B" w:rsidRPr="00DD5D04" w:rsidRDefault="00EE1D0B" w:rsidP="00ED3E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7AEF1A62" w14:textId="77777777" w:rsidR="00EE1D0B" w:rsidRPr="00DD5D04" w:rsidRDefault="00EE1D0B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D41BBC" w14:textId="77777777" w:rsidR="00EE1D0B" w:rsidRPr="00DD5D04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138D823" w14:textId="77777777" w:rsidR="00EE1D0B" w:rsidRPr="00DD5D04" w:rsidRDefault="00EE1D0B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C86C36" w14:textId="77777777" w:rsidR="00EE1D0B" w:rsidRPr="00DD5D04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FEC47FC" w14:textId="77777777" w:rsidR="00EE1D0B" w:rsidRPr="00DD5D04" w:rsidRDefault="00EE1D0B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925103" w14:textId="77777777" w:rsidR="00EE1D0B" w:rsidRPr="00DD5D04" w:rsidRDefault="00EE1D0B" w:rsidP="00ED3E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63A97FD" w14:textId="77777777" w:rsidR="00EE1D0B" w:rsidRPr="00DD5D04" w:rsidRDefault="00EE1D0B" w:rsidP="00ED3EBD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E58BB8" w14:textId="77777777" w:rsidR="00EE1D0B" w:rsidRPr="00DD5D04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512DDE45" w14:textId="77777777" w:rsidR="00EE1D0B" w:rsidRPr="00DD5D04" w:rsidRDefault="00EE1D0B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1D0B" w:rsidRPr="00732EAA" w14:paraId="34024DD6" w14:textId="77777777" w:rsidTr="00ED3EBD">
        <w:trPr>
          <w:trHeight w:val="261"/>
        </w:trPr>
        <w:tc>
          <w:tcPr>
            <w:tcW w:w="3960" w:type="dxa"/>
            <w:shd w:val="clear" w:color="auto" w:fill="auto"/>
          </w:tcPr>
          <w:p w14:paraId="2137C1DA" w14:textId="77777777" w:rsidR="00EE1D0B" w:rsidRPr="005C49EF" w:rsidRDefault="00EE1D0B" w:rsidP="00ED3EB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731479B8" w14:textId="77777777" w:rsidR="00EE1D0B" w:rsidRPr="00732EAA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738E8A84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64E1C4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F35E0C3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0FC7A66" w14:textId="77777777" w:rsidR="00EE1D0B" w:rsidRPr="005C49EF" w:rsidRDefault="00EE1D0B" w:rsidP="00ED3E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0F06190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DBA83A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5D1ADE2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0897C3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CB2D374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66EB26" w14:textId="77777777" w:rsidR="00EE1D0B" w:rsidRPr="005C49EF" w:rsidRDefault="00EE1D0B" w:rsidP="00ED3E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E57DAC3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702907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8E2E89A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1D0B" w:rsidRPr="00732EAA" w14:paraId="21AF25E5" w14:textId="77777777" w:rsidTr="00ED3EBD">
        <w:trPr>
          <w:trHeight w:val="452"/>
        </w:trPr>
        <w:tc>
          <w:tcPr>
            <w:tcW w:w="3960" w:type="dxa"/>
            <w:shd w:val="clear" w:color="auto" w:fill="auto"/>
          </w:tcPr>
          <w:p w14:paraId="5770E82D" w14:textId="77777777" w:rsidR="00EE1D0B" w:rsidRPr="005C49EF" w:rsidRDefault="00EE1D0B" w:rsidP="00ED3EBD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810" w:type="dxa"/>
          </w:tcPr>
          <w:p w14:paraId="2187F398" w14:textId="77777777" w:rsidR="00EE1D0B" w:rsidRPr="00732EAA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7798E19C" w14:textId="77777777" w:rsidR="00EE1D0B" w:rsidRPr="0017599D" w:rsidRDefault="00EE1D0B" w:rsidP="00ED3EB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F14243E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2BF410F" w14:textId="41ADA195" w:rsidR="00EE1D0B" w:rsidRPr="0017599D" w:rsidRDefault="00EE1D0B" w:rsidP="00ED3EB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E2F8A74" w14:textId="77777777" w:rsidR="00EE1D0B" w:rsidRPr="005C49EF" w:rsidRDefault="00EE1D0B" w:rsidP="00ED3E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0DF7238" w14:textId="1244A1D6" w:rsidR="00EE1D0B" w:rsidRPr="005C49EF" w:rsidRDefault="00EE1D0B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172D6BF1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492CCBA" w14:textId="77777777" w:rsidR="00EE1D0B" w:rsidRPr="00CF4B72" w:rsidRDefault="00EE1D0B" w:rsidP="00ED3EB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EC4C82F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E4095AD" w14:textId="4019FE3E" w:rsidR="00EE1D0B" w:rsidRPr="005C49EF" w:rsidRDefault="00EE1D0B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3EBB0F8D" w14:textId="77777777" w:rsidR="00EE1D0B" w:rsidRPr="005C49EF" w:rsidRDefault="00EE1D0B" w:rsidP="00ED3E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95057E2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A4853C5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3C257CE" w14:textId="414CD064" w:rsidR="00EE1D0B" w:rsidRPr="005C49EF" w:rsidRDefault="00EE1D0B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EE1D0B" w:rsidRPr="00732EAA" w14:paraId="3D08CB0F" w14:textId="77777777" w:rsidTr="00ED3EBD">
        <w:trPr>
          <w:trHeight w:val="261"/>
        </w:trPr>
        <w:tc>
          <w:tcPr>
            <w:tcW w:w="3960" w:type="dxa"/>
            <w:shd w:val="clear" w:color="auto" w:fill="auto"/>
          </w:tcPr>
          <w:p w14:paraId="574D9489" w14:textId="77777777" w:rsidR="00EE1D0B" w:rsidRPr="005C49EF" w:rsidRDefault="00EE1D0B" w:rsidP="00ED3EBD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เงินกู้ยืมจากกิจการที่เกี่ยวข้องกัน</w:t>
            </w:r>
          </w:p>
        </w:tc>
        <w:tc>
          <w:tcPr>
            <w:tcW w:w="810" w:type="dxa"/>
          </w:tcPr>
          <w:p w14:paraId="56483D82" w14:textId="02FEEB22" w:rsidR="00EE1D0B" w:rsidRPr="00732EAA" w:rsidRDefault="005D20EE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  <w:r w:rsidRPr="005D20EE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350" w:type="dxa"/>
          </w:tcPr>
          <w:p w14:paraId="2C6C9A17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5D60337A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EA3C854" w14:textId="5C7680F2" w:rsidR="00EE1D0B" w:rsidRPr="005C49EF" w:rsidRDefault="00EE1D0B" w:rsidP="00ED3EB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C4925C3" w14:textId="77777777" w:rsidR="00EE1D0B" w:rsidRPr="005C49EF" w:rsidRDefault="00EE1D0B" w:rsidP="00ED3E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D3AB595" w14:textId="5E46AAD9" w:rsidR="00EE1D0B" w:rsidRPr="005C49EF" w:rsidRDefault="00EE1D0B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054E5D3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401C18C" w14:textId="77777777" w:rsidR="00EE1D0B" w:rsidRPr="00CF4B72" w:rsidRDefault="00EE1D0B" w:rsidP="00ED3EB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26ACEEE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6916DB4" w14:textId="4216C42B" w:rsidR="00EE1D0B" w:rsidRPr="005C49EF" w:rsidRDefault="00EE1D0B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42A8C25" w14:textId="77777777" w:rsidR="00EE1D0B" w:rsidRPr="005C49EF" w:rsidRDefault="00EE1D0B" w:rsidP="00ED3E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F4F6E04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53C4B9F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52DE722" w14:textId="3BB73079" w:rsidR="00EE1D0B" w:rsidRPr="005C49EF" w:rsidRDefault="00EE1D0B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38A37816" w14:textId="77777777" w:rsidR="00EE1D0B" w:rsidRDefault="00EE1D0B" w:rsidP="00C64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810"/>
        <w:gridCol w:w="1350"/>
        <w:gridCol w:w="236"/>
        <w:gridCol w:w="1294"/>
        <w:gridCol w:w="236"/>
        <w:gridCol w:w="1204"/>
        <w:gridCol w:w="236"/>
        <w:gridCol w:w="1204"/>
        <w:gridCol w:w="236"/>
        <w:gridCol w:w="1204"/>
        <w:gridCol w:w="236"/>
        <w:gridCol w:w="1114"/>
        <w:gridCol w:w="236"/>
        <w:gridCol w:w="1204"/>
      </w:tblGrid>
      <w:tr w:rsidR="00EE1D0B" w:rsidRPr="00732EAA" w14:paraId="74B6965F" w14:textId="77777777" w:rsidTr="00ED3EBD">
        <w:trPr>
          <w:trHeight w:val="261"/>
        </w:trPr>
        <w:tc>
          <w:tcPr>
            <w:tcW w:w="3960" w:type="dxa"/>
            <w:shd w:val="clear" w:color="auto" w:fill="auto"/>
            <w:vAlign w:val="bottom"/>
          </w:tcPr>
          <w:p w14:paraId="2AC3C287" w14:textId="77777777" w:rsidR="00EE1D0B" w:rsidRPr="00732EAA" w:rsidRDefault="00EE1D0B" w:rsidP="00ED3EB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810" w:type="dxa"/>
            <w:vAlign w:val="bottom"/>
          </w:tcPr>
          <w:p w14:paraId="330A7E66" w14:textId="77777777" w:rsidR="00EE1D0B" w:rsidRPr="00732EAA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9990" w:type="dxa"/>
            <w:gridSpan w:val="13"/>
            <w:vAlign w:val="bottom"/>
          </w:tcPr>
          <w:p w14:paraId="349FE23A" w14:textId="77777777" w:rsidR="00EE1D0B" w:rsidRPr="005C49EF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EE1D0B" w:rsidRPr="00732EAA" w14:paraId="0AF9D50A" w14:textId="77777777" w:rsidTr="00ED3EBD">
        <w:trPr>
          <w:trHeight w:val="261"/>
        </w:trPr>
        <w:tc>
          <w:tcPr>
            <w:tcW w:w="3960" w:type="dxa"/>
            <w:shd w:val="clear" w:color="auto" w:fill="auto"/>
            <w:vAlign w:val="bottom"/>
          </w:tcPr>
          <w:p w14:paraId="1BB3A968" w14:textId="77777777" w:rsidR="00EE1D0B" w:rsidRPr="00732EAA" w:rsidRDefault="00EE1D0B" w:rsidP="00ED3EB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810" w:type="dxa"/>
            <w:vAlign w:val="bottom"/>
          </w:tcPr>
          <w:p w14:paraId="5676CE07" w14:textId="77777777" w:rsidR="00EE1D0B" w:rsidRPr="00732EAA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26CAB4D1" w14:textId="77777777" w:rsidR="00EE1D0B" w:rsidRPr="005C49EF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9877A56" w14:textId="77777777" w:rsidR="00EE1D0B" w:rsidRPr="005C49EF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434" w:type="dxa"/>
            <w:gridSpan w:val="7"/>
            <w:vAlign w:val="bottom"/>
          </w:tcPr>
          <w:p w14:paraId="6D6D08DC" w14:textId="77777777" w:rsidR="00EE1D0B" w:rsidRPr="005C49EF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E1D0B" w:rsidRPr="00732EAA" w14:paraId="0991DEEF" w14:textId="77777777" w:rsidTr="00ED3EBD">
        <w:trPr>
          <w:trHeight w:val="261"/>
        </w:trPr>
        <w:tc>
          <w:tcPr>
            <w:tcW w:w="3960" w:type="dxa"/>
            <w:shd w:val="clear" w:color="auto" w:fill="auto"/>
            <w:vAlign w:val="bottom"/>
          </w:tcPr>
          <w:p w14:paraId="2D6E9083" w14:textId="429491A8" w:rsidR="00EE1D0B" w:rsidRPr="005C49EF" w:rsidRDefault="00EE1D0B" w:rsidP="00ED3EB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D20EE" w:rsidRPr="005D20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786EC4" w:rsidRPr="00786EC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1</w:t>
            </w: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86EC4" w:rsidRPr="00786E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  <w:r w:rsidR="005D20EE" w:rsidRPr="005D20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563</w:t>
            </w:r>
          </w:p>
        </w:tc>
        <w:tc>
          <w:tcPr>
            <w:tcW w:w="810" w:type="dxa"/>
            <w:vAlign w:val="bottom"/>
          </w:tcPr>
          <w:p w14:paraId="05AACE0E" w14:textId="77777777" w:rsidR="00EE1D0B" w:rsidRPr="00DD5D04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DD5D0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350" w:type="dxa"/>
            <w:vAlign w:val="bottom"/>
          </w:tcPr>
          <w:p w14:paraId="04AFA81C" w14:textId="77777777" w:rsidR="00EE1D0B" w:rsidRPr="00DD5D04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114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D5D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Pr="00DD5D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1D0F66A" w14:textId="77777777" w:rsidR="00EE1D0B" w:rsidRPr="005C49EF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88A1BD9" w14:textId="77777777" w:rsidR="00EE1D0B" w:rsidRPr="005C49EF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D5D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5B176B" w14:textId="77777777" w:rsidR="00EE1D0B" w:rsidRPr="005C49EF" w:rsidRDefault="00EE1D0B" w:rsidP="00ED3EBD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229E3791" w14:textId="77777777" w:rsidR="00EE1D0B" w:rsidRPr="005C49EF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2AC68B65" w14:textId="77777777" w:rsidR="00EE1D0B" w:rsidRPr="005C49EF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1DDE73BE" w14:textId="7150AD5D" w:rsidR="00EE1D0B" w:rsidRPr="005C49EF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5C49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7A0AEF86" w14:textId="77777777" w:rsidR="00EE1D0B" w:rsidRPr="005C49EF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1093EE08" w14:textId="7F5A2128" w:rsidR="00EE1D0B" w:rsidRPr="005C49EF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5C49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161F503F" w14:textId="77777777" w:rsidR="00EE1D0B" w:rsidRPr="005C49EF" w:rsidRDefault="00EE1D0B" w:rsidP="00ED3EBD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A564239" w14:textId="00F34A60" w:rsidR="00EE1D0B" w:rsidRPr="005C49EF" w:rsidRDefault="00EE1D0B" w:rsidP="00ED3EBD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5C49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6A376D88" w14:textId="77777777" w:rsidR="00EE1D0B" w:rsidRPr="005C49EF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B71D8AA" w14:textId="77777777" w:rsidR="00EE1D0B" w:rsidRPr="005C49EF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E1D0B" w:rsidRPr="00732EAA" w14:paraId="624B7303" w14:textId="77777777" w:rsidTr="00ED3EBD">
        <w:trPr>
          <w:trHeight w:val="261"/>
        </w:trPr>
        <w:tc>
          <w:tcPr>
            <w:tcW w:w="3960" w:type="dxa"/>
            <w:shd w:val="clear" w:color="auto" w:fill="auto"/>
            <w:vAlign w:val="bottom"/>
          </w:tcPr>
          <w:p w14:paraId="3C221CF7" w14:textId="77777777" w:rsidR="00EE1D0B" w:rsidRPr="005C49EF" w:rsidRDefault="00EE1D0B" w:rsidP="00ED3EB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03BDF4AB" w14:textId="77777777" w:rsidR="00EE1D0B" w:rsidRPr="005C49EF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90" w:type="dxa"/>
            <w:gridSpan w:val="13"/>
            <w:vAlign w:val="bottom"/>
          </w:tcPr>
          <w:p w14:paraId="295FFBCB" w14:textId="77777777" w:rsidR="00EE1D0B" w:rsidRPr="005C49EF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5C49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E1D0B" w:rsidRPr="00732EAA" w14:paraId="7DBD0972" w14:textId="77777777" w:rsidTr="00ED3EBD">
        <w:trPr>
          <w:trHeight w:val="261"/>
        </w:trPr>
        <w:tc>
          <w:tcPr>
            <w:tcW w:w="3960" w:type="dxa"/>
            <w:shd w:val="clear" w:color="auto" w:fill="auto"/>
          </w:tcPr>
          <w:p w14:paraId="038812E2" w14:textId="77777777" w:rsidR="00EE1D0B" w:rsidRPr="005C49EF" w:rsidRDefault="00EE1D0B" w:rsidP="00ED3EB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164924F2" w14:textId="77777777" w:rsidR="00EE1D0B" w:rsidRPr="00732EAA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0F1B1E46" w14:textId="77777777" w:rsidR="00EE1D0B" w:rsidRPr="00732EAA" w:rsidRDefault="00EE1D0B" w:rsidP="00ED3EB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E652C6A" w14:textId="77777777" w:rsidR="00EE1D0B" w:rsidRPr="00732EAA" w:rsidRDefault="00EE1D0B" w:rsidP="00ED3E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2A658ED7" w14:textId="77777777" w:rsidR="00EE1D0B" w:rsidRPr="00732EAA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152587A7" w14:textId="77777777" w:rsidR="00EE1D0B" w:rsidRPr="00732EAA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5BD1D853" w14:textId="77777777" w:rsidR="00EE1D0B" w:rsidRPr="00732EAA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C64CD02" w14:textId="77777777" w:rsidR="00EE1D0B" w:rsidRPr="00732EAA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62198BEF" w14:textId="77777777" w:rsidR="00EE1D0B" w:rsidRPr="00732EAA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091A313C" w14:textId="77777777" w:rsidR="00EE1D0B" w:rsidRPr="00732EAA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4CDF835E" w14:textId="77777777" w:rsidR="00EE1D0B" w:rsidRPr="00732EAA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35BF8C4F" w14:textId="77777777" w:rsidR="00EE1D0B" w:rsidRPr="00732EAA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10768067" w14:textId="77777777" w:rsidR="00EE1D0B" w:rsidRPr="00732EAA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2D28B0C2" w14:textId="77777777" w:rsidR="00EE1D0B" w:rsidRPr="00732EAA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0D11C4F1" w14:textId="77777777" w:rsidR="00EE1D0B" w:rsidRPr="00732EAA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EE1D0B" w:rsidRPr="00732EAA" w14:paraId="4303FD7F" w14:textId="77777777" w:rsidTr="00ED3EBD">
        <w:trPr>
          <w:trHeight w:val="261"/>
        </w:trPr>
        <w:tc>
          <w:tcPr>
            <w:tcW w:w="3960" w:type="dxa"/>
            <w:shd w:val="clear" w:color="auto" w:fill="auto"/>
          </w:tcPr>
          <w:p w14:paraId="58204795" w14:textId="77777777" w:rsidR="00EE1D0B" w:rsidRPr="005C49EF" w:rsidRDefault="00EE1D0B" w:rsidP="00ED3EBD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BBD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810" w:type="dxa"/>
          </w:tcPr>
          <w:p w14:paraId="696711FE" w14:textId="755430BE" w:rsidR="00EE1D0B" w:rsidRPr="00732EAA" w:rsidRDefault="005D20EE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  <w:r w:rsidRPr="005D20EE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350" w:type="dxa"/>
          </w:tcPr>
          <w:p w14:paraId="322A2892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6634714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9AA7C2A" w14:textId="31262C71" w:rsidR="00EE1D0B" w:rsidRPr="005C49EF" w:rsidRDefault="005D20EE" w:rsidP="00ED3EB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EE1D0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D2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5D2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1C6A566A" w14:textId="77777777" w:rsidR="00EE1D0B" w:rsidRPr="005C49EF" w:rsidRDefault="00EE1D0B" w:rsidP="00ED3E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681DD6D" w14:textId="7795CDFC" w:rsidR="00EE1D0B" w:rsidRPr="005C49EF" w:rsidRDefault="005D20EE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EE1D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</w:tcPr>
          <w:p w14:paraId="2F186BED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6F127F5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C96B911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D46C3ED" w14:textId="7286C5E5" w:rsidR="00EE1D0B" w:rsidRPr="005C49EF" w:rsidRDefault="005D20EE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EE1D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</w:tcPr>
          <w:p w14:paraId="5ED73396" w14:textId="77777777" w:rsidR="00EE1D0B" w:rsidRPr="005C49EF" w:rsidRDefault="00EE1D0B" w:rsidP="00ED3E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0E2EF31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CFEDB48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82F20A3" w14:textId="661B7F4E" w:rsidR="00EE1D0B" w:rsidRPr="005C49EF" w:rsidRDefault="005D20EE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EE1D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</w:tr>
      <w:tr w:rsidR="00EE1D0B" w:rsidRPr="00732EAA" w14:paraId="64DC6826" w14:textId="77777777" w:rsidTr="00ED3EBD">
        <w:trPr>
          <w:trHeight w:val="261"/>
        </w:trPr>
        <w:tc>
          <w:tcPr>
            <w:tcW w:w="3960" w:type="dxa"/>
            <w:shd w:val="clear" w:color="auto" w:fill="auto"/>
          </w:tcPr>
          <w:p w14:paraId="0B20BF24" w14:textId="77777777" w:rsidR="00EE1D0B" w:rsidRPr="005C49EF" w:rsidRDefault="00EE1D0B" w:rsidP="00ED3EBD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02517EEE" w14:textId="77777777" w:rsidR="00EE1D0B" w:rsidRPr="00732EAA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0B7F2271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590273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CBFC57F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408478F" w14:textId="77777777" w:rsidR="00EE1D0B" w:rsidRPr="005C49EF" w:rsidRDefault="00EE1D0B" w:rsidP="00ED3E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CADED70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7AB186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8F93CF1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A3CC89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2EA5539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D4410E" w14:textId="77777777" w:rsidR="00EE1D0B" w:rsidRPr="005C49EF" w:rsidRDefault="00EE1D0B" w:rsidP="00ED3E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3D0654B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CAB25D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729422C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1D0B" w:rsidRPr="00732EAA" w14:paraId="0BCDD751" w14:textId="77777777" w:rsidTr="00ED3EBD">
        <w:trPr>
          <w:trHeight w:val="261"/>
        </w:trPr>
        <w:tc>
          <w:tcPr>
            <w:tcW w:w="3960" w:type="dxa"/>
            <w:shd w:val="clear" w:color="auto" w:fill="auto"/>
          </w:tcPr>
          <w:p w14:paraId="769475A8" w14:textId="78541813" w:rsidR="00EE1D0B" w:rsidRPr="005C49EF" w:rsidRDefault="00EE1D0B" w:rsidP="00ED3EBD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810" w:type="dxa"/>
          </w:tcPr>
          <w:p w14:paraId="3872B7E6" w14:textId="77777777" w:rsidR="00EE1D0B" w:rsidRPr="00732EAA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2405D4CA" w14:textId="512C8502" w:rsidR="00EE1D0B" w:rsidRPr="005C49EF" w:rsidRDefault="00786EC4" w:rsidP="00ED3EB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6EC4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EE1D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786E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EE1D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86E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786E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0EC101E2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D71ECEE" w14:textId="77777777" w:rsidR="00EE1D0B" w:rsidRPr="00CF4B72" w:rsidRDefault="00EE1D0B" w:rsidP="00ED3EB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9B3849" w14:textId="77777777" w:rsidR="00EE1D0B" w:rsidRPr="005C49EF" w:rsidRDefault="00EE1D0B" w:rsidP="00ED3E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BCB097B" w14:textId="3B7B7BC4" w:rsidR="00EE1D0B" w:rsidRPr="005C49EF" w:rsidRDefault="00786EC4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86EC4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EE1D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786E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EE1D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86E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786E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3737A008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C031F8E" w14:textId="77777777" w:rsidR="00EE1D0B" w:rsidRPr="00177A6A" w:rsidRDefault="00EE1D0B" w:rsidP="00ED3EB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EDE83D2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973E53B" w14:textId="5F646DC3" w:rsidR="00EE1D0B" w:rsidRPr="00584863" w:rsidRDefault="00786EC4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EC4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EE1D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786E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EE1D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86E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786E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7E2DEF62" w14:textId="77777777" w:rsidR="00EE1D0B" w:rsidRPr="005C49EF" w:rsidRDefault="00EE1D0B" w:rsidP="00ED3E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3457278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A4546C6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EB90A53" w14:textId="197035B7" w:rsidR="00EE1D0B" w:rsidRPr="005C49EF" w:rsidRDefault="00786EC4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86EC4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EE1D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786E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EE1D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86E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786E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EE1D0B" w:rsidRPr="00732EAA" w14:paraId="3398E504" w14:textId="77777777" w:rsidTr="00ED3EBD">
        <w:trPr>
          <w:trHeight w:val="261"/>
        </w:trPr>
        <w:tc>
          <w:tcPr>
            <w:tcW w:w="3960" w:type="dxa"/>
            <w:shd w:val="clear" w:color="auto" w:fill="auto"/>
          </w:tcPr>
          <w:p w14:paraId="72C9E4A3" w14:textId="77777777" w:rsidR="00EE1D0B" w:rsidRPr="005C49EF" w:rsidRDefault="00EE1D0B" w:rsidP="00ED3EBD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810" w:type="dxa"/>
          </w:tcPr>
          <w:p w14:paraId="4655337B" w14:textId="77777777" w:rsidR="00EE1D0B" w:rsidRPr="00732EAA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4DA4CFAC" w14:textId="4C4B1C76" w:rsidR="00EE1D0B" w:rsidRDefault="005D20EE" w:rsidP="00ED3EB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EE1D0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D2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536</w:t>
            </w:r>
          </w:p>
        </w:tc>
        <w:tc>
          <w:tcPr>
            <w:tcW w:w="236" w:type="dxa"/>
          </w:tcPr>
          <w:p w14:paraId="46BFD918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8F83EDE" w14:textId="77777777" w:rsidR="00EE1D0B" w:rsidRPr="00CF4B72" w:rsidRDefault="00EE1D0B" w:rsidP="00ED3EB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90999F" w14:textId="77777777" w:rsidR="00EE1D0B" w:rsidRPr="005C49EF" w:rsidRDefault="00EE1D0B" w:rsidP="00ED3E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46253D6" w14:textId="3BC6B8EB" w:rsidR="00EE1D0B" w:rsidRPr="005C49EF" w:rsidRDefault="005D20EE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EE1D0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D2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536</w:t>
            </w:r>
          </w:p>
        </w:tc>
        <w:tc>
          <w:tcPr>
            <w:tcW w:w="236" w:type="dxa"/>
          </w:tcPr>
          <w:p w14:paraId="6B3701F2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8528C83" w14:textId="77777777" w:rsidR="00EE1D0B" w:rsidRPr="00177A6A" w:rsidRDefault="00EE1D0B" w:rsidP="00ED3EB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1E55122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566737F" w14:textId="0A4E9589" w:rsidR="00EE1D0B" w:rsidRPr="005C49EF" w:rsidRDefault="005D20EE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EE1D0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D2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536</w:t>
            </w:r>
          </w:p>
        </w:tc>
        <w:tc>
          <w:tcPr>
            <w:tcW w:w="236" w:type="dxa"/>
          </w:tcPr>
          <w:p w14:paraId="2669A96D" w14:textId="77777777" w:rsidR="00EE1D0B" w:rsidRPr="005C49EF" w:rsidRDefault="00EE1D0B" w:rsidP="00ED3E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E958FB7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AB74683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418B9B3" w14:textId="2BA46E4D" w:rsidR="00EE1D0B" w:rsidRPr="005C49EF" w:rsidRDefault="005D20EE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EE1D0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D2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536</w:t>
            </w:r>
          </w:p>
        </w:tc>
      </w:tr>
      <w:tr w:rsidR="00EE1D0B" w:rsidRPr="00732EAA" w14:paraId="5A5A1812" w14:textId="77777777" w:rsidTr="00ED3EBD">
        <w:trPr>
          <w:trHeight w:val="261"/>
        </w:trPr>
        <w:tc>
          <w:tcPr>
            <w:tcW w:w="3960" w:type="dxa"/>
            <w:shd w:val="clear" w:color="auto" w:fill="auto"/>
          </w:tcPr>
          <w:p w14:paraId="0B968DE4" w14:textId="77777777" w:rsidR="00EE1D0B" w:rsidRPr="005C49EF" w:rsidRDefault="00EE1D0B" w:rsidP="00ED3EBD">
            <w:pPr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810" w:type="dxa"/>
          </w:tcPr>
          <w:p w14:paraId="29CE2997" w14:textId="77777777" w:rsidR="00EE1D0B" w:rsidRPr="00732EAA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51E3D73" w14:textId="3DA5480E" w:rsidR="00EE1D0B" w:rsidRPr="00CF4B72" w:rsidRDefault="00786EC4" w:rsidP="00ED3EB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EE1D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Pr="00786E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EE1D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638</w:t>
            </w:r>
          </w:p>
        </w:tc>
        <w:tc>
          <w:tcPr>
            <w:tcW w:w="236" w:type="dxa"/>
          </w:tcPr>
          <w:p w14:paraId="54285C70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6F119A" w14:textId="77777777" w:rsidR="00EE1D0B" w:rsidRPr="00CF4B72" w:rsidRDefault="00EE1D0B" w:rsidP="00ED3EB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02FD69" w14:textId="77777777" w:rsidR="00EE1D0B" w:rsidRPr="005C49EF" w:rsidRDefault="00EE1D0B" w:rsidP="00ED3E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C09564" w14:textId="3DC4A2EE" w:rsidR="00EE1D0B" w:rsidRPr="005C49EF" w:rsidRDefault="00786EC4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EE1D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Pr="00786E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EE1D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638</w:t>
            </w:r>
          </w:p>
        </w:tc>
        <w:tc>
          <w:tcPr>
            <w:tcW w:w="236" w:type="dxa"/>
          </w:tcPr>
          <w:p w14:paraId="472FD48D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0F9FA0B" w14:textId="77777777" w:rsidR="00EE1D0B" w:rsidRPr="00584863" w:rsidRDefault="00EE1D0B" w:rsidP="00ED3EB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60FA4326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BEEE9C2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8AB955" w14:textId="77777777" w:rsidR="00EE1D0B" w:rsidRPr="005C49EF" w:rsidRDefault="00EE1D0B" w:rsidP="00ED3E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FF49D1D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3C33F5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EA21059" w14:textId="77777777" w:rsidR="00EE1D0B" w:rsidRPr="005C49EF" w:rsidRDefault="00EE1D0B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1D0B" w:rsidRPr="00DD5D04" w14:paraId="37D44330" w14:textId="77777777" w:rsidTr="00ED3EBD">
        <w:trPr>
          <w:trHeight w:val="261"/>
        </w:trPr>
        <w:tc>
          <w:tcPr>
            <w:tcW w:w="3960" w:type="dxa"/>
            <w:shd w:val="clear" w:color="auto" w:fill="auto"/>
          </w:tcPr>
          <w:p w14:paraId="4D5A608D" w14:textId="77777777" w:rsidR="00EE1D0B" w:rsidRPr="00DD5D04" w:rsidRDefault="00EE1D0B" w:rsidP="00ED3EB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1F36DE49" w14:textId="77777777" w:rsidR="00EE1D0B" w:rsidRPr="00DD5D04" w:rsidRDefault="00EE1D0B" w:rsidP="00ED3EB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6FA60ED" w14:textId="77777777" w:rsidR="00EE1D0B" w:rsidRPr="00DD5D04" w:rsidRDefault="00EE1D0B" w:rsidP="00ED3EB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6525BD" w14:textId="77777777" w:rsidR="00EE1D0B" w:rsidRPr="00DD5D04" w:rsidRDefault="00EE1D0B" w:rsidP="00ED3E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29657BA2" w14:textId="77777777" w:rsidR="00EE1D0B" w:rsidRPr="00DD5D04" w:rsidRDefault="00EE1D0B" w:rsidP="00ED3EB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544C3A1" w14:textId="77777777" w:rsidR="00EE1D0B" w:rsidRPr="00DD5D04" w:rsidRDefault="00EE1D0B" w:rsidP="00ED3E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2A11BFCC" w14:textId="77777777" w:rsidR="00EE1D0B" w:rsidRPr="00DD5D04" w:rsidRDefault="00EE1D0B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F7B374" w14:textId="77777777" w:rsidR="00EE1D0B" w:rsidRPr="00DD5D04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AAC216A" w14:textId="77777777" w:rsidR="00EE1D0B" w:rsidRPr="00DD5D04" w:rsidRDefault="00EE1D0B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8AA2CC" w14:textId="77777777" w:rsidR="00EE1D0B" w:rsidRPr="00DD5D04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99423EE" w14:textId="77777777" w:rsidR="00EE1D0B" w:rsidRPr="00DD5D04" w:rsidRDefault="00EE1D0B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3347AA" w14:textId="77777777" w:rsidR="00EE1D0B" w:rsidRPr="00DD5D04" w:rsidRDefault="00EE1D0B" w:rsidP="00ED3E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151154E" w14:textId="77777777" w:rsidR="00EE1D0B" w:rsidRPr="00DD5D04" w:rsidRDefault="00EE1D0B" w:rsidP="00ED3EBD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AB354A" w14:textId="77777777" w:rsidR="00EE1D0B" w:rsidRPr="00DD5D04" w:rsidRDefault="00EE1D0B" w:rsidP="00ED3E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19283DB7" w14:textId="77777777" w:rsidR="00EE1D0B" w:rsidRPr="00DD5D04" w:rsidRDefault="00EE1D0B" w:rsidP="00ED3E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715BA92F" w14:textId="77777777" w:rsidR="00EE1D0B" w:rsidRDefault="00EE1D0B" w:rsidP="00EE1D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85"/>
        </w:tabs>
        <w:rPr>
          <w:rFonts w:asciiTheme="majorBidi" w:hAnsiTheme="majorBidi" w:cstheme="majorBidi"/>
          <w:sz w:val="30"/>
          <w:szCs w:val="30"/>
        </w:rPr>
        <w:sectPr w:rsidR="00EE1D0B" w:rsidSect="00EE1D0B"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  <w:r>
        <w:rPr>
          <w:rFonts w:asciiTheme="majorBidi" w:hAnsiTheme="majorBidi" w:cstheme="majorBidi"/>
          <w:sz w:val="30"/>
          <w:szCs w:val="30"/>
        </w:rPr>
        <w:tab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271"/>
        <w:gridCol w:w="180"/>
        <w:gridCol w:w="1249"/>
        <w:gridCol w:w="180"/>
        <w:gridCol w:w="1260"/>
        <w:gridCol w:w="180"/>
        <w:gridCol w:w="1350"/>
      </w:tblGrid>
      <w:tr w:rsidR="00A02476" w:rsidRPr="00D533B8" w14:paraId="165E710D" w14:textId="77777777" w:rsidTr="00ED3EBD">
        <w:trPr>
          <w:cantSplit/>
          <w:tblHeader/>
        </w:trPr>
        <w:tc>
          <w:tcPr>
            <w:tcW w:w="3510" w:type="dxa"/>
          </w:tcPr>
          <w:p w14:paraId="5E9521B5" w14:textId="77777777" w:rsidR="00A02476" w:rsidRPr="00D533B8" w:rsidRDefault="00A02476" w:rsidP="00ED3EB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1A3AFE2A" w14:textId="77777777" w:rsidR="00A02476" w:rsidRPr="00D533B8" w:rsidRDefault="00A02476" w:rsidP="00ED3EB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43549D4" w14:textId="77777777" w:rsidR="00A02476" w:rsidRPr="00D533B8" w:rsidRDefault="00A02476" w:rsidP="00ED3EB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hideMark/>
          </w:tcPr>
          <w:p w14:paraId="6B5E292C" w14:textId="77777777" w:rsidR="00A02476" w:rsidRPr="00D533B8" w:rsidRDefault="00A02476" w:rsidP="00ED3EB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02476" w:rsidRPr="00D533B8" w14:paraId="027E2FFE" w14:textId="77777777" w:rsidTr="00ED3EBD">
        <w:trPr>
          <w:cantSplit/>
          <w:tblHeader/>
        </w:trPr>
        <w:tc>
          <w:tcPr>
            <w:tcW w:w="3510" w:type="dxa"/>
          </w:tcPr>
          <w:p w14:paraId="4023C123" w14:textId="77777777" w:rsidR="00A02476" w:rsidRPr="00D533B8" w:rsidRDefault="00A02476" w:rsidP="00ED3EB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hideMark/>
          </w:tcPr>
          <w:p w14:paraId="36B52525" w14:textId="77777777" w:rsidR="00A02476" w:rsidRPr="00D533B8" w:rsidRDefault="00A02476" w:rsidP="00ED3EB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5E5ED694" w14:textId="77777777" w:rsidR="00A02476" w:rsidRPr="00D533B8" w:rsidRDefault="00A02476" w:rsidP="00ED3EB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rtl/>
                <w:lang w:bidi="th-TH"/>
              </w:rPr>
            </w:pPr>
          </w:p>
        </w:tc>
        <w:tc>
          <w:tcPr>
            <w:tcW w:w="1249" w:type="dxa"/>
            <w:hideMark/>
          </w:tcPr>
          <w:p w14:paraId="775AD94F" w14:textId="43B50DE5" w:rsidR="00A02476" w:rsidRPr="00D533B8" w:rsidRDefault="00A02476" w:rsidP="00ED3EB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มูลค่ายุติธรรมระดับ</w:t>
            </w:r>
            <w:r w:rsidRPr="00D533B8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="00786EC4"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734F9AF7" w14:textId="77777777" w:rsidR="00A02476" w:rsidRPr="00D533B8" w:rsidRDefault="00A02476" w:rsidP="00ED3EB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hideMark/>
          </w:tcPr>
          <w:p w14:paraId="4FF8EBE4" w14:textId="77777777" w:rsidR="00A02476" w:rsidRPr="00D533B8" w:rsidRDefault="00A02476" w:rsidP="00ED3EB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1B7E74E7" w14:textId="77777777" w:rsidR="00A02476" w:rsidRPr="00D533B8" w:rsidRDefault="00A02476" w:rsidP="00ED3EB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rtl/>
                <w:lang w:bidi="th-TH"/>
              </w:rPr>
            </w:pPr>
          </w:p>
        </w:tc>
        <w:tc>
          <w:tcPr>
            <w:tcW w:w="1350" w:type="dxa"/>
            <w:hideMark/>
          </w:tcPr>
          <w:p w14:paraId="5D578B0C" w14:textId="00AC4B98" w:rsidR="00A02476" w:rsidRPr="00D533B8" w:rsidRDefault="00A02476" w:rsidP="00ED3EB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มูลค่ายุติธรรมระดับ</w:t>
            </w:r>
            <w:r w:rsidRPr="00D533B8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="00786EC4"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A02476" w:rsidRPr="00D533B8" w14:paraId="57AA01CC" w14:textId="77777777" w:rsidTr="00ED3EBD">
        <w:trPr>
          <w:cantSplit/>
          <w:tblHeader/>
        </w:trPr>
        <w:tc>
          <w:tcPr>
            <w:tcW w:w="3510" w:type="dxa"/>
          </w:tcPr>
          <w:p w14:paraId="3E03D494" w14:textId="77777777" w:rsidR="00A02476" w:rsidRPr="00D533B8" w:rsidRDefault="00A02476" w:rsidP="00ED3EBD">
            <w:pPr>
              <w:ind w:lef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hideMark/>
          </w:tcPr>
          <w:p w14:paraId="33FEF92D" w14:textId="77777777" w:rsidR="00A02476" w:rsidRPr="00D533B8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74"/>
              </w:tabs>
              <w:spacing w:line="240" w:lineRule="auto"/>
              <w:ind w:right="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D533B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02476" w:rsidRPr="00D533B8" w14:paraId="44B87369" w14:textId="77777777" w:rsidTr="00ED3EBD">
        <w:trPr>
          <w:cantSplit/>
        </w:trPr>
        <w:tc>
          <w:tcPr>
            <w:tcW w:w="3510" w:type="dxa"/>
          </w:tcPr>
          <w:p w14:paraId="3013CFC5" w14:textId="37B5897F" w:rsidR="00A02476" w:rsidRPr="00D533B8" w:rsidRDefault="005D20EE" w:rsidP="00ED3EBD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A02476"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  <w:r w:rsidR="00786EC4" w:rsidRPr="00786EC4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71" w:type="dxa"/>
          </w:tcPr>
          <w:p w14:paraId="0316782F" w14:textId="77777777" w:rsidR="00A02476" w:rsidRPr="00D533B8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00D5EB8" w14:textId="77777777" w:rsidR="00A02476" w:rsidRPr="00D533B8" w:rsidRDefault="00A02476" w:rsidP="00ED3EBD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6BF782CC" w14:textId="77777777" w:rsidR="00A02476" w:rsidRPr="00D533B8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161C7AB" w14:textId="77777777" w:rsidR="00A02476" w:rsidRPr="00D533B8" w:rsidRDefault="00A02476" w:rsidP="00ED3EBD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35B2D3" w14:textId="77777777" w:rsidR="00A02476" w:rsidRPr="00D533B8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A1A4255" w14:textId="77777777" w:rsidR="00A02476" w:rsidRPr="00D533B8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4"/>
              </w:tabs>
              <w:spacing w:line="240" w:lineRule="auto"/>
              <w:ind w:right="10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C6FB67B" w14:textId="77777777" w:rsidR="00A02476" w:rsidRPr="00D533B8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2476" w:rsidRPr="00D533B8" w14:paraId="4EFC6DAB" w14:textId="77777777" w:rsidTr="00ED3EBD">
        <w:trPr>
          <w:cantSplit/>
        </w:trPr>
        <w:tc>
          <w:tcPr>
            <w:tcW w:w="3510" w:type="dxa"/>
          </w:tcPr>
          <w:p w14:paraId="73305E1B" w14:textId="77777777" w:rsidR="00A02476" w:rsidRPr="00D533B8" w:rsidRDefault="00A02476" w:rsidP="00ED3EBD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</w:t>
            </w:r>
          </w:p>
          <w:p w14:paraId="21971F48" w14:textId="77777777" w:rsidR="00A02476" w:rsidRPr="00D533B8" w:rsidRDefault="00A02476" w:rsidP="00ED3EB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ab/>
            </w: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271" w:type="dxa"/>
          </w:tcPr>
          <w:p w14:paraId="3D97CF2B" w14:textId="77777777" w:rsidR="00A02476" w:rsidRPr="00D533B8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3F37F70" w14:textId="77777777" w:rsidR="00A02476" w:rsidRPr="00D533B8" w:rsidRDefault="00A02476" w:rsidP="00ED3EBD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2F6CA4DC" w14:textId="77777777" w:rsidR="00A02476" w:rsidRPr="00D533B8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5FD5619" w14:textId="77777777" w:rsidR="00A02476" w:rsidRPr="00D533B8" w:rsidRDefault="00A02476" w:rsidP="00ED3EBD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DCF68B" w14:textId="77777777" w:rsidR="00A02476" w:rsidRPr="00D533B8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1EAF6E8" w14:textId="77777777" w:rsidR="00A02476" w:rsidRPr="00D533B8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4"/>
              </w:tabs>
              <w:spacing w:line="240" w:lineRule="auto"/>
              <w:ind w:right="10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E0EF5E6" w14:textId="77777777" w:rsidR="00A02476" w:rsidRPr="00D533B8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2476" w:rsidRPr="00D533B8" w14:paraId="783C0AB5" w14:textId="77777777" w:rsidTr="00ED3EBD">
        <w:trPr>
          <w:cantSplit/>
        </w:trPr>
        <w:tc>
          <w:tcPr>
            <w:tcW w:w="3510" w:type="dxa"/>
            <w:vAlign w:val="bottom"/>
          </w:tcPr>
          <w:p w14:paraId="45080F5D" w14:textId="77777777" w:rsidR="00A02476" w:rsidRPr="00D533B8" w:rsidRDefault="00A02476" w:rsidP="00ED3EBD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1271" w:type="dxa"/>
          </w:tcPr>
          <w:p w14:paraId="61423F3F" w14:textId="4D37906B" w:rsidR="00A02476" w:rsidRPr="00D533B8" w:rsidRDefault="00786EC4" w:rsidP="00ED3EB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02476">
              <w:rPr>
                <w:rFonts w:ascii="Angsana New" w:hAnsi="Angsana New"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786EC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A02476">
              <w:rPr>
                <w:rFonts w:ascii="Angsana New" w:hAnsi="Angsana New"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786EC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</w:tcPr>
          <w:p w14:paraId="45813345" w14:textId="77777777" w:rsidR="00A02476" w:rsidRPr="00D533B8" w:rsidRDefault="00A02476" w:rsidP="00ED3EBD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0898C0AD" w14:textId="7593ED30" w:rsidR="00A02476" w:rsidRPr="00D533B8" w:rsidRDefault="00786EC4" w:rsidP="00ED3EB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02476">
              <w:rPr>
                <w:rFonts w:ascii="Angsana New" w:hAnsi="Angsana New"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786EC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A02476">
              <w:rPr>
                <w:rFonts w:ascii="Angsana New" w:hAnsi="Angsana New"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786EC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</w:tcPr>
          <w:p w14:paraId="672461D2" w14:textId="77777777" w:rsidR="00A02476" w:rsidRPr="00D533B8" w:rsidRDefault="00A02476" w:rsidP="00ED3EBD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C99F3C" w14:textId="3319A5E0" w:rsidR="00A02476" w:rsidRPr="00D533B8" w:rsidRDefault="00786EC4" w:rsidP="00ED3EB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02476">
              <w:rPr>
                <w:rFonts w:ascii="Angsana New" w:hAnsi="Angsana New"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786EC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A02476">
              <w:rPr>
                <w:rFonts w:ascii="Angsana New" w:hAnsi="Angsana New"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786EC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</w:tcPr>
          <w:p w14:paraId="46EEBADB" w14:textId="77777777" w:rsidR="00A02476" w:rsidRPr="00D533B8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4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F83395A" w14:textId="5F74ABCE" w:rsidR="00A02476" w:rsidRPr="00D533B8" w:rsidRDefault="00786EC4" w:rsidP="00ED3EB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02476">
              <w:rPr>
                <w:rFonts w:ascii="Angsana New" w:hAnsi="Angsana New"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786EC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A02476">
              <w:rPr>
                <w:rFonts w:ascii="Angsana New" w:hAnsi="Angsana New"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786EC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A02476" w:rsidRPr="0078768B" w14:paraId="718A3243" w14:textId="77777777" w:rsidTr="00ED3EBD">
        <w:trPr>
          <w:cantSplit/>
        </w:trPr>
        <w:tc>
          <w:tcPr>
            <w:tcW w:w="3510" w:type="dxa"/>
            <w:vAlign w:val="bottom"/>
          </w:tcPr>
          <w:p w14:paraId="3273B9DD" w14:textId="77777777" w:rsidR="00A02476" w:rsidRPr="0078768B" w:rsidRDefault="00A02476" w:rsidP="00ED3EBD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14:paraId="1CAE33B8" w14:textId="77777777" w:rsidR="00A02476" w:rsidRPr="0078768B" w:rsidRDefault="00A02476" w:rsidP="00ED3EB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202EAEA" w14:textId="77777777" w:rsidR="00A02476" w:rsidRPr="0078768B" w:rsidRDefault="00A02476" w:rsidP="00ED3EBD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24FB0161" w14:textId="77777777" w:rsidR="00A02476" w:rsidRPr="0078768B" w:rsidRDefault="00A02476" w:rsidP="00ED3EB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C70AF11" w14:textId="77777777" w:rsidR="00A02476" w:rsidRPr="0078768B" w:rsidRDefault="00A02476" w:rsidP="00ED3EBD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F90E4C" w14:textId="77777777" w:rsidR="00A02476" w:rsidRPr="0078768B" w:rsidRDefault="00A02476" w:rsidP="00ED3EB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2A63B67" w14:textId="77777777" w:rsidR="00A02476" w:rsidRPr="0078768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4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E417DF7" w14:textId="77777777" w:rsidR="00A02476" w:rsidRPr="0078768B" w:rsidRDefault="00A02476" w:rsidP="00ED3EB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2476" w:rsidRPr="00D533B8" w14:paraId="25FB9B9B" w14:textId="77777777" w:rsidTr="00ED3EBD">
        <w:trPr>
          <w:cantSplit/>
        </w:trPr>
        <w:tc>
          <w:tcPr>
            <w:tcW w:w="3510" w:type="dxa"/>
            <w:vAlign w:val="bottom"/>
          </w:tcPr>
          <w:p w14:paraId="5DB73AC2" w14:textId="77777777" w:rsidR="00A02476" w:rsidRPr="00D533B8" w:rsidRDefault="00A02476" w:rsidP="00ED3EBD">
            <w:pPr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สินทรัพย์ทางการเงินที่ไม่ได้วัดมูลค่า</w:t>
            </w: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  <w:p w14:paraId="59561F95" w14:textId="77777777" w:rsidR="00A02476" w:rsidRPr="00D533B8" w:rsidRDefault="00A02476" w:rsidP="00ED3EBD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ab/>
            </w: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271" w:type="dxa"/>
          </w:tcPr>
          <w:p w14:paraId="580681AD" w14:textId="77777777" w:rsidR="00A02476" w:rsidRPr="00D533B8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CA9AEEE" w14:textId="77777777" w:rsidR="00A02476" w:rsidRPr="00D533B8" w:rsidRDefault="00A02476" w:rsidP="00ED3EBD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64A89535" w14:textId="77777777" w:rsidR="00A02476" w:rsidRPr="00D533B8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2710DA9" w14:textId="77777777" w:rsidR="00A02476" w:rsidRPr="00D533B8" w:rsidRDefault="00A02476" w:rsidP="00ED3EBD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25EC74" w14:textId="77777777" w:rsidR="00A02476" w:rsidRPr="00D533B8" w:rsidRDefault="00A02476" w:rsidP="00ED3EB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7ECF2BC" w14:textId="77777777" w:rsidR="00A02476" w:rsidRPr="00D533B8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4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828F2E9" w14:textId="77777777" w:rsidR="00A02476" w:rsidRPr="00D533B8" w:rsidRDefault="00A02476" w:rsidP="00ED3EB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2476" w:rsidRPr="00D533B8" w14:paraId="5592DF6B" w14:textId="77777777" w:rsidTr="00ED3EBD">
        <w:trPr>
          <w:cantSplit/>
        </w:trPr>
        <w:tc>
          <w:tcPr>
            <w:tcW w:w="3510" w:type="dxa"/>
            <w:vAlign w:val="bottom"/>
          </w:tcPr>
          <w:p w14:paraId="408D3D4F" w14:textId="77777777" w:rsidR="00A02476" w:rsidRPr="00D533B8" w:rsidRDefault="00A02476" w:rsidP="00ED3EBD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ล่วงหน้า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                     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271" w:type="dxa"/>
          </w:tcPr>
          <w:p w14:paraId="0575DBCA" w14:textId="4D27C2ED" w:rsidR="00A02476" w:rsidRPr="00D533B8" w:rsidRDefault="00786EC4" w:rsidP="00ED3EB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A02476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786EC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</w:tcPr>
          <w:p w14:paraId="157D90EE" w14:textId="77777777" w:rsidR="00A02476" w:rsidRPr="00D533B8" w:rsidRDefault="00A02476" w:rsidP="00ED3EBD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0D2DA4F3" w14:textId="4C455E63" w:rsidR="00A02476" w:rsidRPr="00D533B8" w:rsidRDefault="00786EC4" w:rsidP="00ED3EB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A02476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180" w:type="dxa"/>
          </w:tcPr>
          <w:p w14:paraId="2B1DB161" w14:textId="77777777" w:rsidR="00A02476" w:rsidRPr="00D533B8" w:rsidRDefault="00A02476" w:rsidP="00ED3EBD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2AAB6F" w14:textId="5437DFD2" w:rsidR="00A02476" w:rsidRPr="00D533B8" w:rsidRDefault="00786EC4" w:rsidP="00ED3EB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A02476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786EC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</w:tcPr>
          <w:p w14:paraId="58FF88F4" w14:textId="77777777" w:rsidR="00A02476" w:rsidRPr="00D533B8" w:rsidRDefault="00A02476" w:rsidP="00ED3EBD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E35EB5B" w14:textId="4A450627" w:rsidR="00A02476" w:rsidRPr="00D533B8" w:rsidRDefault="00786EC4" w:rsidP="00ED3EB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A02476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50</w:t>
            </w:r>
          </w:p>
        </w:tc>
      </w:tr>
    </w:tbl>
    <w:p w14:paraId="7E91F225" w14:textId="77777777" w:rsidR="00A02476" w:rsidRDefault="00A0247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40037352" w14:textId="77777777" w:rsidR="00A02476" w:rsidRDefault="00A0247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B929F4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5F6BF09F" w14:textId="77777777" w:rsidR="00A02476" w:rsidRPr="00B929F4" w:rsidRDefault="00A0247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514"/>
      </w:tblGrid>
      <w:tr w:rsidR="00A02476" w:rsidRPr="005C49EF" w14:paraId="41B8F0A9" w14:textId="77777777" w:rsidTr="00ED3EBD">
        <w:trPr>
          <w:tblHeader/>
        </w:trPr>
        <w:tc>
          <w:tcPr>
            <w:tcW w:w="2430" w:type="dxa"/>
          </w:tcPr>
          <w:p w14:paraId="4AFAE9D0" w14:textId="77777777" w:rsidR="00A02476" w:rsidRPr="005C49EF" w:rsidRDefault="00A02476" w:rsidP="00ED3EBD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5C49E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16E8B98A" w14:textId="77777777" w:rsidR="00A02476" w:rsidRPr="005C49EF" w:rsidRDefault="00A02476" w:rsidP="00ED3EBD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7922A8F6" w14:textId="77777777" w:rsidR="00A02476" w:rsidRPr="005C49EF" w:rsidRDefault="00A02476" w:rsidP="00ED3EBD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5C49E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A02476" w:rsidRPr="005C49EF" w14:paraId="30340B73" w14:textId="77777777" w:rsidTr="00ED3EBD">
        <w:tc>
          <w:tcPr>
            <w:tcW w:w="2430" w:type="dxa"/>
          </w:tcPr>
          <w:p w14:paraId="6EF550A5" w14:textId="77777777" w:rsidR="00A02476" w:rsidRPr="005C49EF" w:rsidRDefault="00A02476" w:rsidP="00ED3EBD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C49EF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5423AE32" w14:textId="77777777" w:rsidR="00A02476" w:rsidRPr="005C49EF" w:rsidRDefault="00A02476" w:rsidP="00ED3EBD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77DE8F80" w14:textId="77777777" w:rsidR="00A02476" w:rsidRPr="005C49EF" w:rsidRDefault="00A02476" w:rsidP="00ED3EBD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C49EF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5C49EF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A02476" w:rsidRPr="005C49EF" w14:paraId="748A2AC3" w14:textId="77777777" w:rsidTr="00ED3EBD">
        <w:tc>
          <w:tcPr>
            <w:tcW w:w="2430" w:type="dxa"/>
          </w:tcPr>
          <w:p w14:paraId="57A80E9F" w14:textId="77777777" w:rsidR="00A02476" w:rsidRPr="005C49EF" w:rsidRDefault="00A02476" w:rsidP="00ED3EBD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E61E4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อนุพันธ์</w:t>
            </w:r>
          </w:p>
        </w:tc>
        <w:tc>
          <w:tcPr>
            <w:tcW w:w="236" w:type="dxa"/>
          </w:tcPr>
          <w:p w14:paraId="6545CD6A" w14:textId="77777777" w:rsidR="00A02476" w:rsidRPr="005C49EF" w:rsidRDefault="00A02476" w:rsidP="00ED3EBD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41E64BAD" w14:textId="77777777" w:rsidR="00A02476" w:rsidRPr="005C49EF" w:rsidRDefault="00A02476" w:rsidP="00ED3EBD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E61E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กรณีมีตลาดซื้อขายคล่องรองรับ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FE61E4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กลุ่มบริษัทใช้ราคาตลาดเป็นมูลค่ายุติธรรมของอนุพันธ์</w:t>
            </w:r>
          </w:p>
          <w:p w14:paraId="3AF20277" w14:textId="77777777" w:rsidR="00A02476" w:rsidRPr="005C49EF" w:rsidRDefault="00A02476" w:rsidP="00ED3EBD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155682B" w14:textId="77777777" w:rsidR="00A02476" w:rsidRPr="005C49EF" w:rsidRDefault="00A02476" w:rsidP="00ED3EBD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5C49EF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กรณีไม่มีตลาดซื้อขายคล่องรองรับ </w:t>
            </w:r>
            <w:r w:rsidRPr="005C49EF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คำนวณจากแบบจำลองโดยใช้ข้อมูลที่หาได้จากตลาด (</w:t>
            </w:r>
            <w:r w:rsidRPr="005C49EF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Observable Market Data) </w:t>
            </w:r>
            <w:r w:rsidRPr="005C49E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ปรับด้วยค่าความเสี่ยงด้านเครดิตของคู่ค้าแต่ละราย (ไม่รวมความเสี่ยงด้าน</w:t>
            </w:r>
            <w:r w:rsidRPr="00FE61E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เครดิตของกลุ่มบริษัท) และค่าความเสี่ยงด้านอื่น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FE61E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ๆ เพื่อสะท้อนมูลค่าที่แท้จริงของอนุพันธ์</w:t>
            </w:r>
          </w:p>
        </w:tc>
      </w:tr>
      <w:tr w:rsidR="00A02476" w:rsidRPr="005C49EF" w14:paraId="0EEA39F6" w14:textId="77777777" w:rsidTr="00ED3EBD">
        <w:tc>
          <w:tcPr>
            <w:tcW w:w="2430" w:type="dxa"/>
          </w:tcPr>
          <w:p w14:paraId="73975F77" w14:textId="77777777" w:rsidR="00A02476" w:rsidRPr="005C49EF" w:rsidRDefault="00A02476" w:rsidP="00ED3EBD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ตราสารหนี้ที่ถือไว้เพื่อค้า</w:t>
            </w:r>
          </w:p>
        </w:tc>
        <w:tc>
          <w:tcPr>
            <w:tcW w:w="236" w:type="dxa"/>
          </w:tcPr>
          <w:p w14:paraId="11365657" w14:textId="77777777" w:rsidR="00A02476" w:rsidRPr="005C49EF" w:rsidRDefault="00A02476" w:rsidP="00ED3EBD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6C9AEFB1" w14:textId="77777777" w:rsidR="00A02476" w:rsidRPr="005C49EF" w:rsidRDefault="00A02476" w:rsidP="00ED3EBD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C49EF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5C49E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</w:tbl>
    <w:p w14:paraId="4ABE5221" w14:textId="77777777" w:rsidR="00A02476" w:rsidRPr="007C7440" w:rsidRDefault="00A0247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0261ABEF" w14:textId="77777777" w:rsidR="00A02476" w:rsidRDefault="00A0247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780DB189" w14:textId="77777777" w:rsidR="00A02476" w:rsidRPr="000D206D" w:rsidRDefault="00A02476" w:rsidP="00A02476">
      <w:pPr>
        <w:pStyle w:val="Heading2"/>
        <w:tabs>
          <w:tab w:val="clear" w:pos="454"/>
          <w:tab w:val="left" w:pos="540"/>
        </w:tabs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(ข)</w:t>
      </w:r>
      <w:r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0D206D">
        <w:rPr>
          <w:rFonts w:asciiTheme="majorBidi" w:hAnsiTheme="majorBidi" w:cstheme="majorBidi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4060BA13" w14:textId="77777777" w:rsidR="00A02476" w:rsidRPr="000D206D" w:rsidRDefault="00A0247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9CF4BA2" w14:textId="77777777" w:rsidR="00A02476" w:rsidRPr="000D206D" w:rsidRDefault="00A02476" w:rsidP="00A02476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D206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009572CD" w14:textId="77777777" w:rsidR="00A02476" w:rsidRPr="000D206D" w:rsidRDefault="00A0247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61DA00" w14:textId="77777777" w:rsidR="00A02476" w:rsidRPr="000D206D" w:rsidRDefault="00A02476" w:rsidP="00A02476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0D206D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0D206D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0D206D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4F4D5F7" w14:textId="77777777" w:rsidR="00A02476" w:rsidRPr="000D206D" w:rsidRDefault="00A02476" w:rsidP="00A02476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7FC15142" w14:textId="77777777" w:rsidR="00A02476" w:rsidRPr="000D206D" w:rsidRDefault="00A02476" w:rsidP="00A02476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0D206D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0D206D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0D206D">
        <w:rPr>
          <w:rFonts w:asciiTheme="majorBidi" w:hAnsiTheme="majorBidi" w:cstheme="majorBidi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6575454" w14:textId="77777777" w:rsidR="00A02476" w:rsidRPr="000D206D" w:rsidRDefault="00A02476" w:rsidP="00A02476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4F4ADE07" w14:textId="77777777" w:rsidR="00A02476" w:rsidRPr="000D206D" w:rsidRDefault="00A0247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D206D">
        <w:rPr>
          <w:rFonts w:asciiTheme="majorBidi" w:hAnsiTheme="majorBidi" w:cstheme="majorBidi" w:hint="cs"/>
          <w:sz w:val="30"/>
          <w:szCs w:val="30"/>
          <w:cs/>
        </w:rPr>
        <w:t xml:space="preserve"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</w:t>
      </w:r>
    </w:p>
    <w:p w14:paraId="06347F46" w14:textId="77777777" w:rsidR="00A02476" w:rsidRPr="000D206D" w:rsidRDefault="00A0247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270353E8" w14:textId="1BB990D1" w:rsidR="00A02476" w:rsidRDefault="00A0247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D206D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0D206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0D206D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786EC4" w:rsidRPr="00786EC4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0D206D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0D206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45B6BCF4" w14:textId="77777777" w:rsidR="00A02476" w:rsidRPr="000D206D" w:rsidRDefault="00A0247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E7BB609" w14:textId="77777777" w:rsidR="00A02476" w:rsidRPr="000D206D" w:rsidRDefault="00A02476" w:rsidP="00A02476">
      <w:pPr>
        <w:tabs>
          <w:tab w:val="clear" w:pos="907"/>
          <w:tab w:val="left" w:pos="990"/>
        </w:tabs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0D206D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 เงินลงทุนในตราสารหนี้ของกลุ่มบริษัท</w:t>
      </w:r>
    </w:p>
    <w:p w14:paraId="3B031F22" w14:textId="77777777" w:rsidR="00A02476" w:rsidRPr="000D206D" w:rsidRDefault="00A0247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CE271C" w14:textId="34E4032B" w:rsidR="00A02476" w:rsidRPr="000D206D" w:rsidRDefault="00A0247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24" w:firstLine="166"/>
        <w:jc w:val="thaiDistribute"/>
        <w:rPr>
          <w:rFonts w:asciiTheme="majorBidi" w:hAnsiTheme="majorBidi" w:cstheme="majorBidi"/>
          <w:sz w:val="30"/>
          <w:szCs w:val="30"/>
        </w:rPr>
      </w:pPr>
      <w:r w:rsidRPr="000D206D">
        <w:rPr>
          <w:rFonts w:asciiTheme="majorBidi" w:hAnsiTheme="majorBidi" w:cstheme="majorBidi"/>
          <w:sz w:val="30"/>
          <w:szCs w:val="30"/>
        </w:rPr>
        <w:t>(</w:t>
      </w:r>
      <w:r w:rsidRPr="000D206D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0D206D">
        <w:rPr>
          <w:rFonts w:asciiTheme="majorBidi" w:hAnsiTheme="majorBidi" w:cstheme="majorBidi"/>
          <w:sz w:val="30"/>
          <w:szCs w:val="30"/>
        </w:rPr>
        <w:t>.</w:t>
      </w:r>
      <w:r w:rsidR="00786EC4" w:rsidRPr="00786EC4">
        <w:rPr>
          <w:rFonts w:asciiTheme="majorBidi" w:hAnsiTheme="majorBidi" w:cstheme="majorBidi"/>
          <w:sz w:val="30"/>
          <w:szCs w:val="30"/>
        </w:rPr>
        <w:t>1</w:t>
      </w:r>
      <w:r w:rsidRPr="000D206D">
        <w:rPr>
          <w:rFonts w:asciiTheme="majorBidi" w:hAnsiTheme="majorBidi" w:cstheme="majorBidi"/>
          <w:sz w:val="30"/>
          <w:szCs w:val="30"/>
        </w:rPr>
        <w:t>.</w:t>
      </w:r>
      <w:r w:rsidR="00786EC4" w:rsidRPr="00786EC4">
        <w:rPr>
          <w:rFonts w:asciiTheme="majorBidi" w:hAnsiTheme="majorBidi" w:cstheme="majorBidi"/>
          <w:sz w:val="30"/>
          <w:szCs w:val="30"/>
        </w:rPr>
        <w:t>1</w:t>
      </w:r>
      <w:proofErr w:type="gramStart"/>
      <w:r w:rsidRPr="000D206D">
        <w:rPr>
          <w:rFonts w:asciiTheme="majorBidi" w:hAnsiTheme="majorBidi" w:cstheme="majorBidi"/>
          <w:sz w:val="30"/>
          <w:szCs w:val="30"/>
        </w:rPr>
        <w:t>)</w:t>
      </w:r>
      <w:r w:rsidRPr="000D206D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Pr="000D206D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  <w:proofErr w:type="gramEnd"/>
    </w:p>
    <w:p w14:paraId="5CBF02C9" w14:textId="77777777" w:rsidR="00A02476" w:rsidRPr="000D206D" w:rsidRDefault="00A0247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24" w:firstLine="166"/>
        <w:jc w:val="thaiDistribute"/>
        <w:rPr>
          <w:rFonts w:asciiTheme="majorBidi" w:hAnsiTheme="majorBidi" w:cstheme="majorBidi"/>
          <w:sz w:val="30"/>
          <w:szCs w:val="30"/>
        </w:rPr>
      </w:pPr>
    </w:p>
    <w:p w14:paraId="26DAB9E8" w14:textId="03BC930C" w:rsidR="00A02476" w:rsidRPr="000D206D" w:rsidRDefault="00A02476" w:rsidP="00A02476">
      <w:pPr>
        <w:tabs>
          <w:tab w:val="clear" w:pos="907"/>
          <w:tab w:val="clear" w:pos="1644"/>
          <w:tab w:val="left" w:pos="1080"/>
          <w:tab w:val="left" w:pos="162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D206D">
        <w:rPr>
          <w:rFonts w:asciiTheme="majorBidi" w:hAnsiTheme="majorBidi" w:cstheme="majorBidi"/>
          <w:sz w:val="30"/>
          <w:szCs w:val="30"/>
          <w:cs/>
        </w:rPr>
        <w:t>ฐานะเปิดต่อความเสี่ยงด้านเครดิตของ</w:t>
      </w:r>
      <w:r w:rsidRPr="000D206D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0D206D">
        <w:rPr>
          <w:rFonts w:asciiTheme="majorBidi" w:hAnsiTheme="majorBidi" w:cstheme="majorBidi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0D206D">
        <w:rPr>
          <w:rFonts w:asciiTheme="majorBidi" w:hAnsiTheme="majorBidi" w:cstheme="majorBidi"/>
          <w:sz w:val="30"/>
          <w:szCs w:val="30"/>
        </w:rPr>
        <w:t xml:space="preserve"> </w:t>
      </w:r>
      <w:r w:rsidRPr="000D206D">
        <w:rPr>
          <w:rFonts w:asciiTheme="majorBidi" w:hAnsiTheme="majorBidi" w:cstheme="majorBidi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="00786EC4" w:rsidRPr="00786EC4">
        <w:rPr>
          <w:rFonts w:asciiTheme="majorBidi" w:hAnsiTheme="majorBidi" w:cstheme="majorBidi"/>
          <w:sz w:val="30"/>
          <w:szCs w:val="30"/>
        </w:rPr>
        <w:t>2</w:t>
      </w:r>
      <w:r w:rsidR="00786EC4" w:rsidRPr="00786EC4">
        <w:rPr>
          <w:rFonts w:asciiTheme="majorBidi" w:hAnsiTheme="majorBidi" w:cstheme="majorBidi" w:hint="cs"/>
          <w:sz w:val="30"/>
          <w:szCs w:val="30"/>
        </w:rPr>
        <w:t>2</w:t>
      </w:r>
      <w:r w:rsidR="00C82B83">
        <w:rPr>
          <w:rFonts w:asciiTheme="majorBidi" w:hAnsiTheme="majorBidi" w:cstheme="majorBidi"/>
          <w:sz w:val="30"/>
          <w:szCs w:val="30"/>
        </w:rPr>
        <w:t xml:space="preserve"> </w:t>
      </w:r>
      <w:r w:rsidRPr="000D206D">
        <w:rPr>
          <w:rFonts w:asciiTheme="majorBidi" w:hAnsiTheme="majorBidi" w:cstheme="majorBidi"/>
          <w:sz w:val="30"/>
          <w:szCs w:val="30"/>
        </w:rPr>
        <w:t>(</w:t>
      </w:r>
      <w:r w:rsidRPr="000D206D">
        <w:rPr>
          <w:rFonts w:asciiTheme="majorBidi" w:hAnsiTheme="majorBidi" w:cstheme="majorBidi" w:hint="cs"/>
          <w:sz w:val="30"/>
          <w:szCs w:val="30"/>
          <w:cs/>
        </w:rPr>
        <w:t>ก</w:t>
      </w:r>
      <w:r w:rsidRPr="000D206D">
        <w:rPr>
          <w:rFonts w:asciiTheme="majorBidi" w:hAnsiTheme="majorBidi" w:cstheme="majorBidi"/>
          <w:sz w:val="30"/>
          <w:szCs w:val="30"/>
          <w:cs/>
        </w:rPr>
        <w:t xml:space="preserve">) และ </w:t>
      </w:r>
      <w:r w:rsidR="00786EC4" w:rsidRPr="00786EC4">
        <w:rPr>
          <w:rFonts w:asciiTheme="majorBidi" w:hAnsiTheme="majorBidi" w:cstheme="majorBidi"/>
          <w:sz w:val="30"/>
          <w:szCs w:val="30"/>
        </w:rPr>
        <w:t>2</w:t>
      </w:r>
      <w:r w:rsidR="00786EC4" w:rsidRPr="00786EC4">
        <w:rPr>
          <w:rFonts w:asciiTheme="majorBidi" w:hAnsiTheme="majorBidi" w:cstheme="majorBidi" w:hint="cs"/>
          <w:sz w:val="30"/>
          <w:szCs w:val="30"/>
        </w:rPr>
        <w:t>2</w:t>
      </w:r>
      <w:r w:rsidR="00C82B83">
        <w:rPr>
          <w:rFonts w:asciiTheme="majorBidi" w:hAnsiTheme="majorBidi" w:cstheme="majorBidi"/>
          <w:sz w:val="30"/>
          <w:szCs w:val="30"/>
        </w:rPr>
        <w:t xml:space="preserve"> </w:t>
      </w:r>
      <w:r w:rsidRPr="000D206D">
        <w:rPr>
          <w:rFonts w:asciiTheme="majorBidi" w:hAnsiTheme="majorBidi" w:cstheme="majorBidi"/>
          <w:sz w:val="30"/>
          <w:szCs w:val="30"/>
          <w:cs/>
        </w:rPr>
        <w:t>(</w:t>
      </w:r>
      <w:r w:rsidRPr="000D206D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0D206D">
        <w:rPr>
          <w:rFonts w:asciiTheme="majorBidi" w:hAnsiTheme="majorBidi" w:cstheme="majorBidi"/>
          <w:sz w:val="30"/>
          <w:szCs w:val="30"/>
          <w:cs/>
        </w:rPr>
        <w:t>)</w:t>
      </w:r>
    </w:p>
    <w:p w14:paraId="301ABE71" w14:textId="77777777" w:rsidR="00A02476" w:rsidRPr="000D206D" w:rsidRDefault="00A02476" w:rsidP="00A02476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="Times New Roman" w:hAnsi="Times New Roman"/>
          <w:sz w:val="30"/>
          <w:szCs w:val="30"/>
        </w:rPr>
      </w:pPr>
      <w:r w:rsidRPr="00335D37">
        <w:rPr>
          <w:rFonts w:asciiTheme="majorBidi" w:hAnsiTheme="majorBidi" w:cstheme="majorBidi"/>
          <w:sz w:val="30"/>
          <w:szCs w:val="30"/>
          <w:cs/>
        </w:rPr>
        <w:lastRenderedPageBreak/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Pr="00335D3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335D37">
        <w:rPr>
          <w:rFonts w:asciiTheme="majorBidi" w:hAnsiTheme="majorBidi" w:cstheme="majorBidi"/>
          <w:sz w:val="30"/>
          <w:szCs w:val="30"/>
          <w:cs/>
        </w:rPr>
        <w:t>จะเสนอระยะเวลาและเงื่อนไขมาตรฐานในการชำระเงินและการส่งสินค้า</w:t>
      </w:r>
      <w:r w:rsidRPr="00335D37">
        <w:rPr>
          <w:rFonts w:asciiTheme="majorBidi" w:hAnsiTheme="majorBidi" w:cstheme="majorBidi" w:hint="cs"/>
          <w:sz w:val="30"/>
          <w:szCs w:val="30"/>
          <w:cs/>
        </w:rPr>
        <w:t xml:space="preserve"> กลุ่มบริษัท</w:t>
      </w:r>
      <w:r w:rsidRPr="00335D37">
        <w:rPr>
          <w:rFonts w:asciiTheme="majorBidi" w:hAnsiTheme="majorBidi" w:cstheme="majorBidi"/>
          <w:sz w:val="30"/>
          <w:szCs w:val="30"/>
          <w:cs/>
        </w:rPr>
        <w:t>จะทบทวน</w:t>
      </w:r>
      <w:r w:rsidRPr="00335D37">
        <w:rPr>
          <w:rFonts w:asciiTheme="majorBidi" w:hAnsiTheme="majorBidi" w:cstheme="majorBidi" w:hint="cs"/>
          <w:sz w:val="30"/>
          <w:szCs w:val="30"/>
          <w:cs/>
        </w:rPr>
        <w:t>อันดับความน่าเชื่อถือภายนอก</w:t>
      </w:r>
      <w:r w:rsidRPr="00335D37">
        <w:rPr>
          <w:rFonts w:asciiTheme="majorBidi" w:hAnsiTheme="majorBidi" w:cstheme="majorBidi" w:hint="cs"/>
          <w:sz w:val="30"/>
          <w:szCs w:val="30"/>
        </w:rPr>
        <w:t xml:space="preserve"> (</w:t>
      </w:r>
      <w:r w:rsidRPr="00335D37">
        <w:rPr>
          <w:rFonts w:asciiTheme="majorBidi" w:hAnsiTheme="majorBidi" w:cstheme="majorBidi" w:hint="cs"/>
          <w:sz w:val="30"/>
          <w:szCs w:val="30"/>
          <w:cs/>
        </w:rPr>
        <w:t xml:space="preserve">ถ้ามี) งบการเงิน ข้อมูลของสถาบันจัดอันดับความน่าเชื่อถือ และข้อมูลอุตสาหกรรม </w:t>
      </w:r>
      <w:r w:rsidRPr="00335D37">
        <w:rPr>
          <w:rFonts w:asciiTheme="majorBidi" w:hAnsiTheme="majorBidi" w:cstheme="majorBidi"/>
          <w:sz w:val="30"/>
          <w:szCs w:val="30"/>
          <w:cs/>
        </w:rPr>
        <w:t>วงเงินยอดขาย</w:t>
      </w:r>
      <w:r w:rsidRPr="00335D37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335D37">
        <w:rPr>
          <w:rFonts w:asciiTheme="majorBidi" w:hAnsiTheme="majorBidi" w:cstheme="majorBidi"/>
          <w:sz w:val="30"/>
          <w:szCs w:val="30"/>
          <w:cs/>
        </w:rPr>
        <w:t>กำหนด</w:t>
      </w:r>
      <w:r w:rsidRPr="00335D37">
        <w:rPr>
          <w:rFonts w:asciiTheme="majorBidi" w:hAnsiTheme="majorBidi" w:cstheme="majorBidi" w:hint="cs"/>
          <w:sz w:val="30"/>
          <w:szCs w:val="30"/>
          <w:cs/>
        </w:rPr>
        <w:t>ไว้</w:t>
      </w:r>
      <w:r w:rsidRPr="00335D37">
        <w:rPr>
          <w:rFonts w:asciiTheme="majorBidi" w:hAnsiTheme="majorBidi" w:cstheme="majorBidi"/>
          <w:sz w:val="30"/>
          <w:szCs w:val="30"/>
          <w:cs/>
        </w:rPr>
        <w:t>สำหรับลูกค้าแต่ละรายและ</w:t>
      </w:r>
      <w:r w:rsidRPr="00335D37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335D37">
        <w:rPr>
          <w:rFonts w:asciiTheme="majorBidi" w:hAnsiTheme="majorBidi" w:cstheme="majorBidi"/>
          <w:sz w:val="30"/>
          <w:szCs w:val="30"/>
          <w:cs/>
        </w:rPr>
        <w:t>ทบทวนเป็นราย</w:t>
      </w:r>
      <w:r w:rsidRPr="00335D37">
        <w:rPr>
          <w:rFonts w:asciiTheme="majorBidi" w:hAnsiTheme="majorBidi" w:cstheme="majorBidi" w:hint="cs"/>
          <w:sz w:val="30"/>
          <w:szCs w:val="30"/>
          <w:cs/>
        </w:rPr>
        <w:t xml:space="preserve">ไตรมาส </w:t>
      </w:r>
      <w:r w:rsidRPr="00335D37">
        <w:rPr>
          <w:rFonts w:asciiTheme="majorBidi" w:hAnsiTheme="majorBidi" w:cstheme="majorBidi"/>
          <w:sz w:val="30"/>
          <w:szCs w:val="30"/>
          <w:cs/>
        </w:rPr>
        <w:t>ยอดขายที่เกินกว่าวงเงินดังกล่าวต้องได้รับการอนุมัติจาก</w:t>
      </w:r>
      <w:r w:rsidRPr="00335D37">
        <w:rPr>
          <w:rFonts w:asciiTheme="majorBidi" w:hAnsiTheme="majorBidi" w:cstheme="majorBidi" w:hint="cs"/>
          <w:sz w:val="30"/>
          <w:szCs w:val="30"/>
          <w:cs/>
        </w:rPr>
        <w:t>ผู้มีอำนาจ</w:t>
      </w:r>
    </w:p>
    <w:p w14:paraId="0D08C1A2" w14:textId="77777777" w:rsidR="00A02476" w:rsidRPr="000D206D" w:rsidRDefault="00A0247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F90965" w14:textId="24E66ED8" w:rsidR="00A02476" w:rsidRDefault="00A0247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335D3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335D37">
        <w:rPr>
          <w:rFonts w:asciiTheme="majorBidi" w:hAnsiTheme="majorBidi" w:cstheme="majorBidi"/>
          <w:sz w:val="30"/>
          <w:szCs w:val="30"/>
          <w:cs/>
        </w:rPr>
        <w:t>จำกัดฐานะเปิดต่อความเสี่ยงด้านเครดิตของลูกหนี้การค้าด้วยการกำหนดระยะเวลาการจ่ายชำระสูงสุดที่</w:t>
      </w:r>
      <w:r w:rsidRPr="00335D3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D20EE" w:rsidRPr="005D20EE">
        <w:rPr>
          <w:rFonts w:asciiTheme="majorBidi" w:hAnsiTheme="majorBidi" w:cstheme="majorBidi" w:hint="cs"/>
          <w:sz w:val="30"/>
          <w:szCs w:val="30"/>
        </w:rPr>
        <w:t>3</w:t>
      </w:r>
      <w:r w:rsidRPr="00335D37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335D37">
        <w:rPr>
          <w:rFonts w:asciiTheme="majorBidi" w:hAnsiTheme="majorBidi" w:cstheme="majorBidi" w:hint="cs"/>
          <w:sz w:val="30"/>
          <w:szCs w:val="30"/>
          <w:cs/>
        </w:rPr>
        <w:t>เดือน</w:t>
      </w:r>
    </w:p>
    <w:p w14:paraId="23EA1B3E" w14:textId="77777777" w:rsidR="00A02476" w:rsidRDefault="00A0247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23F229" w14:textId="77777777" w:rsidR="00A02476" w:rsidRDefault="00A0247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335D37">
        <w:rPr>
          <w:rFonts w:asciiTheme="majorBidi" w:hAnsiTheme="majorBidi" w:cstheme="majorBidi"/>
          <w:sz w:val="30"/>
          <w:szCs w:val="30"/>
          <w:cs/>
        </w:rPr>
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าและสินทรัพย์ที่เกิดจากสัญญา</w:t>
      </w:r>
    </w:p>
    <w:p w14:paraId="690E0A86" w14:textId="77777777" w:rsidR="00A02476" w:rsidRDefault="00A0247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873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260"/>
        <w:gridCol w:w="236"/>
        <w:gridCol w:w="1204"/>
        <w:gridCol w:w="240"/>
        <w:gridCol w:w="1290"/>
        <w:gridCol w:w="236"/>
        <w:gridCol w:w="1204"/>
      </w:tblGrid>
      <w:tr w:rsidR="00A02476" w:rsidRPr="00FE61E4" w14:paraId="4E1659DB" w14:textId="77777777" w:rsidTr="00ED3EBD">
        <w:trPr>
          <w:trHeight w:val="20"/>
          <w:tblHeader/>
        </w:trPr>
        <w:tc>
          <w:tcPr>
            <w:tcW w:w="3060" w:type="dxa"/>
            <w:shd w:val="clear" w:color="auto" w:fill="auto"/>
            <w:vAlign w:val="bottom"/>
          </w:tcPr>
          <w:p w14:paraId="5AB6ABA4" w14:textId="77777777" w:rsidR="00A02476" w:rsidRPr="00FE61E4" w:rsidRDefault="00A02476" w:rsidP="00ED3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CE3A12C" w14:textId="77777777" w:rsidR="00A02476" w:rsidRPr="006F00E7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33AAF2B9" w14:textId="77777777" w:rsidR="00A02476" w:rsidRPr="006F00E7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30" w:type="dxa"/>
            <w:gridSpan w:val="3"/>
            <w:vAlign w:val="bottom"/>
          </w:tcPr>
          <w:p w14:paraId="402E5F99" w14:textId="77777777" w:rsidR="00A02476" w:rsidRPr="006F00E7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2476" w:rsidRPr="00FE61E4" w14:paraId="59594DEF" w14:textId="77777777" w:rsidTr="00ED3EBD">
        <w:trPr>
          <w:trHeight w:val="20"/>
          <w:tblHeader/>
        </w:trPr>
        <w:tc>
          <w:tcPr>
            <w:tcW w:w="3060" w:type="dxa"/>
            <w:shd w:val="clear" w:color="auto" w:fill="auto"/>
            <w:vAlign w:val="bottom"/>
          </w:tcPr>
          <w:p w14:paraId="4A820844" w14:textId="2A22CA48" w:rsidR="00A02476" w:rsidRPr="00FE61E4" w:rsidRDefault="00A02476" w:rsidP="00ED3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  <w:r w:rsidRPr="00FE61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D20EE" w:rsidRPr="005D20E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786EC4" w:rsidRPr="00786EC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FE61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86EC4" w:rsidRPr="00786E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  <w:r w:rsidR="005D20EE" w:rsidRPr="005D20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563</w:t>
            </w:r>
          </w:p>
        </w:tc>
        <w:tc>
          <w:tcPr>
            <w:tcW w:w="1260" w:type="dxa"/>
            <w:vAlign w:val="bottom"/>
          </w:tcPr>
          <w:p w14:paraId="7983ED25" w14:textId="77777777" w:rsidR="00A02476" w:rsidRPr="006F00E7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(มูลค่า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ตามบัญชี)</w:t>
            </w:r>
          </w:p>
        </w:tc>
        <w:tc>
          <w:tcPr>
            <w:tcW w:w="236" w:type="dxa"/>
            <w:vAlign w:val="bottom"/>
          </w:tcPr>
          <w:p w14:paraId="552D997A" w14:textId="77777777" w:rsidR="00A02476" w:rsidRPr="006F00E7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165D308" w14:textId="77777777" w:rsidR="00A02476" w:rsidRPr="006F00E7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4A5DC175" w14:textId="77777777" w:rsidR="00A02476" w:rsidRPr="006F00E7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240" w:type="dxa"/>
          </w:tcPr>
          <w:p w14:paraId="09D38065" w14:textId="77777777" w:rsidR="00A02476" w:rsidRPr="006F00E7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0" w:type="dxa"/>
            <w:vAlign w:val="bottom"/>
          </w:tcPr>
          <w:p w14:paraId="11F162D5" w14:textId="77777777" w:rsidR="00A02476" w:rsidRPr="006F00E7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(มูลค่า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ตามบัญชี)</w:t>
            </w:r>
          </w:p>
        </w:tc>
        <w:tc>
          <w:tcPr>
            <w:tcW w:w="236" w:type="dxa"/>
            <w:vAlign w:val="bottom"/>
          </w:tcPr>
          <w:p w14:paraId="74694B6F" w14:textId="77777777" w:rsidR="00A02476" w:rsidRPr="006F00E7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14:paraId="067FDB29" w14:textId="77777777" w:rsidR="00A02476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</w:t>
            </w:r>
          </w:p>
          <w:p w14:paraId="720774DB" w14:textId="77777777" w:rsidR="00A02476" w:rsidRPr="006F00E7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  <w:p w14:paraId="231AE1E8" w14:textId="77777777" w:rsidR="00A02476" w:rsidRPr="006F00E7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A02476" w:rsidRPr="00FE61E4" w14:paraId="2E321785" w14:textId="77777777" w:rsidTr="00ED3EBD">
        <w:trPr>
          <w:trHeight w:val="20"/>
          <w:tblHeader/>
        </w:trPr>
        <w:tc>
          <w:tcPr>
            <w:tcW w:w="3060" w:type="dxa"/>
            <w:shd w:val="clear" w:color="auto" w:fill="auto"/>
            <w:vAlign w:val="bottom"/>
          </w:tcPr>
          <w:p w14:paraId="520F9CB2" w14:textId="77777777" w:rsidR="00A02476" w:rsidRPr="00FE61E4" w:rsidRDefault="00A02476" w:rsidP="00ED3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3BFB2E75" w14:textId="77777777" w:rsidR="00A02476" w:rsidRPr="00335D37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2476" w:rsidRPr="00FE61E4" w14:paraId="565EAE6A" w14:textId="77777777" w:rsidTr="00ED3EBD">
        <w:trPr>
          <w:trHeight w:val="20"/>
        </w:trPr>
        <w:tc>
          <w:tcPr>
            <w:tcW w:w="3060" w:type="dxa"/>
          </w:tcPr>
          <w:p w14:paraId="52BD1B10" w14:textId="77777777" w:rsidR="00A02476" w:rsidRPr="006F00E7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3BC4152C" w14:textId="7E6C545E" w:rsidR="00A02476" w:rsidRPr="00FE61E4" w:rsidRDefault="00786EC4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="00A024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648</w:t>
            </w:r>
          </w:p>
        </w:tc>
        <w:tc>
          <w:tcPr>
            <w:tcW w:w="236" w:type="dxa"/>
          </w:tcPr>
          <w:p w14:paraId="6C6D0316" w14:textId="77777777" w:rsidR="00A02476" w:rsidRPr="00FE61E4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D1C557C" w14:textId="4DAC25EA" w:rsidR="00A02476" w:rsidRPr="00FE61E4" w:rsidRDefault="005D20EE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0" w:type="dxa"/>
          </w:tcPr>
          <w:p w14:paraId="33083E81" w14:textId="77777777" w:rsidR="00A02476" w:rsidRPr="00FE61E4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</w:tcPr>
          <w:p w14:paraId="5E52A724" w14:textId="352A8876" w:rsidR="00A02476" w:rsidRPr="00FE61E4" w:rsidRDefault="00786EC4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8"/>
              </w:tabs>
              <w:spacing w:line="240" w:lineRule="auto"/>
              <w:ind w:left="-129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="00A024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Pr="00786EC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23E2E679" w14:textId="77777777" w:rsidR="00A02476" w:rsidRPr="00FE61E4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2B073FE" w14:textId="77777777" w:rsidR="00A02476" w:rsidRPr="00FE61E4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E65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02476" w:rsidRPr="00FE61E4" w14:paraId="5DE0B09C" w14:textId="77777777" w:rsidTr="00ED3EBD">
        <w:trPr>
          <w:trHeight w:val="20"/>
        </w:trPr>
        <w:tc>
          <w:tcPr>
            <w:tcW w:w="3060" w:type="dxa"/>
          </w:tcPr>
          <w:p w14:paraId="0955FBDE" w14:textId="77777777" w:rsidR="00A02476" w:rsidRPr="006F00E7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42AC2194" w14:textId="77777777" w:rsidR="00A02476" w:rsidRPr="00FE61E4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9111DE" w14:textId="77777777" w:rsidR="00A02476" w:rsidRPr="00FE61E4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8674917" w14:textId="77777777" w:rsidR="00A02476" w:rsidRPr="00FE61E4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D6BD038" w14:textId="77777777" w:rsidR="00A02476" w:rsidRPr="00FE61E4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</w:tcPr>
          <w:p w14:paraId="5C1FDE84" w14:textId="77777777" w:rsidR="00A02476" w:rsidRPr="00FE61E4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8"/>
              </w:tabs>
              <w:spacing w:line="240" w:lineRule="auto"/>
              <w:ind w:left="-129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A856A1" w14:textId="77777777" w:rsidR="00A02476" w:rsidRPr="00FE61E4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E102ED0" w14:textId="77777777" w:rsidR="00A02476" w:rsidRPr="00FE61E4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0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2476" w:rsidRPr="00FE61E4" w14:paraId="5228F982" w14:textId="77777777" w:rsidTr="00ED3EBD">
        <w:trPr>
          <w:trHeight w:val="20"/>
        </w:trPr>
        <w:tc>
          <w:tcPr>
            <w:tcW w:w="3060" w:type="dxa"/>
          </w:tcPr>
          <w:p w14:paraId="0FE442B7" w14:textId="04CDF10A" w:rsidR="00A02476" w:rsidRPr="006F00E7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2E02B7D" w14:textId="1A72BEF9" w:rsidR="00A02476" w:rsidRPr="00FE61E4" w:rsidRDefault="00786EC4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786EC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024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86EC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786EC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2CF13F6A" w14:textId="77777777" w:rsidR="00A02476" w:rsidRPr="00FE61E4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E1A99A7" w14:textId="3E29F408" w:rsidR="00A02476" w:rsidRPr="00FE61E4" w:rsidRDefault="00786EC4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0" w:type="dxa"/>
          </w:tcPr>
          <w:p w14:paraId="1D8574D6" w14:textId="77777777" w:rsidR="00A02476" w:rsidRPr="00FE61E4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</w:tcPr>
          <w:p w14:paraId="23DFEF10" w14:textId="7939637F" w:rsidR="00A02476" w:rsidRPr="00FE61E4" w:rsidRDefault="00786EC4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8"/>
              </w:tabs>
              <w:spacing w:line="240" w:lineRule="auto"/>
              <w:ind w:left="-129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A024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478</w:t>
            </w:r>
          </w:p>
        </w:tc>
        <w:tc>
          <w:tcPr>
            <w:tcW w:w="236" w:type="dxa"/>
          </w:tcPr>
          <w:p w14:paraId="60E310ED" w14:textId="77777777" w:rsidR="00A02476" w:rsidRPr="00FE61E4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20D4552" w14:textId="77777777" w:rsidR="00A02476" w:rsidRPr="008B0992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02476" w:rsidRPr="00FE61E4" w14:paraId="578C8B53" w14:textId="77777777" w:rsidTr="00ED3EBD">
        <w:trPr>
          <w:trHeight w:val="20"/>
        </w:trPr>
        <w:tc>
          <w:tcPr>
            <w:tcW w:w="3060" w:type="dxa"/>
          </w:tcPr>
          <w:p w14:paraId="08F8DC34" w14:textId="70B60534" w:rsidR="00A02476" w:rsidRPr="006F00E7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5D20EE" w:rsidRPr="005D20EE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E24778E" w14:textId="38E581AF" w:rsidR="00A02476" w:rsidRPr="00FE61E4" w:rsidRDefault="005D20EE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024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D20EE">
              <w:rPr>
                <w:rFonts w:asciiTheme="majorBidi" w:hAnsiTheme="majorBidi" w:cstheme="majorBidi"/>
                <w:sz w:val="30"/>
                <w:szCs w:val="30"/>
              </w:rPr>
              <w:t>444</w:t>
            </w:r>
          </w:p>
        </w:tc>
        <w:tc>
          <w:tcPr>
            <w:tcW w:w="236" w:type="dxa"/>
          </w:tcPr>
          <w:p w14:paraId="680B530F" w14:textId="77777777" w:rsidR="00A02476" w:rsidRPr="00FE61E4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57E4370" w14:textId="559F8968" w:rsidR="00A02476" w:rsidRPr="00FE61E4" w:rsidRDefault="005D20EE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0" w:type="dxa"/>
          </w:tcPr>
          <w:p w14:paraId="27EDE320" w14:textId="77777777" w:rsidR="00A02476" w:rsidRPr="00FE61E4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</w:tcPr>
          <w:p w14:paraId="6C2F0862" w14:textId="5FFCDAD3" w:rsidR="00A02476" w:rsidRPr="00FE61E4" w:rsidRDefault="005D20EE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8"/>
              </w:tabs>
              <w:spacing w:line="240" w:lineRule="auto"/>
              <w:ind w:left="-129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</w:rPr>
              <w:t>496</w:t>
            </w:r>
          </w:p>
        </w:tc>
        <w:tc>
          <w:tcPr>
            <w:tcW w:w="236" w:type="dxa"/>
          </w:tcPr>
          <w:p w14:paraId="6361758F" w14:textId="77777777" w:rsidR="00A02476" w:rsidRPr="00FE61E4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CE7E6C3" w14:textId="77777777" w:rsidR="00A02476" w:rsidRPr="008B0992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02476" w:rsidRPr="00FE61E4" w14:paraId="29777625" w14:textId="77777777" w:rsidTr="00ED3EBD">
        <w:trPr>
          <w:trHeight w:val="20"/>
        </w:trPr>
        <w:tc>
          <w:tcPr>
            <w:tcW w:w="3060" w:type="dxa"/>
          </w:tcPr>
          <w:p w14:paraId="45C9C9BE" w14:textId="77C4822E" w:rsidR="00A02476" w:rsidRPr="006F00E7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694D48A6" w14:textId="3AA30F2F" w:rsidR="00A02476" w:rsidRPr="00FE61E4" w:rsidRDefault="00786EC4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  <w:tc>
          <w:tcPr>
            <w:tcW w:w="236" w:type="dxa"/>
          </w:tcPr>
          <w:p w14:paraId="54E90536" w14:textId="77777777" w:rsidR="00A02476" w:rsidRPr="00FE61E4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A79BA98" w14:textId="015E8911" w:rsidR="00A02476" w:rsidRPr="00FE61E4" w:rsidRDefault="005D20EE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40" w:type="dxa"/>
          </w:tcPr>
          <w:p w14:paraId="7AF801C0" w14:textId="77777777" w:rsidR="00A02476" w:rsidRPr="00FE61E4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</w:tcPr>
          <w:p w14:paraId="17682D38" w14:textId="561422AD" w:rsidR="00A02476" w:rsidRPr="00FE61E4" w:rsidRDefault="00786EC4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8"/>
              </w:tabs>
              <w:spacing w:line="240" w:lineRule="auto"/>
              <w:ind w:left="-129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86EC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129B8A99" w14:textId="77777777" w:rsidR="00A02476" w:rsidRPr="00FE61E4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420CD78" w14:textId="77777777" w:rsidR="00A02476" w:rsidRPr="008B0992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02476" w:rsidRPr="00FE61E4" w14:paraId="5167DCEA" w14:textId="77777777" w:rsidTr="00ED3EBD">
        <w:trPr>
          <w:trHeight w:val="20"/>
        </w:trPr>
        <w:tc>
          <w:tcPr>
            <w:tcW w:w="3060" w:type="dxa"/>
          </w:tcPr>
          <w:p w14:paraId="66FC4587" w14:textId="699E6F92" w:rsidR="00A02476" w:rsidRPr="006F00E7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7042EF2" w14:textId="45323154" w:rsidR="00A02476" w:rsidRPr="00FE61E4" w:rsidRDefault="00786EC4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024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86EC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236" w:type="dxa"/>
          </w:tcPr>
          <w:p w14:paraId="7689F11F" w14:textId="77777777" w:rsidR="00A02476" w:rsidRPr="00FE61E4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4F4322B" w14:textId="1E0755E4" w:rsidR="00A02476" w:rsidRPr="00FE61E4" w:rsidRDefault="00786EC4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024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86E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0" w:type="dxa"/>
          </w:tcPr>
          <w:p w14:paraId="4735517F" w14:textId="77777777" w:rsidR="00A02476" w:rsidRPr="00FE61E4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63843F9D" w14:textId="5CBA9549" w:rsidR="00A02476" w:rsidRPr="00FE61E4" w:rsidRDefault="00786EC4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8"/>
              </w:tabs>
              <w:spacing w:line="240" w:lineRule="auto"/>
              <w:ind w:left="-129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236" w:type="dxa"/>
          </w:tcPr>
          <w:p w14:paraId="63895901" w14:textId="77777777" w:rsidR="00A02476" w:rsidRPr="00FE61E4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7285594" w14:textId="77777777" w:rsidR="00A02476" w:rsidRPr="008B0992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02476" w:rsidRPr="00FE61E4" w14:paraId="3BEF5645" w14:textId="77777777" w:rsidTr="00ED3EBD">
        <w:trPr>
          <w:trHeight w:val="20"/>
        </w:trPr>
        <w:tc>
          <w:tcPr>
            <w:tcW w:w="3060" w:type="dxa"/>
          </w:tcPr>
          <w:p w14:paraId="1892E828" w14:textId="77777777" w:rsidR="00A02476" w:rsidRPr="006F00E7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6E116A1" w14:textId="2B7F71FF" w:rsidR="00A02476" w:rsidRPr="00FE61E4" w:rsidRDefault="005D20EE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436</w:t>
            </w:r>
            <w:r w:rsidR="00A02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786EC4" w:rsidRPr="00786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142DFF00" w14:textId="77777777" w:rsidR="00A02476" w:rsidRPr="00FE61E4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39C54AD" w14:textId="450C0FE2" w:rsidR="00A02476" w:rsidRPr="00FE61E4" w:rsidRDefault="00786EC4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A02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86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240" w:type="dxa"/>
          </w:tcPr>
          <w:p w14:paraId="5F695B18" w14:textId="77777777" w:rsidR="00A02476" w:rsidRPr="00FE61E4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67D89749" w14:textId="3AFD8FC9" w:rsidR="00A02476" w:rsidRPr="00FE61E4" w:rsidRDefault="005D20EE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8"/>
              </w:tabs>
              <w:spacing w:line="240" w:lineRule="auto"/>
              <w:ind w:left="-129"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786EC4" w:rsidRPr="00786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A02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786EC4" w:rsidRPr="00786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7B30B71D" w14:textId="77777777" w:rsidR="00A02476" w:rsidRPr="00FE61E4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6EDCD72" w14:textId="77777777" w:rsidR="00A02476" w:rsidRPr="00AE65AD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5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A02476" w:rsidRPr="00FE61E4" w14:paraId="0E426EAA" w14:textId="77777777" w:rsidTr="00ED3EBD">
        <w:trPr>
          <w:trHeight w:val="20"/>
        </w:trPr>
        <w:tc>
          <w:tcPr>
            <w:tcW w:w="3060" w:type="dxa"/>
          </w:tcPr>
          <w:p w14:paraId="67CD7652" w14:textId="77777777" w:rsidR="00A02476" w:rsidRPr="006F00E7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369B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6369B7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0411F26" w14:textId="77777777" w:rsidR="00A02476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54DC34" w14:textId="0C1D4CCF" w:rsidR="00A02476" w:rsidRPr="00735D6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B90AA34" w14:textId="77777777" w:rsidR="00A02476" w:rsidRPr="00735D6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27DE7BB6" w14:textId="77777777" w:rsidR="00A02476" w:rsidRPr="00735D6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D3CC179" w14:textId="77777777" w:rsidR="00A02476" w:rsidRPr="00735D6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3ED6F5F4" w14:textId="77777777" w:rsidR="00A02476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A677EB" w14:textId="77777777" w:rsidR="00A02476" w:rsidRPr="00735D6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8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85349E4" w14:textId="77777777" w:rsidR="00A02476" w:rsidRPr="00FE61E4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1E46694D" w14:textId="77777777" w:rsidR="00A02476" w:rsidRPr="00FE61E4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02476" w:rsidRPr="00FE61E4" w14:paraId="092FAE86" w14:textId="77777777" w:rsidTr="00ED3EBD">
        <w:trPr>
          <w:trHeight w:val="20"/>
        </w:trPr>
        <w:tc>
          <w:tcPr>
            <w:tcW w:w="3060" w:type="dxa"/>
          </w:tcPr>
          <w:p w14:paraId="259C325F" w14:textId="77777777" w:rsidR="00A02476" w:rsidRPr="006369B7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69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4452C58" w14:textId="3559CE68" w:rsidR="00A02476" w:rsidRPr="00FE61E4" w:rsidRDefault="005D20EE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435</w:t>
            </w:r>
            <w:r w:rsidR="00A02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588</w:t>
            </w:r>
          </w:p>
        </w:tc>
        <w:tc>
          <w:tcPr>
            <w:tcW w:w="236" w:type="dxa"/>
          </w:tcPr>
          <w:p w14:paraId="1CC310E6" w14:textId="77777777" w:rsidR="00A02476" w:rsidRPr="00FE61E4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026C14CF" w14:textId="77777777" w:rsidR="00A02476" w:rsidRPr="00FE61E4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07670718" w14:textId="77777777" w:rsidR="00A02476" w:rsidRPr="00FE61E4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14:paraId="1687D88C" w14:textId="4FD6FE1F" w:rsidR="00A02476" w:rsidRPr="00FE61E4" w:rsidRDefault="005D20EE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8"/>
              </w:tabs>
              <w:spacing w:line="240" w:lineRule="auto"/>
              <w:ind w:left="-129"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786EC4" w:rsidRPr="00786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A02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786EC4" w:rsidRPr="00786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748B3F80" w14:textId="77777777" w:rsidR="00A02476" w:rsidRPr="00FE61E4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1D0FFB7D" w14:textId="77777777" w:rsidR="00A02476" w:rsidRPr="00FE61E4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0547026E" w14:textId="77777777" w:rsidR="00A02476" w:rsidRPr="006975BB" w:rsidRDefault="00A0247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034EED6" w14:textId="42211102" w:rsidR="00A02476" w:rsidRDefault="00A0247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014D6">
        <w:rPr>
          <w:rFonts w:asciiTheme="majorBidi" w:hAnsiTheme="majorBidi" w:cstheme="majorBidi" w:hint="cs"/>
          <w:sz w:val="30"/>
          <w:szCs w:val="30"/>
          <w:cs/>
        </w:rPr>
        <w:t xml:space="preserve">อัตราผลขาดทุนคำนวณจากประสบการณ์ของการสูญเสียด้านเครดิตที่เกิดขึ้นจริง </w:t>
      </w:r>
      <w:r w:rsidR="005D20EE" w:rsidRPr="005D20EE">
        <w:rPr>
          <w:rFonts w:asciiTheme="majorBidi" w:hAnsiTheme="majorBidi" w:cstheme="majorBidi" w:hint="cs"/>
          <w:sz w:val="30"/>
          <w:szCs w:val="30"/>
        </w:rPr>
        <w:t>3</w:t>
      </w:r>
      <w:r w:rsidRPr="000014D6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0014D6">
        <w:rPr>
          <w:rFonts w:asciiTheme="majorBidi" w:hAnsiTheme="majorBidi" w:cstheme="majorBidi" w:hint="cs"/>
          <w:sz w:val="30"/>
          <w:szCs w:val="30"/>
          <w:cs/>
        </w:rPr>
        <w:t>ปีย้อนหลัง 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59BB360C" w14:textId="77777777" w:rsidR="00A02476" w:rsidRDefault="00A0247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730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440"/>
        <w:gridCol w:w="244"/>
        <w:gridCol w:w="1376"/>
      </w:tblGrid>
      <w:tr w:rsidR="00A02476" w:rsidRPr="006F00E7" w14:paraId="63AEDF4D" w14:textId="77777777" w:rsidTr="00ED3EBD">
        <w:trPr>
          <w:trHeight w:val="20"/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54DF0" w14:textId="77777777" w:rsidR="00A02476" w:rsidRPr="006F00E7" w:rsidRDefault="00A02476" w:rsidP="00ED3EB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BD964" w14:textId="77777777" w:rsidR="00A02476" w:rsidRPr="006F00E7" w:rsidRDefault="00A02476" w:rsidP="00ED3EBD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68AF85B3" w14:textId="77777777" w:rsidR="00A02476" w:rsidRPr="006F00E7" w:rsidRDefault="00A02476" w:rsidP="00ED3EB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30A922F5" w14:textId="77777777" w:rsidR="00A02476" w:rsidRPr="006F00E7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85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6F00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  <w:r w:rsidRPr="006F00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A02476" w:rsidRPr="006F00E7" w14:paraId="24305298" w14:textId="77777777" w:rsidTr="00ED3EBD">
        <w:trPr>
          <w:trHeight w:val="20"/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6B9860F" w14:textId="77777777" w:rsidR="00A02476" w:rsidRPr="006F00E7" w:rsidRDefault="00A02476" w:rsidP="00ED3EB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58B54E" w14:textId="77777777" w:rsidR="00A02476" w:rsidRPr="006F00E7" w:rsidRDefault="00A02476" w:rsidP="00ED3EB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F00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02476" w:rsidRPr="006F00E7" w14:paraId="5A687967" w14:textId="77777777" w:rsidTr="00ED3EBD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D6237" w14:textId="768FE778" w:rsidR="00A02476" w:rsidRPr="006F00E7" w:rsidRDefault="00A02476" w:rsidP="00ED3EB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6F00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D20EE" w:rsidRPr="005D20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786EC4" w:rsidRPr="00786E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6F00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F00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786EC4" w:rsidRPr="00786E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  <w:r w:rsidR="005D20EE" w:rsidRPr="005D20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56</w:t>
            </w:r>
            <w:r w:rsidR="00786EC4" w:rsidRPr="00786E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0DBF63" w14:textId="77777777" w:rsidR="00A02476" w:rsidRPr="006F00E7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E73DF8E" w14:textId="77777777" w:rsidR="00A02476" w:rsidRPr="006F00E7" w:rsidRDefault="00A02476" w:rsidP="00ED3EB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5E5412F7" w14:textId="77777777" w:rsidR="00A02476" w:rsidRPr="006F00E7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02476" w:rsidRPr="006F00E7" w14:paraId="70A7ACF1" w14:textId="77777777" w:rsidTr="00ED3EBD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63EEE" w14:textId="77777777" w:rsidR="00A02476" w:rsidRPr="006F00E7" w:rsidRDefault="00A02476" w:rsidP="00ED3EBD">
            <w:pPr>
              <w:tabs>
                <w:tab w:val="clear" w:pos="680"/>
                <w:tab w:val="left" w:pos="540"/>
              </w:tabs>
              <w:spacing w:line="240" w:lineRule="auto"/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6F00E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A91A7D" w14:textId="4235A890" w:rsidR="00A02476" w:rsidRPr="005A4942" w:rsidRDefault="00786EC4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04</w:t>
            </w:r>
            <w:r w:rsidR="00A02476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705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169E1C8" w14:textId="77777777" w:rsidR="00A02476" w:rsidRPr="006F00E7" w:rsidRDefault="00A02476" w:rsidP="00ED3EB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0607B497" w14:textId="293C480F" w:rsidR="00A02476" w:rsidRPr="006F00E7" w:rsidRDefault="00786EC4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94</w:t>
            </w:r>
            <w:r w:rsidR="00A02476">
              <w:rPr>
                <w:rFonts w:ascii="Angsana New" w:hAnsi="Angsana New"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95</w:t>
            </w:r>
          </w:p>
        </w:tc>
      </w:tr>
      <w:tr w:rsidR="00A02476" w:rsidRPr="006F00E7" w14:paraId="2AED5837" w14:textId="77777777" w:rsidTr="00ED3EBD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27A35" w14:textId="77777777" w:rsidR="00A02476" w:rsidRPr="006F00E7" w:rsidRDefault="00A02476" w:rsidP="00ED3EB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372961" w14:textId="77777777" w:rsidR="00A02476" w:rsidRPr="005A4942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063B5E43" w14:textId="77777777" w:rsidR="00A02476" w:rsidRPr="006F00E7" w:rsidRDefault="00A02476" w:rsidP="00ED3EB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2E9BD2A9" w14:textId="77777777" w:rsidR="00A02476" w:rsidRPr="006F00E7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02476" w:rsidRPr="006F00E7" w14:paraId="1E719E54" w14:textId="77777777" w:rsidTr="00ED3EBD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E0002" w14:textId="7E360AB8" w:rsidR="00A02476" w:rsidRPr="006F00E7" w:rsidRDefault="00A02476" w:rsidP="00ED3EBD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333840" w14:textId="3352A9A3" w:rsidR="00A02476" w:rsidRPr="005A4942" w:rsidRDefault="00786EC4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38</w:t>
            </w:r>
            <w:r w:rsidR="00A02476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8</w:t>
            </w: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301BBE6" w14:textId="77777777" w:rsidR="00A02476" w:rsidRPr="006F00E7" w:rsidRDefault="00A02476" w:rsidP="00ED3EB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24925FCA" w14:textId="45817E16" w:rsidR="00A02476" w:rsidRPr="005A4942" w:rsidRDefault="00786EC4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</w:t>
            </w: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A02476">
              <w:rPr>
                <w:rFonts w:ascii="Angsana New" w:hAnsi="Angsana New"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sz w:val="30"/>
                <w:szCs w:val="30"/>
              </w:rPr>
              <w:t>22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02476" w:rsidRPr="006F00E7" w14:paraId="06A968A5" w14:textId="77777777" w:rsidTr="00ED3EBD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3BD1C" w14:textId="39619272" w:rsidR="00A02476" w:rsidRPr="006F00E7" w:rsidRDefault="005D20EE" w:rsidP="00ED3EBD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02476"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5D20E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02476" w:rsidRPr="006F00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02476"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0A7E50" w14:textId="46EBE3E0" w:rsidR="00A02476" w:rsidRPr="005A4942" w:rsidRDefault="005D20EE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9</w:t>
            </w:r>
            <w:r w:rsidR="00A02476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34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6A9CA42B" w14:textId="77777777" w:rsidR="00A02476" w:rsidRPr="006F00E7" w:rsidRDefault="00A02476" w:rsidP="00ED3EB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1652EF0C" w14:textId="049B81A3" w:rsidR="00A02476" w:rsidRPr="005A4942" w:rsidRDefault="005D20EE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9</w:t>
            </w:r>
            <w:r w:rsidR="00A02476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075</w:t>
            </w:r>
          </w:p>
        </w:tc>
      </w:tr>
      <w:tr w:rsidR="00A02476" w:rsidRPr="006F00E7" w14:paraId="50A4DAE5" w14:textId="77777777" w:rsidTr="00ED3EBD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027C8" w14:textId="6C379460" w:rsidR="00A02476" w:rsidRPr="006F00E7" w:rsidRDefault="005D20EE" w:rsidP="00ED3EBD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02476"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02476" w:rsidRPr="006F00E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A02476" w:rsidRPr="006F00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02476"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A2F314" w14:textId="18A6B35E" w:rsidR="00A02476" w:rsidRPr="005A4942" w:rsidRDefault="00786EC4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4E5434C9" w14:textId="77777777" w:rsidR="00A02476" w:rsidRPr="006F00E7" w:rsidRDefault="00A02476" w:rsidP="00ED3EB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0F79D9CA" w14:textId="754B61FC" w:rsidR="00A02476" w:rsidRPr="005A4942" w:rsidRDefault="00786EC4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02476" w:rsidRPr="006F00E7" w14:paraId="0A259367" w14:textId="77777777" w:rsidTr="00ED3EBD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E6C17" w14:textId="43F52E3C" w:rsidR="00A02476" w:rsidRPr="006F00E7" w:rsidRDefault="00A02476" w:rsidP="00ED3EBD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6F00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359396" w14:textId="6A93BB34" w:rsidR="00A02476" w:rsidRPr="005A4942" w:rsidRDefault="00786EC4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A02476">
              <w:rPr>
                <w:rFonts w:ascii="Angsana New" w:hAnsi="Angsana New"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sz w:val="30"/>
                <w:szCs w:val="30"/>
              </w:rPr>
              <w:t>12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646BA42D" w14:textId="77777777" w:rsidR="00A02476" w:rsidRPr="006F00E7" w:rsidRDefault="00A02476" w:rsidP="00ED3EB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864584" w14:textId="77777777" w:rsidR="00A02476" w:rsidRPr="006F00E7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2476" w:rsidRPr="006F00E7" w14:paraId="032A18AF" w14:textId="77777777" w:rsidTr="00ED3EBD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47D9B" w14:textId="77777777" w:rsidR="00A02476" w:rsidRPr="006F00E7" w:rsidRDefault="00A02476" w:rsidP="00ED3EB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A37D14" w14:textId="365BDD4E" w:rsidR="00A02476" w:rsidRPr="006F00E7" w:rsidRDefault="005D20EE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354</w:t>
            </w:r>
            <w:r w:rsidR="00A0247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8020C9A" w14:textId="77777777" w:rsidR="00A02476" w:rsidRPr="006F00E7" w:rsidRDefault="00A02476" w:rsidP="00ED3EB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AA73D3" w14:textId="67CFBDC7" w:rsidR="00A02476" w:rsidRPr="006F00E7" w:rsidRDefault="005D20EE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334</w:t>
            </w:r>
            <w:r w:rsidR="00A0247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</w:p>
        </w:tc>
      </w:tr>
      <w:tr w:rsidR="00A02476" w:rsidRPr="00AE6D63" w14:paraId="06DAB693" w14:textId="77777777" w:rsidTr="00ED3EBD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19971" w14:textId="77777777" w:rsidR="00A02476" w:rsidRPr="00AE6D63" w:rsidRDefault="00A02476" w:rsidP="00ED3EB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D6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E6D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684070" w14:textId="6F544AC1" w:rsidR="00A02476" w:rsidRPr="00AE6D63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63">
              <w:rPr>
                <w:rFonts w:ascii="Angsana New" w:hAnsi="Angsana New"/>
                <w:sz w:val="30"/>
                <w:szCs w:val="30"/>
              </w:rPr>
              <w:t>(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Pr="00AE6D63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356</w:t>
            </w:r>
            <w:r w:rsidRPr="00AE6D6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B7CEA55" w14:textId="77777777" w:rsidR="00A02476" w:rsidRPr="00AE6D63" w:rsidRDefault="00A02476" w:rsidP="00ED3EB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36AEC0" w14:textId="22B79EBE" w:rsidR="00A02476" w:rsidRPr="00AE6D63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63">
              <w:rPr>
                <w:rFonts w:ascii="Angsana New" w:hAnsi="Angsana New"/>
                <w:sz w:val="30"/>
                <w:szCs w:val="30"/>
              </w:rPr>
              <w:t>(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7</w:t>
            </w:r>
            <w:r w:rsidRPr="00AE6D6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02476" w:rsidRPr="00AE6D63" w14:paraId="0AF2640F" w14:textId="77777777" w:rsidTr="00ED3EBD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AC913" w14:textId="77777777" w:rsidR="00A02476" w:rsidRPr="00AE6D63" w:rsidRDefault="00A02476" w:rsidP="00ED3EB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D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2093B1" w14:textId="11C9244D" w:rsidR="00A02476" w:rsidRPr="00AE6D63" w:rsidRDefault="005D20EE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  <w:r w:rsidR="00786EC4"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A02476" w:rsidRPr="00AE6D6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869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CCEC7ED" w14:textId="77777777" w:rsidR="00A02476" w:rsidRPr="00AE6D63" w:rsidRDefault="00A02476" w:rsidP="00ED3EB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D8B05A" w14:textId="5D70267A" w:rsidR="00A02476" w:rsidRPr="00AE6D63" w:rsidRDefault="005D20EE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334</w:t>
            </w:r>
            <w:r w:rsidR="00A02476" w:rsidRPr="00AE6D6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595</w:t>
            </w:r>
          </w:p>
        </w:tc>
      </w:tr>
    </w:tbl>
    <w:p w14:paraId="0FF5547E" w14:textId="77777777" w:rsidR="00A02476" w:rsidRDefault="00A0247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B70C5C" w14:textId="758C869E" w:rsidR="00A02476" w:rsidRPr="00AE6D63" w:rsidRDefault="00A02476" w:rsidP="00A02476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right="-14"/>
        <w:jc w:val="thaiDistribute"/>
        <w:rPr>
          <w:rFonts w:ascii="Angsana New" w:hAnsi="Angsana New"/>
          <w:sz w:val="30"/>
          <w:szCs w:val="30"/>
        </w:rPr>
      </w:pPr>
      <w:r w:rsidRPr="00AE6D63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5D20EE" w:rsidRPr="005D20EE">
        <w:rPr>
          <w:rFonts w:ascii="Angsana New" w:hAnsi="Angsana New"/>
          <w:sz w:val="30"/>
          <w:szCs w:val="30"/>
        </w:rPr>
        <w:t>30</w:t>
      </w:r>
      <w:r w:rsidRPr="00AE6D63">
        <w:rPr>
          <w:rFonts w:ascii="Angsana New" w:hAnsi="Angsana New"/>
          <w:sz w:val="30"/>
          <w:szCs w:val="30"/>
        </w:rPr>
        <w:t xml:space="preserve"> </w:t>
      </w:r>
      <w:r w:rsidRPr="00AE6D63">
        <w:rPr>
          <w:rFonts w:ascii="Angsana New" w:hAnsi="Angsana New"/>
          <w:sz w:val="30"/>
          <w:szCs w:val="30"/>
          <w:cs/>
        </w:rPr>
        <w:t xml:space="preserve">ถึง </w:t>
      </w:r>
      <w:r w:rsidR="005D20EE" w:rsidRPr="005D20EE">
        <w:rPr>
          <w:rFonts w:ascii="Angsana New" w:hAnsi="Angsana New"/>
          <w:sz w:val="30"/>
          <w:szCs w:val="30"/>
        </w:rPr>
        <w:t>60</w:t>
      </w:r>
      <w:r w:rsidRPr="00AE6D63">
        <w:rPr>
          <w:rFonts w:ascii="Angsana New" w:hAnsi="Angsana New"/>
          <w:sz w:val="30"/>
          <w:szCs w:val="30"/>
          <w:cs/>
        </w:rPr>
        <w:t xml:space="preserve"> วัน</w:t>
      </w:r>
    </w:p>
    <w:p w14:paraId="7662142A" w14:textId="77777777" w:rsidR="00A02476" w:rsidRDefault="00A0247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730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4680"/>
        <w:gridCol w:w="990"/>
        <w:gridCol w:w="1440"/>
        <w:gridCol w:w="270"/>
        <w:gridCol w:w="1350"/>
      </w:tblGrid>
      <w:tr w:rsidR="00A02476" w:rsidRPr="00AE6D63" w14:paraId="06D8A841" w14:textId="77777777" w:rsidTr="00ED3EBD">
        <w:trPr>
          <w:tblHeader/>
        </w:trPr>
        <w:tc>
          <w:tcPr>
            <w:tcW w:w="4680" w:type="dxa"/>
            <w:vAlign w:val="bottom"/>
          </w:tcPr>
          <w:p w14:paraId="2BAC7AEE" w14:textId="77777777" w:rsidR="00A02476" w:rsidRPr="000014D6" w:rsidRDefault="00A02476" w:rsidP="00ED3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5108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0014D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รายการเคลื่อนไหวของค่าเผื่อผลขาดทุนด้านเครดิต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0014D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ที่คาดว่าจะเกิดขึ้นของลูกหนี้การค้า</w:t>
            </w:r>
          </w:p>
        </w:tc>
        <w:tc>
          <w:tcPr>
            <w:tcW w:w="990" w:type="dxa"/>
          </w:tcPr>
          <w:p w14:paraId="12F4D70D" w14:textId="77777777" w:rsidR="00A02476" w:rsidRPr="00AE6D63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55EAD85A" w14:textId="77777777" w:rsidR="00A02476" w:rsidRPr="00AE6D63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D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2D7ACB3D" w14:textId="77777777" w:rsidR="00A02476" w:rsidRPr="00AE6D63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AD3B521" w14:textId="77777777" w:rsidR="00A02476" w:rsidRPr="00AE6D63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4" w:righ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D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AE6D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 xml:space="preserve">เฉพาะกิจการ </w:t>
            </w:r>
          </w:p>
        </w:tc>
      </w:tr>
      <w:tr w:rsidR="00A02476" w:rsidRPr="00C76E63" w14:paraId="363C7CFB" w14:textId="77777777" w:rsidTr="00ED3EBD">
        <w:trPr>
          <w:tblHeader/>
        </w:trPr>
        <w:tc>
          <w:tcPr>
            <w:tcW w:w="4680" w:type="dxa"/>
          </w:tcPr>
          <w:p w14:paraId="40BB835B" w14:textId="77777777" w:rsidR="00A02476" w:rsidRPr="00C76E63" w:rsidRDefault="00A02476" w:rsidP="00ED3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4AB074F" w14:textId="77777777" w:rsidR="00A02476" w:rsidRPr="00C76E63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76E6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060" w:type="dxa"/>
            <w:gridSpan w:val="3"/>
            <w:vAlign w:val="center"/>
          </w:tcPr>
          <w:p w14:paraId="604445F4" w14:textId="77777777" w:rsidR="00A02476" w:rsidRPr="00C76E63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76E6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C76E6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02476" w:rsidRPr="00C76E63" w14:paraId="6497EA4A" w14:textId="77777777" w:rsidTr="00ED3EBD">
        <w:trPr>
          <w:tblHeader/>
        </w:trPr>
        <w:tc>
          <w:tcPr>
            <w:tcW w:w="4680" w:type="dxa"/>
          </w:tcPr>
          <w:p w14:paraId="49936CC5" w14:textId="3AB04CF8" w:rsidR="00A02476" w:rsidRPr="00C76E63" w:rsidRDefault="00A02476" w:rsidP="00ED3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C76E6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C76E6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76E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C76E6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563</w:t>
            </w:r>
            <w:r w:rsidRPr="00C76E6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76E63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76E63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ปรับปรุงใหม่</w:t>
            </w:r>
            <w:r w:rsidRPr="00C76E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37C09543" w14:textId="15C9C380" w:rsidR="00A02476" w:rsidRPr="00C76E63" w:rsidRDefault="005D20EE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440" w:type="dxa"/>
            <w:vAlign w:val="bottom"/>
          </w:tcPr>
          <w:p w14:paraId="722B010E" w14:textId="6AB053FD" w:rsidR="00A02476" w:rsidRPr="005A4942" w:rsidRDefault="00786EC4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420729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560</w:t>
            </w:r>
          </w:p>
        </w:tc>
        <w:tc>
          <w:tcPr>
            <w:tcW w:w="270" w:type="dxa"/>
            <w:vAlign w:val="center"/>
          </w:tcPr>
          <w:p w14:paraId="76D46E7E" w14:textId="77777777" w:rsidR="00A02476" w:rsidRPr="00C76E63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E9FD414" w14:textId="4A7F1DE3" w:rsidR="00A02476" w:rsidRPr="000014D6" w:rsidRDefault="00786EC4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57</w:t>
            </w:r>
          </w:p>
        </w:tc>
      </w:tr>
      <w:tr w:rsidR="00A02476" w:rsidRPr="00C76E63" w14:paraId="10E003C8" w14:textId="77777777" w:rsidTr="00ED3EBD">
        <w:trPr>
          <w:tblHeader/>
        </w:trPr>
        <w:tc>
          <w:tcPr>
            <w:tcW w:w="4680" w:type="dxa"/>
          </w:tcPr>
          <w:p w14:paraId="72E78829" w14:textId="77777777" w:rsidR="00A02476" w:rsidRPr="00C76E63" w:rsidRDefault="00A02476" w:rsidP="00ED3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990" w:type="dxa"/>
          </w:tcPr>
          <w:p w14:paraId="375F76B2" w14:textId="77777777" w:rsidR="00A02476" w:rsidRPr="00C76E63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459506C" w14:textId="41FAD90C" w:rsidR="00A02476" w:rsidRPr="005A4942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</w:t>
            </w:r>
            <w:r w:rsidR="00786EC4" w:rsidRPr="00786EC4">
              <w:rPr>
                <w:rFonts w:ascii="Angsana New" w:hAnsi="Angsana New"/>
                <w:sz w:val="30"/>
                <w:szCs w:val="30"/>
              </w:rPr>
              <w:t>21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516F1D32" w14:textId="77777777" w:rsidR="00A02476" w:rsidRPr="00C76E63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EBFD876" w14:textId="680DBB3B" w:rsidR="00A02476" w:rsidRPr="00C76E63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02476" w:rsidRPr="00C76E63" w14:paraId="293A90AA" w14:textId="77777777" w:rsidTr="00ED3EBD">
        <w:trPr>
          <w:tblHeader/>
        </w:trPr>
        <w:tc>
          <w:tcPr>
            <w:tcW w:w="4680" w:type="dxa"/>
          </w:tcPr>
          <w:p w14:paraId="7CFDCC1F" w14:textId="0086A849" w:rsidR="00A02476" w:rsidRPr="00C76E63" w:rsidRDefault="00A02476" w:rsidP="00ED3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6E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786EC4" w:rsidRPr="00786EC4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C76E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786EC4" w:rsidRPr="00786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563</w:t>
            </w:r>
          </w:p>
        </w:tc>
        <w:tc>
          <w:tcPr>
            <w:tcW w:w="990" w:type="dxa"/>
          </w:tcPr>
          <w:p w14:paraId="2F8CB181" w14:textId="77777777" w:rsidR="00A02476" w:rsidRPr="00C76E63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827F99" w14:textId="176D67DD" w:rsidR="00A02476" w:rsidRPr="009A2C96" w:rsidRDefault="00786EC4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207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86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270" w:type="dxa"/>
            <w:vAlign w:val="center"/>
          </w:tcPr>
          <w:p w14:paraId="0065F357" w14:textId="77777777" w:rsidR="00A02476" w:rsidRPr="00C76E63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351384" w14:textId="5C6560DA" w:rsidR="00A02476" w:rsidRPr="00AC4EE2" w:rsidRDefault="00420729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6CC863A" w14:textId="77777777" w:rsidR="00A02476" w:rsidRDefault="00A0247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F4628F3" w14:textId="19735912" w:rsidR="00A02476" w:rsidRPr="0040497A" w:rsidRDefault="00A0247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24" w:firstLine="166"/>
        <w:jc w:val="thaiDistribute"/>
        <w:rPr>
          <w:rFonts w:asciiTheme="majorBidi" w:hAnsiTheme="majorBidi" w:cstheme="majorBidi"/>
          <w:sz w:val="30"/>
          <w:szCs w:val="30"/>
        </w:rPr>
      </w:pPr>
      <w:r w:rsidRPr="0040497A">
        <w:rPr>
          <w:rFonts w:asciiTheme="majorBidi" w:hAnsiTheme="majorBidi" w:cstheme="majorBidi"/>
          <w:sz w:val="30"/>
          <w:szCs w:val="30"/>
        </w:rPr>
        <w:t>(</w:t>
      </w:r>
      <w:r w:rsidRPr="0040497A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40497A">
        <w:rPr>
          <w:rFonts w:asciiTheme="majorBidi" w:hAnsiTheme="majorBidi" w:cstheme="majorBidi"/>
          <w:sz w:val="30"/>
          <w:szCs w:val="30"/>
        </w:rPr>
        <w:t>.</w:t>
      </w:r>
      <w:r w:rsidR="00786EC4" w:rsidRPr="00786EC4">
        <w:rPr>
          <w:rFonts w:asciiTheme="majorBidi" w:hAnsiTheme="majorBidi" w:cstheme="majorBidi"/>
          <w:sz w:val="30"/>
          <w:szCs w:val="30"/>
        </w:rPr>
        <w:t>1</w:t>
      </w:r>
      <w:r w:rsidRPr="0040497A">
        <w:rPr>
          <w:rFonts w:asciiTheme="majorBidi" w:hAnsiTheme="majorBidi" w:cstheme="majorBidi"/>
          <w:sz w:val="30"/>
          <w:szCs w:val="30"/>
        </w:rPr>
        <w:t>.</w:t>
      </w:r>
      <w:r w:rsidR="00786EC4" w:rsidRPr="00786EC4">
        <w:rPr>
          <w:rFonts w:asciiTheme="majorBidi" w:hAnsiTheme="majorBidi" w:cstheme="majorBidi" w:hint="cs"/>
          <w:sz w:val="30"/>
          <w:szCs w:val="30"/>
        </w:rPr>
        <w:t>2</w:t>
      </w:r>
      <w:r w:rsidRPr="0040497A">
        <w:rPr>
          <w:rFonts w:asciiTheme="majorBidi" w:hAnsiTheme="majorBidi" w:cstheme="majorBidi"/>
          <w:sz w:val="30"/>
          <w:szCs w:val="30"/>
        </w:rPr>
        <w:t xml:space="preserve">) </w:t>
      </w:r>
      <w:r w:rsidRPr="0040497A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 และอนุพันธ์</w:t>
      </w:r>
      <w:r w:rsidRPr="0040497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319DCFDD" w14:textId="77777777" w:rsidR="00A02476" w:rsidRPr="00995B17" w:rsidRDefault="00A02476" w:rsidP="00A02476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Cs w:val="22"/>
        </w:rPr>
      </w:pPr>
      <w:r w:rsidRPr="00995B17">
        <w:rPr>
          <w:rFonts w:asciiTheme="majorBidi" w:hAnsiTheme="majorBidi" w:cstheme="majorBidi"/>
          <w:sz w:val="24"/>
          <w:szCs w:val="24"/>
        </w:rPr>
        <w:tab/>
      </w:r>
    </w:p>
    <w:p w14:paraId="0E3C261B" w14:textId="77777777" w:rsidR="00A02476" w:rsidRDefault="00A02476" w:rsidP="00A02476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40497A">
        <w:rPr>
          <w:rFonts w:asciiTheme="majorBidi" w:hAnsiTheme="majorBidi" w:cstheme="majorBidi"/>
          <w:sz w:val="30"/>
          <w:szCs w:val="30"/>
          <w:cs/>
        </w:rPr>
        <w:t>ฐานะเปิดต่อความเสี่ยงด้านเครดิตของ</w:t>
      </w:r>
      <w:r w:rsidRPr="0040497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40497A">
        <w:rPr>
          <w:rFonts w:asciiTheme="majorBidi" w:hAnsiTheme="majorBidi" w:cstheme="majorBidi"/>
          <w:sz w:val="30"/>
          <w:szCs w:val="30"/>
          <w:cs/>
        </w:rPr>
        <w:t>ที่เกิดจากเงินสดและรายการเทียบเท่าเงินสดและสินทรัพย์อนุพันธ์</w:t>
      </w:r>
      <w:r w:rsidRPr="0040497A">
        <w:rPr>
          <w:rFonts w:asciiTheme="majorBidi" w:hAnsiTheme="majorBidi" w:cstheme="majorBidi"/>
          <w:sz w:val="30"/>
          <w:szCs w:val="30"/>
        </w:rPr>
        <w:t xml:space="preserve"> </w:t>
      </w:r>
      <w:r w:rsidRPr="0040497A">
        <w:rPr>
          <w:rFonts w:asciiTheme="majorBidi" w:hAnsiTheme="majorBidi" w:cstheme="majorBidi"/>
          <w:sz w:val="30"/>
          <w:szCs w:val="30"/>
          <w:cs/>
          <w:lang w:bidi="th-TH"/>
        </w:rPr>
        <w:t>ถูก</w:t>
      </w:r>
      <w:r w:rsidRPr="0040497A">
        <w:rPr>
          <w:rFonts w:asciiTheme="majorBidi" w:hAnsiTheme="majorBidi" w:cstheme="majorBidi"/>
          <w:sz w:val="30"/>
          <w:szCs w:val="30"/>
          <w:cs/>
        </w:rPr>
        <w:t>จำกัดเนื่องจากคู่สัญญาเป็นธนาคารและสถาบันการเงินที่มี</w:t>
      </w:r>
      <w:r w:rsidRPr="0040497A">
        <w:rPr>
          <w:rFonts w:asciiTheme="majorBidi" w:hAnsiTheme="majorBidi" w:cstheme="majorBidi" w:hint="cs"/>
          <w:sz w:val="30"/>
          <w:szCs w:val="30"/>
          <w:cs/>
        </w:rPr>
        <w:t>อันดับ</w:t>
      </w:r>
      <w:r w:rsidRPr="0040497A">
        <w:rPr>
          <w:rFonts w:asciiTheme="majorBidi" w:hAnsiTheme="majorBidi" w:cstheme="majorBidi"/>
          <w:sz w:val="30"/>
          <w:szCs w:val="30"/>
          <w:cs/>
        </w:rPr>
        <w:t>ความน่าเชื่อถือ</w:t>
      </w:r>
      <w:r w:rsidRPr="0040497A">
        <w:rPr>
          <w:rFonts w:asciiTheme="majorBidi" w:hAnsiTheme="majorBidi" w:cstheme="majorBidi"/>
          <w:sz w:val="30"/>
          <w:szCs w:val="30"/>
          <w:cs/>
          <w:lang w:bidi="th-TH"/>
        </w:rPr>
        <w:t>ที่ระดับ</w:t>
      </w:r>
      <w:r w:rsidRPr="0040497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0497A">
        <w:rPr>
          <w:rFonts w:asciiTheme="majorBidi" w:hAnsiTheme="majorBidi" w:cstheme="majorBidi"/>
          <w:sz w:val="30"/>
          <w:szCs w:val="30"/>
        </w:rPr>
        <w:t>AA</w:t>
      </w:r>
      <w:r w:rsidRPr="0040497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40497A">
        <w:rPr>
          <w:rFonts w:asciiTheme="majorBidi" w:hAnsiTheme="majorBidi" w:cstheme="majorBidi"/>
          <w:sz w:val="30"/>
          <w:szCs w:val="30"/>
          <w:cs/>
          <w:lang w:bidi="th-TH"/>
        </w:rPr>
        <w:t>เป็นอย่างน้อย</w:t>
      </w:r>
      <w:r w:rsidRPr="0040497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40497A">
        <w:rPr>
          <w:rFonts w:asciiTheme="majorBidi" w:hAnsiTheme="majorBidi" w:cstheme="majorBidi"/>
          <w:sz w:val="30"/>
          <w:szCs w:val="30"/>
          <w:cs/>
        </w:rPr>
        <w:t>ซึ่ง</w:t>
      </w:r>
      <w:r w:rsidRPr="0040497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40497A">
        <w:rPr>
          <w:rFonts w:asciiTheme="majorBidi" w:hAnsiTheme="majorBidi" w:cstheme="majorBidi"/>
          <w:sz w:val="30"/>
          <w:szCs w:val="30"/>
          <w:cs/>
        </w:rPr>
        <w:t>พิจารณาว่ามีความเสี่ยงด้านเครดิตต่ำ</w:t>
      </w:r>
    </w:p>
    <w:p w14:paraId="348EA4F6" w14:textId="77777777" w:rsidR="00A02476" w:rsidRPr="00995B17" w:rsidRDefault="00A02476" w:rsidP="00A02476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24"/>
          <w:szCs w:val="24"/>
        </w:rPr>
      </w:pPr>
    </w:p>
    <w:p w14:paraId="5F5B5253" w14:textId="77777777" w:rsidR="00A02476" w:rsidRDefault="00A0247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4D7215A4" w14:textId="43828076" w:rsidR="00A02476" w:rsidRPr="0040497A" w:rsidRDefault="00A0247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0497A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(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40497A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786EC4" w:rsidRPr="00786EC4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Pr="0040497A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40497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</w:t>
      </w:r>
      <w:r w:rsidRPr="0040497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ด้าน</w:t>
      </w:r>
      <w:r w:rsidRPr="0040497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สภาพคล่อง</w:t>
      </w:r>
    </w:p>
    <w:p w14:paraId="2CB5061A" w14:textId="77777777" w:rsidR="00A02476" w:rsidRPr="006975BB" w:rsidRDefault="00A0247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lang w:bidi="ar-SA"/>
        </w:rPr>
      </w:pPr>
    </w:p>
    <w:p w14:paraId="37B7DEE6" w14:textId="77777777" w:rsidR="00A02476" w:rsidRPr="006975BB" w:rsidRDefault="00A02476" w:rsidP="00A02476">
      <w:pPr>
        <w:tabs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6975BB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6975BB">
        <w:rPr>
          <w:rFonts w:asciiTheme="majorBidi" w:hAnsiTheme="majorBidi" w:cstheme="majorBidi"/>
          <w:sz w:val="30"/>
          <w:szCs w:val="30"/>
          <w:cs/>
        </w:rPr>
        <w:t>กำกับดูแลความเสี่ยง</w:t>
      </w:r>
      <w:r w:rsidRPr="006975BB">
        <w:rPr>
          <w:rFonts w:asciiTheme="majorBidi" w:hAnsiTheme="majorBidi" w:cstheme="majorBidi" w:hint="cs"/>
          <w:sz w:val="30"/>
          <w:szCs w:val="30"/>
          <w:cs/>
        </w:rPr>
        <w:t>ด้าน</w:t>
      </w:r>
      <w:r w:rsidRPr="006975BB">
        <w:rPr>
          <w:rFonts w:asciiTheme="majorBidi" w:hAnsiTheme="majorBidi" w:cstheme="majorBidi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6975BB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6975BB">
        <w:rPr>
          <w:rFonts w:asciiTheme="majorBidi" w:hAnsiTheme="majorBidi" w:cstheme="majorBidi"/>
          <w:sz w:val="30"/>
          <w:szCs w:val="30"/>
          <w:cs/>
        </w:rPr>
        <w:t>และลดผลกระทบจากความผันผวนในกระแสเงินสด</w:t>
      </w:r>
      <w:r w:rsidRPr="006975B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23EEF406" w14:textId="77777777" w:rsidR="00A02476" w:rsidRPr="006975BB" w:rsidRDefault="00A02476" w:rsidP="00A02476">
      <w:pPr>
        <w:tabs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14552F" w14:textId="77777777" w:rsidR="00A02476" w:rsidRPr="006975BB" w:rsidRDefault="00A02476" w:rsidP="00A02476">
      <w:pPr>
        <w:tabs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6975BB">
        <w:rPr>
          <w:rFonts w:asciiTheme="majorBidi" w:hAnsiTheme="majorBidi" w:cstheme="majorBidi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6975BB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6975BB">
        <w:rPr>
          <w:rFonts w:asciiTheme="majorBidi" w:hAnsiTheme="majorBidi" w:cstheme="majorBidi" w:hint="cs"/>
          <w:sz w:val="30"/>
          <w:szCs w:val="30"/>
          <w:cs/>
        </w:rPr>
        <w:t>ณ วันที่รายงาน</w:t>
      </w:r>
      <w:r w:rsidRPr="006975BB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6975BB">
        <w:rPr>
          <w:rFonts w:asciiTheme="majorBidi" w:hAnsiTheme="majorBidi" w:cstheme="majorBidi" w:hint="cs"/>
          <w:sz w:val="30"/>
          <w:szCs w:val="30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</w:t>
      </w:r>
      <w:r w:rsidRPr="006975BB">
        <w:rPr>
          <w:rFonts w:asciiTheme="majorBidi" w:hAnsiTheme="majorBidi" w:cstheme="majorBidi"/>
          <w:sz w:val="30"/>
          <w:szCs w:val="30"/>
          <w:cs/>
        </w:rPr>
        <w:t>หักกลบตามสัญญา</w:t>
      </w:r>
    </w:p>
    <w:p w14:paraId="2414BF19" w14:textId="77777777" w:rsidR="00A02476" w:rsidRPr="006975BB" w:rsidRDefault="00A02476" w:rsidP="00A02476">
      <w:pPr>
        <w:tabs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90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A02476" w:rsidRPr="001A2BAB" w14:paraId="30F166B8" w14:textId="77777777" w:rsidTr="00ED3EBD">
        <w:trPr>
          <w:tblHeader/>
        </w:trPr>
        <w:tc>
          <w:tcPr>
            <w:tcW w:w="2430" w:type="dxa"/>
          </w:tcPr>
          <w:p w14:paraId="4AF3DF73" w14:textId="77777777" w:rsidR="00A02476" w:rsidRPr="001A2BAB" w:rsidRDefault="00A02476" w:rsidP="00ED3EB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0" w:type="dxa"/>
            <w:gridSpan w:val="11"/>
          </w:tcPr>
          <w:p w14:paraId="08D00F8E" w14:textId="77777777" w:rsidR="00A02476" w:rsidRPr="001A2BAB" w:rsidRDefault="00A02476" w:rsidP="00ED3E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2B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02476" w:rsidRPr="001A2BAB" w14:paraId="216CFCFD" w14:textId="77777777" w:rsidTr="00ED3EBD">
        <w:trPr>
          <w:tblHeader/>
        </w:trPr>
        <w:tc>
          <w:tcPr>
            <w:tcW w:w="2430" w:type="dxa"/>
          </w:tcPr>
          <w:p w14:paraId="37FE7A29" w14:textId="77777777" w:rsidR="00A02476" w:rsidRPr="001A2BAB" w:rsidRDefault="00A02476" w:rsidP="00ED3EB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8A13E27" w14:textId="77777777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DA2E0B" w14:textId="77777777" w:rsidR="00A02476" w:rsidRPr="001A2BAB" w:rsidRDefault="00A02476" w:rsidP="00ED3EBD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9"/>
            <w:vAlign w:val="bottom"/>
          </w:tcPr>
          <w:p w14:paraId="79252798" w14:textId="77777777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A02476" w:rsidRPr="001A2BAB" w14:paraId="45CE99CF" w14:textId="77777777" w:rsidTr="00ED3EBD">
        <w:trPr>
          <w:tblHeader/>
        </w:trPr>
        <w:tc>
          <w:tcPr>
            <w:tcW w:w="2430" w:type="dxa"/>
            <w:vAlign w:val="bottom"/>
          </w:tcPr>
          <w:p w14:paraId="6D3238AB" w14:textId="2147211B" w:rsidR="00A02476" w:rsidRPr="001A2BAB" w:rsidRDefault="00A02476" w:rsidP="00ED3EB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A2B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D20EE" w:rsidRPr="005D20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786EC4" w:rsidRPr="00786EC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1A2B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86EC4" w:rsidRPr="00786E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  <w:r w:rsidR="005D20EE" w:rsidRPr="005D20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563</w:t>
            </w:r>
          </w:p>
        </w:tc>
        <w:tc>
          <w:tcPr>
            <w:tcW w:w="900" w:type="dxa"/>
          </w:tcPr>
          <w:p w14:paraId="3AB4F241" w14:textId="77777777" w:rsidR="00A02476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BE8473" w14:textId="77777777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09EC0BA5" w14:textId="77777777" w:rsidR="00A02476" w:rsidRPr="001A2BAB" w:rsidRDefault="00A02476" w:rsidP="00ED3EBD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3F876094" w14:textId="03B4F40A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5B17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995B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95B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95B1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995B1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995B17">
              <w:rPr>
                <w:rFonts w:asciiTheme="majorBidi" w:hAnsiTheme="majorBidi" w:cstheme="majorBidi" w:hint="cs"/>
                <w:sz w:val="30"/>
                <w:szCs w:val="30"/>
                <w:cs/>
              </w:rPr>
              <w:t>น้อยกว่า</w:t>
            </w:r>
          </w:p>
        </w:tc>
        <w:tc>
          <w:tcPr>
            <w:tcW w:w="270" w:type="dxa"/>
          </w:tcPr>
          <w:p w14:paraId="4790EAFA" w14:textId="77777777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1D93512A" w14:textId="2D8D94F6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5B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95B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95B1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995B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95B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แต่ไม่เกิน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995B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95B17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79D71A7" w14:textId="77777777" w:rsidR="00A02476" w:rsidRPr="001A2BAB" w:rsidRDefault="00A02476" w:rsidP="00ED3E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E1DF2C1" w14:textId="0791D6D3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5B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995B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95B1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995B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95B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แต่ไม่เกิน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995B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95B17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4DF69CD8" w14:textId="77777777" w:rsidR="00A02476" w:rsidRPr="001A2BAB" w:rsidRDefault="00A02476" w:rsidP="00ED3EB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08EBF64B" w14:textId="56ED3B9B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A2BA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5F545D55" w14:textId="77777777" w:rsidR="00A02476" w:rsidRPr="001A2BAB" w:rsidRDefault="00A02476" w:rsidP="00ED3EBD">
            <w:pPr>
              <w:tabs>
                <w:tab w:val="clear" w:pos="907"/>
                <w:tab w:val="left" w:pos="77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28D67A9" w14:textId="77777777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02476" w:rsidRPr="001A2BAB" w14:paraId="28DBA908" w14:textId="77777777" w:rsidTr="00ED3EBD">
        <w:trPr>
          <w:tblHeader/>
        </w:trPr>
        <w:tc>
          <w:tcPr>
            <w:tcW w:w="2430" w:type="dxa"/>
          </w:tcPr>
          <w:p w14:paraId="21EF64C1" w14:textId="77777777" w:rsidR="00A02476" w:rsidRPr="001A2BAB" w:rsidRDefault="00A02476" w:rsidP="00ED3EBD">
            <w:pPr>
              <w:ind w:left="73" w:right="-24" w:hanging="7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0" w:type="dxa"/>
            <w:gridSpan w:val="11"/>
          </w:tcPr>
          <w:p w14:paraId="77F90FAF" w14:textId="77777777" w:rsidR="00A02476" w:rsidRPr="001A2BAB" w:rsidRDefault="00A02476" w:rsidP="00ED3EBD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A2B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1A2BA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1A2B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A02476" w:rsidRPr="001A2BAB" w14:paraId="1B8B5B72" w14:textId="77777777" w:rsidTr="00ED3EBD">
        <w:tc>
          <w:tcPr>
            <w:tcW w:w="3330" w:type="dxa"/>
            <w:gridSpan w:val="2"/>
          </w:tcPr>
          <w:p w14:paraId="0DF06682" w14:textId="77777777" w:rsidR="00A02476" w:rsidRPr="001A2BAB" w:rsidRDefault="00A02476" w:rsidP="00ED3EBD">
            <w:pPr>
              <w:tabs>
                <w:tab w:val="decimal" w:pos="708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2B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1A2B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A995175" w14:textId="77777777" w:rsidR="00A02476" w:rsidRPr="001A2BAB" w:rsidRDefault="00A02476" w:rsidP="00ED3EBD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6D6D33D" w14:textId="77777777" w:rsidR="00A02476" w:rsidRPr="001A2BAB" w:rsidRDefault="00A02476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72ADEB" w14:textId="77777777" w:rsidR="00A02476" w:rsidRPr="001A2BAB" w:rsidRDefault="00A02476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C86D348" w14:textId="77777777" w:rsidR="00A02476" w:rsidRPr="001A2BAB" w:rsidRDefault="00A02476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6452DD" w14:textId="77777777" w:rsidR="00A02476" w:rsidRPr="001A2BAB" w:rsidRDefault="00A02476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2CBBCBC" w14:textId="77777777" w:rsidR="00A02476" w:rsidRPr="001A2BAB" w:rsidRDefault="00A02476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14209C" w14:textId="77777777" w:rsidR="00A02476" w:rsidRPr="001A2BAB" w:rsidRDefault="00A02476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833CFDE" w14:textId="77777777" w:rsidR="00A02476" w:rsidRPr="001A2BAB" w:rsidRDefault="00A02476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BA779F" w14:textId="77777777" w:rsidR="00A02476" w:rsidRPr="001A2BAB" w:rsidRDefault="00A02476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A8C1841" w14:textId="77777777" w:rsidR="00A02476" w:rsidRPr="001A2BAB" w:rsidRDefault="00A02476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2476" w:rsidRPr="001A2BAB" w14:paraId="485B4BBF" w14:textId="77777777" w:rsidTr="00ED3EBD">
        <w:tc>
          <w:tcPr>
            <w:tcW w:w="2430" w:type="dxa"/>
          </w:tcPr>
          <w:p w14:paraId="4C3FD21F" w14:textId="77777777" w:rsidR="00A02476" w:rsidRPr="001A2BAB" w:rsidRDefault="00A02476" w:rsidP="00ED3EBD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900" w:type="dxa"/>
          </w:tcPr>
          <w:p w14:paraId="476CC175" w14:textId="307DA587" w:rsidR="00A02476" w:rsidRDefault="00786EC4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024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Pr="00786EC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246894F" w14:textId="77777777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0E7370" w14:textId="4E6EEE9C" w:rsidR="00A02476" w:rsidRDefault="00786EC4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024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Pr="00786EC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06F846D" w14:textId="77777777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38234A" w14:textId="77777777" w:rsidR="00A02476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AE919E" w14:textId="77777777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153C08" w14:textId="77777777" w:rsidR="00A02476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ACCC63" w14:textId="77777777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E299E65" w14:textId="77777777" w:rsidR="00A02476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AE7DE2" w14:textId="77777777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1FFDE0" w14:textId="677A6351" w:rsidR="00A02476" w:rsidRDefault="00786EC4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024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Pr="00786EC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A02476" w:rsidRPr="001A2BAB" w14:paraId="57958210" w14:textId="77777777" w:rsidTr="00ED3EBD">
        <w:tc>
          <w:tcPr>
            <w:tcW w:w="2430" w:type="dxa"/>
          </w:tcPr>
          <w:p w14:paraId="7175C243" w14:textId="77777777" w:rsidR="00A02476" w:rsidRPr="001A2BAB" w:rsidRDefault="00A02476" w:rsidP="00ED3EBD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900" w:type="dxa"/>
          </w:tcPr>
          <w:p w14:paraId="4DAA8969" w14:textId="1FF7C9E6" w:rsidR="00A02476" w:rsidRPr="001A2BAB" w:rsidRDefault="00786EC4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A024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939</w:t>
            </w:r>
          </w:p>
        </w:tc>
        <w:tc>
          <w:tcPr>
            <w:tcW w:w="270" w:type="dxa"/>
          </w:tcPr>
          <w:p w14:paraId="226671C4" w14:textId="77777777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271FE7" w14:textId="109901A8" w:rsidR="00A02476" w:rsidRPr="001A2BAB" w:rsidRDefault="00786EC4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A024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939</w:t>
            </w:r>
          </w:p>
        </w:tc>
        <w:tc>
          <w:tcPr>
            <w:tcW w:w="270" w:type="dxa"/>
          </w:tcPr>
          <w:p w14:paraId="2AFFC77F" w14:textId="77777777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95202A" w14:textId="77777777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FFBA9B" w14:textId="77777777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A6B3DC" w14:textId="77777777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4ED9CF" w14:textId="77777777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F06C0B4" w14:textId="77777777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1B7F74" w14:textId="77777777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F53240" w14:textId="1E96536B" w:rsidR="00A02476" w:rsidRPr="001A2BAB" w:rsidRDefault="00786EC4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A024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939</w:t>
            </w:r>
          </w:p>
        </w:tc>
      </w:tr>
      <w:tr w:rsidR="00A02476" w:rsidRPr="001A2BAB" w14:paraId="1E240B5D" w14:textId="77777777" w:rsidTr="00ED3EBD">
        <w:tc>
          <w:tcPr>
            <w:tcW w:w="2430" w:type="dxa"/>
          </w:tcPr>
          <w:p w14:paraId="1DAB89BA" w14:textId="77777777" w:rsidR="00A02476" w:rsidRPr="001A2BAB" w:rsidRDefault="00A02476" w:rsidP="00ED3EBD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900" w:type="dxa"/>
          </w:tcPr>
          <w:p w14:paraId="58CF6190" w14:textId="634DE147" w:rsidR="00A02476" w:rsidRPr="001A2BAB" w:rsidRDefault="005D20EE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6DEA59C" w14:textId="77777777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841269" w14:textId="468DB756" w:rsidR="00A02476" w:rsidRPr="001A2BAB" w:rsidRDefault="005D20EE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3C31D96" w14:textId="77777777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52DC5B" w14:textId="77777777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DC793C" w14:textId="77777777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23B51C" w14:textId="77777777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E7C37F" w14:textId="77777777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43AE2F" w14:textId="77777777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7E331D" w14:textId="77777777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E7BCAE8" w14:textId="54C8C470" w:rsidR="00A02476" w:rsidRPr="001A2BAB" w:rsidRDefault="005D20EE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420729" w:rsidRPr="001A2BAB" w14:paraId="1E890279" w14:textId="77777777" w:rsidTr="00ED3EBD">
        <w:tc>
          <w:tcPr>
            <w:tcW w:w="2430" w:type="dxa"/>
          </w:tcPr>
          <w:p w14:paraId="4AC6DCFD" w14:textId="2890E98F" w:rsidR="00420729" w:rsidRPr="001A2BAB" w:rsidRDefault="00420729" w:rsidP="00420729">
            <w:pPr>
              <w:ind w:left="160" w:right="-24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B15">
              <w:rPr>
                <w:rFonts w:ascii="Angsana New" w:hAnsi="Angsana New"/>
                <w:sz w:val="30"/>
                <w:szCs w:val="30"/>
                <w:cs/>
              </w:rPr>
              <w:t>เงินกู้ยืมจากบุคคลหรือกิจการที่เกี่ยวข้องกัน</w:t>
            </w:r>
          </w:p>
        </w:tc>
        <w:tc>
          <w:tcPr>
            <w:tcW w:w="900" w:type="dxa"/>
          </w:tcPr>
          <w:p w14:paraId="45B18D27" w14:textId="77777777" w:rsidR="00420729" w:rsidRDefault="00420729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18BAC4" w14:textId="275B8101" w:rsidR="00420729" w:rsidRPr="00270953" w:rsidRDefault="005D20EE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4207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D20EE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1C1CE6A" w14:textId="2BDD3E35" w:rsidR="00420729" w:rsidRPr="001A2BAB" w:rsidRDefault="00420729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E835A1" w14:textId="77777777" w:rsidR="00420729" w:rsidRDefault="00420729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1890D8" w14:textId="0B84E362" w:rsidR="00420729" w:rsidRPr="00270953" w:rsidRDefault="005D20EE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4207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D20EE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079B498" w14:textId="77777777" w:rsidR="00420729" w:rsidRPr="001A2BAB" w:rsidRDefault="00420729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5281C37" w14:textId="77777777" w:rsidR="00420729" w:rsidRDefault="00420729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11E417" w14:textId="6F5FB177" w:rsidR="00420729" w:rsidRDefault="00420729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681B06" w14:textId="77777777" w:rsidR="00420729" w:rsidRPr="001A2BAB" w:rsidRDefault="00420729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7AE02F" w14:textId="77777777" w:rsidR="00420729" w:rsidRDefault="00420729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E198C3" w14:textId="2ECF4445" w:rsidR="00420729" w:rsidRDefault="00420729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AE33AD" w14:textId="77777777" w:rsidR="00420729" w:rsidRPr="001A2BAB" w:rsidRDefault="00420729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157FEA" w14:textId="77777777" w:rsidR="00420729" w:rsidRDefault="00420729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014E96" w14:textId="64F75219" w:rsidR="00420729" w:rsidRDefault="00420729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30A910" w14:textId="77777777" w:rsidR="00420729" w:rsidRPr="001A2BAB" w:rsidRDefault="00420729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D0E661D" w14:textId="77777777" w:rsidR="00420729" w:rsidRDefault="00420729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D272C0" w14:textId="0A906CB2" w:rsidR="00420729" w:rsidRPr="00270953" w:rsidRDefault="005D20EE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4207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D20EE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420729" w:rsidRPr="001A2BAB" w14:paraId="55DED9DC" w14:textId="77777777" w:rsidTr="00ED3EBD">
        <w:tc>
          <w:tcPr>
            <w:tcW w:w="2430" w:type="dxa"/>
          </w:tcPr>
          <w:p w14:paraId="67D4A39C" w14:textId="77777777" w:rsidR="00420729" w:rsidRPr="001A2BAB" w:rsidRDefault="00420729" w:rsidP="00420729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639573AF" w14:textId="52B200DE" w:rsidR="00420729" w:rsidRPr="001A2BAB" w:rsidRDefault="005D20EE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207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5D20E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783DC82" w14:textId="77777777" w:rsidR="00420729" w:rsidRPr="001A2BAB" w:rsidRDefault="00420729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AF6290" w14:textId="6538EE6D" w:rsidR="00420729" w:rsidRPr="001A2BAB" w:rsidRDefault="00786EC4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207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330</w:t>
            </w:r>
          </w:p>
        </w:tc>
        <w:tc>
          <w:tcPr>
            <w:tcW w:w="270" w:type="dxa"/>
          </w:tcPr>
          <w:p w14:paraId="1B64E131" w14:textId="77777777" w:rsidR="00420729" w:rsidRPr="001A2BAB" w:rsidRDefault="00420729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1FD518" w14:textId="62087295" w:rsidR="00420729" w:rsidRPr="001A2BAB" w:rsidRDefault="00786EC4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4207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803</w:t>
            </w:r>
          </w:p>
        </w:tc>
        <w:tc>
          <w:tcPr>
            <w:tcW w:w="270" w:type="dxa"/>
          </w:tcPr>
          <w:p w14:paraId="483EA75A" w14:textId="77777777" w:rsidR="00420729" w:rsidRPr="001A2BAB" w:rsidRDefault="00420729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A6F2ED" w14:textId="77387FCD" w:rsidR="00420729" w:rsidRPr="001A2BAB" w:rsidRDefault="00786EC4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4207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530</w:t>
            </w:r>
          </w:p>
        </w:tc>
        <w:tc>
          <w:tcPr>
            <w:tcW w:w="270" w:type="dxa"/>
          </w:tcPr>
          <w:p w14:paraId="6DC22FA8" w14:textId="77777777" w:rsidR="00420729" w:rsidRPr="001A2BAB" w:rsidRDefault="00420729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AB3DC3" w14:textId="6BC8202C" w:rsidR="00420729" w:rsidRPr="001A2BAB" w:rsidRDefault="005D20EE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4207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D20EE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270" w:type="dxa"/>
          </w:tcPr>
          <w:p w14:paraId="3D6D33E3" w14:textId="77777777" w:rsidR="00420729" w:rsidRPr="001A2BAB" w:rsidRDefault="00420729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6C6156" w14:textId="2A307D6E" w:rsidR="00420729" w:rsidRPr="001A2BAB" w:rsidRDefault="005D20EE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207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5D20E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420729" w:rsidRPr="001A2BAB" w14:paraId="0434A677" w14:textId="77777777" w:rsidTr="00ED3EBD">
        <w:tc>
          <w:tcPr>
            <w:tcW w:w="2430" w:type="dxa"/>
          </w:tcPr>
          <w:p w14:paraId="6158C0E9" w14:textId="77777777" w:rsidR="00420729" w:rsidRPr="001A2BAB" w:rsidRDefault="00420729" w:rsidP="00420729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4ED8B61" w14:textId="560A92EE" w:rsidR="00420729" w:rsidRPr="001A2BAB" w:rsidRDefault="005D20EE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786EC4" w:rsidRPr="00786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4207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786EC4" w:rsidRPr="00786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4808CED2" w14:textId="77777777" w:rsidR="00420729" w:rsidRPr="001A2BAB" w:rsidRDefault="00420729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4F32C2D" w14:textId="1CDC66B7" w:rsidR="00420729" w:rsidRPr="00525FE5" w:rsidRDefault="00786EC4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</w:t>
            </w:r>
            <w:r w:rsidR="004207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86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FF284AD" w14:textId="77777777" w:rsidR="00420729" w:rsidRPr="001A2BAB" w:rsidRDefault="00420729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5D8C1E2" w14:textId="788F5B57" w:rsidR="00420729" w:rsidRPr="001A2BAB" w:rsidRDefault="00786EC4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4207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803</w:t>
            </w:r>
          </w:p>
        </w:tc>
        <w:tc>
          <w:tcPr>
            <w:tcW w:w="270" w:type="dxa"/>
          </w:tcPr>
          <w:p w14:paraId="0792B733" w14:textId="77777777" w:rsidR="00420729" w:rsidRPr="001A2BAB" w:rsidRDefault="00420729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28AC691" w14:textId="34F98BD8" w:rsidR="00420729" w:rsidRPr="001A2BAB" w:rsidRDefault="00786EC4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4207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530</w:t>
            </w:r>
          </w:p>
        </w:tc>
        <w:tc>
          <w:tcPr>
            <w:tcW w:w="270" w:type="dxa"/>
          </w:tcPr>
          <w:p w14:paraId="40F07481" w14:textId="77777777" w:rsidR="00420729" w:rsidRPr="001A2BAB" w:rsidRDefault="00420729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3B24BCF" w14:textId="547F3008" w:rsidR="00420729" w:rsidRPr="001A2BAB" w:rsidRDefault="005D20EE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  <w:r w:rsidR="004207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565</w:t>
            </w:r>
          </w:p>
        </w:tc>
        <w:tc>
          <w:tcPr>
            <w:tcW w:w="270" w:type="dxa"/>
          </w:tcPr>
          <w:p w14:paraId="4A1320F6" w14:textId="77777777" w:rsidR="00420729" w:rsidRPr="001A2BAB" w:rsidRDefault="00420729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AE45242" w14:textId="24840DC4" w:rsidR="00420729" w:rsidRPr="001A2BAB" w:rsidRDefault="005D20EE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786EC4" w:rsidRPr="00786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4207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786EC4" w:rsidRPr="00786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</w:p>
        </w:tc>
      </w:tr>
      <w:tr w:rsidR="00420729" w:rsidRPr="00AC1BE3" w14:paraId="1641604C" w14:textId="77777777" w:rsidTr="00ED3EBD">
        <w:trPr>
          <w:trHeight w:val="50"/>
        </w:trPr>
        <w:tc>
          <w:tcPr>
            <w:tcW w:w="2430" w:type="dxa"/>
          </w:tcPr>
          <w:p w14:paraId="72E2D9B3" w14:textId="77777777" w:rsidR="00420729" w:rsidRPr="00AC1BE3" w:rsidRDefault="00420729" w:rsidP="0042072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highlight w:val="cyan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3C6AA42" w14:textId="77777777" w:rsidR="00420729" w:rsidRPr="00AC1BE3" w:rsidRDefault="00420729" w:rsidP="00420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270" w:type="dxa"/>
          </w:tcPr>
          <w:p w14:paraId="777E4DC3" w14:textId="77777777" w:rsidR="00420729" w:rsidRPr="00AC1BE3" w:rsidRDefault="00420729" w:rsidP="00420729">
            <w:pPr>
              <w:tabs>
                <w:tab w:val="decimal" w:pos="706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37A1CFD" w14:textId="77777777" w:rsidR="00420729" w:rsidRPr="00AC1BE3" w:rsidRDefault="00420729" w:rsidP="00420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270" w:type="dxa"/>
          </w:tcPr>
          <w:p w14:paraId="3EB6E629" w14:textId="77777777" w:rsidR="00420729" w:rsidRPr="00AC1BE3" w:rsidRDefault="00420729" w:rsidP="00420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9A87AFB" w14:textId="77777777" w:rsidR="00420729" w:rsidRPr="00AC1BE3" w:rsidRDefault="00420729" w:rsidP="00420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270" w:type="dxa"/>
          </w:tcPr>
          <w:p w14:paraId="1F82989F" w14:textId="77777777" w:rsidR="00420729" w:rsidRPr="00AC1BE3" w:rsidRDefault="00420729" w:rsidP="00420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025D065" w14:textId="77777777" w:rsidR="00420729" w:rsidRPr="00AC1BE3" w:rsidRDefault="00420729" w:rsidP="00420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270" w:type="dxa"/>
          </w:tcPr>
          <w:p w14:paraId="75B89B37" w14:textId="77777777" w:rsidR="00420729" w:rsidRPr="00AC1BE3" w:rsidRDefault="00420729" w:rsidP="00420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62775CE" w14:textId="77777777" w:rsidR="00420729" w:rsidRPr="00AC1BE3" w:rsidRDefault="00420729" w:rsidP="00420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270" w:type="dxa"/>
          </w:tcPr>
          <w:p w14:paraId="72DF3E2B" w14:textId="77777777" w:rsidR="00420729" w:rsidRPr="00AC1BE3" w:rsidRDefault="00420729" w:rsidP="00420729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960EBC2" w14:textId="77777777" w:rsidR="00420729" w:rsidRPr="00AC1BE3" w:rsidRDefault="00420729" w:rsidP="00420729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</w:tr>
      <w:tr w:rsidR="00420729" w:rsidRPr="001A2BAB" w14:paraId="6CD1AFC1" w14:textId="77777777" w:rsidTr="00ED3EBD">
        <w:tc>
          <w:tcPr>
            <w:tcW w:w="3330" w:type="dxa"/>
            <w:gridSpan w:val="2"/>
          </w:tcPr>
          <w:p w14:paraId="65180FF6" w14:textId="77777777" w:rsidR="00420729" w:rsidRPr="001A2BAB" w:rsidRDefault="00420729" w:rsidP="00420729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1A2B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ทางการเงินที่เป็นอนุพันธ์</w:t>
            </w:r>
            <w:r w:rsidRPr="001A2B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7292DBA" w14:textId="77777777" w:rsidR="00420729" w:rsidRPr="001A2BAB" w:rsidRDefault="00420729" w:rsidP="00420729">
            <w:pPr>
              <w:tabs>
                <w:tab w:val="decimal" w:pos="706"/>
              </w:tabs>
              <w:ind w:lef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1CC1ED9" w14:textId="77777777" w:rsidR="00420729" w:rsidRPr="001A2BAB" w:rsidRDefault="00420729" w:rsidP="00420729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EC84258" w14:textId="77777777" w:rsidR="00420729" w:rsidRPr="001A2BAB" w:rsidRDefault="00420729" w:rsidP="00420729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3A6302A" w14:textId="77777777" w:rsidR="00420729" w:rsidRPr="001A2BAB" w:rsidRDefault="00420729" w:rsidP="00420729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92A162" w14:textId="77777777" w:rsidR="00420729" w:rsidRPr="001A2BAB" w:rsidRDefault="00420729" w:rsidP="00420729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9461C8C" w14:textId="77777777" w:rsidR="00420729" w:rsidRPr="001A2BAB" w:rsidRDefault="00420729" w:rsidP="00420729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1C1E8B8" w14:textId="77777777" w:rsidR="00420729" w:rsidRPr="001A2BAB" w:rsidRDefault="00420729" w:rsidP="00420729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709CE15" w14:textId="77777777" w:rsidR="00420729" w:rsidRPr="001A2BAB" w:rsidRDefault="00420729" w:rsidP="00420729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E33E367" w14:textId="77777777" w:rsidR="00420729" w:rsidRPr="001A2BAB" w:rsidRDefault="00420729" w:rsidP="00420729">
            <w:pPr>
              <w:tabs>
                <w:tab w:val="decimal" w:pos="8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7A7D636" w14:textId="77777777" w:rsidR="00420729" w:rsidRPr="001A2BAB" w:rsidRDefault="00420729" w:rsidP="00420729">
            <w:pPr>
              <w:tabs>
                <w:tab w:val="decimal" w:pos="8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420729" w:rsidRPr="001A2BAB" w14:paraId="1661815F" w14:textId="77777777" w:rsidTr="00ED3EBD">
        <w:tc>
          <w:tcPr>
            <w:tcW w:w="2430" w:type="dxa"/>
          </w:tcPr>
          <w:p w14:paraId="43506CA9" w14:textId="77777777" w:rsidR="00420729" w:rsidRPr="001A2BAB" w:rsidRDefault="00420729" w:rsidP="00420729">
            <w:pPr>
              <w:ind w:left="160" w:right="-24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00" w:type="dxa"/>
          </w:tcPr>
          <w:p w14:paraId="7F655872" w14:textId="77777777" w:rsidR="00420729" w:rsidRPr="001A2BAB" w:rsidRDefault="00420729" w:rsidP="0042072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FF116F" w14:textId="77777777" w:rsidR="00420729" w:rsidRPr="001A2BAB" w:rsidRDefault="00420729" w:rsidP="0042072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4CD19F" w14:textId="77777777" w:rsidR="00420729" w:rsidRPr="001A2BAB" w:rsidRDefault="00420729" w:rsidP="0042072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12BC2B" w14:textId="77777777" w:rsidR="00420729" w:rsidRPr="001A2BAB" w:rsidRDefault="00420729" w:rsidP="0042072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C99DC1" w14:textId="77777777" w:rsidR="00420729" w:rsidRPr="001A2BAB" w:rsidRDefault="00420729" w:rsidP="00420729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B5D0AD" w14:textId="77777777" w:rsidR="00420729" w:rsidRPr="001A2BAB" w:rsidRDefault="00420729" w:rsidP="0042072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B135556" w14:textId="77777777" w:rsidR="00420729" w:rsidRPr="001A2BAB" w:rsidRDefault="00420729" w:rsidP="0042072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BDB1F0" w14:textId="77777777" w:rsidR="00420729" w:rsidRPr="001A2BAB" w:rsidRDefault="00420729" w:rsidP="0042072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601B07" w14:textId="77777777" w:rsidR="00420729" w:rsidRPr="001A2BAB" w:rsidRDefault="00420729" w:rsidP="0042072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F9C963" w14:textId="77777777" w:rsidR="00420729" w:rsidRPr="001A2BAB" w:rsidRDefault="00420729" w:rsidP="00420729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9AFBFE4" w14:textId="77777777" w:rsidR="00420729" w:rsidRPr="001A2BAB" w:rsidRDefault="00420729" w:rsidP="00420729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0729" w:rsidRPr="001A2BAB" w14:paraId="7C7C8394" w14:textId="77777777" w:rsidTr="00ED3EBD">
        <w:tc>
          <w:tcPr>
            <w:tcW w:w="2430" w:type="dxa"/>
          </w:tcPr>
          <w:p w14:paraId="35ACD06F" w14:textId="77777777" w:rsidR="00420729" w:rsidRPr="001A2BAB" w:rsidRDefault="00420729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กระแสเงินสดออก</w:t>
            </w:r>
          </w:p>
        </w:tc>
        <w:tc>
          <w:tcPr>
            <w:tcW w:w="900" w:type="dxa"/>
          </w:tcPr>
          <w:p w14:paraId="41C511A2" w14:textId="77777777" w:rsidR="00420729" w:rsidRPr="001A2BAB" w:rsidRDefault="00420729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424F7D" w14:textId="77777777" w:rsidR="00420729" w:rsidRPr="001A2BAB" w:rsidRDefault="00420729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F04DDE" w14:textId="77157D49" w:rsidR="00420729" w:rsidRPr="001A2BAB" w:rsidRDefault="00420729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10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688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FE82738" w14:textId="77777777" w:rsidR="00420729" w:rsidRPr="001A2BAB" w:rsidRDefault="00420729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358CED" w14:textId="77777777" w:rsidR="00420729" w:rsidRPr="00D538A1" w:rsidRDefault="00420729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8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6C2410" w14:textId="77777777" w:rsidR="00420729" w:rsidRPr="001A2BAB" w:rsidRDefault="00420729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B023A0" w14:textId="77777777" w:rsidR="00420729" w:rsidRPr="001A2BAB" w:rsidRDefault="00420729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D538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53723D" w14:textId="77777777" w:rsidR="00420729" w:rsidRPr="001A2BAB" w:rsidRDefault="00420729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526214" w14:textId="77777777" w:rsidR="00420729" w:rsidRPr="001A2BAB" w:rsidRDefault="00420729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D538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8983E5" w14:textId="77777777" w:rsidR="00420729" w:rsidRPr="001A2BAB" w:rsidRDefault="00420729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958783" w14:textId="582FBA45" w:rsidR="00420729" w:rsidRPr="001A2BAB" w:rsidRDefault="00420729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688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20729" w:rsidRPr="001A2BAB" w14:paraId="6B1FD9B7" w14:textId="77777777" w:rsidTr="00ED3EBD">
        <w:tc>
          <w:tcPr>
            <w:tcW w:w="2430" w:type="dxa"/>
          </w:tcPr>
          <w:p w14:paraId="4FD0C08C" w14:textId="77777777" w:rsidR="00420729" w:rsidRPr="001A2BAB" w:rsidRDefault="00420729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กระแสเงินสดเข้า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6779766" w14:textId="02FEDE56" w:rsidR="00420729" w:rsidRPr="001A2BAB" w:rsidRDefault="005D20EE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10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207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D20EE">
              <w:rPr>
                <w:rFonts w:asciiTheme="majorBidi" w:hAnsiTheme="majorBidi" w:cstheme="majorBidi"/>
                <w:sz w:val="30"/>
                <w:szCs w:val="30"/>
              </w:rPr>
              <w:t>536</w:t>
            </w:r>
          </w:p>
        </w:tc>
        <w:tc>
          <w:tcPr>
            <w:tcW w:w="270" w:type="dxa"/>
          </w:tcPr>
          <w:p w14:paraId="04F7E40C" w14:textId="77777777" w:rsidR="00420729" w:rsidRPr="001A2BAB" w:rsidRDefault="00420729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4F4587B" w14:textId="3258B0FC" w:rsidR="00420729" w:rsidRPr="001A2BAB" w:rsidRDefault="005D20EE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10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207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5D20E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CF34266" w14:textId="77777777" w:rsidR="00420729" w:rsidRPr="001A2BAB" w:rsidRDefault="00420729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B47031E" w14:textId="77777777" w:rsidR="00420729" w:rsidRPr="00D538A1" w:rsidRDefault="00420729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8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4F7B5A" w14:textId="77777777" w:rsidR="00420729" w:rsidRPr="001A2BAB" w:rsidRDefault="00420729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A3C034A" w14:textId="77777777" w:rsidR="00420729" w:rsidRPr="001A2BAB" w:rsidRDefault="00420729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D538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56EE53" w14:textId="77777777" w:rsidR="00420729" w:rsidRPr="001A2BAB" w:rsidRDefault="00420729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101A1B8" w14:textId="77777777" w:rsidR="00420729" w:rsidRPr="001A2BAB" w:rsidRDefault="00420729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D538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A5F931" w14:textId="77777777" w:rsidR="00420729" w:rsidRPr="001A2BAB" w:rsidRDefault="00420729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855B579" w14:textId="502E2E58" w:rsidR="00420729" w:rsidRPr="001A2BAB" w:rsidRDefault="005D20EE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10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207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5D20E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420729" w:rsidRPr="001A2BAB" w14:paraId="647A9482" w14:textId="77777777" w:rsidTr="00ED3EBD">
        <w:tc>
          <w:tcPr>
            <w:tcW w:w="2430" w:type="dxa"/>
          </w:tcPr>
          <w:p w14:paraId="3FF03DDD" w14:textId="77777777" w:rsidR="00420729" w:rsidRPr="001A2BAB" w:rsidRDefault="00420729" w:rsidP="00420729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E820ED7" w14:textId="642202E1" w:rsidR="00420729" w:rsidRPr="001A2BAB" w:rsidRDefault="005D20EE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4207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536</w:t>
            </w:r>
          </w:p>
        </w:tc>
        <w:tc>
          <w:tcPr>
            <w:tcW w:w="270" w:type="dxa"/>
          </w:tcPr>
          <w:p w14:paraId="5E8039DA" w14:textId="77777777" w:rsidR="00420729" w:rsidRPr="001A2BAB" w:rsidRDefault="00420729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83841D3" w14:textId="2197CAB0" w:rsidR="00420729" w:rsidRPr="008B0992" w:rsidRDefault="005D20EE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4207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536</w:t>
            </w:r>
          </w:p>
        </w:tc>
        <w:tc>
          <w:tcPr>
            <w:tcW w:w="270" w:type="dxa"/>
          </w:tcPr>
          <w:p w14:paraId="21422F7E" w14:textId="77777777" w:rsidR="00420729" w:rsidRPr="001A2BAB" w:rsidRDefault="00420729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324C7B9" w14:textId="77777777" w:rsidR="00420729" w:rsidRPr="00043F55" w:rsidRDefault="00420729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3F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0EBA9B" w14:textId="77777777" w:rsidR="00420729" w:rsidRPr="00043F55" w:rsidRDefault="00420729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119A135" w14:textId="77777777" w:rsidR="00420729" w:rsidRPr="00043F55" w:rsidRDefault="00420729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3F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4A3104" w14:textId="77777777" w:rsidR="00420729" w:rsidRPr="00043F55" w:rsidRDefault="00420729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C473A38" w14:textId="77777777" w:rsidR="00420729" w:rsidRPr="00043F55" w:rsidRDefault="00420729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3F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917964" w14:textId="77777777" w:rsidR="00420729" w:rsidRPr="001A2BAB" w:rsidRDefault="00420729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EEAE5B2" w14:textId="6F166B25" w:rsidR="00420729" w:rsidRPr="001A2BAB" w:rsidRDefault="005D20EE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4207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536</w:t>
            </w:r>
          </w:p>
        </w:tc>
      </w:tr>
    </w:tbl>
    <w:p w14:paraId="4DA03DEE" w14:textId="77777777" w:rsidR="00A02476" w:rsidRDefault="00A02476" w:rsidP="00A02476"/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90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A02476" w:rsidRPr="001A2BAB" w14:paraId="399024B2" w14:textId="77777777" w:rsidTr="00ED3EBD">
        <w:trPr>
          <w:tblHeader/>
        </w:trPr>
        <w:tc>
          <w:tcPr>
            <w:tcW w:w="2430" w:type="dxa"/>
          </w:tcPr>
          <w:p w14:paraId="1774B339" w14:textId="77777777" w:rsidR="00A02476" w:rsidRPr="001A2BAB" w:rsidRDefault="00A02476" w:rsidP="00ED3EB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0" w:type="dxa"/>
            <w:gridSpan w:val="11"/>
          </w:tcPr>
          <w:p w14:paraId="730C4A6D" w14:textId="77777777" w:rsidR="00A02476" w:rsidRPr="001A2BAB" w:rsidRDefault="00A02476" w:rsidP="00ED3E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2B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ฉพาะกิจการ</w:t>
            </w:r>
          </w:p>
        </w:tc>
      </w:tr>
      <w:tr w:rsidR="00A02476" w:rsidRPr="001A2BAB" w14:paraId="6D5384A5" w14:textId="77777777" w:rsidTr="00ED3EBD">
        <w:trPr>
          <w:tblHeader/>
        </w:trPr>
        <w:tc>
          <w:tcPr>
            <w:tcW w:w="2430" w:type="dxa"/>
          </w:tcPr>
          <w:p w14:paraId="69DC861F" w14:textId="77777777" w:rsidR="00A02476" w:rsidRPr="001A2BAB" w:rsidRDefault="00A02476" w:rsidP="00ED3EB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C123BB6" w14:textId="77777777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8996E5" w14:textId="77777777" w:rsidR="00A02476" w:rsidRPr="001A2BAB" w:rsidRDefault="00A02476" w:rsidP="00ED3EBD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9"/>
            <w:vAlign w:val="bottom"/>
          </w:tcPr>
          <w:p w14:paraId="236ED0F8" w14:textId="77777777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า</w:t>
            </w:r>
          </w:p>
        </w:tc>
      </w:tr>
      <w:tr w:rsidR="00A02476" w:rsidRPr="001A2BAB" w14:paraId="4C6F7B52" w14:textId="77777777" w:rsidTr="00ED3EBD">
        <w:trPr>
          <w:tblHeader/>
        </w:trPr>
        <w:tc>
          <w:tcPr>
            <w:tcW w:w="2430" w:type="dxa"/>
            <w:vAlign w:val="bottom"/>
          </w:tcPr>
          <w:p w14:paraId="3814A3E1" w14:textId="4C8D28B8" w:rsidR="00A02476" w:rsidRPr="001A2BAB" w:rsidRDefault="00A02476" w:rsidP="00ED3EB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A2B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D20EE" w:rsidRPr="005D20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786EC4" w:rsidRPr="00786EC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1A2B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86EC4" w:rsidRPr="00786E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  <w:r w:rsidR="005D20EE" w:rsidRPr="005D20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563</w:t>
            </w:r>
          </w:p>
        </w:tc>
        <w:tc>
          <w:tcPr>
            <w:tcW w:w="900" w:type="dxa"/>
          </w:tcPr>
          <w:p w14:paraId="0ADFC4FC" w14:textId="77777777" w:rsidR="00A02476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94ADA5" w14:textId="77777777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73D67253" w14:textId="77777777" w:rsidR="00A02476" w:rsidRPr="001A2BAB" w:rsidRDefault="00A02476" w:rsidP="00ED3EBD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04ECBCC3" w14:textId="1173E3DE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5B17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995B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95B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95B1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995B1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995B17">
              <w:rPr>
                <w:rFonts w:asciiTheme="majorBidi" w:hAnsiTheme="majorBidi" w:cstheme="majorBidi" w:hint="cs"/>
                <w:sz w:val="30"/>
                <w:szCs w:val="30"/>
                <w:cs/>
              </w:rPr>
              <w:t>น้อยกว่า</w:t>
            </w:r>
          </w:p>
        </w:tc>
        <w:tc>
          <w:tcPr>
            <w:tcW w:w="270" w:type="dxa"/>
          </w:tcPr>
          <w:p w14:paraId="091239D1" w14:textId="77777777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1B40CA83" w14:textId="143D9060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5B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95B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95B1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995B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95B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แต่ไม่เกิน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995B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95B17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FA5D749" w14:textId="77777777" w:rsidR="00A02476" w:rsidRPr="001A2BAB" w:rsidRDefault="00A02476" w:rsidP="00ED3E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840E13D" w14:textId="350B8498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5B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995B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95B1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995B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95B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แต่ไม่เกิน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995B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95B17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C0DB335" w14:textId="77777777" w:rsidR="00A02476" w:rsidRPr="001A2BAB" w:rsidRDefault="00A02476" w:rsidP="00ED3EB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24A0CE20" w14:textId="6065B4A6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A2BA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48105B3F" w14:textId="77777777" w:rsidR="00A02476" w:rsidRPr="001A2BAB" w:rsidRDefault="00A02476" w:rsidP="00ED3EBD">
            <w:pPr>
              <w:tabs>
                <w:tab w:val="clear" w:pos="907"/>
                <w:tab w:val="left" w:pos="77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36894D83" w14:textId="77777777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02476" w:rsidRPr="001A2BAB" w14:paraId="3567447B" w14:textId="77777777" w:rsidTr="00ED3EBD">
        <w:trPr>
          <w:tblHeader/>
        </w:trPr>
        <w:tc>
          <w:tcPr>
            <w:tcW w:w="2430" w:type="dxa"/>
          </w:tcPr>
          <w:p w14:paraId="6BDAE5BC" w14:textId="77777777" w:rsidR="00A02476" w:rsidRPr="001A2BAB" w:rsidRDefault="00A02476" w:rsidP="00ED3EBD">
            <w:pPr>
              <w:ind w:left="73" w:right="-24" w:hanging="7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0" w:type="dxa"/>
            <w:gridSpan w:val="11"/>
          </w:tcPr>
          <w:p w14:paraId="47AC3B2F" w14:textId="77777777" w:rsidR="00A02476" w:rsidRPr="001A2BAB" w:rsidRDefault="00A02476" w:rsidP="00ED3EBD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A2B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1A2BA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1A2B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A02476" w:rsidRPr="001A2BAB" w14:paraId="12D136B6" w14:textId="77777777" w:rsidTr="00ED3EBD">
        <w:tc>
          <w:tcPr>
            <w:tcW w:w="3330" w:type="dxa"/>
            <w:gridSpan w:val="2"/>
          </w:tcPr>
          <w:p w14:paraId="55BAE452" w14:textId="77777777" w:rsidR="00A02476" w:rsidRPr="001A2BAB" w:rsidRDefault="00A02476" w:rsidP="00ED3EBD">
            <w:pPr>
              <w:tabs>
                <w:tab w:val="decimal" w:pos="708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2B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1A2B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DD5FC1F" w14:textId="77777777" w:rsidR="00A02476" w:rsidRPr="001A2BAB" w:rsidRDefault="00A02476" w:rsidP="00ED3EBD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5362567" w14:textId="77777777" w:rsidR="00A02476" w:rsidRPr="001A2BAB" w:rsidRDefault="00A02476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45A8DF" w14:textId="77777777" w:rsidR="00A02476" w:rsidRPr="001A2BAB" w:rsidRDefault="00A02476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06C65A6" w14:textId="77777777" w:rsidR="00A02476" w:rsidRPr="001A2BAB" w:rsidRDefault="00A02476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848E10" w14:textId="77777777" w:rsidR="00A02476" w:rsidRPr="001A2BAB" w:rsidRDefault="00A02476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D4ABFD9" w14:textId="77777777" w:rsidR="00A02476" w:rsidRPr="001A2BAB" w:rsidRDefault="00A02476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7AEBEFA" w14:textId="77777777" w:rsidR="00A02476" w:rsidRPr="001A2BAB" w:rsidRDefault="00A02476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5E139CF" w14:textId="77777777" w:rsidR="00A02476" w:rsidRPr="001A2BAB" w:rsidRDefault="00A02476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73B4DB" w14:textId="77777777" w:rsidR="00A02476" w:rsidRPr="001A2BAB" w:rsidRDefault="00A02476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EE1CBC" w14:textId="77777777" w:rsidR="00A02476" w:rsidRPr="001A2BAB" w:rsidRDefault="00A02476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2476" w:rsidRPr="001A2BAB" w14:paraId="13F9B0E1" w14:textId="77777777" w:rsidTr="00ED3EBD">
        <w:tc>
          <w:tcPr>
            <w:tcW w:w="2430" w:type="dxa"/>
          </w:tcPr>
          <w:p w14:paraId="7F2C927F" w14:textId="77777777" w:rsidR="00A02476" w:rsidRPr="001A2BAB" w:rsidRDefault="00A02476" w:rsidP="00ED3EBD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900" w:type="dxa"/>
          </w:tcPr>
          <w:p w14:paraId="6BFCFCAF" w14:textId="04B93854" w:rsidR="00A02476" w:rsidRPr="001A2BAB" w:rsidRDefault="00786EC4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A024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783</w:t>
            </w:r>
          </w:p>
        </w:tc>
        <w:tc>
          <w:tcPr>
            <w:tcW w:w="270" w:type="dxa"/>
          </w:tcPr>
          <w:p w14:paraId="6376AACD" w14:textId="77777777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836399" w14:textId="422C0B21" w:rsidR="00A02476" w:rsidRPr="001A2BAB" w:rsidRDefault="00786EC4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A024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783</w:t>
            </w:r>
          </w:p>
        </w:tc>
        <w:tc>
          <w:tcPr>
            <w:tcW w:w="270" w:type="dxa"/>
          </w:tcPr>
          <w:p w14:paraId="7D90B859" w14:textId="77777777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FD3162" w14:textId="77777777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5C4A9B" w14:textId="77777777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A6D328" w14:textId="77777777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FF7DDF" w14:textId="77777777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C8CB3C5" w14:textId="77777777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D96BA7" w14:textId="77777777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C03AC66" w14:textId="60B34A75" w:rsidR="00A02476" w:rsidRPr="001A2BAB" w:rsidRDefault="00786EC4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A024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783</w:t>
            </w:r>
          </w:p>
        </w:tc>
      </w:tr>
      <w:tr w:rsidR="00A02476" w:rsidRPr="001A2BAB" w14:paraId="41D29533" w14:textId="77777777" w:rsidTr="00ED3EBD">
        <w:tc>
          <w:tcPr>
            <w:tcW w:w="2430" w:type="dxa"/>
          </w:tcPr>
          <w:p w14:paraId="6D0369D3" w14:textId="77777777" w:rsidR="00A02476" w:rsidRPr="001A2BAB" w:rsidRDefault="00A02476" w:rsidP="00ED3EBD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36FFA56F" w14:textId="23E9487E" w:rsidR="00A02476" w:rsidRPr="001A2BAB" w:rsidRDefault="005D20EE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="00A024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D20EE">
              <w:rPr>
                <w:rFonts w:asciiTheme="majorBidi" w:hAnsiTheme="majorBidi" w:cstheme="majorBidi"/>
                <w:sz w:val="30"/>
                <w:szCs w:val="30"/>
              </w:rPr>
              <w:t>568</w:t>
            </w:r>
          </w:p>
        </w:tc>
        <w:tc>
          <w:tcPr>
            <w:tcW w:w="270" w:type="dxa"/>
          </w:tcPr>
          <w:p w14:paraId="087A6ED1" w14:textId="77777777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F9F315" w14:textId="58367B9F" w:rsidR="00A02476" w:rsidRPr="001A2BAB" w:rsidRDefault="00786EC4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A024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Pr="00786EC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EEF5E73" w14:textId="77777777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0711E1" w14:textId="19170DB3" w:rsidR="00A02476" w:rsidRPr="001A2BAB" w:rsidRDefault="00786EC4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A024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786EC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A45D61C" w14:textId="77777777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339CD5" w14:textId="40F54AD4" w:rsidR="00A02476" w:rsidRPr="001A2BAB" w:rsidRDefault="00786EC4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024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786EC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B1454BF" w14:textId="77777777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03F42A" w14:textId="6ED51249" w:rsidR="00A02476" w:rsidRPr="001A2BAB" w:rsidRDefault="00786EC4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A024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968</w:t>
            </w:r>
          </w:p>
        </w:tc>
        <w:tc>
          <w:tcPr>
            <w:tcW w:w="270" w:type="dxa"/>
          </w:tcPr>
          <w:p w14:paraId="30BA9B64" w14:textId="77777777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E824A6" w14:textId="7D454EA9" w:rsidR="00A02476" w:rsidRPr="001A2BAB" w:rsidRDefault="005D20EE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="00A024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D20EE">
              <w:rPr>
                <w:rFonts w:asciiTheme="majorBidi" w:hAnsiTheme="majorBidi" w:cstheme="majorBidi"/>
                <w:sz w:val="30"/>
                <w:szCs w:val="30"/>
              </w:rPr>
              <w:t>568</w:t>
            </w:r>
          </w:p>
        </w:tc>
      </w:tr>
      <w:tr w:rsidR="00A02476" w:rsidRPr="001A2BAB" w14:paraId="6DB25F02" w14:textId="77777777" w:rsidTr="00ED3EBD">
        <w:tc>
          <w:tcPr>
            <w:tcW w:w="2430" w:type="dxa"/>
          </w:tcPr>
          <w:p w14:paraId="46B29567" w14:textId="77777777" w:rsidR="00A02476" w:rsidRPr="001A2BAB" w:rsidRDefault="00A02476" w:rsidP="00ED3EBD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C1A7306" w14:textId="3EF3A0DA" w:rsidR="00A02476" w:rsidRPr="001A2BAB" w:rsidRDefault="00786EC4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</w:t>
            </w:r>
            <w:r w:rsidR="00A02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  <w:r w:rsidRPr="00786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DBB8885" w14:textId="77777777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E7119E8" w14:textId="686C1F17" w:rsidR="00A02476" w:rsidRPr="00525FE5" w:rsidRDefault="00786EC4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  <w:r w:rsidR="00A02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354</w:t>
            </w:r>
          </w:p>
        </w:tc>
        <w:tc>
          <w:tcPr>
            <w:tcW w:w="270" w:type="dxa"/>
          </w:tcPr>
          <w:p w14:paraId="23FB869D" w14:textId="77777777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3680AC2" w14:textId="4F39DE5E" w:rsidR="00A02476" w:rsidRPr="001A2BAB" w:rsidRDefault="00786EC4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A02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786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9716029" w14:textId="77777777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D82DAC4" w14:textId="010A70C3" w:rsidR="00A02476" w:rsidRPr="001A2BAB" w:rsidRDefault="00786EC4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A02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  <w:r w:rsidRPr="00786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00F4AD3" w14:textId="77777777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5B64E48" w14:textId="23620822" w:rsidR="00A02476" w:rsidRPr="001A2BAB" w:rsidRDefault="00786EC4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A02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968</w:t>
            </w:r>
          </w:p>
        </w:tc>
        <w:tc>
          <w:tcPr>
            <w:tcW w:w="270" w:type="dxa"/>
          </w:tcPr>
          <w:p w14:paraId="5DE5DA86" w14:textId="77777777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5FD33A0" w14:textId="3779FD19" w:rsidR="00A02476" w:rsidRPr="001A2BAB" w:rsidRDefault="00786EC4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6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</w:t>
            </w:r>
            <w:r w:rsidR="00A02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  <w:r w:rsidRPr="00786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A02476" w:rsidRPr="00AC1BE3" w14:paraId="1B3D511F" w14:textId="77777777" w:rsidTr="00ED3EBD">
        <w:trPr>
          <w:trHeight w:val="50"/>
        </w:trPr>
        <w:tc>
          <w:tcPr>
            <w:tcW w:w="2430" w:type="dxa"/>
          </w:tcPr>
          <w:p w14:paraId="6EF3C06B" w14:textId="77777777" w:rsidR="00A02476" w:rsidRPr="00AC1BE3" w:rsidRDefault="00A02476" w:rsidP="00ED3EB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highlight w:val="cyan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829A9E8" w14:textId="77777777" w:rsidR="00A02476" w:rsidRPr="00AC1BE3" w:rsidRDefault="00A02476" w:rsidP="00ED3E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270" w:type="dxa"/>
          </w:tcPr>
          <w:p w14:paraId="1167E574" w14:textId="77777777" w:rsidR="00A02476" w:rsidRPr="00AC1BE3" w:rsidRDefault="00A02476" w:rsidP="00ED3EBD">
            <w:pPr>
              <w:tabs>
                <w:tab w:val="decimal" w:pos="706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9DA4125" w14:textId="77777777" w:rsidR="00A02476" w:rsidRPr="00AC1BE3" w:rsidRDefault="00A02476" w:rsidP="00ED3E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270" w:type="dxa"/>
          </w:tcPr>
          <w:p w14:paraId="25021683" w14:textId="77777777" w:rsidR="00A02476" w:rsidRPr="00AC1BE3" w:rsidRDefault="00A02476" w:rsidP="00ED3E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C2672E9" w14:textId="77777777" w:rsidR="00A02476" w:rsidRPr="00AC1BE3" w:rsidRDefault="00A02476" w:rsidP="00ED3E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270" w:type="dxa"/>
          </w:tcPr>
          <w:p w14:paraId="4A132DE2" w14:textId="77777777" w:rsidR="00A02476" w:rsidRPr="00AC1BE3" w:rsidRDefault="00A02476" w:rsidP="00ED3E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CD41DC0" w14:textId="77777777" w:rsidR="00A02476" w:rsidRPr="00AC1BE3" w:rsidRDefault="00A02476" w:rsidP="00ED3E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270" w:type="dxa"/>
          </w:tcPr>
          <w:p w14:paraId="5086491B" w14:textId="77777777" w:rsidR="00A02476" w:rsidRPr="00AC1BE3" w:rsidRDefault="00A02476" w:rsidP="00ED3E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AAF8266" w14:textId="77777777" w:rsidR="00A02476" w:rsidRPr="00AC1BE3" w:rsidRDefault="00A02476" w:rsidP="00ED3E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270" w:type="dxa"/>
          </w:tcPr>
          <w:p w14:paraId="4A2A6AFB" w14:textId="77777777" w:rsidR="00A02476" w:rsidRPr="00AC1BE3" w:rsidRDefault="00A02476" w:rsidP="00ED3EBD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856F68C" w14:textId="77777777" w:rsidR="00A02476" w:rsidRPr="00AC1BE3" w:rsidRDefault="00A02476" w:rsidP="00ED3EBD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</w:tr>
      <w:tr w:rsidR="00A02476" w:rsidRPr="001A2BAB" w14:paraId="3C0B9648" w14:textId="77777777" w:rsidTr="00ED3EBD">
        <w:tc>
          <w:tcPr>
            <w:tcW w:w="3330" w:type="dxa"/>
            <w:gridSpan w:val="2"/>
          </w:tcPr>
          <w:p w14:paraId="1A5DDA32" w14:textId="77777777" w:rsidR="00A02476" w:rsidRPr="001A2BAB" w:rsidRDefault="00A02476" w:rsidP="00ED3EBD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1A2B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ทางการเงินที่เป็นอนุพันธ์</w:t>
            </w:r>
            <w:r w:rsidRPr="001A2B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D887207" w14:textId="77777777" w:rsidR="00A02476" w:rsidRPr="001A2BAB" w:rsidRDefault="00A02476" w:rsidP="00ED3EBD">
            <w:pPr>
              <w:tabs>
                <w:tab w:val="decimal" w:pos="706"/>
              </w:tabs>
              <w:ind w:lef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68B436C" w14:textId="77777777" w:rsidR="00A02476" w:rsidRPr="001A2BAB" w:rsidRDefault="00A02476" w:rsidP="00ED3EBD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A647A5" w14:textId="77777777" w:rsidR="00A02476" w:rsidRPr="001A2BAB" w:rsidRDefault="00A02476" w:rsidP="00ED3EBD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11774BC" w14:textId="77777777" w:rsidR="00A02476" w:rsidRPr="001A2BAB" w:rsidRDefault="00A02476" w:rsidP="00ED3EBD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E62A70" w14:textId="77777777" w:rsidR="00A02476" w:rsidRPr="001A2BAB" w:rsidRDefault="00A02476" w:rsidP="00ED3EBD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7F6D1E0" w14:textId="77777777" w:rsidR="00A02476" w:rsidRPr="001A2BAB" w:rsidRDefault="00A02476" w:rsidP="00ED3EBD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DE20EB" w14:textId="77777777" w:rsidR="00A02476" w:rsidRPr="001A2BAB" w:rsidRDefault="00A02476" w:rsidP="00ED3EBD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EA1A718" w14:textId="77777777" w:rsidR="00A02476" w:rsidRPr="001A2BAB" w:rsidRDefault="00A02476" w:rsidP="00ED3EBD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9427BF" w14:textId="77777777" w:rsidR="00A02476" w:rsidRPr="001A2BAB" w:rsidRDefault="00A02476" w:rsidP="00ED3EBD">
            <w:pPr>
              <w:tabs>
                <w:tab w:val="decimal" w:pos="8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0C5B709" w14:textId="77777777" w:rsidR="00A02476" w:rsidRPr="001A2BAB" w:rsidRDefault="00A02476" w:rsidP="00ED3EBD">
            <w:pPr>
              <w:tabs>
                <w:tab w:val="decimal" w:pos="8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A02476" w:rsidRPr="001A2BAB" w14:paraId="6C66B5D6" w14:textId="77777777" w:rsidTr="00ED3EBD">
        <w:tc>
          <w:tcPr>
            <w:tcW w:w="2430" w:type="dxa"/>
          </w:tcPr>
          <w:p w14:paraId="239122F9" w14:textId="77777777" w:rsidR="00A02476" w:rsidRPr="001A2BAB" w:rsidRDefault="00A02476" w:rsidP="00ED3EBD">
            <w:pPr>
              <w:ind w:left="160" w:right="-24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00" w:type="dxa"/>
          </w:tcPr>
          <w:p w14:paraId="11F76F18" w14:textId="77777777" w:rsidR="00A02476" w:rsidRPr="001A2BAB" w:rsidRDefault="00A02476" w:rsidP="00ED3EB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6DADE1" w14:textId="77777777" w:rsidR="00A02476" w:rsidRPr="001A2BAB" w:rsidRDefault="00A02476" w:rsidP="00ED3EB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B4797C" w14:textId="77777777" w:rsidR="00A02476" w:rsidRPr="001A2BAB" w:rsidRDefault="00A02476" w:rsidP="00ED3EB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A587B5" w14:textId="77777777" w:rsidR="00A02476" w:rsidRPr="001A2BAB" w:rsidRDefault="00A02476" w:rsidP="00ED3EB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53CF64" w14:textId="77777777" w:rsidR="00A02476" w:rsidRPr="001A2BAB" w:rsidRDefault="00A02476" w:rsidP="00ED3EBD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4828B6" w14:textId="77777777" w:rsidR="00A02476" w:rsidRPr="001A2BAB" w:rsidRDefault="00A02476" w:rsidP="00ED3EB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24EB1D9" w14:textId="77777777" w:rsidR="00A02476" w:rsidRPr="001A2BAB" w:rsidRDefault="00A02476" w:rsidP="00ED3EB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09A2AF" w14:textId="77777777" w:rsidR="00A02476" w:rsidRPr="001A2BAB" w:rsidRDefault="00A02476" w:rsidP="00ED3EB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CB2C6AD" w14:textId="77777777" w:rsidR="00A02476" w:rsidRPr="001A2BAB" w:rsidRDefault="00A02476" w:rsidP="00ED3EB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7CB00A" w14:textId="77777777" w:rsidR="00A02476" w:rsidRPr="001A2BAB" w:rsidRDefault="00A02476" w:rsidP="00ED3EBD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7A5DA1" w14:textId="77777777" w:rsidR="00A02476" w:rsidRPr="001A2BAB" w:rsidRDefault="00A02476" w:rsidP="00ED3EBD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2476" w:rsidRPr="001A2BAB" w14:paraId="39672A41" w14:textId="77777777" w:rsidTr="00ED3EBD">
        <w:tc>
          <w:tcPr>
            <w:tcW w:w="2430" w:type="dxa"/>
          </w:tcPr>
          <w:p w14:paraId="3B5AD677" w14:textId="77777777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กระแสเงินสดออก</w:t>
            </w:r>
          </w:p>
        </w:tc>
        <w:tc>
          <w:tcPr>
            <w:tcW w:w="900" w:type="dxa"/>
          </w:tcPr>
          <w:p w14:paraId="26E279A9" w14:textId="77777777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62077C" w14:textId="77777777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0C5F7A4" w14:textId="27DDE298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688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5BA0F04" w14:textId="77777777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DEEE63" w14:textId="77777777" w:rsidR="00A02476" w:rsidRPr="007A3833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A38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6C0EF3" w14:textId="77777777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8668F4" w14:textId="77777777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A38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7528F7" w14:textId="77777777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B15AC9" w14:textId="77777777" w:rsidR="00A02476" w:rsidRPr="007A3833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38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F47656" w14:textId="77777777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6C8641" w14:textId="6EDF475F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</w:rPr>
              <w:t>688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02476" w:rsidRPr="001A2BAB" w14:paraId="7AD5A21F" w14:textId="77777777" w:rsidTr="00ED3EBD">
        <w:tc>
          <w:tcPr>
            <w:tcW w:w="2430" w:type="dxa"/>
          </w:tcPr>
          <w:p w14:paraId="45CCD3C2" w14:textId="77777777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1A2BA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A2BAB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กระแสเงินสดเข้า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DE492A4" w14:textId="579F74D7" w:rsidR="00A02476" w:rsidRPr="001A2BAB" w:rsidRDefault="005D20EE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10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024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D20EE">
              <w:rPr>
                <w:rFonts w:asciiTheme="majorBidi" w:hAnsiTheme="majorBidi" w:cstheme="majorBidi"/>
                <w:sz w:val="30"/>
                <w:szCs w:val="30"/>
              </w:rPr>
              <w:t>536</w:t>
            </w:r>
          </w:p>
        </w:tc>
        <w:tc>
          <w:tcPr>
            <w:tcW w:w="270" w:type="dxa"/>
          </w:tcPr>
          <w:p w14:paraId="24DA7D43" w14:textId="77777777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D044B74" w14:textId="68753F09" w:rsidR="00A02476" w:rsidRPr="001A2BAB" w:rsidRDefault="005D20EE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024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5D20E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8CF925B" w14:textId="77777777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E2E9895" w14:textId="77777777" w:rsidR="00A02476" w:rsidRPr="007A3833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A38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A058B5" w14:textId="77777777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E77E3A8" w14:textId="77777777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A38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657DF3" w14:textId="77777777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89D858F" w14:textId="77777777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A38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196DDB" w14:textId="77777777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0983928" w14:textId="25114026" w:rsidR="00A02476" w:rsidRPr="001A2BAB" w:rsidRDefault="005D20EE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10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024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5D20E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A02476" w:rsidRPr="001A2BAB" w14:paraId="2CAC7F1D" w14:textId="77777777" w:rsidTr="00ED3EBD">
        <w:tc>
          <w:tcPr>
            <w:tcW w:w="2430" w:type="dxa"/>
          </w:tcPr>
          <w:p w14:paraId="70B9835C" w14:textId="77777777" w:rsidR="00A02476" w:rsidRPr="001A2BAB" w:rsidRDefault="00A02476" w:rsidP="00ED3EBD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7F14341" w14:textId="4039450E" w:rsidR="00A02476" w:rsidRPr="001A2BAB" w:rsidRDefault="005D20EE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A02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536</w:t>
            </w:r>
          </w:p>
        </w:tc>
        <w:tc>
          <w:tcPr>
            <w:tcW w:w="270" w:type="dxa"/>
          </w:tcPr>
          <w:p w14:paraId="1DADDE92" w14:textId="77777777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240453B" w14:textId="568F56FC" w:rsidR="00A02476" w:rsidRPr="008B0992" w:rsidRDefault="005D20EE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A02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536</w:t>
            </w:r>
          </w:p>
        </w:tc>
        <w:tc>
          <w:tcPr>
            <w:tcW w:w="270" w:type="dxa"/>
          </w:tcPr>
          <w:p w14:paraId="66ACB921" w14:textId="77777777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B4718E2" w14:textId="77777777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924D2D" w14:textId="77777777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4A77E3B" w14:textId="77777777" w:rsidR="00A02476" w:rsidRPr="00A675D4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A270D4" w14:textId="77777777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ACF553A" w14:textId="77777777" w:rsidR="00A02476" w:rsidRPr="00A675D4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054E3D" w14:textId="77777777" w:rsidR="00A02476" w:rsidRPr="001A2BAB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9974E88" w14:textId="75929714" w:rsidR="00A02476" w:rsidRPr="001A2BAB" w:rsidRDefault="005D20EE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A02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536</w:t>
            </w:r>
          </w:p>
        </w:tc>
      </w:tr>
    </w:tbl>
    <w:p w14:paraId="70954EDA" w14:textId="77777777" w:rsidR="00A02476" w:rsidRPr="00566E62" w:rsidRDefault="00A02476" w:rsidP="00A02476">
      <w:pPr>
        <w:tabs>
          <w:tab w:val="clear" w:pos="907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63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13"/>
        <w:gridCol w:w="1577"/>
        <w:gridCol w:w="902"/>
        <w:gridCol w:w="1080"/>
        <w:gridCol w:w="180"/>
        <w:gridCol w:w="1260"/>
        <w:gridCol w:w="180"/>
        <w:gridCol w:w="1170"/>
        <w:gridCol w:w="180"/>
        <w:gridCol w:w="990"/>
      </w:tblGrid>
      <w:tr w:rsidR="00786EC4" w:rsidRPr="000E7B15" w14:paraId="0D3CC86D" w14:textId="77777777" w:rsidTr="002B3C10">
        <w:trPr>
          <w:cantSplit/>
          <w:tblHeader/>
        </w:trPr>
        <w:tc>
          <w:tcPr>
            <w:tcW w:w="3690" w:type="dxa"/>
            <w:gridSpan w:val="2"/>
            <w:shd w:val="clear" w:color="auto" w:fill="auto"/>
            <w:vAlign w:val="bottom"/>
          </w:tcPr>
          <w:p w14:paraId="2AFF00CD" w14:textId="77777777" w:rsidR="00786EC4" w:rsidRPr="000E7B15" w:rsidRDefault="00786EC4" w:rsidP="00ED3EBD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13CE78D7" w14:textId="77777777" w:rsidR="00786EC4" w:rsidRPr="000E7B15" w:rsidRDefault="00786EC4" w:rsidP="00ED3E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040" w:type="dxa"/>
            <w:gridSpan w:val="7"/>
            <w:shd w:val="clear" w:color="auto" w:fill="auto"/>
          </w:tcPr>
          <w:p w14:paraId="121A124D" w14:textId="77777777" w:rsidR="00786EC4" w:rsidRPr="000E7B15" w:rsidRDefault="00786EC4" w:rsidP="00ED3E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0E7B1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A02476" w:rsidRPr="000E7B15" w14:paraId="623554E3" w14:textId="77777777" w:rsidTr="00ED3EBD">
        <w:trPr>
          <w:cantSplit/>
          <w:tblHeader/>
        </w:trPr>
        <w:tc>
          <w:tcPr>
            <w:tcW w:w="3690" w:type="dxa"/>
            <w:gridSpan w:val="2"/>
            <w:shd w:val="clear" w:color="auto" w:fill="auto"/>
            <w:vAlign w:val="bottom"/>
          </w:tcPr>
          <w:p w14:paraId="6FE1B6C4" w14:textId="77777777" w:rsidR="00A02476" w:rsidRPr="000E7B15" w:rsidRDefault="00A02476" w:rsidP="00ED3EBD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412D6DBF" w14:textId="77777777" w:rsidR="00A02476" w:rsidRPr="000E7B15" w:rsidRDefault="00A02476" w:rsidP="00ED3E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6D80BA3" w14:textId="77777777" w:rsidR="00A02476" w:rsidRPr="000E7B15" w:rsidRDefault="00A02476" w:rsidP="00ED3E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9431820" w14:textId="77777777" w:rsidR="00A02476" w:rsidRPr="000E7B15" w:rsidRDefault="00A02476" w:rsidP="00ED3EB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E01480A" w14:textId="77777777" w:rsidR="00A02476" w:rsidRPr="00CF0475" w:rsidRDefault="00A02476" w:rsidP="00ED3E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F0475">
              <w:rPr>
                <w:rFonts w:asciiTheme="majorBidi" w:hAnsiTheme="majorBidi" w:cstheme="majorBidi"/>
                <w:sz w:val="30"/>
                <w:szCs w:val="30"/>
                <w:cs/>
              </w:rPr>
              <w:t>ระยะเวลาที่ครบกำหนดชำระ</w:t>
            </w:r>
          </w:p>
        </w:tc>
      </w:tr>
      <w:tr w:rsidR="00A02476" w:rsidRPr="000E7B15" w14:paraId="00583B99" w14:textId="77777777" w:rsidTr="00ED3EBD">
        <w:trPr>
          <w:cantSplit/>
          <w:tblHeader/>
        </w:trPr>
        <w:tc>
          <w:tcPr>
            <w:tcW w:w="3690" w:type="dxa"/>
            <w:gridSpan w:val="2"/>
            <w:shd w:val="clear" w:color="auto" w:fill="auto"/>
            <w:vAlign w:val="bottom"/>
          </w:tcPr>
          <w:p w14:paraId="33067D94" w14:textId="01144E16" w:rsidR="00A02476" w:rsidRPr="000E7B15" w:rsidRDefault="00A02476" w:rsidP="00ED3EBD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F04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D20EE" w:rsidRPr="005D20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786EC4" w:rsidRPr="00786E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CF04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F04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86EC4" w:rsidRPr="00786E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56</w:t>
            </w:r>
            <w:r w:rsidR="00786EC4" w:rsidRPr="00786E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902" w:type="dxa"/>
          </w:tcPr>
          <w:p w14:paraId="1B0C6CF0" w14:textId="77777777" w:rsidR="00A02476" w:rsidRPr="000E7B15" w:rsidRDefault="00A02476" w:rsidP="00ED3E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46BBE251" w14:textId="77777777" w:rsidR="00A02476" w:rsidRPr="000E7B15" w:rsidRDefault="00A02476" w:rsidP="00ED3E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E7B1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080" w:type="dxa"/>
            <w:shd w:val="clear" w:color="auto" w:fill="auto"/>
          </w:tcPr>
          <w:p w14:paraId="30E620EF" w14:textId="77777777" w:rsidR="00A02476" w:rsidRPr="000E7B15" w:rsidRDefault="00A02476" w:rsidP="00ED3E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78A2CB2" w14:textId="77777777" w:rsidR="00A02476" w:rsidRPr="000E7B15" w:rsidRDefault="00A02476" w:rsidP="00ED3E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E7B15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180" w:type="dxa"/>
            <w:shd w:val="clear" w:color="auto" w:fill="auto"/>
          </w:tcPr>
          <w:p w14:paraId="5AE16129" w14:textId="77777777" w:rsidR="00A02476" w:rsidRPr="000E7B15" w:rsidRDefault="00A02476" w:rsidP="00ED3EB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3593A17" w14:textId="77777777" w:rsidR="00A02476" w:rsidRPr="000E7B15" w:rsidRDefault="00A02476" w:rsidP="00ED3E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1162FD0" w14:textId="107218F5" w:rsidR="00A02476" w:rsidRPr="000E7B15" w:rsidRDefault="00A02476" w:rsidP="00ED3E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E7B15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="00786EC4"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0E7B1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0E7B15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2B3525E4" w14:textId="77777777" w:rsidR="00A02476" w:rsidRPr="000E7B15" w:rsidRDefault="00A02476" w:rsidP="00ED3EB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0FB61D0" w14:textId="168D6650" w:rsidR="00A02476" w:rsidRPr="000E7B15" w:rsidRDefault="00A02476" w:rsidP="00ED3EB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0E7B15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หลังจาก</w:t>
            </w:r>
            <w:r w:rsidRPr="000E7B15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="00786EC4"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0E7B15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0E7B15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ปีแต่ภายใน 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0E7B1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0E7B1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6E43511" w14:textId="77777777" w:rsidR="00A02476" w:rsidRPr="000E7B15" w:rsidRDefault="00A02476" w:rsidP="00ED3EB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BD4921C" w14:textId="77777777" w:rsidR="00A02476" w:rsidRPr="000E7B15" w:rsidRDefault="00A02476" w:rsidP="00ED3E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4F61A35" w14:textId="77777777" w:rsidR="00A02476" w:rsidRPr="000E7B15" w:rsidRDefault="00A02476" w:rsidP="00ED3E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0E7B1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02476" w:rsidRPr="000E7B15" w14:paraId="1D2768FA" w14:textId="77777777" w:rsidTr="00ED3EBD">
        <w:trPr>
          <w:cantSplit/>
          <w:tblHeader/>
        </w:trPr>
        <w:tc>
          <w:tcPr>
            <w:tcW w:w="2113" w:type="dxa"/>
            <w:shd w:val="clear" w:color="auto" w:fill="auto"/>
          </w:tcPr>
          <w:p w14:paraId="53F315FA" w14:textId="77777777" w:rsidR="00A02476" w:rsidRPr="000E7B15" w:rsidRDefault="00A02476" w:rsidP="00ED3EBD">
            <w:pPr>
              <w:spacing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77" w:type="dxa"/>
            <w:shd w:val="clear" w:color="auto" w:fill="auto"/>
          </w:tcPr>
          <w:p w14:paraId="2F9EF6E8" w14:textId="77777777" w:rsidR="00A02476" w:rsidRPr="000E7B15" w:rsidRDefault="00A02476" w:rsidP="00ED3EBD">
            <w:pPr>
              <w:spacing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2" w:type="dxa"/>
          </w:tcPr>
          <w:p w14:paraId="0072F767" w14:textId="77777777" w:rsidR="00A02476" w:rsidRPr="000E7B15" w:rsidRDefault="00A02476" w:rsidP="00ED3EBD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89EB15" w14:textId="77777777" w:rsidR="00A02476" w:rsidRPr="000E7B15" w:rsidRDefault="00A02476" w:rsidP="00ED3EBD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70C551B" w14:textId="77777777" w:rsidR="00A02476" w:rsidRPr="000E7B15" w:rsidRDefault="00A02476" w:rsidP="00ED3EBD">
            <w:pPr>
              <w:spacing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80" w:type="dxa"/>
            <w:gridSpan w:val="5"/>
            <w:shd w:val="clear" w:color="auto" w:fill="auto"/>
          </w:tcPr>
          <w:p w14:paraId="1F29AEE6" w14:textId="77777777" w:rsidR="00A02476" w:rsidRPr="000E7B15" w:rsidRDefault="00A02476" w:rsidP="00ED3EB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E7B1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02476" w:rsidRPr="000E7B15" w14:paraId="1589C60D" w14:textId="77777777" w:rsidTr="00ED3EBD">
        <w:trPr>
          <w:cantSplit/>
        </w:trPr>
        <w:tc>
          <w:tcPr>
            <w:tcW w:w="3690" w:type="dxa"/>
            <w:gridSpan w:val="2"/>
            <w:shd w:val="clear" w:color="auto" w:fill="auto"/>
          </w:tcPr>
          <w:p w14:paraId="0BF2F3E0" w14:textId="77777777" w:rsidR="00A02476" w:rsidRPr="003B6FBD" w:rsidRDefault="00A02476" w:rsidP="00ED3EBD">
            <w:pPr>
              <w:tabs>
                <w:tab w:val="clear" w:pos="3515"/>
                <w:tab w:val="left" w:pos="32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CF04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902" w:type="dxa"/>
          </w:tcPr>
          <w:p w14:paraId="02827C92" w14:textId="77777777" w:rsidR="00A02476" w:rsidRDefault="00A02476" w:rsidP="00ED3EB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2F1963F" w14:textId="77777777" w:rsidR="00A02476" w:rsidRDefault="00A02476" w:rsidP="00ED3EB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91DEB58" w14:textId="77777777" w:rsidR="00A02476" w:rsidRPr="000E7B15" w:rsidRDefault="00A02476" w:rsidP="00ED3EB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BDA747F" w14:textId="77777777" w:rsidR="00A02476" w:rsidRDefault="00A02476" w:rsidP="00ED3E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6B40AB2" w14:textId="77777777" w:rsidR="00A02476" w:rsidRPr="000E7B15" w:rsidRDefault="00A02476" w:rsidP="00ED3EB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40B3159" w14:textId="77777777" w:rsidR="00A02476" w:rsidRDefault="00A02476" w:rsidP="00ED3EB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C70DF46" w14:textId="77777777" w:rsidR="00A02476" w:rsidRPr="000E7B15" w:rsidRDefault="00A02476" w:rsidP="00ED3EB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1326642" w14:textId="77777777" w:rsidR="00A02476" w:rsidRDefault="00A02476" w:rsidP="00ED3EB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02476" w:rsidRPr="000E7B15" w14:paraId="1A5D211D" w14:textId="77777777" w:rsidTr="00ED3EBD">
        <w:trPr>
          <w:cantSplit/>
        </w:trPr>
        <w:tc>
          <w:tcPr>
            <w:tcW w:w="3690" w:type="dxa"/>
            <w:gridSpan w:val="2"/>
            <w:shd w:val="clear" w:color="auto" w:fill="auto"/>
          </w:tcPr>
          <w:p w14:paraId="617F8C8E" w14:textId="77777777" w:rsidR="00A02476" w:rsidRPr="003B6FBD" w:rsidRDefault="00A02476" w:rsidP="00ED3EBD">
            <w:pPr>
              <w:tabs>
                <w:tab w:val="clear" w:pos="3515"/>
                <w:tab w:val="left" w:pos="32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B15">
              <w:rPr>
                <w:rFonts w:ascii="Angsana New" w:hAnsi="Angsana New"/>
                <w:sz w:val="30"/>
                <w:szCs w:val="30"/>
                <w:cs/>
              </w:rPr>
              <w:t>เงินกู้ยืมจากบุคคลหรือกิจการที่เกี่ยวข้องกัน</w:t>
            </w:r>
          </w:p>
        </w:tc>
        <w:tc>
          <w:tcPr>
            <w:tcW w:w="902" w:type="dxa"/>
          </w:tcPr>
          <w:p w14:paraId="75400763" w14:textId="44FC70E5" w:rsidR="00A02476" w:rsidRPr="000E7B15" w:rsidRDefault="005D20EE" w:rsidP="00ED3EB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080" w:type="dxa"/>
            <w:shd w:val="clear" w:color="auto" w:fill="auto"/>
          </w:tcPr>
          <w:p w14:paraId="34685F12" w14:textId="77777777" w:rsidR="00A02476" w:rsidRPr="000E7B15" w:rsidRDefault="00A02476" w:rsidP="00ED3EB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7B1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  <w:tc>
          <w:tcPr>
            <w:tcW w:w="180" w:type="dxa"/>
            <w:shd w:val="clear" w:color="auto" w:fill="auto"/>
          </w:tcPr>
          <w:p w14:paraId="231403FE" w14:textId="77777777" w:rsidR="00A02476" w:rsidRPr="000E7B15" w:rsidRDefault="00A02476" w:rsidP="00ED3EB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1E9E191" w14:textId="46CDB1A7" w:rsidR="00A02476" w:rsidRPr="000E7B15" w:rsidRDefault="00786EC4" w:rsidP="00ED3E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A0247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975</w:t>
            </w:r>
          </w:p>
        </w:tc>
        <w:tc>
          <w:tcPr>
            <w:tcW w:w="180" w:type="dxa"/>
            <w:shd w:val="clear" w:color="auto" w:fill="auto"/>
          </w:tcPr>
          <w:p w14:paraId="147F5DA8" w14:textId="77777777" w:rsidR="00A02476" w:rsidRPr="000E7B15" w:rsidRDefault="00A02476" w:rsidP="00ED3EB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538B1AC" w14:textId="77777777" w:rsidR="00A02476" w:rsidRPr="000E7B15" w:rsidRDefault="00A02476" w:rsidP="00ED3EBD">
            <w:pPr>
              <w:pStyle w:val="acctfourfigures"/>
              <w:tabs>
                <w:tab w:val="clear" w:pos="765"/>
              </w:tabs>
              <w:spacing w:line="240" w:lineRule="auto"/>
              <w:ind w:right="190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B0503CE" w14:textId="77777777" w:rsidR="00A02476" w:rsidRPr="000E7B15" w:rsidRDefault="00A02476" w:rsidP="00ED3EB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2A6FB41A" w14:textId="1987B36B" w:rsidR="00A02476" w:rsidRPr="000E7B15" w:rsidRDefault="00786EC4" w:rsidP="00ED3EB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A0247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975</w:t>
            </w:r>
          </w:p>
        </w:tc>
      </w:tr>
    </w:tbl>
    <w:p w14:paraId="01CC1CF2" w14:textId="77777777" w:rsidR="00A02476" w:rsidRDefault="00A0247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0E7F275D" w14:textId="77777777" w:rsidR="00A02476" w:rsidRDefault="00A02476" w:rsidP="00A02476">
      <w:r>
        <w:br w:type="page"/>
      </w:r>
    </w:p>
    <w:tbl>
      <w:tblPr>
        <w:tblW w:w="918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13"/>
        <w:gridCol w:w="1127"/>
        <w:gridCol w:w="902"/>
        <w:gridCol w:w="1080"/>
        <w:gridCol w:w="180"/>
        <w:gridCol w:w="1260"/>
        <w:gridCol w:w="180"/>
        <w:gridCol w:w="1170"/>
        <w:gridCol w:w="180"/>
        <w:gridCol w:w="990"/>
      </w:tblGrid>
      <w:tr w:rsidR="00786EC4" w:rsidRPr="000E7B15" w14:paraId="6423AB59" w14:textId="77777777" w:rsidTr="002B3C10">
        <w:trPr>
          <w:cantSplit/>
          <w:tblHeader/>
        </w:trPr>
        <w:tc>
          <w:tcPr>
            <w:tcW w:w="3240" w:type="dxa"/>
            <w:gridSpan w:val="2"/>
            <w:shd w:val="clear" w:color="auto" w:fill="auto"/>
            <w:vAlign w:val="bottom"/>
          </w:tcPr>
          <w:p w14:paraId="3F15DE26" w14:textId="77777777" w:rsidR="00786EC4" w:rsidRPr="000E7B15" w:rsidRDefault="00786EC4" w:rsidP="00ED3EBD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44F82D99" w14:textId="77777777" w:rsidR="00786EC4" w:rsidRPr="000E7B15" w:rsidRDefault="00786EC4" w:rsidP="00ED3E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040" w:type="dxa"/>
            <w:gridSpan w:val="7"/>
            <w:shd w:val="clear" w:color="auto" w:fill="auto"/>
          </w:tcPr>
          <w:p w14:paraId="0AB530F4" w14:textId="77777777" w:rsidR="00786EC4" w:rsidRPr="000E7B15" w:rsidRDefault="00786EC4" w:rsidP="00ED3E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0E7B1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A02476" w:rsidRPr="000E7B15" w14:paraId="30C22D1B" w14:textId="77777777" w:rsidTr="00ED3EBD">
        <w:trPr>
          <w:cantSplit/>
          <w:tblHeader/>
        </w:trPr>
        <w:tc>
          <w:tcPr>
            <w:tcW w:w="3240" w:type="dxa"/>
            <w:gridSpan w:val="2"/>
            <w:shd w:val="clear" w:color="auto" w:fill="auto"/>
            <w:vAlign w:val="bottom"/>
          </w:tcPr>
          <w:p w14:paraId="477163B4" w14:textId="77777777" w:rsidR="00A02476" w:rsidRPr="000E7B15" w:rsidRDefault="00A02476" w:rsidP="00ED3EBD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640AB938" w14:textId="77777777" w:rsidR="00A02476" w:rsidRPr="000E7B15" w:rsidRDefault="00A02476" w:rsidP="00ED3E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A708877" w14:textId="77777777" w:rsidR="00A02476" w:rsidRPr="000E7B15" w:rsidRDefault="00A02476" w:rsidP="00ED3E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A2FFF05" w14:textId="77777777" w:rsidR="00A02476" w:rsidRPr="000E7B15" w:rsidRDefault="00A02476" w:rsidP="00ED3EB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E5728BA" w14:textId="77777777" w:rsidR="00A02476" w:rsidRPr="000E7B15" w:rsidRDefault="00A02476" w:rsidP="00ED3E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F0475">
              <w:rPr>
                <w:rFonts w:asciiTheme="majorBidi" w:hAnsiTheme="majorBidi" w:cstheme="majorBidi"/>
                <w:sz w:val="30"/>
                <w:szCs w:val="30"/>
                <w:cs/>
              </w:rPr>
              <w:t>ระยะเวลาที่ครบกำหนดชำระ</w:t>
            </w:r>
          </w:p>
        </w:tc>
      </w:tr>
      <w:tr w:rsidR="00A02476" w:rsidRPr="000E7B15" w14:paraId="5CCE397E" w14:textId="77777777" w:rsidTr="00ED3EBD">
        <w:trPr>
          <w:cantSplit/>
          <w:tblHeader/>
        </w:trPr>
        <w:tc>
          <w:tcPr>
            <w:tcW w:w="3240" w:type="dxa"/>
            <w:gridSpan w:val="2"/>
            <w:shd w:val="clear" w:color="auto" w:fill="auto"/>
            <w:vAlign w:val="bottom"/>
          </w:tcPr>
          <w:p w14:paraId="24492DDE" w14:textId="5AB3F2B8" w:rsidR="00A02476" w:rsidRPr="000E7B15" w:rsidRDefault="00A02476" w:rsidP="00ED3EBD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CF04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D20EE" w:rsidRPr="005D20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786EC4" w:rsidRPr="00786E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Pr="00CF04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F04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786EC4" w:rsidRPr="00786E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2</w:t>
            </w:r>
            <w:r w:rsidR="005D20EE" w:rsidRPr="005D20E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56</w:t>
            </w:r>
            <w:r w:rsidR="00786EC4" w:rsidRPr="00786E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902" w:type="dxa"/>
          </w:tcPr>
          <w:p w14:paraId="267154F3" w14:textId="77777777" w:rsidR="00A02476" w:rsidRPr="000E7B15" w:rsidRDefault="00A02476" w:rsidP="00ED3E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64D4A3B3" w14:textId="77777777" w:rsidR="00A02476" w:rsidRPr="000E7B15" w:rsidRDefault="00A02476" w:rsidP="00ED3E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E7B1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080" w:type="dxa"/>
            <w:shd w:val="clear" w:color="auto" w:fill="auto"/>
          </w:tcPr>
          <w:p w14:paraId="4C98F76C" w14:textId="77777777" w:rsidR="00A02476" w:rsidRPr="000E7B15" w:rsidRDefault="00A02476" w:rsidP="00ED3E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358CB91" w14:textId="77777777" w:rsidR="00A02476" w:rsidRPr="000E7B15" w:rsidRDefault="00A02476" w:rsidP="00ED3E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E7B15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180" w:type="dxa"/>
            <w:shd w:val="clear" w:color="auto" w:fill="auto"/>
          </w:tcPr>
          <w:p w14:paraId="208651A5" w14:textId="77777777" w:rsidR="00A02476" w:rsidRPr="000E7B15" w:rsidRDefault="00A02476" w:rsidP="00ED3EB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BF6E3DB" w14:textId="77777777" w:rsidR="00A02476" w:rsidRPr="000E7B15" w:rsidRDefault="00A02476" w:rsidP="00ED3E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9903C40" w14:textId="77F30527" w:rsidR="00A02476" w:rsidRPr="000E7B15" w:rsidRDefault="00A02476" w:rsidP="00ED3E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E7B15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="00786EC4"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0E7B1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0E7B15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1D64281D" w14:textId="77777777" w:rsidR="00A02476" w:rsidRPr="000E7B15" w:rsidRDefault="00A02476" w:rsidP="00ED3EB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663913E" w14:textId="6D3A787F" w:rsidR="00A02476" w:rsidRPr="000E7B15" w:rsidRDefault="00A02476" w:rsidP="00ED3EB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0E7B15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หลังจาก</w:t>
            </w:r>
            <w:r w:rsidRPr="000E7B15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="00786EC4" w:rsidRPr="00786EC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0E7B15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0E7B15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ปีแต่ภายใน 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0E7B1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0E7B1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4C7AD8C" w14:textId="77777777" w:rsidR="00A02476" w:rsidRPr="000E7B15" w:rsidRDefault="00A02476" w:rsidP="00ED3EB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B59AC47" w14:textId="77777777" w:rsidR="00A02476" w:rsidRPr="000E7B15" w:rsidRDefault="00A02476" w:rsidP="00ED3E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A32E029" w14:textId="77777777" w:rsidR="00A02476" w:rsidRPr="000E7B15" w:rsidRDefault="00A02476" w:rsidP="00ED3E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0E7B1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02476" w:rsidRPr="000E7B15" w14:paraId="66AB400B" w14:textId="77777777" w:rsidTr="00ED3EBD">
        <w:trPr>
          <w:cantSplit/>
          <w:tblHeader/>
        </w:trPr>
        <w:tc>
          <w:tcPr>
            <w:tcW w:w="2113" w:type="dxa"/>
            <w:shd w:val="clear" w:color="auto" w:fill="auto"/>
          </w:tcPr>
          <w:p w14:paraId="6E80843E" w14:textId="77777777" w:rsidR="00A02476" w:rsidRPr="000E7B15" w:rsidRDefault="00A02476" w:rsidP="00ED3EBD">
            <w:pPr>
              <w:spacing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27" w:type="dxa"/>
            <w:shd w:val="clear" w:color="auto" w:fill="auto"/>
          </w:tcPr>
          <w:p w14:paraId="535E26D3" w14:textId="77777777" w:rsidR="00A02476" w:rsidRPr="000E7B15" w:rsidRDefault="00A02476" w:rsidP="00ED3EBD">
            <w:pPr>
              <w:spacing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2" w:type="dxa"/>
          </w:tcPr>
          <w:p w14:paraId="5E04407F" w14:textId="77777777" w:rsidR="00A02476" w:rsidRPr="000E7B15" w:rsidRDefault="00A02476" w:rsidP="00ED3EBD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2B2BCA" w14:textId="77777777" w:rsidR="00A02476" w:rsidRPr="000E7B15" w:rsidRDefault="00A02476" w:rsidP="00ED3EBD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73BD48C" w14:textId="77777777" w:rsidR="00A02476" w:rsidRPr="000E7B15" w:rsidRDefault="00A02476" w:rsidP="00ED3EBD">
            <w:pPr>
              <w:spacing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80" w:type="dxa"/>
            <w:gridSpan w:val="5"/>
            <w:shd w:val="clear" w:color="auto" w:fill="auto"/>
          </w:tcPr>
          <w:p w14:paraId="7D55FBD6" w14:textId="77777777" w:rsidR="00A02476" w:rsidRPr="000E7B15" w:rsidRDefault="00A02476" w:rsidP="00ED3EB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E7B1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02476" w:rsidRPr="000E7B15" w14:paraId="50F0AE63" w14:textId="77777777" w:rsidTr="00ED3EBD">
        <w:trPr>
          <w:cantSplit/>
        </w:trPr>
        <w:tc>
          <w:tcPr>
            <w:tcW w:w="3240" w:type="dxa"/>
            <w:gridSpan w:val="2"/>
            <w:shd w:val="clear" w:color="auto" w:fill="auto"/>
          </w:tcPr>
          <w:p w14:paraId="52C4D736" w14:textId="77777777" w:rsidR="00A02476" w:rsidRPr="000E7B15" w:rsidRDefault="00A02476" w:rsidP="00ED3EB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04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902" w:type="dxa"/>
          </w:tcPr>
          <w:p w14:paraId="64811E10" w14:textId="77777777" w:rsidR="00A02476" w:rsidRPr="000E7B15" w:rsidRDefault="00A02476" w:rsidP="00ED3EB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86B37C9" w14:textId="77777777" w:rsidR="00A02476" w:rsidRPr="000E7B15" w:rsidRDefault="00A02476" w:rsidP="00ED3EB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447EA0B" w14:textId="77777777" w:rsidR="00A02476" w:rsidRPr="000E7B15" w:rsidRDefault="00A02476" w:rsidP="00ED3EB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5EA8189" w14:textId="77777777" w:rsidR="00A02476" w:rsidRPr="000E7B15" w:rsidRDefault="00A02476" w:rsidP="00ED3E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07840EE" w14:textId="77777777" w:rsidR="00A02476" w:rsidRPr="000E7B15" w:rsidRDefault="00A02476" w:rsidP="00ED3EB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05FD455" w14:textId="77777777" w:rsidR="00A02476" w:rsidRPr="000E7B15" w:rsidRDefault="00A02476" w:rsidP="00ED3EB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761B40C" w14:textId="77777777" w:rsidR="00A02476" w:rsidRPr="000E7B15" w:rsidRDefault="00A02476" w:rsidP="00ED3EB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A44EACE" w14:textId="77777777" w:rsidR="00A02476" w:rsidRPr="000E7B15" w:rsidRDefault="00A02476" w:rsidP="00ED3EB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2476" w:rsidRPr="000E7B15" w14:paraId="76101E27" w14:textId="77777777" w:rsidTr="00ED3EBD">
        <w:trPr>
          <w:cantSplit/>
        </w:trPr>
        <w:tc>
          <w:tcPr>
            <w:tcW w:w="3240" w:type="dxa"/>
            <w:gridSpan w:val="2"/>
            <w:shd w:val="clear" w:color="auto" w:fill="auto"/>
          </w:tcPr>
          <w:p w14:paraId="3C5EE5BB" w14:textId="77777777" w:rsidR="00A02476" w:rsidRPr="003B6FBD" w:rsidRDefault="00A02476" w:rsidP="00ED3EBD">
            <w:pPr>
              <w:tabs>
                <w:tab w:val="clear" w:pos="3515"/>
                <w:tab w:val="left" w:pos="325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6FBD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เงินให้กู้ยืมแก่บุคคลหรือกิจการ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3B6FBD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02" w:type="dxa"/>
          </w:tcPr>
          <w:p w14:paraId="1FA001A4" w14:textId="77777777" w:rsidR="00A02476" w:rsidRDefault="00A02476" w:rsidP="00ED3EB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  <w:p w14:paraId="586BA7B9" w14:textId="5EC6DBB3" w:rsidR="00A02476" w:rsidRPr="00DD54C6" w:rsidRDefault="005D20EE" w:rsidP="00ED3EB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5D20EE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080" w:type="dxa"/>
            <w:shd w:val="clear" w:color="auto" w:fill="auto"/>
          </w:tcPr>
          <w:p w14:paraId="350E586C" w14:textId="77777777" w:rsidR="00A02476" w:rsidRDefault="00A02476" w:rsidP="00ED3EB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262F683" w14:textId="59F05C87" w:rsidR="00A02476" w:rsidRPr="000E7B15" w:rsidRDefault="005D20EE" w:rsidP="00ED3EB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A02476">
              <w:rPr>
                <w:rFonts w:ascii="Angsana New" w:hAnsi="Angsana New"/>
                <w:sz w:val="30"/>
                <w:szCs w:val="30"/>
              </w:rPr>
              <w:t>.</w:t>
            </w:r>
            <w:r w:rsidR="00786EC4" w:rsidRPr="00786EC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2997B9D0" w14:textId="77777777" w:rsidR="00A02476" w:rsidRPr="000E7B15" w:rsidRDefault="00A02476" w:rsidP="00ED3EB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3CC01936" w14:textId="77777777" w:rsidR="00A02476" w:rsidRPr="00B432E4" w:rsidRDefault="00A02476" w:rsidP="00ED3E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14:paraId="30940363" w14:textId="000E000B" w:rsidR="00A02476" w:rsidRPr="00B432E4" w:rsidRDefault="005D20EE" w:rsidP="00ED3E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A02476" w:rsidRPr="00B432E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650</w:t>
            </w:r>
          </w:p>
        </w:tc>
        <w:tc>
          <w:tcPr>
            <w:tcW w:w="180" w:type="dxa"/>
            <w:shd w:val="clear" w:color="auto" w:fill="auto"/>
          </w:tcPr>
          <w:p w14:paraId="3952AD7B" w14:textId="77777777" w:rsidR="00A02476" w:rsidRPr="00B432E4" w:rsidRDefault="00A02476" w:rsidP="00ED3EB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3D60A39" w14:textId="77777777" w:rsidR="00A02476" w:rsidRPr="00B432E4" w:rsidRDefault="00A02476" w:rsidP="00ED3EB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14:paraId="3552EB93" w14:textId="77777777" w:rsidR="00A02476" w:rsidRPr="00B432E4" w:rsidRDefault="00A02476" w:rsidP="00ED3EB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432E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9242917" w14:textId="77777777" w:rsidR="00A02476" w:rsidRPr="00B432E4" w:rsidRDefault="00A02476" w:rsidP="00ED3EB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B492429" w14:textId="77777777" w:rsidR="00A02476" w:rsidRPr="00B432E4" w:rsidRDefault="00A02476" w:rsidP="00ED3EB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14:paraId="0FFCF358" w14:textId="70A912B7" w:rsidR="00A02476" w:rsidRPr="00B432E4" w:rsidRDefault="005D20EE" w:rsidP="00ED3EB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A02476" w:rsidRPr="00B432E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650</w:t>
            </w:r>
          </w:p>
        </w:tc>
      </w:tr>
    </w:tbl>
    <w:p w14:paraId="6361BE4B" w14:textId="77777777" w:rsidR="00A02476" w:rsidRPr="0040497A" w:rsidRDefault="00A0247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37CE3477" w14:textId="77777777" w:rsidR="00A02476" w:rsidRDefault="00A0247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C61C4">
        <w:rPr>
          <w:rFonts w:asciiTheme="majorBidi" w:hAnsiTheme="majorBidi" w:cstheme="majorBidi" w:hint="cs"/>
          <w:sz w:val="30"/>
          <w:szCs w:val="30"/>
          <w:cs/>
        </w:rPr>
        <w:t>กระแสเงินสดเข้า</w:t>
      </w:r>
      <w:r w:rsidRPr="007C61C4">
        <w:rPr>
          <w:rFonts w:asciiTheme="majorBidi" w:hAnsiTheme="majorBidi" w:cstheme="majorBidi" w:hint="cs"/>
          <w:sz w:val="30"/>
          <w:szCs w:val="30"/>
        </w:rPr>
        <w:t>/</w:t>
      </w:r>
      <w:r w:rsidRPr="007C61C4">
        <w:rPr>
          <w:rFonts w:asciiTheme="majorBidi" w:hAnsiTheme="majorBidi" w:cstheme="majorBidi" w:hint="cs"/>
          <w:sz w:val="30"/>
          <w:szCs w:val="30"/>
          <w:cs/>
        </w:rPr>
        <w:t>กระแสเงินสดออกซึ่ง</w:t>
      </w:r>
      <w:r w:rsidRPr="00AC700F">
        <w:rPr>
          <w:rFonts w:asciiTheme="majorBidi" w:hAnsiTheme="majorBidi" w:cstheme="majorBidi" w:hint="cs"/>
          <w:sz w:val="30"/>
          <w:szCs w:val="30"/>
          <w:cs/>
        </w:rPr>
        <w:t>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</w:p>
    <w:p w14:paraId="7CBF7E50" w14:textId="77777777" w:rsidR="00A02476" w:rsidRDefault="00A0247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595DAF08" w14:textId="3BE50C05" w:rsidR="00A02476" w:rsidRDefault="00A0247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C700F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AC700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AC700F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5D20EE" w:rsidRPr="005D20EE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Pr="00AC700F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AC700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7A10BC5D" w14:textId="77777777" w:rsidR="00A02476" w:rsidRPr="00F33257" w:rsidRDefault="00A0247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F1742A7" w14:textId="77777777" w:rsidR="00A02476" w:rsidRDefault="00A02476" w:rsidP="00A02476">
      <w:pPr>
        <w:tabs>
          <w:tab w:val="clear" w:pos="454"/>
          <w:tab w:val="clear" w:pos="907"/>
          <w:tab w:val="left" w:pos="990"/>
          <w:tab w:val="left" w:pos="117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33257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มีฐานะเปิดต่อ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 กลุ่มบริษัทไม่ได้ถือหรือออกอนุพันธ์เพื่อการเก็งกำไรหรือเพื่อการค้า </w:t>
      </w:r>
    </w:p>
    <w:p w14:paraId="6A64FF12" w14:textId="77777777" w:rsidR="00A02476" w:rsidRPr="004B1288" w:rsidRDefault="00A02476" w:rsidP="00A02476">
      <w:pPr>
        <w:tabs>
          <w:tab w:val="clear" w:pos="454"/>
          <w:tab w:val="clear" w:pos="907"/>
          <w:tab w:val="left" w:pos="990"/>
          <w:tab w:val="left" w:pos="117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9A3FDD" w14:textId="086800BE" w:rsidR="00A02476" w:rsidRPr="004B1288" w:rsidRDefault="00A02476" w:rsidP="00A02476">
      <w:pPr>
        <w:pStyle w:val="block"/>
        <w:spacing w:after="0" w:line="240" w:lineRule="auto"/>
        <w:ind w:right="-7" w:firstLine="423"/>
        <w:jc w:val="both"/>
        <w:rPr>
          <w:rFonts w:asciiTheme="majorBidi" w:hAnsiTheme="majorBidi" w:cstheme="majorBidi"/>
          <w:sz w:val="30"/>
          <w:szCs w:val="30"/>
        </w:rPr>
      </w:pPr>
      <w:r w:rsidRPr="004B1288">
        <w:rPr>
          <w:rFonts w:asciiTheme="majorBidi" w:hAnsiTheme="majorBidi" w:cstheme="majorBidi"/>
          <w:sz w:val="30"/>
          <w:szCs w:val="30"/>
        </w:rPr>
        <w:t>(</w:t>
      </w:r>
      <w:r w:rsidRPr="004B1288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4B1288">
        <w:rPr>
          <w:rFonts w:asciiTheme="majorBidi" w:hAnsiTheme="majorBidi" w:cstheme="majorBidi"/>
          <w:sz w:val="30"/>
          <w:szCs w:val="30"/>
        </w:rPr>
        <w:t>.</w:t>
      </w:r>
      <w:r w:rsidR="005D20EE" w:rsidRPr="005D20EE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4B1288">
        <w:rPr>
          <w:rFonts w:asciiTheme="majorBidi" w:hAnsiTheme="majorBidi" w:cstheme="majorBidi"/>
          <w:sz w:val="30"/>
          <w:szCs w:val="30"/>
        </w:rPr>
        <w:t>.</w:t>
      </w:r>
      <w:r w:rsidR="00786EC4" w:rsidRPr="00786EC4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4B1288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Pr="004B1288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1B90D176" w14:textId="77777777" w:rsidR="00A02476" w:rsidRPr="004B1288" w:rsidRDefault="00A02476" w:rsidP="00A02476">
      <w:pPr>
        <w:pStyle w:val="block"/>
        <w:spacing w:after="0" w:line="240" w:lineRule="auto"/>
        <w:ind w:right="-7" w:firstLine="423"/>
        <w:jc w:val="both"/>
        <w:rPr>
          <w:rFonts w:asciiTheme="majorBidi" w:hAnsiTheme="majorBidi" w:cstheme="majorBidi"/>
          <w:sz w:val="30"/>
          <w:szCs w:val="30"/>
        </w:rPr>
      </w:pPr>
    </w:p>
    <w:p w14:paraId="1DC05CFB" w14:textId="77777777" w:rsidR="00A02476" w:rsidRPr="004B1288" w:rsidRDefault="00A02476" w:rsidP="00A02476">
      <w:pPr>
        <w:pStyle w:val="block"/>
        <w:spacing w:after="0" w:line="240" w:lineRule="auto"/>
        <w:ind w:left="153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4B1288">
        <w:rPr>
          <w:rFonts w:asciiTheme="majorBidi" w:hAnsiTheme="majorBidi" w:cstheme="majorBidi" w:hint="cs"/>
          <w:sz w:val="30"/>
          <w:szCs w:val="30"/>
          <w:cs/>
        </w:rPr>
        <w:t>กลุ่มบริษัทมีฐานะเปิดต่อความเสี่ยงด้านอัตราแลกเปลี่ยนที่เกี่ยวข้องกับการซื้อและการขายที่เป็นสกุลเงินตราต่างประเทศ</w:t>
      </w:r>
      <w:r w:rsidRPr="004B1288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4B1288">
        <w:rPr>
          <w:rFonts w:asciiTheme="majorBidi" w:hAnsiTheme="majorBidi" w:cstheme="majorBidi" w:hint="cs"/>
          <w:sz w:val="30"/>
          <w:szCs w:val="30"/>
          <w:cs/>
        </w:rPr>
        <w:t>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53D54B98" w14:textId="77777777" w:rsidR="00EE1D0B" w:rsidRDefault="00EE1D0B" w:rsidP="00EE1D0B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bidi="ar-SA"/>
        </w:rPr>
      </w:pPr>
    </w:p>
    <w:p w14:paraId="33B4CB1B" w14:textId="77777777" w:rsidR="00A02476" w:rsidRDefault="00A02476" w:rsidP="00EE1D0B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bidi="ar-SA"/>
        </w:rPr>
        <w:sectPr w:rsidR="00A02476" w:rsidSect="00EE1D0B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50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68"/>
        <w:gridCol w:w="902"/>
        <w:gridCol w:w="266"/>
        <w:gridCol w:w="994"/>
        <w:gridCol w:w="266"/>
        <w:gridCol w:w="904"/>
        <w:gridCol w:w="266"/>
        <w:gridCol w:w="998"/>
      </w:tblGrid>
      <w:tr w:rsidR="00A02476" w:rsidRPr="00DC4394" w14:paraId="51DDA767" w14:textId="77777777" w:rsidTr="00ED3EBD">
        <w:tc>
          <w:tcPr>
            <w:tcW w:w="2880" w:type="dxa"/>
            <w:vAlign w:val="bottom"/>
          </w:tcPr>
          <w:p w14:paraId="29F70E4C" w14:textId="77777777" w:rsidR="00A02476" w:rsidRPr="00DC4394" w:rsidRDefault="00A02476" w:rsidP="00ED3EBD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54" w:type="dxa"/>
            <w:gridSpan w:val="19"/>
          </w:tcPr>
          <w:p w14:paraId="05EC35EE" w14:textId="77777777" w:rsidR="00A02476" w:rsidRPr="00DC4394" w:rsidRDefault="00A02476" w:rsidP="00ED3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02476" w:rsidRPr="00DC4394" w14:paraId="5483E19E" w14:textId="77777777" w:rsidTr="00ED3EBD">
        <w:tc>
          <w:tcPr>
            <w:tcW w:w="2880" w:type="dxa"/>
            <w:vAlign w:val="bottom"/>
          </w:tcPr>
          <w:p w14:paraId="3F6C003F" w14:textId="77777777" w:rsidR="00A02476" w:rsidRPr="00DC4394" w:rsidRDefault="00A02476" w:rsidP="00ED3EBD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9"/>
          </w:tcPr>
          <w:p w14:paraId="2D5244F5" w14:textId="7F7B6786" w:rsidR="00A02476" w:rsidRPr="0054361A" w:rsidRDefault="00786EC4" w:rsidP="00ED3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6EC4">
              <w:rPr>
                <w:rFonts w:ascii="Angsana New" w:hAnsi="Angsana New" w:hint="cs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 w:hint="cs"/>
                <w:sz w:val="30"/>
                <w:szCs w:val="30"/>
              </w:rPr>
              <w:t>563</w:t>
            </w:r>
          </w:p>
        </w:tc>
        <w:tc>
          <w:tcPr>
            <w:tcW w:w="270" w:type="dxa"/>
          </w:tcPr>
          <w:p w14:paraId="482C3D33" w14:textId="77777777" w:rsidR="00A02476" w:rsidRPr="0054361A" w:rsidRDefault="00A02476" w:rsidP="00ED3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4" w:type="dxa"/>
            <w:gridSpan w:val="9"/>
          </w:tcPr>
          <w:p w14:paraId="6434B154" w14:textId="6A92B8D9" w:rsidR="00A02476" w:rsidRPr="0054361A" w:rsidRDefault="00786EC4" w:rsidP="00ED3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6EC4">
              <w:rPr>
                <w:rFonts w:ascii="Angsana New" w:hAnsi="Angsana New" w:hint="cs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 w:hint="cs"/>
                <w:sz w:val="30"/>
                <w:szCs w:val="30"/>
              </w:rPr>
              <w:t>56</w:t>
            </w:r>
            <w:r w:rsidRPr="00786EC4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A02476" w:rsidRPr="00DC4394" w14:paraId="0E55165B" w14:textId="77777777" w:rsidTr="00ED3EBD">
        <w:tc>
          <w:tcPr>
            <w:tcW w:w="2880" w:type="dxa"/>
            <w:vAlign w:val="bottom"/>
          </w:tcPr>
          <w:p w14:paraId="62735F23" w14:textId="69E6AA5B" w:rsidR="00A02476" w:rsidRPr="0054361A" w:rsidRDefault="00A02476" w:rsidP="00ED3EBD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5436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ฐานะเปิดต่อความเสี่ยงจากเงินตราต่างประเทศ</w:t>
            </w:r>
            <w:r w:rsidRPr="0054361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ณ วันที่ </w:t>
            </w:r>
            <w:r w:rsidR="005D20EE" w:rsidRPr="005D20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786EC4" w:rsidRPr="00786E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54361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14:paraId="7F159B67" w14:textId="77777777" w:rsidR="00A02476" w:rsidRPr="00DC4394" w:rsidRDefault="00A02476" w:rsidP="00ED3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39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DC4394">
              <w:rPr>
                <w:rFonts w:asciiTheme="majorBidi" w:hAnsiTheme="majorBidi" w:cstheme="majorBidi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70" w:type="dxa"/>
          </w:tcPr>
          <w:p w14:paraId="7AF7A883" w14:textId="77777777" w:rsidR="00A02476" w:rsidRPr="00DC4394" w:rsidRDefault="00A02476" w:rsidP="00ED3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A08B197" w14:textId="77777777" w:rsidR="00A02476" w:rsidRPr="00747053" w:rsidRDefault="00A02476" w:rsidP="00ED3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91950C" w14:textId="77777777" w:rsidR="00A02476" w:rsidRDefault="00A02476" w:rsidP="00ED3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0FA0C3" w14:textId="77777777" w:rsidR="00A02476" w:rsidRPr="00DC4394" w:rsidRDefault="00A02476" w:rsidP="00ED3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7053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70" w:type="dxa"/>
          </w:tcPr>
          <w:p w14:paraId="0897238C" w14:textId="77777777" w:rsidR="00A02476" w:rsidRPr="00DC4394" w:rsidRDefault="00A02476" w:rsidP="00ED3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93B6902" w14:textId="77777777" w:rsidR="00A02476" w:rsidRDefault="00A02476" w:rsidP="00ED3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383F93" w14:textId="77777777" w:rsidR="00A02476" w:rsidRPr="00DC4394" w:rsidRDefault="00A02476" w:rsidP="00ED3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7053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Pr="00747053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ดอลลาร์ฮ่องกง</w:t>
            </w:r>
          </w:p>
        </w:tc>
        <w:tc>
          <w:tcPr>
            <w:tcW w:w="270" w:type="dxa"/>
          </w:tcPr>
          <w:p w14:paraId="73EBE009" w14:textId="77777777" w:rsidR="00A02476" w:rsidRPr="00DC4394" w:rsidRDefault="00A02476" w:rsidP="00ED3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AFEC037" w14:textId="77777777" w:rsidR="00A02476" w:rsidRDefault="00A02476" w:rsidP="00ED3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20DD10" w14:textId="77777777" w:rsidR="00A02476" w:rsidRPr="00DC4394" w:rsidRDefault="00A02476" w:rsidP="00ED3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705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เงินหยวนจีน</w:t>
            </w:r>
          </w:p>
        </w:tc>
        <w:tc>
          <w:tcPr>
            <w:tcW w:w="270" w:type="dxa"/>
          </w:tcPr>
          <w:p w14:paraId="39CD9BE9" w14:textId="77777777" w:rsidR="00A02476" w:rsidRPr="00DC4394" w:rsidRDefault="00A02476" w:rsidP="00ED3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FE2FF1B" w14:textId="77777777" w:rsidR="00A02476" w:rsidRPr="00DC4394" w:rsidRDefault="00A02476" w:rsidP="00ED3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6170E5" w14:textId="77777777" w:rsidR="00A02476" w:rsidRDefault="00A02476" w:rsidP="00ED3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34E2F9" w14:textId="77777777" w:rsidR="00A02476" w:rsidRPr="00DC4394" w:rsidRDefault="00A02476" w:rsidP="00ED3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39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AF445DF" w14:textId="77777777" w:rsidR="00A02476" w:rsidRPr="00DC4394" w:rsidRDefault="00A02476" w:rsidP="00ED3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8294691" w14:textId="77777777" w:rsidR="00A02476" w:rsidRPr="00DC4394" w:rsidRDefault="00A02476" w:rsidP="00ED3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39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DC4394">
              <w:rPr>
                <w:rFonts w:asciiTheme="majorBidi" w:hAnsiTheme="majorBidi" w:cstheme="majorBidi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68" w:type="dxa"/>
          </w:tcPr>
          <w:p w14:paraId="7284F83F" w14:textId="77777777" w:rsidR="00A02476" w:rsidRPr="00DC4394" w:rsidRDefault="00A02476" w:rsidP="00ED3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72348557" w14:textId="77777777" w:rsidR="00A02476" w:rsidRPr="00747053" w:rsidRDefault="00A02476" w:rsidP="00ED3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EC4F91" w14:textId="77777777" w:rsidR="00A02476" w:rsidRDefault="00A02476" w:rsidP="00ED3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B55C57" w14:textId="77777777" w:rsidR="00A02476" w:rsidRPr="00747053" w:rsidRDefault="00A02476" w:rsidP="00ED3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7053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66" w:type="dxa"/>
          </w:tcPr>
          <w:p w14:paraId="77A480AB" w14:textId="77777777" w:rsidR="00A02476" w:rsidRPr="00747053" w:rsidRDefault="00A02476" w:rsidP="00ED3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7CE9251E" w14:textId="77777777" w:rsidR="00A02476" w:rsidRDefault="00A02476" w:rsidP="00ED3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41D9A0" w14:textId="77777777" w:rsidR="00A02476" w:rsidRPr="00747053" w:rsidRDefault="00A02476" w:rsidP="00ED3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7053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Pr="00747053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ดอลลาร์ฮ่องกง</w:t>
            </w:r>
          </w:p>
        </w:tc>
        <w:tc>
          <w:tcPr>
            <w:tcW w:w="266" w:type="dxa"/>
            <w:shd w:val="clear" w:color="auto" w:fill="auto"/>
          </w:tcPr>
          <w:p w14:paraId="54468DFD" w14:textId="77777777" w:rsidR="00A02476" w:rsidRPr="00747053" w:rsidRDefault="00A02476" w:rsidP="00ED3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04" w:type="dxa"/>
            <w:shd w:val="clear" w:color="auto" w:fill="auto"/>
          </w:tcPr>
          <w:p w14:paraId="31C20BF6" w14:textId="77777777" w:rsidR="00A02476" w:rsidRDefault="00A02476" w:rsidP="00ED3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51A92A" w14:textId="77777777" w:rsidR="00A02476" w:rsidRPr="00747053" w:rsidRDefault="00A02476" w:rsidP="00ED3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705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เงินหยวนจีน</w:t>
            </w:r>
          </w:p>
        </w:tc>
        <w:tc>
          <w:tcPr>
            <w:tcW w:w="266" w:type="dxa"/>
          </w:tcPr>
          <w:p w14:paraId="63D3B76D" w14:textId="77777777" w:rsidR="00A02476" w:rsidRPr="00DC4394" w:rsidRDefault="00A02476" w:rsidP="00ED3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4C30C483" w14:textId="77777777" w:rsidR="00A02476" w:rsidRDefault="00A02476" w:rsidP="00ED3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EFAF5C" w14:textId="77777777" w:rsidR="00A02476" w:rsidRPr="00DC4394" w:rsidRDefault="00A02476" w:rsidP="00ED3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2700C3" w14:textId="77777777" w:rsidR="00A02476" w:rsidRPr="00DC4394" w:rsidRDefault="00A02476" w:rsidP="00ED3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39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02476" w:rsidRPr="00DC4394" w14:paraId="4373E316" w14:textId="77777777" w:rsidTr="00ED3EBD">
        <w:tc>
          <w:tcPr>
            <w:tcW w:w="2880" w:type="dxa"/>
            <w:vAlign w:val="bottom"/>
          </w:tcPr>
          <w:p w14:paraId="7147488B" w14:textId="77777777" w:rsidR="00A02476" w:rsidRPr="00DC4394" w:rsidRDefault="00A02476" w:rsidP="00ED3EBD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54" w:type="dxa"/>
            <w:gridSpan w:val="19"/>
          </w:tcPr>
          <w:p w14:paraId="56B6F222" w14:textId="77777777" w:rsidR="00A02476" w:rsidRPr="00DC4394" w:rsidRDefault="00A02476" w:rsidP="00ED3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39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DC439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A02476" w:rsidRPr="00DC4394" w14:paraId="3E753DE3" w14:textId="77777777" w:rsidTr="00ED3EBD">
        <w:tc>
          <w:tcPr>
            <w:tcW w:w="2880" w:type="dxa"/>
          </w:tcPr>
          <w:p w14:paraId="4FDB8993" w14:textId="77777777" w:rsidR="00A02476" w:rsidRPr="00747053" w:rsidRDefault="00A02476" w:rsidP="00ED3E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7053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3439AA4A" w14:textId="1497D161" w:rsidR="00A02476" w:rsidRPr="007401E3" w:rsidRDefault="005D20EE" w:rsidP="00ED3EBD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</w:t>
            </w:r>
          </w:p>
        </w:tc>
        <w:tc>
          <w:tcPr>
            <w:tcW w:w="270" w:type="dxa"/>
          </w:tcPr>
          <w:p w14:paraId="2346A337" w14:textId="77777777" w:rsidR="00A02476" w:rsidRPr="007401E3" w:rsidRDefault="00A02476" w:rsidP="00ED3EB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7F02FA6" w14:textId="591EAF5B" w:rsidR="00A02476" w:rsidRPr="007401E3" w:rsidRDefault="00786EC4" w:rsidP="00ED3EB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E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70" w:type="dxa"/>
          </w:tcPr>
          <w:p w14:paraId="0460D5C4" w14:textId="77777777" w:rsidR="00A02476" w:rsidRPr="007401E3" w:rsidRDefault="00A02476" w:rsidP="00ED3EB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1F5673E" w14:textId="103CF2DB" w:rsidR="00A02476" w:rsidRPr="007401E3" w:rsidRDefault="00786EC4" w:rsidP="00ED3EB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A02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884</w:t>
            </w:r>
          </w:p>
        </w:tc>
        <w:tc>
          <w:tcPr>
            <w:tcW w:w="270" w:type="dxa"/>
          </w:tcPr>
          <w:p w14:paraId="0E86815B" w14:textId="77777777" w:rsidR="00A02476" w:rsidRPr="007401E3" w:rsidRDefault="00A02476" w:rsidP="00ED3EB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91D2CA4" w14:textId="0396917D" w:rsidR="00A02476" w:rsidRPr="007401E3" w:rsidRDefault="005D20EE" w:rsidP="00ED3EB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4F466C57" w14:textId="77777777" w:rsidR="00A02476" w:rsidRPr="007401E3" w:rsidRDefault="00A02476" w:rsidP="00ED3EB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BB71A7F" w14:textId="796470B7" w:rsidR="00A02476" w:rsidRPr="007401E3" w:rsidRDefault="00786EC4" w:rsidP="00ED3EB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A02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586</w:t>
            </w:r>
          </w:p>
        </w:tc>
        <w:tc>
          <w:tcPr>
            <w:tcW w:w="270" w:type="dxa"/>
          </w:tcPr>
          <w:p w14:paraId="1A8072A0" w14:textId="77777777" w:rsidR="00A02476" w:rsidRPr="007401E3" w:rsidRDefault="00A02476" w:rsidP="00ED3EB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CBA1A99" w14:textId="7F0C9AB9" w:rsidR="00A02476" w:rsidRPr="00423998" w:rsidRDefault="00786EC4" w:rsidP="00ED3EB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  <w:tc>
          <w:tcPr>
            <w:tcW w:w="268" w:type="dxa"/>
          </w:tcPr>
          <w:p w14:paraId="1A9B3B72" w14:textId="77777777" w:rsidR="00A02476" w:rsidRPr="00DC4394" w:rsidRDefault="00A02476" w:rsidP="00ED3E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5044526A" w14:textId="7D36E798" w:rsidR="00A02476" w:rsidRPr="00423998" w:rsidRDefault="00786EC4" w:rsidP="00ED3EBD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02476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/>
              </w:rPr>
              <w:t>378</w:t>
            </w:r>
          </w:p>
        </w:tc>
        <w:tc>
          <w:tcPr>
            <w:tcW w:w="266" w:type="dxa"/>
          </w:tcPr>
          <w:p w14:paraId="681A89B7" w14:textId="77777777" w:rsidR="00A02476" w:rsidRPr="00DC4394" w:rsidRDefault="00A02476" w:rsidP="00ED3E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5D22302F" w14:textId="0B7A1FAF" w:rsidR="00A02476" w:rsidRPr="008B0992" w:rsidRDefault="00786EC4" w:rsidP="00ED3EB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A02476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/>
              </w:rPr>
              <w:t>083</w:t>
            </w:r>
          </w:p>
        </w:tc>
        <w:tc>
          <w:tcPr>
            <w:tcW w:w="266" w:type="dxa"/>
          </w:tcPr>
          <w:p w14:paraId="039F5AD6" w14:textId="77777777" w:rsidR="00A02476" w:rsidRPr="00DC4394" w:rsidRDefault="00A02476" w:rsidP="00ED3E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vAlign w:val="bottom"/>
          </w:tcPr>
          <w:p w14:paraId="136C7C77" w14:textId="58171E32" w:rsidR="00A02476" w:rsidRPr="0054361A" w:rsidRDefault="005D20EE" w:rsidP="00ED3EB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20EE">
              <w:rPr>
                <w:rFonts w:ascii="Angsana New" w:hAnsi="Angsana New"/>
                <w:sz w:val="30"/>
                <w:szCs w:val="30"/>
                <w:lang w:val="en-US"/>
              </w:rPr>
              <w:t>579</w:t>
            </w:r>
          </w:p>
        </w:tc>
        <w:tc>
          <w:tcPr>
            <w:tcW w:w="266" w:type="dxa"/>
          </w:tcPr>
          <w:p w14:paraId="43EFA7F6" w14:textId="77777777" w:rsidR="00A02476" w:rsidRPr="00DC4394" w:rsidRDefault="00A02476" w:rsidP="00ED3E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vAlign w:val="bottom"/>
          </w:tcPr>
          <w:p w14:paraId="5C0B7430" w14:textId="0B4BBE3A" w:rsidR="00A02476" w:rsidRPr="0054361A" w:rsidRDefault="00786EC4" w:rsidP="00ED3EB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A02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</w:t>
            </w:r>
            <w:r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A02476" w:rsidRPr="00DC4394" w14:paraId="50845B41" w14:textId="77777777" w:rsidTr="00ED3EBD">
        <w:tc>
          <w:tcPr>
            <w:tcW w:w="2880" w:type="dxa"/>
          </w:tcPr>
          <w:p w14:paraId="32D40F3F" w14:textId="77777777" w:rsidR="00A02476" w:rsidRPr="00747053" w:rsidRDefault="00A02476" w:rsidP="00ED3E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705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  <w:vAlign w:val="bottom"/>
          </w:tcPr>
          <w:p w14:paraId="0C59BF4D" w14:textId="2B5D8472" w:rsidR="00A02476" w:rsidRPr="007401E3" w:rsidRDefault="005D20EE" w:rsidP="00ED3EBD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</w:t>
            </w:r>
            <w:r w:rsidR="00A02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6A0CB786" w14:textId="77777777" w:rsidR="00A02476" w:rsidRPr="007401E3" w:rsidRDefault="00A02476" w:rsidP="00ED3EB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4E9859F" w14:textId="77122026" w:rsidR="00A02476" w:rsidRPr="007401E3" w:rsidRDefault="00786EC4" w:rsidP="00ED3EB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A02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407</w:t>
            </w:r>
          </w:p>
        </w:tc>
        <w:tc>
          <w:tcPr>
            <w:tcW w:w="270" w:type="dxa"/>
          </w:tcPr>
          <w:p w14:paraId="0DB7D47F" w14:textId="77777777" w:rsidR="00A02476" w:rsidRPr="007401E3" w:rsidRDefault="00A02476" w:rsidP="00ED3EB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05FB44C" w14:textId="77777777" w:rsidR="00A02476" w:rsidRPr="007401E3" w:rsidRDefault="00A02476" w:rsidP="00ED3EBD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294AF3C" w14:textId="77777777" w:rsidR="00A02476" w:rsidRPr="007401E3" w:rsidRDefault="00A02476" w:rsidP="00ED3EB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D1372A8" w14:textId="77777777" w:rsidR="00A02476" w:rsidRPr="007401E3" w:rsidRDefault="00A02476" w:rsidP="00ED3EBD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E22530C" w14:textId="77777777" w:rsidR="00A02476" w:rsidRPr="007401E3" w:rsidRDefault="00A02476" w:rsidP="00ED3EB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5D8E027" w14:textId="29F113CA" w:rsidR="00A02476" w:rsidRPr="007401E3" w:rsidRDefault="005D20EE" w:rsidP="00ED3EB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</w:t>
            </w:r>
            <w:r w:rsidR="00A02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448</w:t>
            </w:r>
          </w:p>
        </w:tc>
        <w:tc>
          <w:tcPr>
            <w:tcW w:w="270" w:type="dxa"/>
          </w:tcPr>
          <w:p w14:paraId="4C1C2E7B" w14:textId="77777777" w:rsidR="00A02476" w:rsidRPr="007401E3" w:rsidRDefault="00A02476" w:rsidP="00ED3EB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02FF741" w14:textId="71646708" w:rsidR="00A02476" w:rsidRPr="0054361A" w:rsidRDefault="005D20EE" w:rsidP="00ED3EB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  <w:r w:rsidR="00A02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846</w:t>
            </w:r>
          </w:p>
        </w:tc>
        <w:tc>
          <w:tcPr>
            <w:tcW w:w="268" w:type="dxa"/>
          </w:tcPr>
          <w:p w14:paraId="7B2D58E5" w14:textId="77777777" w:rsidR="00A02476" w:rsidRPr="00DC4394" w:rsidRDefault="00A02476" w:rsidP="00ED3E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15B832C5" w14:textId="080AF39F" w:rsidR="00A02476" w:rsidRPr="0054361A" w:rsidRDefault="00786EC4" w:rsidP="00ED3EBD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A02476">
              <w:rPr>
                <w:rFonts w:ascii="Angsana New" w:hAnsi="Angsana New"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/>
              </w:rPr>
              <w:t>85</w:t>
            </w:r>
          </w:p>
        </w:tc>
        <w:tc>
          <w:tcPr>
            <w:tcW w:w="266" w:type="dxa"/>
          </w:tcPr>
          <w:p w14:paraId="5680607E" w14:textId="77777777" w:rsidR="00A02476" w:rsidRPr="00DC4394" w:rsidRDefault="00A02476" w:rsidP="00ED3E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1602B311" w14:textId="77777777" w:rsidR="00A02476" w:rsidRPr="0054361A" w:rsidRDefault="00A02476" w:rsidP="00ED3EBD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14:paraId="009C5F3B" w14:textId="77777777" w:rsidR="00A02476" w:rsidRPr="00DC4394" w:rsidRDefault="00A02476" w:rsidP="00ED3E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vAlign w:val="bottom"/>
          </w:tcPr>
          <w:p w14:paraId="09FE1BED" w14:textId="77777777" w:rsidR="00A02476" w:rsidRPr="0054361A" w:rsidRDefault="00A02476" w:rsidP="00ED3EBD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14:paraId="7481FD21" w14:textId="77777777" w:rsidR="00A02476" w:rsidRPr="00DC4394" w:rsidRDefault="00A02476" w:rsidP="00ED3E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vAlign w:val="bottom"/>
          </w:tcPr>
          <w:p w14:paraId="39D8E2DF" w14:textId="7316CB63" w:rsidR="00A02476" w:rsidRPr="0054361A" w:rsidRDefault="005D20EE" w:rsidP="00ED3EB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  <w:r w:rsidR="00A02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A02476" w:rsidRPr="00DC4394" w14:paraId="3FB77E5B" w14:textId="77777777" w:rsidTr="00ED3EBD">
        <w:tc>
          <w:tcPr>
            <w:tcW w:w="2880" w:type="dxa"/>
          </w:tcPr>
          <w:p w14:paraId="00ADA914" w14:textId="77777777" w:rsidR="00A02476" w:rsidRPr="00747053" w:rsidRDefault="00A02476" w:rsidP="00ED3E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7053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747053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213C1D4A" w14:textId="149600A8" w:rsidR="00A02476" w:rsidRPr="007401E3" w:rsidRDefault="005D20EE" w:rsidP="00ED3EBD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</w:t>
            </w:r>
          </w:p>
        </w:tc>
        <w:tc>
          <w:tcPr>
            <w:tcW w:w="270" w:type="dxa"/>
          </w:tcPr>
          <w:p w14:paraId="1A3C5C21" w14:textId="77777777" w:rsidR="00A02476" w:rsidRPr="007401E3" w:rsidRDefault="00A02476" w:rsidP="00ED3EB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8A71E78" w14:textId="00897A26" w:rsidR="00A02476" w:rsidRPr="007401E3" w:rsidRDefault="00786EC4" w:rsidP="00ED3EB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02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678</w:t>
            </w:r>
          </w:p>
        </w:tc>
        <w:tc>
          <w:tcPr>
            <w:tcW w:w="270" w:type="dxa"/>
          </w:tcPr>
          <w:p w14:paraId="5E488D76" w14:textId="77777777" w:rsidR="00A02476" w:rsidRPr="007401E3" w:rsidRDefault="00A02476" w:rsidP="00ED3EB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067E257" w14:textId="77777777" w:rsidR="00A02476" w:rsidRPr="007401E3" w:rsidRDefault="00A02476" w:rsidP="00ED3EBD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C62E624" w14:textId="77777777" w:rsidR="00A02476" w:rsidRPr="007401E3" w:rsidRDefault="00A02476" w:rsidP="00ED3EB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923D84F" w14:textId="3CB838C9" w:rsidR="00A02476" w:rsidRPr="007401E3" w:rsidRDefault="00786EC4" w:rsidP="00ED3EB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02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064</w:t>
            </w:r>
          </w:p>
        </w:tc>
        <w:tc>
          <w:tcPr>
            <w:tcW w:w="270" w:type="dxa"/>
          </w:tcPr>
          <w:p w14:paraId="3F2E1163" w14:textId="77777777" w:rsidR="00A02476" w:rsidRPr="007401E3" w:rsidRDefault="00A02476" w:rsidP="00ED3EB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55DCFC4" w14:textId="1F259B8B" w:rsidR="00A02476" w:rsidRPr="007401E3" w:rsidRDefault="005D20EE" w:rsidP="00ED3EB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A02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5AF87302" w14:textId="77777777" w:rsidR="00A02476" w:rsidRPr="007401E3" w:rsidRDefault="00A02476" w:rsidP="00ED3EB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86107A5" w14:textId="77777777" w:rsidR="00A02476" w:rsidRPr="00423998" w:rsidRDefault="00A02476" w:rsidP="00ED3EBD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0D6EF858" w14:textId="77777777" w:rsidR="00A02476" w:rsidRPr="00DC4394" w:rsidRDefault="00A02476" w:rsidP="00ED3E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753A12AB" w14:textId="50F366F0" w:rsidR="00A02476" w:rsidRPr="00423998" w:rsidRDefault="005D20EE" w:rsidP="00ED3EBD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20EE">
              <w:rPr>
                <w:rFonts w:ascii="Angsana New" w:hAnsi="Angsana New"/>
                <w:sz w:val="30"/>
                <w:szCs w:val="30"/>
                <w:lang w:val="en-US"/>
              </w:rPr>
              <w:t>68</w:t>
            </w:r>
          </w:p>
        </w:tc>
        <w:tc>
          <w:tcPr>
            <w:tcW w:w="266" w:type="dxa"/>
          </w:tcPr>
          <w:p w14:paraId="4FEB2DFF" w14:textId="77777777" w:rsidR="00A02476" w:rsidRPr="00DC4394" w:rsidRDefault="00A02476" w:rsidP="00ED3E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0C505D7E" w14:textId="77777777" w:rsidR="00A02476" w:rsidRPr="0054361A" w:rsidRDefault="00A02476" w:rsidP="00ED3EBD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14:paraId="021F53B0" w14:textId="77777777" w:rsidR="00A02476" w:rsidRPr="00DC4394" w:rsidRDefault="00A02476" w:rsidP="00ED3E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vAlign w:val="bottom"/>
          </w:tcPr>
          <w:p w14:paraId="06DA4129" w14:textId="7294D18A" w:rsidR="00A02476" w:rsidRPr="0054361A" w:rsidRDefault="00786EC4" w:rsidP="00ED3EB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A02476">
              <w:rPr>
                <w:rFonts w:ascii="Angsana New" w:hAnsi="Angsana New"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266" w:type="dxa"/>
          </w:tcPr>
          <w:p w14:paraId="7E027A8A" w14:textId="77777777" w:rsidR="00A02476" w:rsidRPr="00DC4394" w:rsidRDefault="00A02476" w:rsidP="00ED3E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vAlign w:val="bottom"/>
          </w:tcPr>
          <w:p w14:paraId="4023FD41" w14:textId="203B9363" w:rsidR="00A02476" w:rsidRPr="0054361A" w:rsidRDefault="00786EC4" w:rsidP="00ED3EB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02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A02476" w:rsidRPr="00DC4394" w14:paraId="2C00857E" w14:textId="77777777" w:rsidTr="00ED3EBD">
        <w:tc>
          <w:tcPr>
            <w:tcW w:w="2880" w:type="dxa"/>
          </w:tcPr>
          <w:p w14:paraId="7D77376E" w14:textId="77777777" w:rsidR="00A02476" w:rsidRPr="00747053" w:rsidRDefault="00A02476" w:rsidP="00ED3E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705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990" w:type="dxa"/>
            <w:vAlign w:val="bottom"/>
          </w:tcPr>
          <w:p w14:paraId="61967703" w14:textId="77777777" w:rsidR="00A02476" w:rsidRPr="0054361A" w:rsidRDefault="00A02476" w:rsidP="00ED3EBD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4609843" w14:textId="77777777" w:rsidR="00A02476" w:rsidRDefault="00A02476" w:rsidP="00ED3EB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8BE2AF0" w14:textId="11076E4C" w:rsidR="00A02476" w:rsidRPr="0054361A" w:rsidRDefault="00A02476" w:rsidP="00ED3EB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628228E7" w14:textId="77777777" w:rsidR="00A02476" w:rsidRDefault="00A02476" w:rsidP="00ED3EB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6681F74" w14:textId="77777777" w:rsidR="00A02476" w:rsidRPr="0054361A" w:rsidRDefault="00A02476" w:rsidP="00ED3EBD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38B7071" w14:textId="77777777" w:rsidR="00A02476" w:rsidRDefault="00A02476" w:rsidP="00ED3EB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7658DF2" w14:textId="77777777" w:rsidR="00A02476" w:rsidRPr="0054361A" w:rsidRDefault="00A02476" w:rsidP="00ED3EBD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E035028" w14:textId="77777777" w:rsidR="00A02476" w:rsidRDefault="00A02476" w:rsidP="00ED3EB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027072A" w14:textId="297B7898" w:rsidR="00A02476" w:rsidRPr="0054361A" w:rsidRDefault="00A02476" w:rsidP="00ED3EB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544AC12E" w14:textId="77777777" w:rsidR="00A02476" w:rsidRDefault="00A02476" w:rsidP="00ED3EB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2E1E344" w14:textId="77777777" w:rsidR="00A02476" w:rsidRPr="0054361A" w:rsidRDefault="00A02476" w:rsidP="00ED3EBD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3ED89493" w14:textId="77777777" w:rsidR="00A02476" w:rsidRPr="00DC4394" w:rsidRDefault="00A02476" w:rsidP="00ED3E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15C8A252" w14:textId="36D3EC15" w:rsidR="00A02476" w:rsidRPr="0054361A" w:rsidRDefault="00A02476" w:rsidP="00ED3EBD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786EC4" w:rsidRPr="00786EC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4D07F23D" w14:textId="77777777" w:rsidR="00A02476" w:rsidRPr="00DC4394" w:rsidRDefault="00A02476" w:rsidP="00ED3E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4E4EED1" w14:textId="77777777" w:rsidR="00A02476" w:rsidRPr="0054361A" w:rsidRDefault="00A02476" w:rsidP="00ED3EBD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1DAAADE8" w14:textId="77777777" w:rsidR="00A02476" w:rsidRPr="00DC4394" w:rsidRDefault="00A02476" w:rsidP="00ED3E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37DE58ED" w14:textId="77777777" w:rsidR="00A02476" w:rsidRPr="0054361A" w:rsidRDefault="00A02476" w:rsidP="00ED3EBD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6806460D" w14:textId="77777777" w:rsidR="00A02476" w:rsidRPr="00DC4394" w:rsidRDefault="00A02476" w:rsidP="00ED3EB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3BA4547" w14:textId="625DBF50" w:rsidR="00A02476" w:rsidRPr="0054361A" w:rsidRDefault="00A02476" w:rsidP="00ED3EB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A02476" w:rsidRPr="00DC4394" w14:paraId="205CAEA7" w14:textId="77777777" w:rsidTr="00ED3EBD">
        <w:tc>
          <w:tcPr>
            <w:tcW w:w="2880" w:type="dxa"/>
          </w:tcPr>
          <w:p w14:paraId="2B0DFE4E" w14:textId="77777777" w:rsidR="00A02476" w:rsidRPr="00747053" w:rsidRDefault="00A02476" w:rsidP="00ED3E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705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90" w:type="dxa"/>
            <w:vAlign w:val="bottom"/>
          </w:tcPr>
          <w:p w14:paraId="52E1AD68" w14:textId="4D4B9F7C" w:rsidR="00A02476" w:rsidRPr="0054361A" w:rsidRDefault="00A02476" w:rsidP="00ED3EBD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36C65C07" w14:textId="77777777" w:rsidR="00A02476" w:rsidRDefault="00A02476" w:rsidP="00ED3EB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2C54BEF" w14:textId="0AE4007A" w:rsidR="00A02476" w:rsidRPr="0054361A" w:rsidRDefault="00A02476" w:rsidP="00ED3EB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15FF1666" w14:textId="77777777" w:rsidR="00A02476" w:rsidRDefault="00A02476" w:rsidP="00ED3EB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60B0338" w14:textId="77777777" w:rsidR="00A02476" w:rsidRPr="0054361A" w:rsidRDefault="00A02476" w:rsidP="00ED3EBD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F877614" w14:textId="77777777" w:rsidR="00A02476" w:rsidRDefault="00A02476" w:rsidP="00ED3EB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AC9A520" w14:textId="33EA476D" w:rsidR="00A02476" w:rsidRPr="0054361A" w:rsidRDefault="00A02476" w:rsidP="00ED3EB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14D07786" w14:textId="77777777" w:rsidR="00A02476" w:rsidRDefault="00A02476" w:rsidP="00ED3EB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C85FA51" w14:textId="17CCCA8C" w:rsidR="00A02476" w:rsidRPr="0054361A" w:rsidRDefault="00A02476" w:rsidP="00ED3EB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5AE0B676" w14:textId="77777777" w:rsidR="00A02476" w:rsidRDefault="00A02476" w:rsidP="00ED3EB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9C4C02E" w14:textId="77777777" w:rsidR="00A02476" w:rsidRPr="0054361A" w:rsidRDefault="00A02476" w:rsidP="00ED3EBD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0C0D9375" w14:textId="77777777" w:rsidR="00A02476" w:rsidRPr="00DC4394" w:rsidRDefault="00A02476" w:rsidP="00ED3E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7FDEB4F5" w14:textId="162C9DDE" w:rsidR="00A02476" w:rsidRPr="0054361A" w:rsidRDefault="00A02476" w:rsidP="00ED3EBD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/>
              </w:rPr>
              <w:t>653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6" w:type="dxa"/>
          </w:tcPr>
          <w:p w14:paraId="1DD129D2" w14:textId="77777777" w:rsidR="00A02476" w:rsidRPr="00DC4394" w:rsidRDefault="00A02476" w:rsidP="00ED3E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7C3E18DB" w14:textId="77777777" w:rsidR="00A02476" w:rsidRPr="0054361A" w:rsidRDefault="00A02476" w:rsidP="00ED3EBD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14:paraId="754C72E8" w14:textId="77777777" w:rsidR="00A02476" w:rsidRPr="00DC4394" w:rsidRDefault="00A02476" w:rsidP="00ED3E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vAlign w:val="bottom"/>
          </w:tcPr>
          <w:p w14:paraId="10E1171C" w14:textId="77777777" w:rsidR="00A02476" w:rsidRPr="0054361A" w:rsidRDefault="00A02476" w:rsidP="00ED3EBD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14:paraId="26404525" w14:textId="77777777" w:rsidR="00A02476" w:rsidRPr="00DC4394" w:rsidRDefault="00A02476" w:rsidP="00ED3EB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vAlign w:val="bottom"/>
          </w:tcPr>
          <w:p w14:paraId="0AA96A38" w14:textId="4BD51FA8" w:rsidR="00A02476" w:rsidRPr="0054361A" w:rsidRDefault="00A02476" w:rsidP="00ED3EB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A02476" w:rsidRPr="00DC4394" w14:paraId="1820C5C0" w14:textId="77777777" w:rsidTr="00ED3EBD">
        <w:tc>
          <w:tcPr>
            <w:tcW w:w="2880" w:type="dxa"/>
          </w:tcPr>
          <w:p w14:paraId="1EA4FB03" w14:textId="77777777" w:rsidR="00A02476" w:rsidRPr="00747053" w:rsidRDefault="00A02476" w:rsidP="00ED3E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7053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747053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A3E5A5D" w14:textId="4859FB7D" w:rsidR="00A02476" w:rsidRPr="007401E3" w:rsidRDefault="00A02476" w:rsidP="00ED3EBD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51D6513" w14:textId="77777777" w:rsidR="00A02476" w:rsidRPr="007401E3" w:rsidRDefault="00A02476" w:rsidP="00ED3EB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3BB41B9" w14:textId="2951C986" w:rsidR="00A02476" w:rsidRPr="007401E3" w:rsidRDefault="00A02476" w:rsidP="00ED3EB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51D53C69" w14:textId="77777777" w:rsidR="00A02476" w:rsidRPr="007401E3" w:rsidRDefault="00A02476" w:rsidP="00ED3EB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C7B58B0" w14:textId="21BF9FDD" w:rsidR="00A02476" w:rsidRPr="007401E3" w:rsidRDefault="00A02476" w:rsidP="00ED3EB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23066242" w14:textId="77777777" w:rsidR="00A02476" w:rsidRPr="007401E3" w:rsidRDefault="00A02476" w:rsidP="00ED3EB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6F43D71" w14:textId="118E9172" w:rsidR="00A02476" w:rsidRPr="007401E3" w:rsidRDefault="00A02476" w:rsidP="00ED3EB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22E5EC1F" w14:textId="77777777" w:rsidR="00A02476" w:rsidRPr="007401E3" w:rsidRDefault="00A02476" w:rsidP="00ED3EB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9A03375" w14:textId="24756B3D" w:rsidR="00A02476" w:rsidRPr="007401E3" w:rsidRDefault="00A02476" w:rsidP="00ED3EB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41E2F34F" w14:textId="77777777" w:rsidR="00A02476" w:rsidRPr="007401E3" w:rsidRDefault="00A02476" w:rsidP="00ED3EB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A9CF571" w14:textId="731DDE2E" w:rsidR="00A02476" w:rsidRPr="00747053" w:rsidRDefault="00A02476" w:rsidP="00ED3EB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68" w:type="dxa"/>
          </w:tcPr>
          <w:p w14:paraId="3280BE6D" w14:textId="77777777" w:rsidR="00A02476" w:rsidRPr="00DC4394" w:rsidRDefault="00A02476" w:rsidP="00ED3E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1016354A" w14:textId="77449D32" w:rsidR="00A02476" w:rsidRPr="0054361A" w:rsidRDefault="00A02476" w:rsidP="00ED3EBD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786EC4" w:rsidRPr="00786EC4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6" w:type="dxa"/>
          </w:tcPr>
          <w:p w14:paraId="3F071B9E" w14:textId="77777777" w:rsidR="00A02476" w:rsidRPr="00DC4394" w:rsidRDefault="00A02476" w:rsidP="00ED3E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0EBB5E09" w14:textId="44214163" w:rsidR="00A02476" w:rsidRPr="0054361A" w:rsidRDefault="00A02476" w:rsidP="00ED3EB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/>
              </w:rPr>
              <w:t>85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6" w:type="dxa"/>
          </w:tcPr>
          <w:p w14:paraId="45132662" w14:textId="77777777" w:rsidR="00A02476" w:rsidRPr="00DC4394" w:rsidRDefault="00A02476" w:rsidP="00ED3E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</w:tcPr>
          <w:p w14:paraId="0AB45067" w14:textId="5BE905E1" w:rsidR="00A02476" w:rsidRPr="0054361A" w:rsidRDefault="00A02476" w:rsidP="00ED3EB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86EC4" w:rsidRPr="00786EC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/>
              </w:rPr>
              <w:t>77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6" w:type="dxa"/>
          </w:tcPr>
          <w:p w14:paraId="427D27E1" w14:textId="77777777" w:rsidR="00A02476" w:rsidRPr="00DC4394" w:rsidRDefault="00A02476" w:rsidP="00ED3EB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vAlign w:val="bottom"/>
          </w:tcPr>
          <w:p w14:paraId="566FBFE0" w14:textId="60C4BCC4" w:rsidR="00A02476" w:rsidRPr="0054361A" w:rsidRDefault="00A02476" w:rsidP="00ED3EB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A02476" w:rsidRPr="00DC4394" w14:paraId="2E980457" w14:textId="77777777" w:rsidTr="00ED3EBD">
        <w:tc>
          <w:tcPr>
            <w:tcW w:w="2880" w:type="dxa"/>
          </w:tcPr>
          <w:p w14:paraId="3C4F1444" w14:textId="77777777" w:rsidR="00A02476" w:rsidRPr="00DC4394" w:rsidRDefault="00A02476" w:rsidP="00ED3EBD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DC43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ยอดรวมความเสี่ยงทั้งสิ้น</w:t>
            </w:r>
            <w:r w:rsidRPr="00DC43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            </w:t>
            </w:r>
            <w:r w:rsidRPr="00DC43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         </w:t>
            </w:r>
            <w:r w:rsidRPr="00DC439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0C9536A" w14:textId="224F0F44" w:rsidR="00A02476" w:rsidRPr="007401E3" w:rsidRDefault="00C95E9B" w:rsidP="00ED3EBD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786EC4" w:rsidRPr="00786E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A02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0691D3C4" w14:textId="77777777" w:rsidR="00A02476" w:rsidRPr="007401E3" w:rsidRDefault="00A02476" w:rsidP="00ED3EB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375B9E8" w14:textId="5C58D838" w:rsidR="00A02476" w:rsidRPr="007401E3" w:rsidRDefault="00A02476" w:rsidP="00ED3EB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786EC4" w:rsidRPr="00786E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7669B97E" w14:textId="77777777" w:rsidR="00A02476" w:rsidRPr="007401E3" w:rsidRDefault="00A02476" w:rsidP="00ED3EB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0FE0A2A" w14:textId="5D24591F" w:rsidR="00A02476" w:rsidRPr="007401E3" w:rsidRDefault="00786EC4" w:rsidP="00ED3EB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E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A02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</w:t>
            </w:r>
            <w:r w:rsidRPr="00786E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3CD8BC9B" w14:textId="77777777" w:rsidR="00A02476" w:rsidRPr="007401E3" w:rsidRDefault="00A02476" w:rsidP="00ED3EB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1C86DDC" w14:textId="543C224A" w:rsidR="00A02476" w:rsidRPr="0054361A" w:rsidRDefault="00786EC4" w:rsidP="00ED3EB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E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A02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86E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</w:t>
            </w:r>
          </w:p>
        </w:tc>
        <w:tc>
          <w:tcPr>
            <w:tcW w:w="270" w:type="dxa"/>
          </w:tcPr>
          <w:p w14:paraId="612B6BCF" w14:textId="77777777" w:rsidR="00A02476" w:rsidRPr="0054361A" w:rsidRDefault="00A02476" w:rsidP="00ED3EB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9D3CAB3" w14:textId="7D9955C8" w:rsidR="00A02476" w:rsidRPr="0054361A" w:rsidRDefault="005D20EE" w:rsidP="00ED3EB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A02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498</w:t>
            </w:r>
          </w:p>
        </w:tc>
        <w:tc>
          <w:tcPr>
            <w:tcW w:w="270" w:type="dxa"/>
          </w:tcPr>
          <w:p w14:paraId="2D142173" w14:textId="77777777" w:rsidR="00A02476" w:rsidRPr="0054361A" w:rsidRDefault="00A02476" w:rsidP="00ED3EB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8540C3F" w14:textId="67DAF73C" w:rsidR="00A02476" w:rsidRPr="0054361A" w:rsidRDefault="005D20EE" w:rsidP="00ED3EB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</w:t>
            </w:r>
            <w:r w:rsidR="00A02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689</w:t>
            </w:r>
          </w:p>
        </w:tc>
        <w:tc>
          <w:tcPr>
            <w:tcW w:w="268" w:type="dxa"/>
          </w:tcPr>
          <w:p w14:paraId="4B66B410" w14:textId="77777777" w:rsidR="00A02476" w:rsidRPr="0054361A" w:rsidRDefault="00A02476" w:rsidP="00ED3EBD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16A84C" w14:textId="6C7784D3" w:rsidR="00A02476" w:rsidRPr="0054361A" w:rsidRDefault="00786EC4" w:rsidP="00ED3EB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E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A02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</w:t>
            </w:r>
            <w:r w:rsidRPr="00786E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66" w:type="dxa"/>
          </w:tcPr>
          <w:p w14:paraId="06434753" w14:textId="77777777" w:rsidR="00A02476" w:rsidRPr="0054361A" w:rsidRDefault="00A02476" w:rsidP="00ED3EBD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5E13FB37" w14:textId="30AC1631" w:rsidR="00A02476" w:rsidRPr="0054361A" w:rsidRDefault="00786EC4" w:rsidP="00ED3EB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A0247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998</w:t>
            </w:r>
          </w:p>
        </w:tc>
        <w:tc>
          <w:tcPr>
            <w:tcW w:w="266" w:type="dxa"/>
          </w:tcPr>
          <w:p w14:paraId="3F99526F" w14:textId="77777777" w:rsidR="00A02476" w:rsidRPr="0054361A" w:rsidRDefault="00A02476" w:rsidP="00ED3EBD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77FC43EA" w14:textId="77BCEBEE" w:rsidR="00A02476" w:rsidRPr="0054361A" w:rsidRDefault="00786EC4" w:rsidP="00ED3EB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A0247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565</w:t>
            </w:r>
          </w:p>
        </w:tc>
        <w:tc>
          <w:tcPr>
            <w:tcW w:w="266" w:type="dxa"/>
          </w:tcPr>
          <w:p w14:paraId="23C64ED0" w14:textId="77777777" w:rsidR="00A02476" w:rsidRPr="0054361A" w:rsidRDefault="00A02476" w:rsidP="00ED3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bottom"/>
          </w:tcPr>
          <w:p w14:paraId="09CA3D22" w14:textId="31435863" w:rsidR="00A02476" w:rsidRPr="0054361A" w:rsidRDefault="005D20EE" w:rsidP="00ED3EB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</w:t>
            </w:r>
            <w:r w:rsidR="00A02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694</w:t>
            </w:r>
          </w:p>
        </w:tc>
      </w:tr>
      <w:tr w:rsidR="00A02476" w:rsidRPr="00DC4394" w14:paraId="34716156" w14:textId="77777777" w:rsidTr="00ED3EBD">
        <w:tc>
          <w:tcPr>
            <w:tcW w:w="2880" w:type="dxa"/>
          </w:tcPr>
          <w:p w14:paraId="18EB3FEB" w14:textId="77777777" w:rsidR="00A02476" w:rsidRPr="00DC4394" w:rsidRDefault="00A02476" w:rsidP="00ED3EBD">
            <w:pPr>
              <w:pStyle w:val="NoSpacing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DC4394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</w:t>
            </w:r>
            <w:r w:rsidRPr="00DC4394"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Pr="00DC439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</w:t>
            </w:r>
            <w:r w:rsidRPr="00DC439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439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Pr="00DC4394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3FFEAB2" w14:textId="5A52BA42" w:rsidR="00A02476" w:rsidRDefault="00A02476" w:rsidP="00ED3EBD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BDB7DB6" w14:textId="77777777" w:rsidR="00A02476" w:rsidRDefault="00A02476" w:rsidP="00ED3EB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E72A129" w14:textId="77777777" w:rsidR="00A02476" w:rsidRDefault="00A02476" w:rsidP="00ED3EBD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9D66E7" w14:textId="77777777" w:rsidR="00A02476" w:rsidRDefault="00A02476" w:rsidP="00ED3EB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78190EC" w14:textId="77777777" w:rsidR="00A02476" w:rsidRDefault="00A02476" w:rsidP="00ED3EBD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A181E2" w14:textId="77777777" w:rsidR="00A02476" w:rsidRDefault="00A02476" w:rsidP="00ED3EB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F006DE7" w14:textId="77777777" w:rsidR="00A02476" w:rsidRPr="0054361A" w:rsidRDefault="00A02476" w:rsidP="00ED3EBD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E851699" w14:textId="77777777" w:rsidR="00A02476" w:rsidRDefault="00A02476" w:rsidP="00ED3EB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2C0EA23" w14:textId="1E1D2152" w:rsidR="00A02476" w:rsidRPr="0054361A" w:rsidRDefault="00A02476" w:rsidP="00ED3EB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4DE3129C" w14:textId="77777777" w:rsidR="00A02476" w:rsidRDefault="00A02476" w:rsidP="00ED3EB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B4DD8F8" w14:textId="34F314F1" w:rsidR="00A02476" w:rsidRPr="0054361A" w:rsidRDefault="00A02476" w:rsidP="00ED3EB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68" w:type="dxa"/>
          </w:tcPr>
          <w:p w14:paraId="148963F5" w14:textId="77777777" w:rsidR="00A02476" w:rsidRPr="00DC4394" w:rsidRDefault="00A02476" w:rsidP="00ED3EBD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CC7AE1" w14:textId="77777777" w:rsidR="00A02476" w:rsidRPr="0054361A" w:rsidRDefault="00A02476" w:rsidP="00ED3EBD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14:paraId="4092F184" w14:textId="77777777" w:rsidR="00A02476" w:rsidRPr="00DC4394" w:rsidRDefault="00A02476" w:rsidP="00ED3EBD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60481E75" w14:textId="77777777" w:rsidR="00A02476" w:rsidRPr="0054361A" w:rsidRDefault="00A02476" w:rsidP="00ED3EBD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14:paraId="49C54F9C" w14:textId="77777777" w:rsidR="00A02476" w:rsidRPr="00DC4394" w:rsidRDefault="00A02476" w:rsidP="00ED3EBD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14:paraId="318BFD19" w14:textId="77777777" w:rsidR="00A02476" w:rsidRPr="0054361A" w:rsidRDefault="00A02476" w:rsidP="00ED3EBD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14:paraId="6279715C" w14:textId="77777777" w:rsidR="00A02476" w:rsidRPr="00DC4394" w:rsidRDefault="00A02476" w:rsidP="00ED3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67FEC8FC" w14:textId="32655D13" w:rsidR="00A02476" w:rsidRPr="0054361A" w:rsidRDefault="00A02476" w:rsidP="00ED3EB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A02476" w:rsidRPr="00DC4394" w14:paraId="067E7685" w14:textId="77777777" w:rsidTr="00ED3EBD">
        <w:tc>
          <w:tcPr>
            <w:tcW w:w="2880" w:type="dxa"/>
          </w:tcPr>
          <w:p w14:paraId="7CAFE865" w14:textId="77777777" w:rsidR="00A02476" w:rsidRPr="00DC4394" w:rsidRDefault="00A02476" w:rsidP="00ED3EBD">
            <w:pPr>
              <w:pStyle w:val="NoSpacing"/>
              <w:ind w:left="160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43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7367D3" w14:textId="0C6B9203" w:rsidR="00A02476" w:rsidRPr="007401E3" w:rsidRDefault="009031F3" w:rsidP="00ED3EBD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</w:t>
            </w:r>
            <w:r w:rsidR="00A02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7D62CA50" w14:textId="77777777" w:rsidR="00A02476" w:rsidRPr="007401E3" w:rsidRDefault="00A02476" w:rsidP="00ED3EB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F855E6" w14:textId="1D6A4045" w:rsidR="00A02476" w:rsidRPr="007401E3" w:rsidRDefault="00A02476" w:rsidP="00ED3EB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786EC4" w:rsidRPr="00786E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3F0435B1" w14:textId="77777777" w:rsidR="00A02476" w:rsidRPr="007401E3" w:rsidRDefault="00A02476" w:rsidP="00ED3EB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8C98AD" w14:textId="2B62DD3C" w:rsidR="00A02476" w:rsidRPr="007401E3" w:rsidRDefault="00786EC4" w:rsidP="00ED3EB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E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A02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</w:t>
            </w:r>
            <w:r w:rsidRPr="00786E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6FC9E25C" w14:textId="77777777" w:rsidR="00A02476" w:rsidRPr="007401E3" w:rsidRDefault="00A02476" w:rsidP="00ED3EB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FDE87F" w14:textId="6569DCC9" w:rsidR="00A02476" w:rsidRPr="0054361A" w:rsidRDefault="00786EC4" w:rsidP="00ED3EB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E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A02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86E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</w:t>
            </w:r>
          </w:p>
        </w:tc>
        <w:tc>
          <w:tcPr>
            <w:tcW w:w="270" w:type="dxa"/>
          </w:tcPr>
          <w:p w14:paraId="5DCD1A64" w14:textId="77777777" w:rsidR="00A02476" w:rsidRPr="0054361A" w:rsidRDefault="00A02476" w:rsidP="00ED3EB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7A4865" w14:textId="474BB046" w:rsidR="00A02476" w:rsidRPr="0054361A" w:rsidRDefault="00A02476" w:rsidP="00ED3EB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786EC4" w:rsidRPr="00786E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0E380AE9" w14:textId="77777777" w:rsidR="00A02476" w:rsidRPr="0054361A" w:rsidRDefault="00A02476" w:rsidP="00ED3EB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07334F" w14:textId="1468D8C9" w:rsidR="00A02476" w:rsidRPr="0054361A" w:rsidRDefault="00A02476" w:rsidP="00ED3EB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786EC4" w:rsidRPr="00786E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68" w:type="dxa"/>
          </w:tcPr>
          <w:p w14:paraId="0A482D0D" w14:textId="77777777" w:rsidR="00A02476" w:rsidRPr="0054361A" w:rsidRDefault="00A02476" w:rsidP="00ED3EBD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F50CEA" w14:textId="5EA17544" w:rsidR="00A02476" w:rsidRPr="0054361A" w:rsidRDefault="00786EC4" w:rsidP="00ED3EB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A024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66" w:type="dxa"/>
          </w:tcPr>
          <w:p w14:paraId="0CFD2189" w14:textId="77777777" w:rsidR="00A02476" w:rsidRPr="0054361A" w:rsidRDefault="00A02476" w:rsidP="00ED3EBD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FC44E8" w14:textId="1CE44BA3" w:rsidR="00A02476" w:rsidRPr="0054361A" w:rsidRDefault="00786EC4" w:rsidP="00ED3EB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A0247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998</w:t>
            </w:r>
          </w:p>
        </w:tc>
        <w:tc>
          <w:tcPr>
            <w:tcW w:w="266" w:type="dxa"/>
          </w:tcPr>
          <w:p w14:paraId="19EC64B5" w14:textId="77777777" w:rsidR="00A02476" w:rsidRPr="0054361A" w:rsidRDefault="00A02476" w:rsidP="00ED3EBD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E020DD" w14:textId="37550F2B" w:rsidR="00A02476" w:rsidRPr="0054361A" w:rsidRDefault="00786EC4" w:rsidP="00ED3EB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A0247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565</w:t>
            </w:r>
          </w:p>
        </w:tc>
        <w:tc>
          <w:tcPr>
            <w:tcW w:w="266" w:type="dxa"/>
          </w:tcPr>
          <w:p w14:paraId="5D597F19" w14:textId="77777777" w:rsidR="00A02476" w:rsidRPr="0054361A" w:rsidRDefault="00A02476" w:rsidP="00ED3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6DC07E" w14:textId="23C3984A" w:rsidR="00A02476" w:rsidRPr="0054361A" w:rsidRDefault="00786EC4" w:rsidP="00ED3EB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E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  <w:r w:rsidR="00A02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848</w:t>
            </w:r>
          </w:p>
        </w:tc>
      </w:tr>
    </w:tbl>
    <w:p w14:paraId="3C959080" w14:textId="77777777" w:rsidR="00A02476" w:rsidRDefault="00A02476" w:rsidP="00A02476"/>
    <w:tbl>
      <w:tblPr>
        <w:tblW w:w="147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60"/>
        <w:gridCol w:w="270"/>
        <w:gridCol w:w="1260"/>
        <w:gridCol w:w="270"/>
        <w:gridCol w:w="1260"/>
        <w:gridCol w:w="236"/>
        <w:gridCol w:w="1389"/>
        <w:gridCol w:w="240"/>
        <w:gridCol w:w="1380"/>
        <w:gridCol w:w="268"/>
        <w:gridCol w:w="1348"/>
        <w:gridCol w:w="266"/>
        <w:gridCol w:w="1355"/>
      </w:tblGrid>
      <w:tr w:rsidR="00A02476" w:rsidRPr="00DC4394" w14:paraId="08BA2FC9" w14:textId="77777777" w:rsidTr="00ED3EBD">
        <w:trPr>
          <w:tblHeader/>
        </w:trPr>
        <w:tc>
          <w:tcPr>
            <w:tcW w:w="3960" w:type="dxa"/>
            <w:vAlign w:val="bottom"/>
          </w:tcPr>
          <w:p w14:paraId="50D56394" w14:textId="77777777" w:rsidR="00A02476" w:rsidRPr="00DC4394" w:rsidRDefault="00A02476" w:rsidP="00ED3EBD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2" w:type="dxa"/>
            <w:gridSpan w:val="13"/>
          </w:tcPr>
          <w:p w14:paraId="2559FFE1" w14:textId="77777777" w:rsidR="00A02476" w:rsidRPr="00DC4394" w:rsidRDefault="00A02476" w:rsidP="00ED3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2476" w:rsidRPr="00DC4394" w14:paraId="67629815" w14:textId="77777777" w:rsidTr="00ED3EBD">
        <w:trPr>
          <w:tblHeader/>
        </w:trPr>
        <w:tc>
          <w:tcPr>
            <w:tcW w:w="3960" w:type="dxa"/>
            <w:vAlign w:val="bottom"/>
          </w:tcPr>
          <w:p w14:paraId="69C7EBB6" w14:textId="77777777" w:rsidR="00A02476" w:rsidRPr="00DC4394" w:rsidRDefault="00A02476" w:rsidP="00ED3EBD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5" w:type="dxa"/>
            <w:gridSpan w:val="7"/>
          </w:tcPr>
          <w:p w14:paraId="35AAA013" w14:textId="3A6405F7" w:rsidR="00A02476" w:rsidRPr="004B1288" w:rsidRDefault="00786EC4" w:rsidP="00ED3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6EC4">
              <w:rPr>
                <w:rFonts w:ascii="Angsana New" w:hAnsi="Angsana New" w:hint="cs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 w:hint="cs"/>
                <w:sz w:val="30"/>
                <w:szCs w:val="30"/>
              </w:rPr>
              <w:t>563</w:t>
            </w:r>
          </w:p>
        </w:tc>
        <w:tc>
          <w:tcPr>
            <w:tcW w:w="240" w:type="dxa"/>
          </w:tcPr>
          <w:p w14:paraId="6DCBD583" w14:textId="77777777" w:rsidR="00A02476" w:rsidRPr="004B1288" w:rsidRDefault="00A02476" w:rsidP="00ED3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17" w:type="dxa"/>
            <w:gridSpan w:val="5"/>
          </w:tcPr>
          <w:p w14:paraId="3FCAEFE9" w14:textId="4ECE02A2" w:rsidR="00A02476" w:rsidRPr="004B1288" w:rsidRDefault="00786EC4" w:rsidP="00ED3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6EC4">
              <w:rPr>
                <w:rFonts w:ascii="Angsana New" w:hAnsi="Angsana New" w:hint="cs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 w:hint="cs"/>
                <w:sz w:val="30"/>
                <w:szCs w:val="30"/>
              </w:rPr>
              <w:t>56</w:t>
            </w:r>
            <w:r w:rsidRPr="00786EC4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A02476" w:rsidRPr="00DC4394" w14:paraId="2BD45AD2" w14:textId="77777777" w:rsidTr="00ED3EBD">
        <w:trPr>
          <w:tblHeader/>
        </w:trPr>
        <w:tc>
          <w:tcPr>
            <w:tcW w:w="3960" w:type="dxa"/>
            <w:vAlign w:val="bottom"/>
          </w:tcPr>
          <w:p w14:paraId="4C7140AF" w14:textId="116A3F27" w:rsidR="00A02476" w:rsidRPr="00DC4394" w:rsidRDefault="00A02476" w:rsidP="00ED3EBD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5436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ฐานะเปิดต่อความเสี่ยงจากเงินตราต่างประเทศ</w:t>
            </w:r>
            <w:r w:rsidRPr="0054361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54361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D20EE" w:rsidRPr="005D20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786EC4" w:rsidRPr="00786E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54361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2FCB585C" w14:textId="77777777" w:rsidR="00A02476" w:rsidRPr="00DC4394" w:rsidRDefault="00A02476" w:rsidP="00ED3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39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270992A5" w14:textId="77777777" w:rsidR="00A02476" w:rsidRPr="00DC4394" w:rsidRDefault="00A02476" w:rsidP="00ED3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54B99E3" w14:textId="77777777" w:rsidR="00A02476" w:rsidRPr="00DC4394" w:rsidRDefault="00A02476" w:rsidP="00ED3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5B5A0E" w14:textId="77777777" w:rsidR="00A02476" w:rsidRPr="00DC4394" w:rsidRDefault="00A02476" w:rsidP="00ED3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394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70" w:type="dxa"/>
          </w:tcPr>
          <w:p w14:paraId="3B9A9497" w14:textId="77777777" w:rsidR="00A02476" w:rsidRPr="00DC4394" w:rsidRDefault="00A02476" w:rsidP="00ED3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44345F7" w14:textId="77777777" w:rsidR="00A02476" w:rsidRDefault="00A02476" w:rsidP="00ED3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DFD7CB" w14:textId="77777777" w:rsidR="00A02476" w:rsidRPr="00DC4394" w:rsidRDefault="00A02476" w:rsidP="00ED3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เงินหยวนจีน</w:t>
            </w:r>
          </w:p>
        </w:tc>
        <w:tc>
          <w:tcPr>
            <w:tcW w:w="236" w:type="dxa"/>
          </w:tcPr>
          <w:p w14:paraId="0D665008" w14:textId="77777777" w:rsidR="00A02476" w:rsidRPr="00DC4394" w:rsidRDefault="00A02476" w:rsidP="00ED3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8" w:type="dxa"/>
          </w:tcPr>
          <w:p w14:paraId="2918E8BF" w14:textId="77777777" w:rsidR="00A02476" w:rsidRPr="00DC4394" w:rsidRDefault="00A02476" w:rsidP="00ED3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A5B6D0" w14:textId="77777777" w:rsidR="00A02476" w:rsidRPr="00DC4394" w:rsidRDefault="00A02476" w:rsidP="00ED3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39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40" w:type="dxa"/>
          </w:tcPr>
          <w:p w14:paraId="5F6311B8" w14:textId="77777777" w:rsidR="00A02476" w:rsidRPr="00DC4394" w:rsidRDefault="00A02476" w:rsidP="00ED3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76AB969C" w14:textId="77777777" w:rsidR="00A02476" w:rsidRPr="00DC4394" w:rsidRDefault="00A02476" w:rsidP="00ED3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39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</w:tcPr>
          <w:p w14:paraId="2FBDC58D" w14:textId="77777777" w:rsidR="00A02476" w:rsidRPr="00DC4394" w:rsidRDefault="00A02476" w:rsidP="00ED3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1E5074D6" w14:textId="77777777" w:rsidR="00A02476" w:rsidRPr="00DC4394" w:rsidRDefault="00A02476" w:rsidP="00ED3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9EFB94" w14:textId="77777777" w:rsidR="00A02476" w:rsidRPr="00DC4394" w:rsidRDefault="00A02476" w:rsidP="00ED3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394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66" w:type="dxa"/>
          </w:tcPr>
          <w:p w14:paraId="61261B54" w14:textId="77777777" w:rsidR="00A02476" w:rsidRPr="00747053" w:rsidRDefault="00A02476" w:rsidP="00ED3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</w:tcPr>
          <w:p w14:paraId="0DF3590F" w14:textId="77777777" w:rsidR="00A02476" w:rsidRPr="00DC4394" w:rsidRDefault="00A02476" w:rsidP="00ED3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AC4B5F" w14:textId="77777777" w:rsidR="00A02476" w:rsidRPr="00DC4394" w:rsidRDefault="00A02476" w:rsidP="00ED3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439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02476" w:rsidRPr="00DC4394" w14:paraId="15F2152A" w14:textId="77777777" w:rsidTr="00ED3EBD">
        <w:trPr>
          <w:tblHeader/>
        </w:trPr>
        <w:tc>
          <w:tcPr>
            <w:tcW w:w="3960" w:type="dxa"/>
            <w:vAlign w:val="bottom"/>
          </w:tcPr>
          <w:p w14:paraId="0CAD05EE" w14:textId="77777777" w:rsidR="00A02476" w:rsidRPr="00DC4394" w:rsidRDefault="00A02476" w:rsidP="00ED3EBD">
            <w:pPr>
              <w:pStyle w:val="BodyText"/>
              <w:tabs>
                <w:tab w:val="clear" w:pos="3742"/>
                <w:tab w:val="left" w:pos="3760"/>
              </w:tabs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2" w:type="dxa"/>
            <w:gridSpan w:val="13"/>
          </w:tcPr>
          <w:p w14:paraId="64C9348E" w14:textId="77777777" w:rsidR="00A02476" w:rsidRPr="00DC4394" w:rsidRDefault="00A02476" w:rsidP="00ED3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439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2476" w:rsidRPr="00DC4394" w14:paraId="7AE06648" w14:textId="77777777" w:rsidTr="00ED3EBD">
        <w:tc>
          <w:tcPr>
            <w:tcW w:w="3960" w:type="dxa"/>
          </w:tcPr>
          <w:p w14:paraId="03229D1D" w14:textId="77777777" w:rsidR="00A02476" w:rsidRPr="00747053" w:rsidRDefault="00A02476" w:rsidP="00ED3E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7053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61F2257E" w14:textId="6F446DFB" w:rsidR="00A02476" w:rsidRPr="00270953" w:rsidRDefault="005D20EE" w:rsidP="00ED3EB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21954951" w14:textId="77777777" w:rsidR="00A02476" w:rsidRPr="00270953" w:rsidRDefault="00A02476" w:rsidP="00ED3EBD">
            <w:pPr>
              <w:pStyle w:val="acctfourfigures"/>
              <w:tabs>
                <w:tab w:val="clear" w:pos="765"/>
                <w:tab w:val="decimal" w:pos="10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72A5A2D" w14:textId="5D25520C" w:rsidR="00A02476" w:rsidRPr="007401E3" w:rsidRDefault="00786EC4" w:rsidP="00ED3EBD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2ED26191" w14:textId="77777777" w:rsidR="00A02476" w:rsidRPr="007401E3" w:rsidRDefault="00A02476" w:rsidP="00ED3EB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7F5BCD5" w14:textId="77777777" w:rsidR="00A02476" w:rsidRPr="0043313E" w:rsidRDefault="00A02476" w:rsidP="00ED3E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-</w:t>
            </w:r>
          </w:p>
        </w:tc>
        <w:tc>
          <w:tcPr>
            <w:tcW w:w="236" w:type="dxa"/>
          </w:tcPr>
          <w:p w14:paraId="095A2A53" w14:textId="77777777" w:rsidR="00A02476" w:rsidRPr="007401E3" w:rsidRDefault="00A02476" w:rsidP="00ED3EB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88" w:type="dxa"/>
            <w:vAlign w:val="bottom"/>
          </w:tcPr>
          <w:p w14:paraId="631657B1" w14:textId="301412EC" w:rsidR="00A02476" w:rsidRPr="007401E3" w:rsidRDefault="005D20EE" w:rsidP="00ED3EBD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</w:t>
            </w:r>
          </w:p>
        </w:tc>
        <w:tc>
          <w:tcPr>
            <w:tcW w:w="240" w:type="dxa"/>
          </w:tcPr>
          <w:p w14:paraId="6B2EFB36" w14:textId="77777777" w:rsidR="00A02476" w:rsidRPr="007401E3" w:rsidRDefault="00A02476" w:rsidP="00ED3EB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vAlign w:val="bottom"/>
          </w:tcPr>
          <w:p w14:paraId="046845A0" w14:textId="7C5A89BF" w:rsidR="00A02476" w:rsidRPr="00423998" w:rsidRDefault="00786EC4" w:rsidP="00ED3EBD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68" w:type="dxa"/>
          </w:tcPr>
          <w:p w14:paraId="2F43BA1B" w14:textId="77777777" w:rsidR="00A02476" w:rsidRPr="00DC4394" w:rsidRDefault="00A02476" w:rsidP="00ED3E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54477360" w14:textId="5966FCA4" w:rsidR="00A02476" w:rsidRPr="00423998" w:rsidRDefault="00786EC4" w:rsidP="00ED3EBD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6" w:type="dxa"/>
          </w:tcPr>
          <w:p w14:paraId="54221459" w14:textId="77777777" w:rsidR="00A02476" w:rsidRPr="00DC4394" w:rsidRDefault="00A02476" w:rsidP="00ED3E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vAlign w:val="bottom"/>
          </w:tcPr>
          <w:p w14:paraId="3A737871" w14:textId="5A97CA5F" w:rsidR="00A02476" w:rsidRPr="00DC4394" w:rsidRDefault="005D20EE" w:rsidP="00ED3EBD">
            <w:pPr>
              <w:pStyle w:val="acctfourfigures"/>
              <w:tabs>
                <w:tab w:val="clear" w:pos="765"/>
                <w:tab w:val="decimal" w:pos="10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A02476" w:rsidRPr="00DC4394" w14:paraId="4D977CDB" w14:textId="77777777" w:rsidTr="00ED3EBD">
        <w:tc>
          <w:tcPr>
            <w:tcW w:w="3960" w:type="dxa"/>
          </w:tcPr>
          <w:p w14:paraId="0DC0D331" w14:textId="77777777" w:rsidR="00A02476" w:rsidRPr="00747053" w:rsidRDefault="00A02476" w:rsidP="00ED3E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705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vAlign w:val="bottom"/>
          </w:tcPr>
          <w:p w14:paraId="3972BC2B" w14:textId="61A47124" w:rsidR="00A02476" w:rsidRPr="00270953" w:rsidRDefault="005D20EE" w:rsidP="00ED3EB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  <w:r w:rsidR="00A02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434</w:t>
            </w:r>
          </w:p>
        </w:tc>
        <w:tc>
          <w:tcPr>
            <w:tcW w:w="270" w:type="dxa"/>
          </w:tcPr>
          <w:p w14:paraId="01A98E66" w14:textId="77777777" w:rsidR="00A02476" w:rsidRPr="00270953" w:rsidRDefault="00A02476" w:rsidP="00ED3EBD">
            <w:pPr>
              <w:pStyle w:val="acctfourfigures"/>
              <w:tabs>
                <w:tab w:val="clear" w:pos="765"/>
                <w:tab w:val="decimal" w:pos="10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0C88B30" w14:textId="6BA9500A" w:rsidR="00A02476" w:rsidRPr="007401E3" w:rsidRDefault="005D20EE" w:rsidP="00ED3EBD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A02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647</w:t>
            </w:r>
          </w:p>
        </w:tc>
        <w:tc>
          <w:tcPr>
            <w:tcW w:w="270" w:type="dxa"/>
          </w:tcPr>
          <w:p w14:paraId="089089C2" w14:textId="77777777" w:rsidR="00A02476" w:rsidRPr="007401E3" w:rsidRDefault="00A02476" w:rsidP="00ED3EB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C0183D6" w14:textId="77777777" w:rsidR="00A02476" w:rsidRPr="0043313E" w:rsidRDefault="00A02476" w:rsidP="00ED3E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-</w:t>
            </w:r>
          </w:p>
        </w:tc>
        <w:tc>
          <w:tcPr>
            <w:tcW w:w="236" w:type="dxa"/>
          </w:tcPr>
          <w:p w14:paraId="512B7099" w14:textId="77777777" w:rsidR="00A02476" w:rsidRPr="007401E3" w:rsidRDefault="00A02476" w:rsidP="00ED3EB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88" w:type="dxa"/>
            <w:vAlign w:val="bottom"/>
          </w:tcPr>
          <w:p w14:paraId="0A8B7ED8" w14:textId="2AE7D0A1" w:rsidR="00A02476" w:rsidRPr="007401E3" w:rsidRDefault="005D20EE" w:rsidP="00ED3EBD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</w:t>
            </w:r>
            <w:r w:rsidR="00A02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40" w:type="dxa"/>
          </w:tcPr>
          <w:p w14:paraId="248DCF1B" w14:textId="77777777" w:rsidR="00A02476" w:rsidRPr="007401E3" w:rsidRDefault="00A02476" w:rsidP="00ED3EB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vAlign w:val="bottom"/>
          </w:tcPr>
          <w:p w14:paraId="6F4EFFD8" w14:textId="52321BE8" w:rsidR="00A02476" w:rsidRPr="00DC4394" w:rsidRDefault="005D20EE" w:rsidP="00ED3EBD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  <w:r w:rsidR="00A02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846</w:t>
            </w:r>
          </w:p>
        </w:tc>
        <w:tc>
          <w:tcPr>
            <w:tcW w:w="268" w:type="dxa"/>
          </w:tcPr>
          <w:p w14:paraId="44B9F4C9" w14:textId="77777777" w:rsidR="00A02476" w:rsidRPr="00DC4394" w:rsidRDefault="00A02476" w:rsidP="00ED3E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2CF08B7A" w14:textId="414C4943" w:rsidR="00A02476" w:rsidRPr="00DC4394" w:rsidRDefault="005D20EE" w:rsidP="00ED3EBD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A02476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  <w:lang w:val="en-US"/>
              </w:rPr>
              <w:t>776</w:t>
            </w:r>
          </w:p>
        </w:tc>
        <w:tc>
          <w:tcPr>
            <w:tcW w:w="266" w:type="dxa"/>
          </w:tcPr>
          <w:p w14:paraId="23239399" w14:textId="77777777" w:rsidR="00A02476" w:rsidRPr="00DC4394" w:rsidRDefault="00A02476" w:rsidP="00ED3E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vAlign w:val="bottom"/>
          </w:tcPr>
          <w:p w14:paraId="26E22AFA" w14:textId="7864B4B1" w:rsidR="00A02476" w:rsidRPr="00DC4394" w:rsidRDefault="005D20EE" w:rsidP="00ED3EBD">
            <w:pPr>
              <w:pStyle w:val="acctfourfigures"/>
              <w:tabs>
                <w:tab w:val="clear" w:pos="765"/>
                <w:tab w:val="decimal" w:pos="10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</w:t>
            </w:r>
            <w:r w:rsidR="00A024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</w:tr>
      <w:tr w:rsidR="00A02476" w:rsidRPr="00DC4394" w14:paraId="28028E24" w14:textId="77777777" w:rsidTr="00ED3EBD">
        <w:tc>
          <w:tcPr>
            <w:tcW w:w="3960" w:type="dxa"/>
          </w:tcPr>
          <w:p w14:paraId="479DB4B3" w14:textId="77777777" w:rsidR="00A02476" w:rsidRPr="00747053" w:rsidRDefault="00A02476" w:rsidP="00ED3E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7053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747053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  <w:vAlign w:val="bottom"/>
          </w:tcPr>
          <w:p w14:paraId="082A1A63" w14:textId="3C372BFB" w:rsidR="00A02476" w:rsidRPr="00270953" w:rsidRDefault="005D20EE" w:rsidP="00ED3EB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</w:t>
            </w:r>
          </w:p>
        </w:tc>
        <w:tc>
          <w:tcPr>
            <w:tcW w:w="270" w:type="dxa"/>
          </w:tcPr>
          <w:p w14:paraId="5242F5E5" w14:textId="77777777" w:rsidR="00A02476" w:rsidRPr="00270953" w:rsidRDefault="00A02476" w:rsidP="00ED3EBD">
            <w:pPr>
              <w:pStyle w:val="acctfourfigures"/>
              <w:tabs>
                <w:tab w:val="clear" w:pos="765"/>
                <w:tab w:val="decimal" w:pos="10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DE0394A" w14:textId="77777777" w:rsidR="00A02476" w:rsidRPr="007401E3" w:rsidRDefault="00A02476" w:rsidP="00ED3E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-</w:t>
            </w:r>
          </w:p>
        </w:tc>
        <w:tc>
          <w:tcPr>
            <w:tcW w:w="270" w:type="dxa"/>
          </w:tcPr>
          <w:p w14:paraId="4E02C9B0" w14:textId="77777777" w:rsidR="00A02476" w:rsidRPr="007401E3" w:rsidRDefault="00A02476" w:rsidP="00ED3EB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C003DE0" w14:textId="77777777" w:rsidR="00A02476" w:rsidRPr="0043313E" w:rsidRDefault="00A02476" w:rsidP="00ED3E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-</w:t>
            </w:r>
          </w:p>
        </w:tc>
        <w:tc>
          <w:tcPr>
            <w:tcW w:w="236" w:type="dxa"/>
          </w:tcPr>
          <w:p w14:paraId="1052AB85" w14:textId="77777777" w:rsidR="00A02476" w:rsidRPr="007401E3" w:rsidRDefault="00A02476" w:rsidP="00ED3EB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88" w:type="dxa"/>
            <w:vAlign w:val="bottom"/>
          </w:tcPr>
          <w:p w14:paraId="4E8ACB6E" w14:textId="11D4AD94" w:rsidR="00A02476" w:rsidRPr="007401E3" w:rsidRDefault="005D20EE" w:rsidP="00ED3EBD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</w:t>
            </w:r>
          </w:p>
        </w:tc>
        <w:tc>
          <w:tcPr>
            <w:tcW w:w="240" w:type="dxa"/>
          </w:tcPr>
          <w:p w14:paraId="3DAB2B0E" w14:textId="77777777" w:rsidR="00A02476" w:rsidRPr="007401E3" w:rsidRDefault="00A02476" w:rsidP="00ED3EB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vAlign w:val="bottom"/>
          </w:tcPr>
          <w:p w14:paraId="6A9F87BC" w14:textId="77777777" w:rsidR="00A02476" w:rsidRPr="00423998" w:rsidRDefault="00A02476" w:rsidP="00ED3EBD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0527145D" w14:textId="77777777" w:rsidR="00A02476" w:rsidRPr="00DC4394" w:rsidRDefault="00A02476" w:rsidP="00ED3E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4744D7D3" w14:textId="77777777" w:rsidR="00A02476" w:rsidRPr="007C5A8D" w:rsidRDefault="00A02476" w:rsidP="00ED3EBD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5A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14:paraId="3718A1A7" w14:textId="77777777" w:rsidR="00A02476" w:rsidRPr="00DC4394" w:rsidRDefault="00A02476" w:rsidP="00ED3E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vAlign w:val="bottom"/>
          </w:tcPr>
          <w:p w14:paraId="46FE6201" w14:textId="77777777" w:rsidR="00A02476" w:rsidRPr="00DC4394" w:rsidRDefault="00A02476" w:rsidP="00ED3EB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02476" w:rsidRPr="00DC4394" w14:paraId="2323E151" w14:textId="77777777" w:rsidTr="00ED3EBD">
        <w:tc>
          <w:tcPr>
            <w:tcW w:w="3960" w:type="dxa"/>
          </w:tcPr>
          <w:p w14:paraId="0513C363" w14:textId="77777777" w:rsidR="00A02476" w:rsidRPr="00747053" w:rsidRDefault="00A02476" w:rsidP="00ED3EB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  <w:vAlign w:val="bottom"/>
          </w:tcPr>
          <w:p w14:paraId="623B6B4E" w14:textId="75C13204" w:rsidR="00A02476" w:rsidRPr="00270953" w:rsidRDefault="00A02476" w:rsidP="00ED3EB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1C906DF9" w14:textId="77777777" w:rsidR="00A02476" w:rsidRPr="00270953" w:rsidRDefault="00A02476" w:rsidP="00ED3EBD">
            <w:pPr>
              <w:pStyle w:val="acctfourfigures"/>
              <w:tabs>
                <w:tab w:val="clear" w:pos="765"/>
                <w:tab w:val="decimal" w:pos="10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BD7ACBE" w14:textId="77777777" w:rsidR="00A02476" w:rsidRDefault="00A02476" w:rsidP="00ED3E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-</w:t>
            </w:r>
          </w:p>
        </w:tc>
        <w:tc>
          <w:tcPr>
            <w:tcW w:w="270" w:type="dxa"/>
          </w:tcPr>
          <w:p w14:paraId="4C0AD335" w14:textId="77777777" w:rsidR="00A02476" w:rsidRPr="007401E3" w:rsidRDefault="00A02476" w:rsidP="00ED3EB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6557E88" w14:textId="67658B9A" w:rsidR="00A02476" w:rsidRDefault="00A02476" w:rsidP="00ED3EB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8E3FEED" w14:textId="77777777" w:rsidR="00A02476" w:rsidRPr="007401E3" w:rsidRDefault="00A02476" w:rsidP="00ED3EB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88" w:type="dxa"/>
            <w:vAlign w:val="bottom"/>
          </w:tcPr>
          <w:p w14:paraId="4DB78391" w14:textId="74AAF2D3" w:rsidR="00A02476" w:rsidRPr="00270953" w:rsidRDefault="00A02476" w:rsidP="00ED3EBD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0" w:type="dxa"/>
          </w:tcPr>
          <w:p w14:paraId="143F37BB" w14:textId="77777777" w:rsidR="00A02476" w:rsidRPr="007401E3" w:rsidRDefault="00A02476" w:rsidP="00ED3EB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vAlign w:val="bottom"/>
          </w:tcPr>
          <w:p w14:paraId="5849C38B" w14:textId="77777777" w:rsidR="00A02476" w:rsidRDefault="00A02476" w:rsidP="00ED3EBD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20DF97B2" w14:textId="77777777" w:rsidR="00A02476" w:rsidRPr="00DC4394" w:rsidRDefault="00A02476" w:rsidP="00ED3E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3CCB463B" w14:textId="77777777" w:rsidR="00A02476" w:rsidRPr="007C5A8D" w:rsidRDefault="00A02476" w:rsidP="00ED3EBD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5A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14:paraId="5D52129C" w14:textId="77777777" w:rsidR="00A02476" w:rsidRPr="00DC4394" w:rsidRDefault="00A02476" w:rsidP="00ED3E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vAlign w:val="bottom"/>
          </w:tcPr>
          <w:p w14:paraId="30A0C7F5" w14:textId="77777777" w:rsidR="00A02476" w:rsidRDefault="00A02476" w:rsidP="00ED3EB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02476" w:rsidRPr="00DC4394" w14:paraId="420C7FB5" w14:textId="77777777" w:rsidTr="00ED3EBD">
        <w:tc>
          <w:tcPr>
            <w:tcW w:w="3960" w:type="dxa"/>
          </w:tcPr>
          <w:p w14:paraId="328795B3" w14:textId="77777777" w:rsidR="00A02476" w:rsidRPr="00747053" w:rsidRDefault="00A02476" w:rsidP="00ED3E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7053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747053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686D37D" w14:textId="2CD2723D" w:rsidR="00A02476" w:rsidRPr="00270953" w:rsidRDefault="00A02476" w:rsidP="00ED3EB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4D6C259F" w14:textId="77777777" w:rsidR="00A02476" w:rsidRPr="00270953" w:rsidRDefault="00A02476" w:rsidP="00ED3EBD">
            <w:pPr>
              <w:pStyle w:val="acctfourfigures"/>
              <w:tabs>
                <w:tab w:val="clear" w:pos="765"/>
                <w:tab w:val="decimal" w:pos="10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8EC1BFA" w14:textId="73E4ABE5" w:rsidR="00A02476" w:rsidRPr="007401E3" w:rsidRDefault="00A02476" w:rsidP="00ED3EBD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24FA3025" w14:textId="77777777" w:rsidR="00A02476" w:rsidRPr="007401E3" w:rsidRDefault="00A02476" w:rsidP="00ED3EB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D15CB9E" w14:textId="77777777" w:rsidR="00A02476" w:rsidRPr="007401E3" w:rsidRDefault="00A02476" w:rsidP="00ED3E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-</w:t>
            </w:r>
          </w:p>
        </w:tc>
        <w:tc>
          <w:tcPr>
            <w:tcW w:w="236" w:type="dxa"/>
          </w:tcPr>
          <w:p w14:paraId="38312D83" w14:textId="77777777" w:rsidR="00A02476" w:rsidRPr="007401E3" w:rsidRDefault="00A02476" w:rsidP="00ED3EB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51ABCE82" w14:textId="62BD76D2" w:rsidR="00A02476" w:rsidRPr="007401E3" w:rsidRDefault="00A02476" w:rsidP="00ED3EBD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0" w:type="dxa"/>
          </w:tcPr>
          <w:p w14:paraId="471E3BD9" w14:textId="77777777" w:rsidR="00A02476" w:rsidRPr="007401E3" w:rsidRDefault="00A02476" w:rsidP="00ED3EB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vAlign w:val="bottom"/>
          </w:tcPr>
          <w:p w14:paraId="6DEADFE0" w14:textId="4FE1FF2D" w:rsidR="00A02476" w:rsidRDefault="00A02476" w:rsidP="00ED3EBD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68" w:type="dxa"/>
          </w:tcPr>
          <w:p w14:paraId="669B91BA" w14:textId="77777777" w:rsidR="00A02476" w:rsidRPr="00DC4394" w:rsidRDefault="00A02476" w:rsidP="00ED3E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7932886C" w14:textId="58D410DD" w:rsidR="00A02476" w:rsidRDefault="00A02476" w:rsidP="00ED3EBD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  <w:lang w:val="en-US"/>
              </w:rPr>
              <w:t>043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6" w:type="dxa"/>
          </w:tcPr>
          <w:p w14:paraId="22A8A11B" w14:textId="77777777" w:rsidR="00A02476" w:rsidRPr="00DC4394" w:rsidRDefault="00A02476" w:rsidP="00ED3EB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3A3944AD" w14:textId="4E957223" w:rsidR="00A02476" w:rsidRPr="00DC4394" w:rsidRDefault="00A02476" w:rsidP="00ED3EBD">
            <w:pPr>
              <w:pStyle w:val="acctfourfigures"/>
              <w:tabs>
                <w:tab w:val="clear" w:pos="765"/>
                <w:tab w:val="decimal" w:pos="10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02476" w:rsidRPr="00DC4394" w14:paraId="1204B832" w14:textId="77777777" w:rsidTr="00ED3EBD">
        <w:tc>
          <w:tcPr>
            <w:tcW w:w="3960" w:type="dxa"/>
          </w:tcPr>
          <w:p w14:paraId="748C1AF1" w14:textId="77777777" w:rsidR="00A02476" w:rsidRPr="00DC4394" w:rsidRDefault="00A02476" w:rsidP="00ED3EBD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DC43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ยอดรวมความเสี่ยงทั้งสิ้น</w:t>
            </w:r>
            <w:r w:rsidRPr="00DC43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            </w:t>
            </w:r>
            <w:r w:rsidRPr="00DC43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         </w:t>
            </w:r>
            <w:r w:rsidRPr="00DC439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DF287BC" w14:textId="42B410FA" w:rsidR="00A02476" w:rsidRPr="00270953" w:rsidRDefault="00A02476" w:rsidP="00ED3EB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1C4E1EA0" w14:textId="77777777" w:rsidR="00A02476" w:rsidRPr="00270953" w:rsidRDefault="00A02476" w:rsidP="00ED3EBD">
            <w:pPr>
              <w:pStyle w:val="acctfourfigures"/>
              <w:tabs>
                <w:tab w:val="clear" w:pos="765"/>
                <w:tab w:val="decimal" w:pos="10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BF9A61B" w14:textId="3F2D7F50" w:rsidR="00A02476" w:rsidRPr="007401E3" w:rsidRDefault="00A02476" w:rsidP="00ED3EBD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786EC4" w:rsidRPr="00786E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33664CAD" w14:textId="77777777" w:rsidR="00A02476" w:rsidRPr="007401E3" w:rsidRDefault="00A02476" w:rsidP="00ED3EB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6984DDB" w14:textId="36E7D1B5" w:rsidR="00A02476" w:rsidRPr="00E23EFB" w:rsidRDefault="00A02476" w:rsidP="00ED3EB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23E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86EC4" w:rsidRPr="00786E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Pr="00E23E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BEFAF90" w14:textId="77777777" w:rsidR="00A02476" w:rsidRPr="007401E3" w:rsidRDefault="00A02476" w:rsidP="00ED3EB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452EFB75" w14:textId="16347ACF" w:rsidR="00A02476" w:rsidRPr="007401E3" w:rsidRDefault="00A02476" w:rsidP="00ED3EBD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786EC4" w:rsidRPr="00786E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40" w:type="dxa"/>
          </w:tcPr>
          <w:p w14:paraId="367190AB" w14:textId="77777777" w:rsidR="00A02476" w:rsidRPr="007401E3" w:rsidRDefault="00A02476" w:rsidP="00ED3EB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vAlign w:val="bottom"/>
          </w:tcPr>
          <w:p w14:paraId="3DC7CFCE" w14:textId="36473D5A" w:rsidR="00A02476" w:rsidRPr="00DC4394" w:rsidRDefault="005D20EE" w:rsidP="00ED3EBD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</w:t>
            </w:r>
            <w:r w:rsidR="00A02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904</w:t>
            </w:r>
          </w:p>
        </w:tc>
        <w:tc>
          <w:tcPr>
            <w:tcW w:w="268" w:type="dxa"/>
          </w:tcPr>
          <w:p w14:paraId="357BE9F4" w14:textId="77777777" w:rsidR="00A02476" w:rsidRPr="00DC4394" w:rsidRDefault="00A02476" w:rsidP="00ED3EBD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CB007E" w14:textId="3DF1A617" w:rsidR="00A02476" w:rsidRPr="00DC4394" w:rsidRDefault="005D20EE" w:rsidP="00ED3EBD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A0247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734</w:t>
            </w:r>
          </w:p>
        </w:tc>
        <w:tc>
          <w:tcPr>
            <w:tcW w:w="266" w:type="dxa"/>
          </w:tcPr>
          <w:p w14:paraId="1FDECD39" w14:textId="77777777" w:rsidR="00A02476" w:rsidRPr="00DC4394" w:rsidRDefault="00A02476" w:rsidP="00ED3EBD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4173C977" w14:textId="3394C408" w:rsidR="00A02476" w:rsidRPr="00DC4394" w:rsidRDefault="005D20EE" w:rsidP="00ED3EBD">
            <w:pPr>
              <w:pStyle w:val="acctfourfigures"/>
              <w:tabs>
                <w:tab w:val="clear" w:pos="765"/>
                <w:tab w:val="decimal" w:pos="10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</w:t>
            </w:r>
            <w:r w:rsidR="00A02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638</w:t>
            </w:r>
          </w:p>
        </w:tc>
      </w:tr>
      <w:tr w:rsidR="00A02476" w:rsidRPr="00DC4394" w14:paraId="4C8AA2DC" w14:textId="77777777" w:rsidTr="00ED3EBD">
        <w:tc>
          <w:tcPr>
            <w:tcW w:w="3960" w:type="dxa"/>
          </w:tcPr>
          <w:p w14:paraId="5A1B0119" w14:textId="77777777" w:rsidR="00A02476" w:rsidRPr="00DC4394" w:rsidRDefault="00A02476" w:rsidP="00ED3EBD">
            <w:pPr>
              <w:pStyle w:val="NoSpacing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DC4394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</w:t>
            </w:r>
            <w:r w:rsidRPr="00DC4394"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Pr="00DC439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</w:t>
            </w:r>
            <w:r w:rsidRPr="00DC439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439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Pr="00DC4394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905F8FE" w14:textId="1DD264B7" w:rsidR="00A02476" w:rsidRDefault="00A02476" w:rsidP="00ED3EB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52E0B1A" w14:textId="77777777" w:rsidR="00A02476" w:rsidRDefault="00A02476" w:rsidP="00ED3EBD">
            <w:pPr>
              <w:pStyle w:val="acctfourfigures"/>
              <w:tabs>
                <w:tab w:val="clear" w:pos="765"/>
                <w:tab w:val="decimal" w:pos="10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26CD4B0" w14:textId="77777777" w:rsidR="00A02476" w:rsidRDefault="00A02476" w:rsidP="00ED3E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-</w:t>
            </w:r>
          </w:p>
        </w:tc>
        <w:tc>
          <w:tcPr>
            <w:tcW w:w="270" w:type="dxa"/>
          </w:tcPr>
          <w:p w14:paraId="04284187" w14:textId="77777777" w:rsidR="00A02476" w:rsidRDefault="00A02476" w:rsidP="00ED3EB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7668680" w14:textId="77777777" w:rsidR="00A02476" w:rsidRDefault="00A02476" w:rsidP="00ED3E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-</w:t>
            </w:r>
          </w:p>
        </w:tc>
        <w:tc>
          <w:tcPr>
            <w:tcW w:w="236" w:type="dxa"/>
          </w:tcPr>
          <w:p w14:paraId="5342A7A7" w14:textId="77777777" w:rsidR="00A02476" w:rsidRDefault="00A02476" w:rsidP="00ED3EB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3F2692A0" w14:textId="528002FF" w:rsidR="00A02476" w:rsidRDefault="00A02476" w:rsidP="00ED3EBD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45D3DF9D" w14:textId="77777777" w:rsidR="00A02476" w:rsidRDefault="00A02476" w:rsidP="00ED3EB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vAlign w:val="bottom"/>
          </w:tcPr>
          <w:p w14:paraId="6C365B8E" w14:textId="5AC1D10E" w:rsidR="00A02476" w:rsidRPr="00DC4394" w:rsidRDefault="00A02476" w:rsidP="00ED3EBD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14:paraId="7C634866" w14:textId="77777777" w:rsidR="00A02476" w:rsidRPr="00DC4394" w:rsidRDefault="00A02476" w:rsidP="00ED3EBD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DD6DF7" w14:textId="77777777" w:rsidR="00A02476" w:rsidRPr="00DC4394" w:rsidRDefault="00A02476" w:rsidP="00ED3EBD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6" w:type="dxa"/>
          </w:tcPr>
          <w:p w14:paraId="54D0486A" w14:textId="77777777" w:rsidR="00A02476" w:rsidRPr="00DC4394" w:rsidRDefault="00A02476" w:rsidP="00ED3EBD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5576E060" w14:textId="71E1834C" w:rsidR="00A02476" w:rsidRPr="00DC4394" w:rsidRDefault="00A02476" w:rsidP="00ED3EBD">
            <w:pPr>
              <w:pStyle w:val="acctfourfigures"/>
              <w:tabs>
                <w:tab w:val="clear" w:pos="765"/>
                <w:tab w:val="decimal" w:pos="10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02476" w:rsidRPr="00DC4394" w14:paraId="04EB38EA" w14:textId="77777777" w:rsidTr="00ED3EBD">
        <w:tc>
          <w:tcPr>
            <w:tcW w:w="3960" w:type="dxa"/>
          </w:tcPr>
          <w:p w14:paraId="7D969F8B" w14:textId="77777777" w:rsidR="00A02476" w:rsidRPr="00DC4394" w:rsidRDefault="00A02476" w:rsidP="00ED3EBD">
            <w:pPr>
              <w:pStyle w:val="NoSpacing"/>
              <w:ind w:left="160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43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739E98" w14:textId="0C2E69C9" w:rsidR="00A02476" w:rsidRPr="00270953" w:rsidRDefault="00A02476" w:rsidP="00ED3EB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6C97F3E0" w14:textId="77777777" w:rsidR="00A02476" w:rsidRPr="00270953" w:rsidRDefault="00A02476" w:rsidP="00ED3EBD">
            <w:pPr>
              <w:pStyle w:val="acctfourfigures"/>
              <w:tabs>
                <w:tab w:val="clear" w:pos="765"/>
                <w:tab w:val="decimal" w:pos="10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73BD3B" w14:textId="00BB4A35" w:rsidR="00A02476" w:rsidRPr="007401E3" w:rsidRDefault="00A02476" w:rsidP="00ED3EBD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786EC4" w:rsidRPr="00786E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1F2F46CB" w14:textId="77777777" w:rsidR="00A02476" w:rsidRPr="007401E3" w:rsidRDefault="00A02476" w:rsidP="00ED3EB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BBA2B9" w14:textId="57EE8FDF" w:rsidR="00A02476" w:rsidRPr="00E23EFB" w:rsidRDefault="00A02476" w:rsidP="00ED3EB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23E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86EC4" w:rsidRPr="00786E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Pr="00E23E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05E9044" w14:textId="77777777" w:rsidR="00A02476" w:rsidRPr="007401E3" w:rsidRDefault="00A02476" w:rsidP="00ED3EB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D13A53" w14:textId="3F1E4702" w:rsidR="00A02476" w:rsidRPr="007401E3" w:rsidRDefault="00A02476" w:rsidP="00ED3EBD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40" w:type="dxa"/>
          </w:tcPr>
          <w:p w14:paraId="63B74FC7" w14:textId="77777777" w:rsidR="00A02476" w:rsidRPr="007401E3" w:rsidRDefault="00A02476" w:rsidP="00ED3EB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7C746A" w14:textId="368A9A20" w:rsidR="00A02476" w:rsidRPr="00DC4394" w:rsidRDefault="00A02476" w:rsidP="00ED3EBD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</w:t>
            </w:r>
            <w:r w:rsidR="00786EC4" w:rsidRPr="00786E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14:paraId="638AC84B" w14:textId="77777777" w:rsidR="00A02476" w:rsidRPr="00DC4394" w:rsidRDefault="00A02476" w:rsidP="00ED3EBD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32D184" w14:textId="46678635" w:rsidR="00A02476" w:rsidRPr="00DC4394" w:rsidRDefault="005D20EE" w:rsidP="00ED3EBD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A0247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734</w:t>
            </w:r>
          </w:p>
        </w:tc>
        <w:tc>
          <w:tcPr>
            <w:tcW w:w="266" w:type="dxa"/>
          </w:tcPr>
          <w:p w14:paraId="5E9CA0D9" w14:textId="77777777" w:rsidR="00A02476" w:rsidRPr="00DC4394" w:rsidRDefault="00A02476" w:rsidP="00ED3EBD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D39440" w14:textId="12917D6C" w:rsidR="00A02476" w:rsidRPr="00DC4394" w:rsidRDefault="00A02476" w:rsidP="00ED3EBD">
            <w:pPr>
              <w:pStyle w:val="acctfourfigures"/>
              <w:tabs>
                <w:tab w:val="clear" w:pos="765"/>
                <w:tab w:val="decimal" w:pos="1072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86EC4" w:rsidRPr="00786E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6650C827" w14:textId="77777777" w:rsidR="00A02476" w:rsidRDefault="00A02476" w:rsidP="00EE1D0B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bidi="ar-SA"/>
        </w:rPr>
        <w:sectPr w:rsidR="00A02476" w:rsidSect="00A02476"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32D7AF65" w14:textId="3F5FCB55" w:rsidR="00A02476" w:rsidRPr="004B1288" w:rsidRDefault="00A02476" w:rsidP="00A02476">
      <w:pPr>
        <w:pStyle w:val="block"/>
        <w:spacing w:after="0" w:line="240" w:lineRule="auto"/>
        <w:ind w:right="-7" w:firstLine="423"/>
        <w:jc w:val="both"/>
        <w:rPr>
          <w:rFonts w:asciiTheme="majorBidi" w:hAnsiTheme="majorBidi" w:cstheme="majorBidi"/>
          <w:sz w:val="30"/>
          <w:szCs w:val="30"/>
        </w:rPr>
      </w:pPr>
      <w:r w:rsidRPr="004B1288">
        <w:rPr>
          <w:rFonts w:asciiTheme="majorBidi" w:hAnsiTheme="majorBidi" w:cstheme="majorBidi"/>
          <w:sz w:val="30"/>
          <w:szCs w:val="30"/>
        </w:rPr>
        <w:lastRenderedPageBreak/>
        <w:t>(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4B1288">
        <w:rPr>
          <w:rFonts w:asciiTheme="majorBidi" w:hAnsiTheme="majorBidi" w:cstheme="majorBidi"/>
          <w:sz w:val="30"/>
          <w:szCs w:val="30"/>
        </w:rPr>
        <w:t>.</w:t>
      </w:r>
      <w:r w:rsidR="005D20EE" w:rsidRPr="005D20EE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4B1288">
        <w:rPr>
          <w:rFonts w:asciiTheme="majorBidi" w:hAnsiTheme="majorBidi" w:cstheme="majorBidi"/>
          <w:sz w:val="30"/>
          <w:szCs w:val="30"/>
        </w:rPr>
        <w:t>.</w:t>
      </w:r>
      <w:r w:rsidR="00786EC4" w:rsidRPr="00786EC4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4B1288">
        <w:rPr>
          <w:rFonts w:asciiTheme="majorBidi" w:hAnsiTheme="majorBidi" w:cstheme="majorBidi"/>
          <w:sz w:val="30"/>
          <w:szCs w:val="30"/>
        </w:rPr>
        <w:t xml:space="preserve">) </w:t>
      </w:r>
      <w:r w:rsidRPr="004B1288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</w:p>
    <w:p w14:paraId="177095FA" w14:textId="77777777" w:rsidR="00A02476" w:rsidRPr="004B1288" w:rsidRDefault="00A02476" w:rsidP="00A02476">
      <w:pPr>
        <w:pStyle w:val="block"/>
        <w:spacing w:after="0" w:line="240" w:lineRule="auto"/>
        <w:ind w:left="1260" w:right="-7" w:hanging="90"/>
        <w:jc w:val="both"/>
        <w:rPr>
          <w:rFonts w:asciiTheme="majorBidi" w:hAnsiTheme="majorBidi" w:cstheme="majorBidi"/>
          <w:sz w:val="30"/>
          <w:szCs w:val="30"/>
        </w:rPr>
      </w:pPr>
    </w:p>
    <w:p w14:paraId="55365AF5" w14:textId="77777777" w:rsidR="00A02476" w:rsidRPr="004B1288" w:rsidRDefault="00A02476" w:rsidP="00A02476">
      <w:pPr>
        <w:tabs>
          <w:tab w:val="clear" w:pos="454"/>
          <w:tab w:val="clear" w:pos="907"/>
          <w:tab w:val="left" w:pos="990"/>
          <w:tab w:val="left" w:pos="1170"/>
        </w:tabs>
        <w:spacing w:line="240" w:lineRule="auto"/>
        <w:ind w:left="1620"/>
        <w:jc w:val="thaiDistribute"/>
        <w:rPr>
          <w:rFonts w:ascii="Times New Roman" w:hAnsi="Times New Roman"/>
          <w:sz w:val="30"/>
          <w:szCs w:val="30"/>
        </w:rPr>
      </w:pPr>
      <w:r w:rsidRPr="004B1288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4B1288">
        <w:rPr>
          <w:rFonts w:asciiTheme="majorBidi" w:hAnsiTheme="majorBidi" w:cstheme="majorBidi"/>
          <w:sz w:val="30"/>
          <w:szCs w:val="30"/>
        </w:rPr>
        <w:t xml:space="preserve"> </w:t>
      </w:r>
      <w:r w:rsidRPr="004B1288">
        <w:rPr>
          <w:rFonts w:asciiTheme="majorBidi" w:hAnsiTheme="majorBidi" w:cstheme="majorBidi"/>
          <w:sz w:val="30"/>
          <w:szCs w:val="30"/>
          <w:cs/>
        </w:rPr>
        <w:t>ผลกระทบต่อผลการดำเนินงานและกระแสเงินสดของ</w:t>
      </w:r>
      <w:r w:rsidRPr="004B1288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Pr="004B1288">
        <w:rPr>
          <w:rFonts w:asciiTheme="majorBidi" w:hAnsiTheme="majorBidi" w:cstheme="majorBidi"/>
          <w:sz w:val="30"/>
          <w:szCs w:val="30"/>
        </w:rPr>
        <w:t xml:space="preserve"> </w:t>
      </w:r>
      <w:r w:rsidRPr="004B1288">
        <w:rPr>
          <w:rFonts w:asciiTheme="majorBidi" w:hAnsiTheme="majorBidi" w:cstheme="majorBidi"/>
          <w:sz w:val="30"/>
          <w:szCs w:val="30"/>
          <w:cs/>
        </w:rPr>
        <w:t>เนื่องจากเงินกู้ยืม</w:t>
      </w:r>
      <w:r w:rsidRPr="004B1288">
        <w:rPr>
          <w:rFonts w:asciiTheme="majorBidi" w:hAnsiTheme="majorBidi" w:cstheme="majorBidi" w:hint="cs"/>
          <w:sz w:val="30"/>
          <w:szCs w:val="30"/>
          <w:cs/>
        </w:rPr>
        <w:t>ส่วนใหญ่</w:t>
      </w:r>
      <w:r w:rsidRPr="004B1288">
        <w:rPr>
          <w:rFonts w:asciiTheme="majorBidi" w:hAnsiTheme="majorBidi" w:cstheme="majorBidi"/>
          <w:sz w:val="30"/>
          <w:szCs w:val="30"/>
          <w:cs/>
        </w:rPr>
        <w:t xml:space="preserve">มีอัตราดอกเบี้ยคงที่ </w:t>
      </w:r>
      <w:r w:rsidRPr="004B1288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Pr="004B1288">
        <w:rPr>
          <w:rFonts w:asciiTheme="majorBidi" w:hAnsiTheme="majorBidi" w:cstheme="majorBidi"/>
          <w:sz w:val="30"/>
          <w:szCs w:val="30"/>
          <w:cs/>
        </w:rPr>
        <w:t>มีฐานะเปิดต่อความเสี่ยงด้านอัตราดอกเบี้ย</w:t>
      </w:r>
    </w:p>
    <w:p w14:paraId="214C3941" w14:textId="77777777" w:rsidR="00A02476" w:rsidRPr="004B1288" w:rsidRDefault="00A0247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Style w:val="TableGrid"/>
        <w:tblW w:w="8728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990"/>
        <w:gridCol w:w="270"/>
        <w:gridCol w:w="1080"/>
        <w:gridCol w:w="270"/>
        <w:gridCol w:w="1080"/>
        <w:gridCol w:w="268"/>
        <w:gridCol w:w="1072"/>
        <w:gridCol w:w="8"/>
      </w:tblGrid>
      <w:tr w:rsidR="00A02476" w:rsidRPr="00C50A77" w14:paraId="45BB02F3" w14:textId="77777777" w:rsidTr="00ED3EBD">
        <w:trPr>
          <w:tblHeader/>
        </w:trPr>
        <w:tc>
          <w:tcPr>
            <w:tcW w:w="3690" w:type="dxa"/>
            <w:hideMark/>
          </w:tcPr>
          <w:p w14:paraId="043D3AB3" w14:textId="77777777" w:rsidR="00A02476" w:rsidRPr="00C50A77" w:rsidRDefault="00A02476" w:rsidP="00ED3EBD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C50A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ฐานะเปิดต่อความเสี่ยงด้านอัตราดอกเบี้ย </w:t>
            </w:r>
          </w:p>
        </w:tc>
        <w:tc>
          <w:tcPr>
            <w:tcW w:w="2340" w:type="dxa"/>
            <w:gridSpan w:val="3"/>
          </w:tcPr>
          <w:p w14:paraId="3C018E77" w14:textId="77777777" w:rsidR="00A02476" w:rsidRPr="00C50A77" w:rsidRDefault="00A02476" w:rsidP="00ED3EB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50A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22C32FDE" w14:textId="77777777" w:rsidR="00A02476" w:rsidRPr="00C50A77" w:rsidRDefault="00A02476" w:rsidP="00ED3EB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28" w:type="dxa"/>
            <w:gridSpan w:val="4"/>
          </w:tcPr>
          <w:p w14:paraId="351019D0" w14:textId="77777777" w:rsidR="00A02476" w:rsidRPr="00C50A77" w:rsidRDefault="00A02476" w:rsidP="00ED3EB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50A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02476" w:rsidRPr="00C50A77" w14:paraId="66590EE7" w14:textId="77777777" w:rsidTr="00ED3EBD">
        <w:trPr>
          <w:tblHeader/>
        </w:trPr>
        <w:tc>
          <w:tcPr>
            <w:tcW w:w="3690" w:type="dxa"/>
            <w:hideMark/>
          </w:tcPr>
          <w:p w14:paraId="326CFB92" w14:textId="2DC4FCED" w:rsidR="00A02476" w:rsidRPr="00C50A77" w:rsidRDefault="00A02476" w:rsidP="00ED3EBD">
            <w:pPr>
              <w:pStyle w:val="block"/>
              <w:spacing w:after="0" w:line="240" w:lineRule="atLeast"/>
              <w:ind w:left="15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50A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5D20EE" w:rsidRPr="005D20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786EC4" w:rsidRPr="00786E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Pr="00C50A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C50A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  <w:hideMark/>
          </w:tcPr>
          <w:p w14:paraId="19FBDAF8" w14:textId="6D3B040E" w:rsidR="00A02476" w:rsidRPr="00C50A77" w:rsidRDefault="00786EC4" w:rsidP="00ED3EB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563</w:t>
            </w:r>
          </w:p>
        </w:tc>
        <w:tc>
          <w:tcPr>
            <w:tcW w:w="270" w:type="dxa"/>
          </w:tcPr>
          <w:p w14:paraId="6E0C2825" w14:textId="77777777" w:rsidR="00A02476" w:rsidRPr="00C50A77" w:rsidRDefault="00A02476" w:rsidP="00ED3EB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hideMark/>
          </w:tcPr>
          <w:p w14:paraId="636CFB4A" w14:textId="79F6B6B4" w:rsidR="00A02476" w:rsidRPr="00C50A77" w:rsidRDefault="00786EC4" w:rsidP="00ED3EB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66F13CCB" w14:textId="77777777" w:rsidR="00A02476" w:rsidRPr="00C50A77" w:rsidRDefault="00A02476" w:rsidP="00ED3EB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hideMark/>
          </w:tcPr>
          <w:p w14:paraId="4FB61BB3" w14:textId="197E0ADC" w:rsidR="00A02476" w:rsidRPr="00C50A77" w:rsidRDefault="00786EC4" w:rsidP="00ED3EB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563</w:t>
            </w:r>
          </w:p>
        </w:tc>
        <w:tc>
          <w:tcPr>
            <w:tcW w:w="268" w:type="dxa"/>
          </w:tcPr>
          <w:p w14:paraId="185187B5" w14:textId="77777777" w:rsidR="00A02476" w:rsidRPr="00C50A77" w:rsidRDefault="00A02476" w:rsidP="00ED3EB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hideMark/>
          </w:tcPr>
          <w:p w14:paraId="0ACFF0E4" w14:textId="4D9783BF" w:rsidR="00A02476" w:rsidRPr="00C50A77" w:rsidRDefault="00786EC4" w:rsidP="00ED3EB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A02476" w:rsidRPr="00C50A77" w14:paraId="75C3F4BE" w14:textId="77777777" w:rsidTr="00ED3EBD">
        <w:trPr>
          <w:gridAfter w:val="1"/>
          <w:wAfter w:w="8" w:type="dxa"/>
          <w:tblHeader/>
        </w:trPr>
        <w:tc>
          <w:tcPr>
            <w:tcW w:w="3690" w:type="dxa"/>
          </w:tcPr>
          <w:p w14:paraId="019D96FA" w14:textId="77777777" w:rsidR="00A02476" w:rsidRPr="00C50A77" w:rsidRDefault="00A02476" w:rsidP="00ED3EB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030" w:type="dxa"/>
            <w:gridSpan w:val="7"/>
            <w:hideMark/>
          </w:tcPr>
          <w:p w14:paraId="15B5AD3F" w14:textId="77777777" w:rsidR="00A02476" w:rsidRPr="00C50A77" w:rsidRDefault="00A02476" w:rsidP="00ED3EB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C50A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</w:t>
            </w:r>
            <w:r w:rsidRPr="00C50A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นบาท)</w:t>
            </w:r>
          </w:p>
        </w:tc>
      </w:tr>
      <w:tr w:rsidR="00A02476" w:rsidRPr="00C50A77" w14:paraId="56A275EB" w14:textId="77777777" w:rsidTr="00ED3EBD">
        <w:tc>
          <w:tcPr>
            <w:tcW w:w="3690" w:type="dxa"/>
            <w:hideMark/>
          </w:tcPr>
          <w:p w14:paraId="799124D4" w14:textId="77777777" w:rsidR="00A02476" w:rsidRPr="00C50A77" w:rsidRDefault="00A02476" w:rsidP="00ED3EBD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C50A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990" w:type="dxa"/>
          </w:tcPr>
          <w:p w14:paraId="503ECEBA" w14:textId="77777777" w:rsidR="00A02476" w:rsidRPr="00C50A77" w:rsidRDefault="00A02476" w:rsidP="00ED3EB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48D9D33" w14:textId="77777777" w:rsidR="00A02476" w:rsidRPr="00C50A77" w:rsidRDefault="00A02476" w:rsidP="00ED3EB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7D46906" w14:textId="77777777" w:rsidR="00A02476" w:rsidRPr="00C50A77" w:rsidRDefault="00A02476" w:rsidP="00ED3EB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ACDC732" w14:textId="77777777" w:rsidR="00A02476" w:rsidRPr="00C50A77" w:rsidRDefault="00A02476" w:rsidP="00ED3EB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35FB5F6" w14:textId="77777777" w:rsidR="00A02476" w:rsidRPr="00C50A77" w:rsidRDefault="00A02476" w:rsidP="00ED3EB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19D46E51" w14:textId="77777777" w:rsidR="00A02476" w:rsidRPr="00C50A77" w:rsidRDefault="00A02476" w:rsidP="00ED3EB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0598EC00" w14:textId="77777777" w:rsidR="00A02476" w:rsidRPr="00C50A77" w:rsidRDefault="00A02476" w:rsidP="00ED3EB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02476" w:rsidRPr="00C50A77" w14:paraId="777A4E05" w14:textId="77777777" w:rsidTr="00ED3EBD">
        <w:tc>
          <w:tcPr>
            <w:tcW w:w="3690" w:type="dxa"/>
            <w:hideMark/>
          </w:tcPr>
          <w:p w14:paraId="3192A1DF" w14:textId="77777777" w:rsidR="00A02476" w:rsidRPr="00C50A77" w:rsidRDefault="00A02476" w:rsidP="00ED3EB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0A7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6158B842" w14:textId="77777777" w:rsidR="00A02476" w:rsidRPr="00C50A77" w:rsidRDefault="00A02476" w:rsidP="00ED3EBD">
            <w:pPr>
              <w:pStyle w:val="block"/>
              <w:tabs>
                <w:tab w:val="decimal" w:pos="61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3A1AA6C" w14:textId="77777777" w:rsidR="00A02476" w:rsidRPr="00C50A77" w:rsidRDefault="00A02476" w:rsidP="00ED3EB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C13C109" w14:textId="77777777" w:rsidR="00A02476" w:rsidRPr="00C50A77" w:rsidRDefault="00A02476" w:rsidP="00ED3EBD">
            <w:pPr>
              <w:pStyle w:val="block"/>
              <w:tabs>
                <w:tab w:val="decimal" w:pos="61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CE13AE7" w14:textId="77777777" w:rsidR="00A02476" w:rsidRPr="00C50A77" w:rsidRDefault="00A02476" w:rsidP="00ED3EBD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79D9872" w14:textId="00E6DD93" w:rsidR="00A02476" w:rsidRPr="00C50A77" w:rsidRDefault="005D20EE" w:rsidP="00ED3EBD">
            <w:pPr>
              <w:pStyle w:val="block"/>
              <w:tabs>
                <w:tab w:val="decimal" w:pos="79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A02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786EC4"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5D20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68" w:type="dxa"/>
            <w:vAlign w:val="center"/>
          </w:tcPr>
          <w:p w14:paraId="13EE0FE1" w14:textId="77777777" w:rsidR="00A02476" w:rsidRPr="00C50A77" w:rsidRDefault="00A02476" w:rsidP="00ED3EB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EE3E2A3" w14:textId="2813DD91" w:rsidR="00A02476" w:rsidRPr="00C50A77" w:rsidRDefault="005D20EE" w:rsidP="00ED3EBD">
            <w:pPr>
              <w:pStyle w:val="block"/>
              <w:tabs>
                <w:tab w:val="decimal" w:pos="790"/>
              </w:tabs>
              <w:spacing w:after="0" w:line="240" w:lineRule="atLeast"/>
              <w:ind w:left="-11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20E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</w:t>
            </w:r>
            <w:r w:rsidR="00A0247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Pr="005D20E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650</w:t>
            </w:r>
          </w:p>
        </w:tc>
      </w:tr>
      <w:tr w:rsidR="00A02476" w:rsidRPr="00C50A77" w14:paraId="2E8527C2" w14:textId="77777777" w:rsidTr="00ED3EBD">
        <w:tc>
          <w:tcPr>
            <w:tcW w:w="3690" w:type="dxa"/>
            <w:hideMark/>
          </w:tcPr>
          <w:p w14:paraId="2A10089C" w14:textId="77777777" w:rsidR="00A02476" w:rsidRPr="00C50A77" w:rsidRDefault="00A02476" w:rsidP="00ED3EB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0A7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2706A3" w14:textId="57686712" w:rsidR="00A02476" w:rsidRPr="00C50A77" w:rsidRDefault="00786EC4" w:rsidP="00ED3EBD">
            <w:pPr>
              <w:pStyle w:val="block"/>
              <w:tabs>
                <w:tab w:val="decimal" w:pos="7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E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226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0,845</w:t>
            </w:r>
          </w:p>
        </w:tc>
        <w:tc>
          <w:tcPr>
            <w:tcW w:w="270" w:type="dxa"/>
          </w:tcPr>
          <w:p w14:paraId="28367D5F" w14:textId="77777777" w:rsidR="00A02476" w:rsidRPr="00C50A77" w:rsidRDefault="00A02476" w:rsidP="00ED3EB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747D67" w14:textId="1CFB379B" w:rsidR="00A02476" w:rsidRPr="00C50A77" w:rsidRDefault="00786EC4" w:rsidP="00ED3EBD">
            <w:pPr>
              <w:pStyle w:val="block"/>
              <w:tabs>
                <w:tab w:val="decimal" w:pos="79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EC4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Pr="00786E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A024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86E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D20EE" w:rsidRPr="005D20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</w:t>
            </w:r>
          </w:p>
        </w:tc>
        <w:tc>
          <w:tcPr>
            <w:tcW w:w="270" w:type="dxa"/>
          </w:tcPr>
          <w:p w14:paraId="08FBB4BC" w14:textId="77777777" w:rsidR="00A02476" w:rsidRPr="00C50A77" w:rsidRDefault="00A02476" w:rsidP="00ED3EBD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513B62" w14:textId="77777777" w:rsidR="00A02476" w:rsidRPr="00C50A77" w:rsidRDefault="00A02476" w:rsidP="00ED3EBD">
            <w:pPr>
              <w:pStyle w:val="block"/>
              <w:tabs>
                <w:tab w:val="decimal" w:pos="61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vAlign w:val="center"/>
          </w:tcPr>
          <w:p w14:paraId="365FE316" w14:textId="77777777" w:rsidR="00A02476" w:rsidRPr="00C50A77" w:rsidRDefault="00A02476" w:rsidP="00ED3EB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979D95" w14:textId="77777777" w:rsidR="00A02476" w:rsidRPr="00C50A77" w:rsidRDefault="00A02476" w:rsidP="00ED3EBD">
            <w:pPr>
              <w:pStyle w:val="block"/>
              <w:tabs>
                <w:tab w:val="decimal" w:pos="61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A02476" w:rsidRPr="00C50A77" w14:paraId="5D2A4743" w14:textId="77777777" w:rsidTr="00ED3EBD">
        <w:tc>
          <w:tcPr>
            <w:tcW w:w="3690" w:type="dxa"/>
          </w:tcPr>
          <w:p w14:paraId="45531405" w14:textId="77777777" w:rsidR="00A02476" w:rsidRPr="00C50A77" w:rsidRDefault="00A02476" w:rsidP="00ED3EB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33D5CA" w14:textId="6F252F87" w:rsidR="00A02476" w:rsidRPr="00C50A77" w:rsidRDefault="00786EC4" w:rsidP="00ED3EBD">
            <w:pPr>
              <w:pStyle w:val="block"/>
              <w:tabs>
                <w:tab w:val="decimal" w:pos="7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E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B226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0,845</w:t>
            </w:r>
          </w:p>
        </w:tc>
        <w:tc>
          <w:tcPr>
            <w:tcW w:w="270" w:type="dxa"/>
          </w:tcPr>
          <w:p w14:paraId="229D7549" w14:textId="77777777" w:rsidR="00A02476" w:rsidRPr="00C50A77" w:rsidRDefault="00A02476" w:rsidP="00ED3EB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A92F44" w14:textId="11D59F60" w:rsidR="00A02476" w:rsidRPr="00C50A77" w:rsidRDefault="00786EC4" w:rsidP="00ED3EBD">
            <w:pPr>
              <w:pStyle w:val="block"/>
              <w:tabs>
                <w:tab w:val="decimal" w:pos="79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6EC4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Pr="00786E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A02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86E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5D20EE"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08</w:t>
            </w:r>
          </w:p>
        </w:tc>
        <w:tc>
          <w:tcPr>
            <w:tcW w:w="270" w:type="dxa"/>
          </w:tcPr>
          <w:p w14:paraId="2E86EA98" w14:textId="77777777" w:rsidR="00A02476" w:rsidRPr="00C50A77" w:rsidRDefault="00A02476" w:rsidP="00ED3EBD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E2871D" w14:textId="5249583F" w:rsidR="00A02476" w:rsidRPr="00C50A77" w:rsidRDefault="005D20EE" w:rsidP="00ED3EBD">
            <w:pPr>
              <w:pStyle w:val="block"/>
              <w:tabs>
                <w:tab w:val="decimal" w:pos="79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A02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786EC4" w:rsidRPr="00786E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5D20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68" w:type="dxa"/>
            <w:vAlign w:val="center"/>
          </w:tcPr>
          <w:p w14:paraId="7566185B" w14:textId="77777777" w:rsidR="00A02476" w:rsidRPr="00C50A77" w:rsidRDefault="00A02476" w:rsidP="00ED3EB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C15D6F" w14:textId="295BBBCC" w:rsidR="00A02476" w:rsidRPr="00C50A77" w:rsidRDefault="005D20EE" w:rsidP="00ED3EBD">
            <w:pPr>
              <w:pStyle w:val="block"/>
              <w:tabs>
                <w:tab w:val="decimal" w:pos="79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D20EE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7</w:t>
            </w:r>
            <w:r w:rsidR="00A0247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5D20EE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650</w:t>
            </w:r>
          </w:p>
        </w:tc>
      </w:tr>
    </w:tbl>
    <w:p w14:paraId="39FCAA4F" w14:textId="77777777" w:rsidR="00A02476" w:rsidRPr="00DD607C" w:rsidRDefault="00A02476" w:rsidP="00A0247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2D1E71CA" w14:textId="77777777" w:rsidR="00A02476" w:rsidRPr="00F646F5" w:rsidRDefault="00A02476" w:rsidP="00A02476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F646F5">
        <w:rPr>
          <w:rFonts w:ascii="Angsana New" w:hAnsi="Angsana New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04002B1A" w14:textId="77777777" w:rsidR="00A02476" w:rsidRPr="00D533B8" w:rsidRDefault="00A0247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62"/>
      </w:tblGrid>
      <w:tr w:rsidR="00A02476" w:rsidRPr="00D533B8" w14:paraId="7BBED62D" w14:textId="77777777" w:rsidTr="00ED3EBD">
        <w:trPr>
          <w:tblHeader/>
        </w:trPr>
        <w:tc>
          <w:tcPr>
            <w:tcW w:w="4050" w:type="dxa"/>
            <w:shd w:val="clear" w:color="auto" w:fill="auto"/>
          </w:tcPr>
          <w:p w14:paraId="15823A52" w14:textId="77777777" w:rsidR="00A02476" w:rsidRPr="00D533B8" w:rsidRDefault="00A02476" w:rsidP="00ED3EBD">
            <w:pPr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40042645" w14:textId="77777777" w:rsidR="00A02476" w:rsidRPr="00D533B8" w:rsidRDefault="00A02476" w:rsidP="00ED3EBD">
            <w:pPr>
              <w:tabs>
                <w:tab w:val="clear" w:pos="4678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7A3CEDAB" w14:textId="77777777" w:rsidR="00A02476" w:rsidRPr="00D533B8" w:rsidRDefault="00A02476" w:rsidP="00ED3EBD">
            <w:pPr>
              <w:tabs>
                <w:tab w:val="clear" w:pos="4678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shd w:val="clear" w:color="auto" w:fill="auto"/>
          </w:tcPr>
          <w:p w14:paraId="0E76B9B4" w14:textId="77777777" w:rsidR="00A02476" w:rsidRPr="00D533B8" w:rsidRDefault="00A02476" w:rsidP="00ED3EBD">
            <w:pPr>
              <w:tabs>
                <w:tab w:val="clear" w:pos="454"/>
                <w:tab w:val="clear" w:pos="680"/>
                <w:tab w:val="clear" w:pos="4678"/>
              </w:tabs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2476" w:rsidRPr="00D533B8" w14:paraId="3C480520" w14:textId="77777777" w:rsidTr="00ED3EBD">
        <w:trPr>
          <w:tblHeader/>
        </w:trPr>
        <w:tc>
          <w:tcPr>
            <w:tcW w:w="4050" w:type="dxa"/>
            <w:shd w:val="clear" w:color="auto" w:fill="auto"/>
          </w:tcPr>
          <w:p w14:paraId="632B677E" w14:textId="77777777" w:rsidR="00A02476" w:rsidRPr="00D533B8" w:rsidRDefault="00A02476" w:rsidP="00ED3EBD">
            <w:pPr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2E4363" w14:textId="021CC7F3" w:rsidR="00A02476" w:rsidRPr="00D533B8" w:rsidRDefault="00786EC4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bCs/>
                <w:sz w:val="30"/>
                <w:szCs w:val="30"/>
              </w:rPr>
              <w:t>563</w:t>
            </w:r>
          </w:p>
        </w:tc>
        <w:tc>
          <w:tcPr>
            <w:tcW w:w="270" w:type="dxa"/>
            <w:shd w:val="clear" w:color="auto" w:fill="auto"/>
          </w:tcPr>
          <w:p w14:paraId="70DBF50B" w14:textId="77777777" w:rsidR="00A02476" w:rsidRPr="00D533B8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1549D29" w14:textId="2728CD68" w:rsidR="00A02476" w:rsidRPr="00D533B8" w:rsidRDefault="00786EC4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bCs/>
                <w:sz w:val="30"/>
                <w:szCs w:val="30"/>
              </w:rPr>
              <w:t>56</w:t>
            </w:r>
            <w:r w:rsidRPr="00786EC4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61DF29A" w14:textId="77777777" w:rsidR="00A02476" w:rsidRPr="00D533B8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F0ED71" w14:textId="7BBB7B5F" w:rsidR="00A02476" w:rsidRPr="00D533B8" w:rsidRDefault="00786EC4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bCs/>
                <w:sz w:val="30"/>
                <w:szCs w:val="30"/>
              </w:rPr>
              <w:t>563</w:t>
            </w:r>
          </w:p>
        </w:tc>
        <w:tc>
          <w:tcPr>
            <w:tcW w:w="270" w:type="dxa"/>
            <w:shd w:val="clear" w:color="auto" w:fill="auto"/>
          </w:tcPr>
          <w:p w14:paraId="26D1C651" w14:textId="77777777" w:rsidR="00A02476" w:rsidRPr="00D533B8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58B1E917" w14:textId="5045E7DA" w:rsidR="00A02476" w:rsidRPr="00D533B8" w:rsidRDefault="00786EC4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bCs/>
                <w:sz w:val="30"/>
                <w:szCs w:val="30"/>
              </w:rPr>
              <w:t>56</w:t>
            </w:r>
            <w:r w:rsidRPr="00786EC4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</w:tr>
      <w:tr w:rsidR="00A02476" w:rsidRPr="00D533B8" w14:paraId="49855783" w14:textId="77777777" w:rsidTr="00ED3EBD">
        <w:trPr>
          <w:trHeight w:hRule="exact" w:val="420"/>
          <w:tblHeader/>
        </w:trPr>
        <w:tc>
          <w:tcPr>
            <w:tcW w:w="4050" w:type="dxa"/>
            <w:shd w:val="clear" w:color="auto" w:fill="auto"/>
          </w:tcPr>
          <w:p w14:paraId="31F97A70" w14:textId="77777777" w:rsidR="00A02476" w:rsidRPr="00D533B8" w:rsidRDefault="00A02476" w:rsidP="00ED3EBD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5112" w:type="dxa"/>
            <w:gridSpan w:val="7"/>
            <w:shd w:val="clear" w:color="auto" w:fill="auto"/>
          </w:tcPr>
          <w:p w14:paraId="4ADADE0C" w14:textId="77777777" w:rsidR="00A02476" w:rsidRPr="00D533B8" w:rsidRDefault="00A02476" w:rsidP="00ED3EB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533B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02476" w:rsidRPr="00D533B8" w14:paraId="278C4D3D" w14:textId="77777777" w:rsidTr="00ED3EBD">
        <w:trPr>
          <w:trHeight w:hRule="exact" w:val="420"/>
        </w:trPr>
        <w:tc>
          <w:tcPr>
            <w:tcW w:w="4050" w:type="dxa"/>
            <w:shd w:val="clear" w:color="auto" w:fill="auto"/>
          </w:tcPr>
          <w:p w14:paraId="1B7B1EAC" w14:textId="77777777" w:rsidR="00A02476" w:rsidRPr="00D533B8" w:rsidRDefault="00A02476" w:rsidP="00ED3EBD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80" w:type="dxa"/>
            <w:shd w:val="clear" w:color="auto" w:fill="auto"/>
          </w:tcPr>
          <w:p w14:paraId="5D547D68" w14:textId="77777777" w:rsidR="00A02476" w:rsidRPr="00D533B8" w:rsidRDefault="00A02476" w:rsidP="00ED3EBD">
            <w:pPr>
              <w:spacing w:line="340" w:lineRule="exact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D5BDF38" w14:textId="77777777" w:rsidR="00A02476" w:rsidRPr="00D533B8" w:rsidRDefault="00A02476" w:rsidP="00ED3EB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88F120E" w14:textId="77777777" w:rsidR="00A02476" w:rsidRPr="00D533B8" w:rsidRDefault="00A02476" w:rsidP="00ED3EB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3B46B18" w14:textId="77777777" w:rsidR="00A02476" w:rsidRPr="00D533B8" w:rsidRDefault="00A02476" w:rsidP="00ED3EB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7D408C" w14:textId="77777777" w:rsidR="00A02476" w:rsidRPr="00D533B8" w:rsidRDefault="00A02476" w:rsidP="00ED3EB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F2229FB" w14:textId="77777777" w:rsidR="00A02476" w:rsidRPr="00D533B8" w:rsidRDefault="00A02476" w:rsidP="00ED3EB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2CB1440C" w14:textId="77777777" w:rsidR="00A02476" w:rsidRPr="00D533B8" w:rsidRDefault="00A02476" w:rsidP="00ED3EB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02476" w:rsidRPr="00D533B8" w14:paraId="791C797B" w14:textId="77777777" w:rsidTr="00ED3EBD">
        <w:trPr>
          <w:trHeight w:hRule="exact" w:val="420"/>
        </w:trPr>
        <w:tc>
          <w:tcPr>
            <w:tcW w:w="4050" w:type="dxa"/>
            <w:shd w:val="clear" w:color="auto" w:fill="auto"/>
          </w:tcPr>
          <w:p w14:paraId="4C7BDE92" w14:textId="77777777" w:rsidR="00A02476" w:rsidRPr="00D533B8" w:rsidRDefault="00A02476" w:rsidP="00ED3EBD">
            <w:pPr>
              <w:tabs>
                <w:tab w:val="clear" w:pos="538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และสิ่งปลูกสร้าง</w:t>
            </w:r>
          </w:p>
        </w:tc>
        <w:tc>
          <w:tcPr>
            <w:tcW w:w="1080" w:type="dxa"/>
            <w:shd w:val="clear" w:color="auto" w:fill="auto"/>
          </w:tcPr>
          <w:p w14:paraId="471676D5" w14:textId="404CA7F6" w:rsidR="00A02476" w:rsidRPr="00D533B8" w:rsidRDefault="00786EC4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3</w:t>
            </w:r>
            <w:r w:rsidR="00A02476">
              <w:rPr>
                <w:rFonts w:ascii="Angsana New" w:hAnsi="Angsana New"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270" w:type="dxa"/>
            <w:shd w:val="clear" w:color="auto" w:fill="auto"/>
          </w:tcPr>
          <w:p w14:paraId="43D9A385" w14:textId="77777777" w:rsidR="00A02476" w:rsidRPr="00D533B8" w:rsidRDefault="00A02476" w:rsidP="00ED3EB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F62EC80" w14:textId="1768B17F" w:rsidR="00A02476" w:rsidRPr="00D533B8" w:rsidRDefault="00786EC4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12</w:t>
            </w:r>
            <w:r w:rsidR="00A0247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7</w:t>
            </w: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6117B367" w14:textId="77777777" w:rsidR="00A02476" w:rsidRPr="00D533B8" w:rsidRDefault="00A02476" w:rsidP="00ED3EB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54A6C81" w14:textId="79D3DF2C" w:rsidR="00A02476" w:rsidRPr="00D533B8" w:rsidRDefault="00786EC4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</w:t>
            </w:r>
            <w:r w:rsidR="00A02476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804</w:t>
            </w:r>
          </w:p>
        </w:tc>
        <w:tc>
          <w:tcPr>
            <w:tcW w:w="270" w:type="dxa"/>
            <w:shd w:val="clear" w:color="auto" w:fill="auto"/>
          </w:tcPr>
          <w:p w14:paraId="733174E4" w14:textId="77777777" w:rsidR="00A02476" w:rsidRPr="00D533B8" w:rsidRDefault="00A02476" w:rsidP="00ED3EB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4B5E3B79" w14:textId="4D5D9695" w:rsidR="00A02476" w:rsidRPr="00D533B8" w:rsidRDefault="005D20EE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8</w:t>
            </w:r>
            <w:r w:rsidR="00A02476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039</w:t>
            </w:r>
          </w:p>
        </w:tc>
      </w:tr>
      <w:tr w:rsidR="00A02476" w:rsidRPr="00D533B8" w14:paraId="176B22BD" w14:textId="77777777" w:rsidTr="00ED3EBD">
        <w:trPr>
          <w:trHeight w:hRule="exact" w:val="420"/>
        </w:trPr>
        <w:tc>
          <w:tcPr>
            <w:tcW w:w="4050" w:type="dxa"/>
            <w:shd w:val="clear" w:color="auto" w:fill="auto"/>
          </w:tcPr>
          <w:p w14:paraId="546D4C6F" w14:textId="77777777" w:rsidR="00A02476" w:rsidRPr="00D533B8" w:rsidRDefault="00A02476" w:rsidP="00ED3EBD">
            <w:pPr>
              <w:tabs>
                <w:tab w:val="clear" w:pos="5387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080" w:type="dxa"/>
            <w:shd w:val="clear" w:color="auto" w:fill="auto"/>
          </w:tcPr>
          <w:p w14:paraId="001A15C5" w14:textId="77777777" w:rsidR="00A02476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C1D912" w14:textId="77777777" w:rsidR="00A02476" w:rsidRPr="00D533B8" w:rsidRDefault="00A02476" w:rsidP="00ED3EB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EB14B5A" w14:textId="35FF8F3F" w:rsidR="00A02476" w:rsidRDefault="00786EC4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 w:hint="cs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 w:hint="cs"/>
                <w:sz w:val="30"/>
                <w:szCs w:val="30"/>
              </w:rPr>
              <w:t>63</w:t>
            </w:r>
          </w:p>
        </w:tc>
        <w:tc>
          <w:tcPr>
            <w:tcW w:w="270" w:type="dxa"/>
            <w:shd w:val="clear" w:color="auto" w:fill="auto"/>
          </w:tcPr>
          <w:p w14:paraId="32A48C4E" w14:textId="77777777" w:rsidR="00A02476" w:rsidRPr="00D533B8" w:rsidRDefault="00A02476" w:rsidP="00ED3EB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DA76067" w14:textId="77777777" w:rsidR="00A02476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2A47FA" w14:textId="77777777" w:rsidR="00A02476" w:rsidRPr="00D533B8" w:rsidRDefault="00A02476" w:rsidP="00ED3EB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761825B2" w14:textId="77777777" w:rsidR="00A02476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2476" w:rsidRPr="00D533B8" w14:paraId="1F7C3128" w14:textId="77777777" w:rsidTr="00ED3EBD">
        <w:trPr>
          <w:trHeight w:hRule="exact" w:val="420"/>
        </w:trPr>
        <w:tc>
          <w:tcPr>
            <w:tcW w:w="4050" w:type="dxa"/>
            <w:shd w:val="clear" w:color="auto" w:fill="auto"/>
          </w:tcPr>
          <w:p w14:paraId="042076EB" w14:textId="77777777" w:rsidR="00A02476" w:rsidRPr="00D533B8" w:rsidRDefault="00A02476" w:rsidP="00ED3EB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7EC912" w14:textId="5B4FCEEB" w:rsidR="00A02476" w:rsidRPr="00D965C3" w:rsidRDefault="00786EC4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A0247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270" w:type="dxa"/>
            <w:shd w:val="clear" w:color="auto" w:fill="auto"/>
          </w:tcPr>
          <w:p w14:paraId="56F49E1D" w14:textId="77777777" w:rsidR="00A02476" w:rsidRPr="00D533B8" w:rsidRDefault="00A02476" w:rsidP="00ED3EB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62B201" w14:textId="4855D58B" w:rsidR="00A02476" w:rsidRPr="00D965C3" w:rsidRDefault="00786EC4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 w:hint="cs"/>
                <w:b/>
                <w:bCs/>
                <w:sz w:val="30"/>
                <w:szCs w:val="30"/>
              </w:rPr>
              <w:t>12</w:t>
            </w:r>
            <w:r w:rsidR="00A024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="005D20EE" w:rsidRPr="005D20EE">
              <w:rPr>
                <w:rFonts w:ascii="Angsana New" w:hAnsi="Angsana New" w:hint="cs"/>
                <w:b/>
                <w:bCs/>
                <w:sz w:val="30"/>
                <w:szCs w:val="30"/>
              </w:rPr>
              <w:t>88</w:t>
            </w:r>
            <w:r w:rsidRPr="00786EC4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2538051" w14:textId="77777777" w:rsidR="00A02476" w:rsidRPr="00D533B8" w:rsidRDefault="00A02476" w:rsidP="00ED3EB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6E86DC" w14:textId="41CFD524" w:rsidR="00A02476" w:rsidRPr="00D533B8" w:rsidRDefault="00786EC4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A0247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804</w:t>
            </w:r>
          </w:p>
        </w:tc>
        <w:tc>
          <w:tcPr>
            <w:tcW w:w="270" w:type="dxa"/>
            <w:shd w:val="clear" w:color="auto" w:fill="auto"/>
          </w:tcPr>
          <w:p w14:paraId="63386649" w14:textId="77777777" w:rsidR="00A02476" w:rsidRPr="00D533B8" w:rsidRDefault="00A02476" w:rsidP="00ED3EB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B8D97D" w14:textId="2F7654E5" w:rsidR="00A02476" w:rsidRPr="00D533B8" w:rsidRDefault="005D20EE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A0247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b/>
                <w:bCs/>
                <w:sz w:val="30"/>
                <w:szCs w:val="30"/>
              </w:rPr>
              <w:t>039</w:t>
            </w:r>
          </w:p>
        </w:tc>
      </w:tr>
      <w:tr w:rsidR="00A02476" w:rsidRPr="00D533B8" w14:paraId="2C8A53D2" w14:textId="77777777" w:rsidTr="00ED3EBD">
        <w:tblPrEx>
          <w:tblLook w:val="01E0" w:firstRow="1" w:lastRow="1" w:firstColumn="1" w:lastColumn="1" w:noHBand="0" w:noVBand="0"/>
        </w:tblPrEx>
        <w:tc>
          <w:tcPr>
            <w:tcW w:w="4050" w:type="dxa"/>
            <w:shd w:val="clear" w:color="auto" w:fill="auto"/>
          </w:tcPr>
          <w:p w14:paraId="7A768D77" w14:textId="77777777" w:rsidR="00A02476" w:rsidRPr="00D533B8" w:rsidRDefault="00A02476" w:rsidP="00ED3E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11E0871" w14:textId="77777777" w:rsidR="00A02476" w:rsidRPr="00D533B8" w:rsidRDefault="00A02476" w:rsidP="00ED3EBD">
            <w:pPr>
              <w:pStyle w:val="acctfourfigures"/>
              <w:tabs>
                <w:tab w:val="left" w:pos="720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836946A" w14:textId="77777777" w:rsidR="00A02476" w:rsidRPr="00D533B8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0E89DA6" w14:textId="77777777" w:rsidR="00A02476" w:rsidRPr="00D533B8" w:rsidRDefault="00A02476" w:rsidP="00ED3EBD">
            <w:pPr>
              <w:pStyle w:val="acctfourfigures"/>
              <w:tabs>
                <w:tab w:val="left" w:pos="720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6F49570" w14:textId="77777777" w:rsidR="00A02476" w:rsidRPr="00D533B8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015C301" w14:textId="77777777" w:rsidR="00A02476" w:rsidRPr="00D533B8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DE6C49F" w14:textId="77777777" w:rsidR="00A02476" w:rsidRPr="00D533B8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14:paraId="2911D7A3" w14:textId="77777777" w:rsidR="00A02476" w:rsidRPr="00D533B8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2476" w:rsidRPr="00D533B8" w14:paraId="59E0C32F" w14:textId="77777777" w:rsidTr="00ED3EBD">
        <w:trPr>
          <w:trHeight w:hRule="exact" w:val="420"/>
        </w:trPr>
        <w:tc>
          <w:tcPr>
            <w:tcW w:w="4050" w:type="dxa"/>
            <w:shd w:val="clear" w:color="auto" w:fill="auto"/>
          </w:tcPr>
          <w:p w14:paraId="51BE5D54" w14:textId="77777777" w:rsidR="00A02476" w:rsidRPr="00D533B8" w:rsidRDefault="00A02476" w:rsidP="00ED3EBD">
            <w:pPr>
              <w:tabs>
                <w:tab w:val="left" w:pos="540"/>
                <w:tab w:val="center" w:pos="5580"/>
                <w:tab w:val="center" w:pos="6660"/>
                <w:tab w:val="center" w:pos="7522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080" w:type="dxa"/>
            <w:shd w:val="clear" w:color="auto" w:fill="auto"/>
          </w:tcPr>
          <w:p w14:paraId="0F0F48A5" w14:textId="77777777" w:rsidR="00A02476" w:rsidRPr="00D533B8" w:rsidRDefault="00A02476" w:rsidP="00ED3EBD">
            <w:pPr>
              <w:tabs>
                <w:tab w:val="decimal" w:pos="1152"/>
              </w:tabs>
              <w:spacing w:line="340" w:lineRule="exact"/>
              <w:ind w:right="4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8628F59" w14:textId="77777777" w:rsidR="00A02476" w:rsidRPr="00D533B8" w:rsidRDefault="00A02476" w:rsidP="00ED3EBD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8222604" w14:textId="77777777" w:rsidR="00A02476" w:rsidRPr="00D533B8" w:rsidRDefault="00A02476" w:rsidP="00ED3EBD">
            <w:pPr>
              <w:tabs>
                <w:tab w:val="decimal" w:pos="1152"/>
              </w:tabs>
              <w:spacing w:line="340" w:lineRule="exact"/>
              <w:ind w:right="4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1195BBE" w14:textId="77777777" w:rsidR="00A02476" w:rsidRPr="00D533B8" w:rsidRDefault="00A02476" w:rsidP="00ED3EBD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4E15E44" w14:textId="77777777" w:rsidR="00A02476" w:rsidRPr="00D533B8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4EA332A" w14:textId="77777777" w:rsidR="00A02476" w:rsidRPr="00D533B8" w:rsidRDefault="00A02476" w:rsidP="00ED3EBD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67B9B1A4" w14:textId="77777777" w:rsidR="00A02476" w:rsidRPr="00D533B8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2476" w:rsidRPr="00D533B8" w14:paraId="0C22A6C0" w14:textId="77777777" w:rsidTr="00ED3EBD">
        <w:trPr>
          <w:trHeight w:hRule="exact" w:val="420"/>
        </w:trPr>
        <w:tc>
          <w:tcPr>
            <w:tcW w:w="4050" w:type="dxa"/>
            <w:shd w:val="clear" w:color="auto" w:fill="auto"/>
          </w:tcPr>
          <w:p w14:paraId="1EACBD6A" w14:textId="77777777" w:rsidR="00A02476" w:rsidRDefault="00A02476" w:rsidP="00ED3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50A77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080" w:type="dxa"/>
            <w:shd w:val="clear" w:color="auto" w:fill="auto"/>
          </w:tcPr>
          <w:p w14:paraId="63EB4F17" w14:textId="461D077C" w:rsidR="00A02476" w:rsidRPr="00D533B8" w:rsidRDefault="00786EC4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</w:t>
            </w:r>
            <w:r w:rsidR="00A02476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8</w:t>
            </w: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5461F6A" w14:textId="77777777" w:rsidR="00A02476" w:rsidRPr="00D533B8" w:rsidRDefault="00A02476" w:rsidP="00ED3EBD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2FFB39" w14:textId="77777777" w:rsidR="00A02476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C5B21F" w14:textId="77777777" w:rsidR="00A02476" w:rsidRPr="00D533B8" w:rsidRDefault="00A02476" w:rsidP="00ED3EBD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84EFED7" w14:textId="4251455B" w:rsidR="00A02476" w:rsidRPr="00D533B8" w:rsidRDefault="005D20EE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D20EE">
              <w:rPr>
                <w:rFonts w:ascii="Angsana New" w:hAnsi="Angsana New"/>
                <w:sz w:val="30"/>
                <w:szCs w:val="30"/>
              </w:rPr>
              <w:t>9</w:t>
            </w:r>
            <w:r w:rsidR="00A02476">
              <w:rPr>
                <w:rFonts w:ascii="Angsana New" w:hAnsi="Angsana New"/>
                <w:sz w:val="30"/>
                <w:szCs w:val="30"/>
              </w:rPr>
              <w:t>,</w:t>
            </w:r>
            <w:r w:rsidRPr="005D20EE">
              <w:rPr>
                <w:rFonts w:ascii="Angsana New" w:hAnsi="Angsana New"/>
                <w:sz w:val="30"/>
                <w:szCs w:val="30"/>
              </w:rPr>
              <w:t>436</w:t>
            </w:r>
          </w:p>
        </w:tc>
        <w:tc>
          <w:tcPr>
            <w:tcW w:w="270" w:type="dxa"/>
            <w:shd w:val="clear" w:color="auto" w:fill="auto"/>
          </w:tcPr>
          <w:p w14:paraId="3993650F" w14:textId="77777777" w:rsidR="00A02476" w:rsidRPr="00D533B8" w:rsidRDefault="00A02476" w:rsidP="00ED3EBD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6698B9F4" w14:textId="77777777" w:rsidR="00A02476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02476" w:rsidRPr="00D533B8" w14:paraId="198B95B9" w14:textId="77777777" w:rsidTr="00ED3EBD">
        <w:trPr>
          <w:trHeight w:hRule="exact" w:val="420"/>
        </w:trPr>
        <w:tc>
          <w:tcPr>
            <w:tcW w:w="4050" w:type="dxa"/>
            <w:shd w:val="clear" w:color="auto" w:fill="auto"/>
          </w:tcPr>
          <w:p w14:paraId="2863D6D0" w14:textId="77777777" w:rsidR="00A02476" w:rsidRPr="00D533B8" w:rsidRDefault="00A02476" w:rsidP="00ED3EBD">
            <w:pPr>
              <w:tabs>
                <w:tab w:val="left" w:pos="612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1934B2D8" w14:textId="550B5DD1" w:rsidR="00A02476" w:rsidRPr="00D533B8" w:rsidRDefault="00786EC4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</w:t>
            </w:r>
            <w:r w:rsidR="00A02476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6</w:t>
            </w: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5BDD4AC" w14:textId="77777777" w:rsidR="00A02476" w:rsidRPr="00D533B8" w:rsidRDefault="00A02476" w:rsidP="00ED3EBD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9499E9" w14:textId="14BCB9EC" w:rsidR="00A02476" w:rsidRPr="00D533B8" w:rsidRDefault="00786EC4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</w:t>
            </w:r>
            <w:r w:rsidR="00A02476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6</w:t>
            </w: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5E147CE" w14:textId="77777777" w:rsidR="00A02476" w:rsidRPr="00D533B8" w:rsidRDefault="00A02476" w:rsidP="00ED3EBD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8C5A3C" w14:textId="42D8EB85" w:rsidR="00A02476" w:rsidRPr="00D533B8" w:rsidRDefault="00786EC4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</w:t>
            </w:r>
            <w:r w:rsidR="00A02476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6</w:t>
            </w: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96EBD09" w14:textId="77777777" w:rsidR="00A02476" w:rsidRPr="00D533B8" w:rsidRDefault="00A02476" w:rsidP="00ED3EBD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5856EB3E" w14:textId="4BB44D1B" w:rsidR="00A02476" w:rsidRPr="00D533B8" w:rsidRDefault="00786EC4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0</w:t>
            </w:r>
            <w:r w:rsidR="00A02476">
              <w:rPr>
                <w:rFonts w:ascii="Angsana New" w:hAnsi="Angsana New"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6</w:t>
            </w:r>
            <w:r w:rsidRPr="00786EC4">
              <w:rPr>
                <w:rFonts w:ascii="Angsana New" w:hAnsi="Angsana New"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A02476" w:rsidRPr="00D533B8" w14:paraId="2E566190" w14:textId="77777777" w:rsidTr="00ED3EBD">
        <w:trPr>
          <w:trHeight w:hRule="exact" w:val="420"/>
        </w:trPr>
        <w:tc>
          <w:tcPr>
            <w:tcW w:w="4050" w:type="dxa"/>
            <w:shd w:val="clear" w:color="auto" w:fill="auto"/>
            <w:vAlign w:val="bottom"/>
          </w:tcPr>
          <w:p w14:paraId="1AFB98C6" w14:textId="77777777" w:rsidR="00A02476" w:rsidRPr="00D533B8" w:rsidRDefault="00A0247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20B11B" w14:textId="49A28617" w:rsidR="00A02476" w:rsidRPr="00235377" w:rsidRDefault="00786EC4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="00A0247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43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E373619" w14:textId="77777777" w:rsidR="00A02476" w:rsidRPr="00D533B8" w:rsidRDefault="00A02476" w:rsidP="00ED3EBD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231607" w14:textId="744B657B" w:rsidR="00A02476" w:rsidRPr="00235377" w:rsidRDefault="00786EC4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A0247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810E62F" w14:textId="77777777" w:rsidR="00A02476" w:rsidRPr="00D533B8" w:rsidRDefault="00A02476" w:rsidP="00ED3EBD">
            <w:pPr>
              <w:pStyle w:val="Heading5"/>
              <w:ind w:left="-139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5B522C" w14:textId="66C55C74" w:rsidR="00A02476" w:rsidRPr="00C0666E" w:rsidRDefault="00786EC4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A0247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05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96C2531" w14:textId="77777777" w:rsidR="00A02476" w:rsidRPr="00D533B8" w:rsidRDefault="00A02476" w:rsidP="00ED3EBD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DBC661" w14:textId="7EDC16CE" w:rsidR="00A02476" w:rsidRPr="00C0666E" w:rsidRDefault="00786EC4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A0247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786E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EE" w:rsidRPr="005D20EE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</w:tbl>
    <w:p w14:paraId="42E9A190" w14:textId="77777777" w:rsidR="00A02476" w:rsidRPr="00C50A77" w:rsidRDefault="00A02476" w:rsidP="00A02476">
      <w:pPr>
        <w:rPr>
          <w:rFonts w:ascii="Angsana New" w:hAnsi="Angsana New"/>
          <w:sz w:val="30"/>
          <w:szCs w:val="30"/>
          <w:cs/>
        </w:rPr>
      </w:pPr>
      <w:r w:rsidRPr="00D533B8">
        <w:rPr>
          <w:rFonts w:ascii="Angsana New" w:hAnsi="Angsana New"/>
          <w:b/>
          <w:bCs/>
          <w:sz w:val="30"/>
          <w:szCs w:val="30"/>
        </w:rPr>
        <w:tab/>
      </w:r>
    </w:p>
    <w:p w14:paraId="17E7D965" w14:textId="77777777" w:rsidR="00A02476" w:rsidRDefault="00A0247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348BC77E" w14:textId="77777777" w:rsidR="00A02476" w:rsidRPr="00F646F5" w:rsidRDefault="00A02476" w:rsidP="00A02476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F646F5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หนี้สินที่อาจเกิดขึ้น</w:t>
      </w:r>
    </w:p>
    <w:p w14:paraId="7170F168" w14:textId="77777777" w:rsidR="00A02476" w:rsidRDefault="00A0247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14EA0B4F" w14:textId="0046A02D" w:rsidR="00A02476" w:rsidRPr="00E91550" w:rsidRDefault="00A0247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 xml:space="preserve">ณ วันที่ </w:t>
      </w:r>
      <w:r w:rsidR="005D20EE" w:rsidRPr="005D20EE">
        <w:rPr>
          <w:rFonts w:ascii="Angsana New" w:hAnsi="Angsana New"/>
          <w:spacing w:val="-2"/>
          <w:sz w:val="30"/>
          <w:szCs w:val="30"/>
        </w:rPr>
        <w:t>3</w:t>
      </w:r>
      <w:r w:rsidR="00786EC4" w:rsidRPr="00786EC4">
        <w:rPr>
          <w:rFonts w:ascii="Angsana New" w:hAnsi="Angsana New"/>
          <w:spacing w:val="-2"/>
          <w:sz w:val="30"/>
          <w:szCs w:val="30"/>
        </w:rPr>
        <w:t>1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="00786EC4" w:rsidRPr="00786EC4">
        <w:rPr>
          <w:rFonts w:ascii="Angsana New" w:hAnsi="Angsana New"/>
          <w:spacing w:val="-2"/>
          <w:sz w:val="30"/>
          <w:szCs w:val="30"/>
        </w:rPr>
        <w:t>2</w:t>
      </w:r>
      <w:r w:rsidR="005D20EE" w:rsidRPr="005D20EE">
        <w:rPr>
          <w:rFonts w:ascii="Angsana New" w:hAnsi="Angsana New"/>
          <w:spacing w:val="-2"/>
          <w:sz w:val="30"/>
          <w:szCs w:val="30"/>
        </w:rPr>
        <w:t>563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E91550">
        <w:rPr>
          <w:rFonts w:ascii="Angsana New" w:hAnsi="Angsana New"/>
          <w:spacing w:val="-2"/>
          <w:sz w:val="30"/>
          <w:szCs w:val="30"/>
          <w:cs/>
        </w:rPr>
        <w:t>บริษัท</w:t>
      </w:r>
      <w:r>
        <w:rPr>
          <w:rFonts w:ascii="Angsana New" w:hAnsi="Angsana New" w:hint="cs"/>
          <w:spacing w:val="-2"/>
          <w:sz w:val="30"/>
          <w:szCs w:val="30"/>
          <w:cs/>
        </w:rPr>
        <w:t>มีหนี้สินที่อาจเกิดขึ้น</w:t>
      </w:r>
      <w:r w:rsidRPr="00E91550">
        <w:rPr>
          <w:rFonts w:ascii="Angsana New" w:hAnsi="Angsana New"/>
          <w:spacing w:val="-2"/>
          <w:sz w:val="30"/>
          <w:szCs w:val="30"/>
          <w:cs/>
        </w:rPr>
        <w:t>จาก</w:t>
      </w:r>
      <w:r>
        <w:rPr>
          <w:rFonts w:ascii="Angsana New" w:hAnsi="Angsana New" w:hint="cs"/>
          <w:spacing w:val="-2"/>
          <w:sz w:val="30"/>
          <w:szCs w:val="30"/>
          <w:cs/>
        </w:rPr>
        <w:t>การถูก</w:t>
      </w:r>
      <w:r w:rsidRPr="00E91550">
        <w:rPr>
          <w:rFonts w:ascii="Angsana New" w:hAnsi="Angsana New"/>
          <w:spacing w:val="-2"/>
          <w:sz w:val="30"/>
          <w:szCs w:val="30"/>
          <w:cs/>
        </w:rPr>
        <w:t>บริษัทผู้จัดจำหน่ายต่างประเทศในอดีตรายหนึ่ง</w:t>
      </w:r>
      <w:r>
        <w:rPr>
          <w:rFonts w:ascii="Angsana New" w:hAnsi="Angsana New" w:hint="cs"/>
          <w:spacing w:val="-2"/>
          <w:sz w:val="30"/>
          <w:szCs w:val="30"/>
          <w:cs/>
        </w:rPr>
        <w:t>ฟ้องร้อง โดยมีทุนทรัพย์ที่ฟ้องร้องและอาจเรียกได้</w:t>
      </w:r>
      <w:r w:rsidRPr="00E91550">
        <w:rPr>
          <w:rFonts w:ascii="Angsana New" w:hAnsi="Angsana New"/>
          <w:spacing w:val="-2"/>
          <w:sz w:val="30"/>
          <w:szCs w:val="30"/>
          <w:cs/>
        </w:rPr>
        <w:t>เป็น</w:t>
      </w:r>
      <w:r w:rsidRPr="00EB1E36">
        <w:rPr>
          <w:rFonts w:ascii="Angsana New" w:hAnsi="Angsana New"/>
          <w:spacing w:val="-2"/>
          <w:sz w:val="30"/>
          <w:szCs w:val="30"/>
          <w:cs/>
        </w:rPr>
        <w:t xml:space="preserve">จำนวนเงิน </w:t>
      </w:r>
      <w:r w:rsidR="005D20EE" w:rsidRPr="005D20EE">
        <w:rPr>
          <w:rFonts w:ascii="Angsana New" w:hAnsi="Angsana New"/>
          <w:spacing w:val="-2"/>
          <w:sz w:val="30"/>
          <w:szCs w:val="30"/>
        </w:rPr>
        <w:t>3</w:t>
      </w:r>
      <w:r>
        <w:rPr>
          <w:rFonts w:ascii="Angsana New" w:hAnsi="Angsana New"/>
          <w:spacing w:val="-2"/>
          <w:sz w:val="30"/>
          <w:szCs w:val="30"/>
        </w:rPr>
        <w:t>.</w:t>
      </w:r>
      <w:r w:rsidR="00786EC4" w:rsidRPr="00786EC4">
        <w:rPr>
          <w:rFonts w:ascii="Angsana New" w:hAnsi="Angsana New"/>
          <w:spacing w:val="-2"/>
          <w:sz w:val="30"/>
          <w:szCs w:val="30"/>
        </w:rPr>
        <w:t>1</w:t>
      </w:r>
      <w:r w:rsidR="005D20EE" w:rsidRPr="005D20EE">
        <w:rPr>
          <w:rFonts w:ascii="Angsana New" w:hAnsi="Angsana New"/>
          <w:spacing w:val="-2"/>
          <w:sz w:val="30"/>
          <w:szCs w:val="30"/>
        </w:rPr>
        <w:t>5</w:t>
      </w:r>
      <w:r w:rsidRPr="00EB1E36">
        <w:rPr>
          <w:rFonts w:ascii="Angsana New" w:hAnsi="Angsana New"/>
          <w:spacing w:val="-2"/>
          <w:sz w:val="30"/>
          <w:szCs w:val="30"/>
        </w:rPr>
        <w:t xml:space="preserve"> </w:t>
      </w:r>
      <w:r w:rsidRPr="00EB1E36">
        <w:rPr>
          <w:rFonts w:ascii="Angsana New" w:hAnsi="Angsana New"/>
          <w:spacing w:val="-2"/>
          <w:sz w:val="30"/>
          <w:szCs w:val="30"/>
          <w:cs/>
        </w:rPr>
        <w:t>ล้านหยวน</w:t>
      </w:r>
      <w:r w:rsidRPr="00336710">
        <w:rPr>
          <w:rFonts w:ascii="Angsana New" w:hAnsi="Angsana New"/>
          <w:spacing w:val="-2"/>
          <w:sz w:val="30"/>
          <w:szCs w:val="30"/>
          <w:cs/>
        </w:rPr>
        <w:t>จีน (</w:t>
      </w:r>
      <w:r w:rsidR="00786EC4" w:rsidRPr="00786EC4">
        <w:rPr>
          <w:rFonts w:ascii="Angsana New" w:hAnsi="Angsana New"/>
          <w:spacing w:val="-2"/>
          <w:sz w:val="30"/>
          <w:szCs w:val="30"/>
        </w:rPr>
        <w:t>1</w:t>
      </w:r>
      <w:r w:rsidR="005D20EE" w:rsidRPr="005D20EE">
        <w:rPr>
          <w:rFonts w:ascii="Angsana New" w:hAnsi="Angsana New"/>
          <w:spacing w:val="-2"/>
          <w:sz w:val="30"/>
          <w:szCs w:val="30"/>
        </w:rPr>
        <w:t>4</w:t>
      </w:r>
      <w:r w:rsidRPr="00336710">
        <w:rPr>
          <w:rFonts w:ascii="Angsana New" w:hAnsi="Angsana New"/>
          <w:spacing w:val="-2"/>
          <w:sz w:val="30"/>
          <w:szCs w:val="30"/>
        </w:rPr>
        <w:t>.</w:t>
      </w:r>
      <w:r w:rsidR="005D20EE" w:rsidRPr="005D20EE">
        <w:rPr>
          <w:rFonts w:ascii="Angsana New" w:hAnsi="Angsana New"/>
          <w:spacing w:val="-2"/>
          <w:sz w:val="30"/>
          <w:szCs w:val="30"/>
        </w:rPr>
        <w:t>57</w:t>
      </w:r>
      <w:r w:rsidRPr="00336710">
        <w:rPr>
          <w:rFonts w:ascii="Angsana New" w:hAnsi="Angsana New"/>
          <w:spacing w:val="-2"/>
          <w:sz w:val="30"/>
          <w:szCs w:val="30"/>
        </w:rPr>
        <w:t xml:space="preserve"> </w:t>
      </w:r>
      <w:r w:rsidRPr="00336710">
        <w:rPr>
          <w:rFonts w:ascii="Angsana New" w:hAnsi="Angsana New"/>
          <w:spacing w:val="-2"/>
          <w:sz w:val="30"/>
          <w:szCs w:val="30"/>
          <w:cs/>
        </w:rPr>
        <w:t>ล้านบาท)</w:t>
      </w:r>
      <w:r w:rsidRPr="00E9155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5594B">
        <w:rPr>
          <w:rFonts w:ascii="Angsana New" w:hAnsi="Angsana New" w:hint="cs"/>
          <w:spacing w:val="-2"/>
          <w:sz w:val="30"/>
          <w:szCs w:val="30"/>
          <w:cs/>
        </w:rPr>
        <w:t xml:space="preserve">บริษัทชนะคดีความในศาลชั้นต้น </w:t>
      </w:r>
      <w:r>
        <w:rPr>
          <w:rFonts w:ascii="Angsana New" w:hAnsi="Angsana New" w:hint="cs"/>
          <w:spacing w:val="-2"/>
          <w:sz w:val="30"/>
          <w:szCs w:val="30"/>
          <w:cs/>
        </w:rPr>
        <w:t>ขณะนี้คดีอยู่ในระหว่างการยื่นอุทธรณ์ของ</w:t>
      </w:r>
      <w:r w:rsidRPr="00E91550">
        <w:rPr>
          <w:rFonts w:ascii="Angsana New" w:hAnsi="Angsana New"/>
          <w:spacing w:val="-2"/>
          <w:sz w:val="30"/>
          <w:szCs w:val="30"/>
          <w:cs/>
        </w:rPr>
        <w:t>ผู้จัดจำหน่าย</w:t>
      </w:r>
      <w:r>
        <w:rPr>
          <w:rFonts w:ascii="Angsana New" w:hAnsi="Angsana New" w:hint="cs"/>
          <w:spacing w:val="-2"/>
          <w:sz w:val="30"/>
          <w:szCs w:val="30"/>
          <w:cs/>
        </w:rPr>
        <w:t>รายดังกล่าว อย่างไรก็ตามบริษัทได้บันทึกประมาณการหนี้สินจากคดีความดังกล่าวตามความเห็นของฝ่ายบริหารและฝ่ายกฎหมายของ</w:t>
      </w:r>
      <w:r w:rsidRPr="00AA4C2E">
        <w:rPr>
          <w:rFonts w:ascii="Angsana New" w:hAnsi="Angsana New" w:hint="cs"/>
          <w:spacing w:val="-2"/>
          <w:sz w:val="30"/>
          <w:szCs w:val="30"/>
          <w:cs/>
        </w:rPr>
        <w:t xml:space="preserve">บริษัทเป็นจำนวน </w:t>
      </w:r>
      <w:r w:rsidR="005D20EE" w:rsidRPr="005D20EE">
        <w:rPr>
          <w:rFonts w:ascii="Angsana New" w:hAnsi="Angsana New" w:hint="cs"/>
          <w:spacing w:val="-2"/>
          <w:sz w:val="30"/>
          <w:szCs w:val="30"/>
        </w:rPr>
        <w:t>0</w:t>
      </w:r>
      <w:r>
        <w:rPr>
          <w:rFonts w:ascii="Angsana New" w:hAnsi="Angsana New" w:hint="cs"/>
          <w:spacing w:val="-2"/>
          <w:sz w:val="30"/>
          <w:szCs w:val="30"/>
          <w:cs/>
        </w:rPr>
        <w:t>.</w:t>
      </w:r>
      <w:r w:rsidR="005D20EE" w:rsidRPr="005D20EE">
        <w:rPr>
          <w:rFonts w:ascii="Angsana New" w:hAnsi="Angsana New" w:hint="cs"/>
          <w:spacing w:val="-2"/>
          <w:sz w:val="30"/>
          <w:szCs w:val="30"/>
        </w:rPr>
        <w:t>86</w:t>
      </w:r>
      <w:r w:rsidRPr="00AA4C2E">
        <w:rPr>
          <w:rFonts w:ascii="Angsana New" w:hAnsi="Angsana New"/>
          <w:spacing w:val="-2"/>
          <w:sz w:val="30"/>
          <w:szCs w:val="30"/>
        </w:rPr>
        <w:t xml:space="preserve"> </w:t>
      </w:r>
      <w:r w:rsidRPr="00AA4C2E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AA4C2E">
        <w:rPr>
          <w:rFonts w:ascii="Angsana New" w:hAnsi="Angsana New"/>
          <w:spacing w:val="-2"/>
          <w:sz w:val="30"/>
          <w:szCs w:val="30"/>
        </w:rPr>
        <w:t xml:space="preserve"> </w:t>
      </w:r>
      <w:r w:rsidRPr="00AA4C2E">
        <w:rPr>
          <w:rFonts w:ascii="Angsana New" w:hAnsi="Angsana New" w:hint="cs"/>
          <w:i/>
          <w:iCs/>
          <w:spacing w:val="-2"/>
          <w:sz w:val="30"/>
          <w:szCs w:val="30"/>
          <w:cs/>
        </w:rPr>
        <w:t>(</w:t>
      </w:r>
      <w:r w:rsidR="00786EC4" w:rsidRPr="00786EC4">
        <w:rPr>
          <w:rFonts w:ascii="Angsana New" w:hAnsi="Angsana New"/>
          <w:i/>
          <w:iCs/>
          <w:spacing w:val="-2"/>
          <w:sz w:val="30"/>
          <w:szCs w:val="30"/>
        </w:rPr>
        <w:t>2</w:t>
      </w:r>
      <w:r w:rsidR="005D20EE" w:rsidRPr="005D20EE">
        <w:rPr>
          <w:rFonts w:ascii="Angsana New" w:hAnsi="Angsana New"/>
          <w:i/>
          <w:iCs/>
          <w:spacing w:val="-2"/>
          <w:sz w:val="30"/>
          <w:szCs w:val="30"/>
        </w:rPr>
        <w:t>56</w:t>
      </w:r>
      <w:r w:rsidR="00786EC4" w:rsidRPr="00786EC4">
        <w:rPr>
          <w:rFonts w:ascii="Angsana New" w:hAnsi="Angsana New"/>
          <w:i/>
          <w:iCs/>
          <w:spacing w:val="-2"/>
          <w:sz w:val="30"/>
          <w:szCs w:val="30"/>
        </w:rPr>
        <w:t>2</w:t>
      </w:r>
      <w:r w:rsidRPr="006E4DEB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5D20EE" w:rsidRPr="005D20EE">
        <w:rPr>
          <w:rFonts w:ascii="Angsana New" w:hAnsi="Angsana New"/>
          <w:i/>
          <w:iCs/>
          <w:spacing w:val="-2"/>
          <w:sz w:val="30"/>
          <w:szCs w:val="30"/>
        </w:rPr>
        <w:t>0</w:t>
      </w:r>
      <w:r>
        <w:rPr>
          <w:rFonts w:ascii="Angsana New" w:hAnsi="Angsana New"/>
          <w:i/>
          <w:iCs/>
          <w:spacing w:val="-2"/>
          <w:sz w:val="30"/>
          <w:szCs w:val="30"/>
        </w:rPr>
        <w:t>.</w:t>
      </w:r>
      <w:r w:rsidR="005D20EE" w:rsidRPr="005D20EE">
        <w:rPr>
          <w:rFonts w:ascii="Angsana New" w:hAnsi="Angsana New"/>
          <w:i/>
          <w:iCs/>
          <w:spacing w:val="-2"/>
          <w:sz w:val="30"/>
          <w:szCs w:val="30"/>
        </w:rPr>
        <w:t>86</w:t>
      </w:r>
      <w:r w:rsidRPr="006E4DEB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6E4DEB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ล้านบาท)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ไว้</w:t>
      </w:r>
      <w:r w:rsidRPr="00E91550">
        <w:rPr>
          <w:rFonts w:ascii="Angsana New" w:hAnsi="Angsana New"/>
          <w:spacing w:val="-2"/>
          <w:sz w:val="30"/>
          <w:szCs w:val="30"/>
          <w:cs/>
        </w:rPr>
        <w:t>ในงบการเงิน</w:t>
      </w:r>
    </w:p>
    <w:p w14:paraId="71C09828" w14:textId="77777777" w:rsidR="00A02476" w:rsidRDefault="00A0247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49A3B29" w14:textId="11181FC4" w:rsidR="00A02476" w:rsidRDefault="00A701D7" w:rsidP="00A02476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bookmarkStart w:id="7" w:name="_Hlk63972638"/>
      <w:r w:rsidRPr="00A701D7">
        <w:rPr>
          <w:rFonts w:ascii="Angsana New" w:hAnsi="Angsana New"/>
          <w:sz w:val="30"/>
          <w:szCs w:val="30"/>
          <w:u w:val="none"/>
          <w:cs/>
          <w:lang w:val="th-TH"/>
        </w:rPr>
        <w:t>หุ้นทุนซื้อคืน</w:t>
      </w:r>
    </w:p>
    <w:p w14:paraId="65876809" w14:textId="77777777" w:rsidR="0013659C" w:rsidRPr="0013659C" w:rsidRDefault="0013659C" w:rsidP="0013659C">
      <w:pPr>
        <w:rPr>
          <w:sz w:val="30"/>
          <w:szCs w:val="30"/>
        </w:rPr>
      </w:pPr>
    </w:p>
    <w:bookmarkEnd w:id="7"/>
    <w:p w14:paraId="2BDC347D" w14:textId="335B8800" w:rsidR="00A02476" w:rsidRPr="0013659C" w:rsidRDefault="0013659C" w:rsidP="001365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659C">
        <w:rPr>
          <w:rFonts w:ascii="Angsana New" w:hAnsi="Angsana New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="00786EC4" w:rsidRPr="00786EC4">
        <w:rPr>
          <w:rFonts w:ascii="Angsana New" w:hAnsi="Angsana New"/>
          <w:sz w:val="30"/>
          <w:szCs w:val="30"/>
        </w:rPr>
        <w:t>1</w:t>
      </w:r>
      <w:r w:rsidR="005D20EE" w:rsidRPr="005D20EE">
        <w:rPr>
          <w:rFonts w:ascii="Angsana New" w:hAnsi="Angsana New"/>
          <w:sz w:val="30"/>
          <w:szCs w:val="30"/>
        </w:rPr>
        <w:t>6</w:t>
      </w:r>
      <w:r w:rsidRPr="0013659C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786EC4" w:rsidRPr="00786EC4">
        <w:rPr>
          <w:rFonts w:ascii="Angsana New" w:hAnsi="Angsana New"/>
          <w:sz w:val="30"/>
          <w:szCs w:val="30"/>
        </w:rPr>
        <w:t>2</w:t>
      </w:r>
      <w:r w:rsidR="005D20EE" w:rsidRPr="005D20EE">
        <w:rPr>
          <w:rFonts w:ascii="Angsana New" w:hAnsi="Angsana New"/>
          <w:sz w:val="30"/>
          <w:szCs w:val="30"/>
        </w:rPr>
        <w:t>563</w:t>
      </w:r>
      <w:r w:rsidRPr="0013659C">
        <w:rPr>
          <w:rFonts w:ascii="Angsana New" w:hAnsi="Angsana New"/>
          <w:sz w:val="30"/>
          <w:szCs w:val="30"/>
          <w:cs/>
        </w:rPr>
        <w:t xml:space="preserve"> คณะกรรมการของบริษัทมีมติอนุมัติโครงการซื้อหุ้นคืนเพื่อบริหารทางการเงิน ตามมาตรา </w:t>
      </w:r>
      <w:r w:rsidR="005D20EE" w:rsidRPr="005D20EE">
        <w:rPr>
          <w:rFonts w:ascii="Angsana New" w:hAnsi="Angsana New"/>
          <w:sz w:val="30"/>
          <w:szCs w:val="30"/>
        </w:rPr>
        <w:t>66</w:t>
      </w:r>
      <w:r w:rsidRPr="0013659C">
        <w:rPr>
          <w:rFonts w:ascii="Angsana New" w:hAnsi="Angsana New"/>
          <w:sz w:val="30"/>
          <w:szCs w:val="30"/>
        </w:rPr>
        <w:t>/</w:t>
      </w:r>
      <w:r w:rsidR="00786EC4" w:rsidRPr="00786EC4">
        <w:rPr>
          <w:rFonts w:ascii="Angsana New" w:hAnsi="Angsana New"/>
          <w:sz w:val="30"/>
          <w:szCs w:val="30"/>
        </w:rPr>
        <w:t>1</w:t>
      </w:r>
      <w:r w:rsidRPr="0013659C">
        <w:rPr>
          <w:rFonts w:ascii="Angsana New" w:hAnsi="Angsana New"/>
          <w:sz w:val="30"/>
          <w:szCs w:val="30"/>
        </w:rPr>
        <w:t>(</w:t>
      </w:r>
      <w:r w:rsidR="00786EC4" w:rsidRPr="00786EC4">
        <w:rPr>
          <w:rFonts w:ascii="Angsana New" w:hAnsi="Angsana New"/>
          <w:sz w:val="30"/>
          <w:szCs w:val="30"/>
        </w:rPr>
        <w:t>2</w:t>
      </w:r>
      <w:r w:rsidRPr="0013659C">
        <w:rPr>
          <w:rFonts w:ascii="Angsana New" w:hAnsi="Angsana New"/>
          <w:sz w:val="30"/>
          <w:szCs w:val="30"/>
        </w:rPr>
        <w:t xml:space="preserve">) </w:t>
      </w:r>
      <w:r w:rsidRPr="0013659C">
        <w:rPr>
          <w:rFonts w:ascii="Angsana New" w:hAnsi="Angsana New"/>
          <w:sz w:val="30"/>
          <w:szCs w:val="30"/>
          <w:cs/>
        </w:rPr>
        <w:t xml:space="preserve">แห่งพระราชบัญญัติบริษัทมหาชนจำกัดในวงเงินไม่เกิน </w:t>
      </w:r>
      <w:r w:rsidR="00786EC4" w:rsidRPr="00786EC4">
        <w:rPr>
          <w:rFonts w:ascii="Angsana New" w:hAnsi="Angsana New"/>
          <w:sz w:val="30"/>
          <w:szCs w:val="30"/>
        </w:rPr>
        <w:t>1</w:t>
      </w:r>
      <w:r w:rsidR="005D20EE" w:rsidRPr="005D20EE">
        <w:rPr>
          <w:rFonts w:ascii="Angsana New" w:hAnsi="Angsana New"/>
          <w:sz w:val="30"/>
          <w:szCs w:val="30"/>
        </w:rPr>
        <w:t>50</w:t>
      </w:r>
      <w:r w:rsidRPr="0013659C">
        <w:rPr>
          <w:rFonts w:ascii="Angsana New" w:hAnsi="Angsana New"/>
          <w:sz w:val="30"/>
          <w:szCs w:val="30"/>
        </w:rPr>
        <w:t>.</w:t>
      </w:r>
      <w:r w:rsidR="005D20EE" w:rsidRPr="005D20EE">
        <w:rPr>
          <w:rFonts w:ascii="Angsana New" w:hAnsi="Angsana New"/>
          <w:sz w:val="30"/>
          <w:szCs w:val="30"/>
        </w:rPr>
        <w:t>0</w:t>
      </w:r>
      <w:r w:rsidRPr="0013659C">
        <w:rPr>
          <w:rFonts w:ascii="Angsana New" w:hAnsi="Angsana New"/>
          <w:sz w:val="30"/>
          <w:szCs w:val="30"/>
          <w:cs/>
        </w:rPr>
        <w:t xml:space="preserve"> ล้านบาท โดยหุ้นสามัญที่จะซื้อคืนมีจำนวนไม่เกิน </w:t>
      </w:r>
      <w:r w:rsidR="005D20EE" w:rsidRPr="005D20EE">
        <w:rPr>
          <w:rFonts w:ascii="Angsana New" w:hAnsi="Angsana New"/>
          <w:sz w:val="30"/>
          <w:szCs w:val="30"/>
        </w:rPr>
        <w:t>7</w:t>
      </w:r>
      <w:r w:rsidRPr="0013659C">
        <w:rPr>
          <w:rFonts w:ascii="Angsana New" w:hAnsi="Angsana New"/>
          <w:sz w:val="30"/>
          <w:szCs w:val="30"/>
        </w:rPr>
        <w:t>.</w:t>
      </w:r>
      <w:r w:rsidR="005D20EE" w:rsidRPr="005D20EE">
        <w:rPr>
          <w:rFonts w:ascii="Angsana New" w:hAnsi="Angsana New"/>
          <w:sz w:val="30"/>
          <w:szCs w:val="30"/>
        </w:rPr>
        <w:t>5</w:t>
      </w:r>
      <w:r w:rsidRPr="0013659C">
        <w:rPr>
          <w:rFonts w:ascii="Angsana New" w:hAnsi="Angsana New"/>
          <w:sz w:val="30"/>
          <w:szCs w:val="30"/>
          <w:cs/>
        </w:rPr>
        <w:t xml:space="preserve"> ล้านหุ้น (มูลค่าที่ตราไว้หุ้นละ </w:t>
      </w:r>
      <w:r w:rsidR="00786EC4" w:rsidRPr="00786EC4">
        <w:rPr>
          <w:rFonts w:ascii="Angsana New" w:hAnsi="Angsana New"/>
          <w:sz w:val="30"/>
          <w:szCs w:val="30"/>
        </w:rPr>
        <w:t>1</w:t>
      </w:r>
      <w:r w:rsidRPr="0013659C">
        <w:rPr>
          <w:rFonts w:ascii="Angsana New" w:hAnsi="Angsana New"/>
          <w:sz w:val="30"/>
          <w:szCs w:val="30"/>
          <w:cs/>
        </w:rPr>
        <w:t xml:space="preserve"> บาท) ซึ่งคิดเป็น</w:t>
      </w:r>
      <w:r>
        <w:rPr>
          <w:rFonts w:ascii="Angsana New" w:hAnsi="Angsana New"/>
          <w:sz w:val="30"/>
          <w:szCs w:val="30"/>
        </w:rPr>
        <w:t xml:space="preserve"> </w:t>
      </w:r>
      <w:r w:rsidRPr="0013659C">
        <w:rPr>
          <w:rFonts w:ascii="Angsana New" w:hAnsi="Angsana New"/>
          <w:sz w:val="30"/>
          <w:szCs w:val="30"/>
          <w:cs/>
        </w:rPr>
        <w:t xml:space="preserve">ร้อยละ </w:t>
      </w:r>
      <w:r w:rsidR="00786EC4" w:rsidRPr="00786EC4">
        <w:rPr>
          <w:rFonts w:ascii="Angsana New" w:hAnsi="Angsana New"/>
          <w:sz w:val="30"/>
          <w:szCs w:val="30"/>
        </w:rPr>
        <w:t>2</w:t>
      </w:r>
      <w:r w:rsidRPr="0013659C">
        <w:rPr>
          <w:rFonts w:ascii="Angsana New" w:hAnsi="Angsana New"/>
          <w:sz w:val="30"/>
          <w:szCs w:val="30"/>
        </w:rPr>
        <w:t>.</w:t>
      </w:r>
      <w:r w:rsidR="005D20EE" w:rsidRPr="005D20EE">
        <w:rPr>
          <w:rFonts w:ascii="Angsana New" w:hAnsi="Angsana New"/>
          <w:sz w:val="30"/>
          <w:szCs w:val="30"/>
        </w:rPr>
        <w:t>46</w:t>
      </w:r>
      <w:r w:rsidRPr="0013659C">
        <w:rPr>
          <w:rFonts w:ascii="Angsana New" w:hAnsi="Angsana New"/>
          <w:sz w:val="30"/>
          <w:szCs w:val="30"/>
          <w:cs/>
        </w:rPr>
        <w:t xml:space="preserve"> ของจำนวนหุ้นสามัญที่จำหน่ายได้แล้วทั้งหมดของบริษัท ในการนี้ บริษัทจะดำเนินการซื้อหุ้นคืนโดยวิธีการซื้อในตลาดหลักทรัพย์แห่งประเทศไทย โดยมีกำหนดระยะเวลาการซื้อหุ้นคืนตั้งแต่วันที่ </w:t>
      </w:r>
      <w:r w:rsidR="00786EC4" w:rsidRPr="00786EC4">
        <w:rPr>
          <w:rFonts w:ascii="Angsana New" w:hAnsi="Angsana New"/>
          <w:sz w:val="30"/>
          <w:szCs w:val="30"/>
        </w:rPr>
        <w:t>1</w:t>
      </w:r>
      <w:r w:rsidRPr="0013659C">
        <w:rPr>
          <w:rFonts w:ascii="Angsana New" w:hAnsi="Angsana New"/>
          <w:sz w:val="30"/>
          <w:szCs w:val="30"/>
        </w:rPr>
        <w:t xml:space="preserve"> </w:t>
      </w:r>
      <w:r w:rsidRPr="0013659C">
        <w:rPr>
          <w:rFonts w:ascii="Angsana New" w:hAnsi="Angsana New"/>
          <w:sz w:val="30"/>
          <w:szCs w:val="30"/>
          <w:cs/>
        </w:rPr>
        <w:t xml:space="preserve">กรกฎาคม </w:t>
      </w:r>
      <w:r w:rsidR="00786EC4" w:rsidRPr="00786EC4">
        <w:rPr>
          <w:rFonts w:ascii="Angsana New" w:hAnsi="Angsana New"/>
          <w:sz w:val="30"/>
          <w:szCs w:val="30"/>
        </w:rPr>
        <w:t>2</w:t>
      </w:r>
      <w:r w:rsidR="005D20EE" w:rsidRPr="005D20EE">
        <w:rPr>
          <w:rFonts w:ascii="Angsana New" w:hAnsi="Angsana New"/>
          <w:sz w:val="30"/>
          <w:szCs w:val="30"/>
        </w:rPr>
        <w:t>563</w:t>
      </w:r>
      <w:r w:rsidRPr="0013659C">
        <w:rPr>
          <w:rFonts w:ascii="Angsana New" w:hAnsi="Angsana New"/>
          <w:sz w:val="30"/>
          <w:szCs w:val="30"/>
        </w:rPr>
        <w:t xml:space="preserve"> </w:t>
      </w:r>
      <w:r w:rsidRPr="0013659C">
        <w:rPr>
          <w:rFonts w:ascii="Angsana New" w:hAnsi="Angsana New"/>
          <w:sz w:val="30"/>
          <w:szCs w:val="30"/>
          <w:cs/>
        </w:rPr>
        <w:t xml:space="preserve">ถึงวันที่ </w:t>
      </w:r>
      <w:r>
        <w:rPr>
          <w:rFonts w:ascii="Angsana New" w:hAnsi="Angsana New"/>
          <w:sz w:val="30"/>
          <w:szCs w:val="30"/>
        </w:rPr>
        <w:br/>
      </w:r>
      <w:r w:rsidR="005D20EE" w:rsidRPr="005D20EE">
        <w:rPr>
          <w:rFonts w:ascii="Angsana New" w:hAnsi="Angsana New"/>
          <w:sz w:val="30"/>
          <w:szCs w:val="30"/>
        </w:rPr>
        <w:t>30</w:t>
      </w:r>
      <w:r w:rsidRPr="0013659C">
        <w:rPr>
          <w:rFonts w:ascii="Angsana New" w:hAnsi="Angsana New"/>
          <w:sz w:val="30"/>
          <w:szCs w:val="30"/>
        </w:rPr>
        <w:t xml:space="preserve"> </w:t>
      </w:r>
      <w:r w:rsidRPr="0013659C">
        <w:rPr>
          <w:rFonts w:ascii="Angsana New" w:hAnsi="Angsana New"/>
          <w:sz w:val="30"/>
          <w:szCs w:val="30"/>
          <w:cs/>
        </w:rPr>
        <w:t xml:space="preserve">ธันวาคม </w:t>
      </w:r>
      <w:r w:rsidR="00786EC4" w:rsidRPr="00786EC4">
        <w:rPr>
          <w:rFonts w:ascii="Angsana New" w:hAnsi="Angsana New"/>
          <w:sz w:val="30"/>
          <w:szCs w:val="30"/>
        </w:rPr>
        <w:t>2</w:t>
      </w:r>
      <w:r w:rsidR="005D20EE" w:rsidRPr="005D20EE">
        <w:rPr>
          <w:rFonts w:ascii="Angsana New" w:hAnsi="Angsana New"/>
          <w:sz w:val="30"/>
          <w:szCs w:val="30"/>
        </w:rPr>
        <w:t>563</w:t>
      </w:r>
    </w:p>
    <w:p w14:paraId="740A7D04" w14:textId="1AE33676" w:rsidR="00A02476" w:rsidRDefault="00A02476" w:rsidP="00A024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9AD0870" w14:textId="2766F854" w:rsidR="003F369E" w:rsidRPr="003F369E" w:rsidRDefault="003F369E" w:rsidP="00A024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F369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D20EE" w:rsidRPr="005D20EE">
        <w:rPr>
          <w:rFonts w:ascii="Angsana New" w:hAnsi="Angsana New"/>
          <w:sz w:val="30"/>
          <w:szCs w:val="30"/>
        </w:rPr>
        <w:t>30</w:t>
      </w:r>
      <w:r w:rsidRPr="003F369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86EC4" w:rsidRPr="00786EC4">
        <w:rPr>
          <w:rFonts w:ascii="Angsana New" w:hAnsi="Angsana New"/>
          <w:sz w:val="30"/>
          <w:szCs w:val="30"/>
        </w:rPr>
        <w:t>2</w:t>
      </w:r>
      <w:r w:rsidR="005D20EE" w:rsidRPr="005D20EE">
        <w:rPr>
          <w:rFonts w:ascii="Angsana New" w:hAnsi="Angsana New"/>
          <w:sz w:val="30"/>
          <w:szCs w:val="30"/>
        </w:rPr>
        <w:t>563</w:t>
      </w:r>
      <w:r w:rsidRPr="003F369E">
        <w:rPr>
          <w:rFonts w:ascii="Angsana New" w:hAnsi="Angsana New"/>
          <w:sz w:val="30"/>
          <w:szCs w:val="30"/>
          <w:cs/>
        </w:rPr>
        <w:t xml:space="preserve"> โครงการซื้อหุ้นคืนได้สิ้นสุดลง</w:t>
      </w:r>
      <w:r w:rsidR="00D67B25">
        <w:rPr>
          <w:rFonts w:ascii="Angsana New" w:hAnsi="Angsana New" w:hint="cs"/>
          <w:sz w:val="30"/>
          <w:szCs w:val="30"/>
          <w:cs/>
        </w:rPr>
        <w:t xml:space="preserve"> โดย</w:t>
      </w:r>
      <w:r w:rsidRPr="003F369E">
        <w:rPr>
          <w:rFonts w:ascii="Angsana New" w:hAnsi="Angsana New"/>
          <w:sz w:val="30"/>
          <w:szCs w:val="30"/>
          <w:cs/>
        </w:rPr>
        <w:t>บริษัทไม่ได้มีการซื้อหุ้นคืนในช่วงระยะเวลาดังกล่าวแต่อย่างใด</w:t>
      </w:r>
    </w:p>
    <w:p w14:paraId="2BA40644" w14:textId="77777777" w:rsidR="003F369E" w:rsidRPr="00D5594B" w:rsidRDefault="003F369E" w:rsidP="00A024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32EA595" w14:textId="7D052640" w:rsidR="00A701D7" w:rsidRDefault="00A701D7" w:rsidP="00A701D7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t>เ</w:t>
      </w:r>
      <w:r w:rsidRPr="00D5594B">
        <w:rPr>
          <w:rFonts w:ascii="Angsana New" w:hAnsi="Angsana New"/>
          <w:sz w:val="30"/>
          <w:szCs w:val="30"/>
          <w:u w:val="none"/>
          <w:cs/>
          <w:lang w:val="th-TH"/>
        </w:rPr>
        <w:t>หตุการณ์ภายหลังรอบระยะเวลารายงาน</w:t>
      </w:r>
    </w:p>
    <w:p w14:paraId="4999600F" w14:textId="77777777" w:rsidR="003F369E" w:rsidRPr="003F369E" w:rsidRDefault="003F369E" w:rsidP="003F369E">
      <w:pPr>
        <w:rPr>
          <w:lang w:val="th-TH"/>
        </w:rPr>
      </w:pPr>
    </w:p>
    <w:p w14:paraId="73D6779D" w14:textId="768F8233" w:rsidR="003F369E" w:rsidRPr="003F369E" w:rsidRDefault="003F369E" w:rsidP="002B3C10">
      <w:pPr>
        <w:pStyle w:val="ListParagraph"/>
        <w:numPr>
          <w:ilvl w:val="0"/>
          <w:numId w:val="42"/>
        </w:numPr>
        <w:tabs>
          <w:tab w:val="clear" w:pos="454"/>
          <w:tab w:val="clear" w:pos="680"/>
        </w:tabs>
        <w:jc w:val="thaiDistribute"/>
        <w:rPr>
          <w:rFonts w:ascii="Angsana New" w:hAnsi="Angsana New"/>
          <w:sz w:val="30"/>
          <w:szCs w:val="30"/>
        </w:rPr>
      </w:pPr>
      <w:r w:rsidRPr="003F369E">
        <w:rPr>
          <w:rFonts w:ascii="Angsana New" w:hAnsi="Angsana New"/>
          <w:sz w:val="30"/>
          <w:szCs w:val="30"/>
          <w:cs/>
        </w:rPr>
        <w:t>ในเดือน</w:t>
      </w:r>
      <w:r>
        <w:rPr>
          <w:rFonts w:ascii="Angsana New" w:hAnsi="Angsana New" w:hint="cs"/>
          <w:sz w:val="30"/>
          <w:szCs w:val="30"/>
          <w:cs/>
        </w:rPr>
        <w:t>มกราคม</w:t>
      </w:r>
      <w:r w:rsidRPr="003F369E">
        <w:rPr>
          <w:rFonts w:ascii="Angsana New" w:hAnsi="Angsana New"/>
          <w:sz w:val="30"/>
          <w:szCs w:val="30"/>
          <w:cs/>
        </w:rPr>
        <w:t xml:space="preserve"> </w:t>
      </w:r>
      <w:r w:rsidR="00786EC4" w:rsidRPr="00786EC4">
        <w:rPr>
          <w:rFonts w:ascii="Angsana New" w:hAnsi="Angsana New"/>
          <w:sz w:val="30"/>
          <w:szCs w:val="30"/>
        </w:rPr>
        <w:t>2</w:t>
      </w:r>
      <w:r w:rsidR="005D20EE" w:rsidRPr="005D20EE">
        <w:rPr>
          <w:rFonts w:ascii="Angsana New" w:hAnsi="Angsana New"/>
          <w:sz w:val="30"/>
          <w:szCs w:val="30"/>
        </w:rPr>
        <w:t>564</w:t>
      </w:r>
      <w:r w:rsidRPr="003F369E">
        <w:rPr>
          <w:rFonts w:ascii="Angsana New" w:hAnsi="Angsana New"/>
          <w:sz w:val="30"/>
          <w:szCs w:val="30"/>
          <w:cs/>
        </w:rPr>
        <w:t xml:space="preserve"> บริษัท เซ็ปเป้ โฮลดิ้ง (ประเทศไทย) จำกัด ได้เพิ่มทุนจดทะเบียนของบริษัทจากจำนวนเงิน </w:t>
      </w:r>
      <w:r w:rsidR="00786EC4" w:rsidRPr="00786EC4">
        <w:rPr>
          <w:rFonts w:ascii="Angsana New" w:hAnsi="Angsana New"/>
          <w:sz w:val="30"/>
          <w:szCs w:val="30"/>
        </w:rPr>
        <w:t>2</w:t>
      </w:r>
      <w:r w:rsidR="005D20EE" w:rsidRPr="005D20EE">
        <w:rPr>
          <w:rFonts w:ascii="Angsana New" w:hAnsi="Angsana New"/>
          <w:sz w:val="30"/>
          <w:szCs w:val="30"/>
        </w:rPr>
        <w:t>90</w:t>
      </w:r>
      <w:r w:rsidRPr="003F369E">
        <w:rPr>
          <w:rFonts w:ascii="Angsana New" w:hAnsi="Angsana New"/>
          <w:sz w:val="30"/>
          <w:szCs w:val="30"/>
          <w:cs/>
        </w:rPr>
        <w:t xml:space="preserve"> ล้านบาท เป็น </w:t>
      </w:r>
      <w:r w:rsidR="005D20EE" w:rsidRPr="005D20EE">
        <w:rPr>
          <w:rFonts w:ascii="Angsana New" w:hAnsi="Angsana New"/>
          <w:sz w:val="30"/>
          <w:szCs w:val="30"/>
        </w:rPr>
        <w:t>3</w:t>
      </w:r>
      <w:r w:rsidR="00786EC4" w:rsidRPr="00786EC4">
        <w:rPr>
          <w:rFonts w:ascii="Angsana New" w:hAnsi="Angsana New"/>
          <w:sz w:val="30"/>
          <w:szCs w:val="30"/>
        </w:rPr>
        <w:t>2</w:t>
      </w:r>
      <w:r w:rsidR="005D20EE" w:rsidRPr="005D20EE">
        <w:rPr>
          <w:rFonts w:ascii="Angsana New" w:hAnsi="Angsana New"/>
          <w:sz w:val="30"/>
          <w:szCs w:val="30"/>
        </w:rPr>
        <w:t>0</w:t>
      </w:r>
      <w:r w:rsidRPr="003F369E">
        <w:rPr>
          <w:rFonts w:ascii="Angsana New" w:hAnsi="Angsana New"/>
          <w:sz w:val="30"/>
          <w:szCs w:val="30"/>
          <w:cs/>
        </w:rPr>
        <w:t xml:space="preserve"> ล้านบาท (จำนวน </w:t>
      </w:r>
      <w:r w:rsidR="005D20EE" w:rsidRPr="005D20EE">
        <w:rPr>
          <w:rFonts w:ascii="Angsana New" w:hAnsi="Angsana New"/>
          <w:sz w:val="30"/>
          <w:szCs w:val="30"/>
        </w:rPr>
        <w:t>3</w:t>
      </w:r>
      <w:r w:rsidR="00786EC4" w:rsidRPr="00786EC4">
        <w:rPr>
          <w:rFonts w:ascii="Angsana New" w:hAnsi="Angsana New"/>
          <w:sz w:val="30"/>
          <w:szCs w:val="30"/>
        </w:rPr>
        <w:t>2</w:t>
      </w:r>
      <w:r w:rsidRPr="003F369E">
        <w:rPr>
          <w:rFonts w:ascii="Angsana New" w:hAnsi="Angsana New"/>
          <w:sz w:val="30"/>
          <w:szCs w:val="30"/>
          <w:cs/>
        </w:rPr>
        <w:t>,</w:t>
      </w:r>
      <w:r w:rsidR="005D20EE" w:rsidRPr="005D20EE">
        <w:rPr>
          <w:rFonts w:ascii="Angsana New" w:hAnsi="Angsana New"/>
          <w:sz w:val="30"/>
          <w:szCs w:val="30"/>
        </w:rPr>
        <w:t>000</w:t>
      </w:r>
      <w:r w:rsidRPr="003F369E">
        <w:rPr>
          <w:rFonts w:ascii="Angsana New" w:hAnsi="Angsana New"/>
          <w:sz w:val="30"/>
          <w:szCs w:val="30"/>
          <w:cs/>
        </w:rPr>
        <w:t>,</w:t>
      </w:r>
      <w:r w:rsidR="005D20EE" w:rsidRPr="005D20EE">
        <w:rPr>
          <w:rFonts w:ascii="Angsana New" w:hAnsi="Angsana New"/>
          <w:sz w:val="30"/>
          <w:szCs w:val="30"/>
        </w:rPr>
        <w:t>000</w:t>
      </w:r>
      <w:r w:rsidRPr="003F369E">
        <w:rPr>
          <w:rFonts w:ascii="Angsana New" w:hAnsi="Angsana New"/>
          <w:sz w:val="30"/>
          <w:szCs w:val="30"/>
          <w:cs/>
        </w:rPr>
        <w:t xml:space="preserve"> หุ้น มูลค่าหุ้นละ </w:t>
      </w:r>
      <w:r w:rsidR="00786EC4" w:rsidRPr="00786EC4">
        <w:rPr>
          <w:rFonts w:ascii="Angsana New" w:hAnsi="Angsana New"/>
          <w:sz w:val="30"/>
          <w:szCs w:val="30"/>
        </w:rPr>
        <w:t>1</w:t>
      </w:r>
      <w:r w:rsidR="005D20EE" w:rsidRPr="005D20EE">
        <w:rPr>
          <w:rFonts w:ascii="Angsana New" w:hAnsi="Angsana New"/>
          <w:sz w:val="30"/>
          <w:szCs w:val="30"/>
        </w:rPr>
        <w:t>0</w:t>
      </w:r>
      <w:r w:rsidRPr="003F369E">
        <w:rPr>
          <w:rFonts w:ascii="Angsana New" w:hAnsi="Angsana New"/>
          <w:sz w:val="30"/>
          <w:szCs w:val="30"/>
          <w:cs/>
        </w:rPr>
        <w:t xml:space="preserve"> บาท) โดยออกหุ้นสามัญเพิ่มทุนเป็นจำนวนเงิน </w:t>
      </w:r>
      <w:r w:rsidR="005D20EE" w:rsidRPr="005D20EE">
        <w:rPr>
          <w:rFonts w:ascii="Angsana New" w:hAnsi="Angsana New"/>
          <w:sz w:val="30"/>
          <w:szCs w:val="30"/>
        </w:rPr>
        <w:t>30</w:t>
      </w:r>
      <w:r w:rsidRPr="003F369E">
        <w:rPr>
          <w:rFonts w:ascii="Angsana New" w:hAnsi="Angsana New"/>
          <w:sz w:val="30"/>
          <w:szCs w:val="30"/>
          <w:cs/>
        </w:rPr>
        <w:t xml:space="preserve"> ล้านบาท (จำนวน </w:t>
      </w:r>
      <w:r w:rsidR="005D20EE" w:rsidRPr="005D20EE">
        <w:rPr>
          <w:rFonts w:ascii="Angsana New" w:hAnsi="Angsana New"/>
          <w:sz w:val="30"/>
          <w:szCs w:val="30"/>
        </w:rPr>
        <w:t>3</w:t>
      </w:r>
      <w:r w:rsidRPr="003F369E">
        <w:rPr>
          <w:rFonts w:ascii="Angsana New" w:hAnsi="Angsana New"/>
          <w:sz w:val="30"/>
          <w:szCs w:val="30"/>
          <w:cs/>
        </w:rPr>
        <w:t>,</w:t>
      </w:r>
      <w:r w:rsidR="005D20EE" w:rsidRPr="005D20EE">
        <w:rPr>
          <w:rFonts w:ascii="Angsana New" w:hAnsi="Angsana New"/>
          <w:sz w:val="30"/>
          <w:szCs w:val="30"/>
        </w:rPr>
        <w:t>000</w:t>
      </w:r>
      <w:r w:rsidRPr="003F369E">
        <w:rPr>
          <w:rFonts w:ascii="Angsana New" w:hAnsi="Angsana New"/>
          <w:sz w:val="30"/>
          <w:szCs w:val="30"/>
          <w:cs/>
        </w:rPr>
        <w:t>,</w:t>
      </w:r>
      <w:r w:rsidR="005D20EE" w:rsidRPr="005D20EE">
        <w:rPr>
          <w:rFonts w:ascii="Angsana New" w:hAnsi="Angsana New"/>
          <w:sz w:val="30"/>
          <w:szCs w:val="30"/>
        </w:rPr>
        <w:t>000</w:t>
      </w:r>
      <w:r w:rsidRPr="003F369E">
        <w:rPr>
          <w:rFonts w:ascii="Angsana New" w:hAnsi="Angsana New"/>
          <w:sz w:val="30"/>
          <w:szCs w:val="30"/>
          <w:cs/>
        </w:rPr>
        <w:t xml:space="preserve"> หุ้น มูลค่าหุ้นละ </w:t>
      </w:r>
      <w:r w:rsidR="00786EC4" w:rsidRPr="00786EC4">
        <w:rPr>
          <w:rFonts w:ascii="Angsana New" w:hAnsi="Angsana New"/>
          <w:sz w:val="30"/>
          <w:szCs w:val="30"/>
        </w:rPr>
        <w:t>1</w:t>
      </w:r>
      <w:r w:rsidR="005D20EE" w:rsidRPr="005D20EE">
        <w:rPr>
          <w:rFonts w:ascii="Angsana New" w:hAnsi="Angsana New"/>
          <w:sz w:val="30"/>
          <w:szCs w:val="30"/>
        </w:rPr>
        <w:t>0</w:t>
      </w:r>
      <w:r w:rsidRPr="003F369E">
        <w:rPr>
          <w:rFonts w:ascii="Angsana New" w:hAnsi="Angsana New"/>
          <w:sz w:val="30"/>
          <w:szCs w:val="30"/>
          <w:cs/>
        </w:rPr>
        <w:t xml:space="preserve"> บาท) บริษัทได้ชำระค่าหุ้นแล้วเป็นจำนวนเงิน </w:t>
      </w:r>
      <w:r w:rsidR="005D20EE" w:rsidRPr="005D20EE">
        <w:rPr>
          <w:rFonts w:ascii="Angsana New" w:hAnsi="Angsana New"/>
          <w:sz w:val="30"/>
          <w:szCs w:val="30"/>
        </w:rPr>
        <w:t>30</w:t>
      </w:r>
      <w:r w:rsidRPr="003F369E">
        <w:rPr>
          <w:rFonts w:ascii="Angsana New" w:hAnsi="Angsana New"/>
          <w:sz w:val="30"/>
          <w:szCs w:val="30"/>
          <w:cs/>
        </w:rPr>
        <w:t xml:space="preserve"> ล้านบาท ทั้งนี้บริษัท เซ็ปเป้ โฮลดิ้ง (ประเทศไทย) จำกัดได้จดทะเบียนการเปลี่ยนแปลงทุนดังกล่าวต่อกระทรวงพาณิชย์เมื่อวันที่ </w:t>
      </w:r>
      <w:r w:rsidR="005D20EE" w:rsidRPr="005D20EE">
        <w:rPr>
          <w:rFonts w:ascii="Angsana New" w:hAnsi="Angsana New"/>
          <w:sz w:val="30"/>
          <w:szCs w:val="30"/>
        </w:rPr>
        <w:t>8</w:t>
      </w:r>
      <w:r w:rsidRPr="003F369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มกราคม</w:t>
      </w:r>
      <w:r w:rsidRPr="003F369E">
        <w:rPr>
          <w:rFonts w:ascii="Angsana New" w:hAnsi="Angsana New"/>
          <w:sz w:val="30"/>
          <w:szCs w:val="30"/>
          <w:cs/>
        </w:rPr>
        <w:t xml:space="preserve"> </w:t>
      </w:r>
      <w:r w:rsidR="00786EC4" w:rsidRPr="00786EC4">
        <w:rPr>
          <w:rFonts w:ascii="Angsana New" w:hAnsi="Angsana New"/>
          <w:sz w:val="30"/>
          <w:szCs w:val="30"/>
        </w:rPr>
        <w:t>2</w:t>
      </w:r>
      <w:r w:rsidR="005D20EE" w:rsidRPr="005D20EE">
        <w:rPr>
          <w:rFonts w:ascii="Angsana New" w:hAnsi="Angsana New"/>
          <w:sz w:val="30"/>
          <w:szCs w:val="30"/>
        </w:rPr>
        <w:t>564</w:t>
      </w:r>
    </w:p>
    <w:p w14:paraId="05B7AD43" w14:textId="77777777" w:rsidR="003F369E" w:rsidRPr="003F369E" w:rsidRDefault="003F369E" w:rsidP="003F369E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CEDCB46" w14:textId="2D5C9DCF" w:rsidR="00A02476" w:rsidRDefault="00C33554" w:rsidP="003F369E">
      <w:pPr>
        <w:pStyle w:val="ListParagraph"/>
        <w:numPr>
          <w:ilvl w:val="0"/>
          <w:numId w:val="42"/>
        </w:numPr>
        <w:tabs>
          <w:tab w:val="clear" w:pos="454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ในเดือน</w:t>
      </w:r>
      <w:r w:rsidRPr="00C33554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786EC4" w:rsidRPr="00786EC4">
        <w:rPr>
          <w:rFonts w:ascii="Angsana New" w:hAnsi="Angsana New"/>
          <w:sz w:val="30"/>
          <w:szCs w:val="30"/>
        </w:rPr>
        <w:t>2</w:t>
      </w:r>
      <w:r w:rsidR="005D20EE" w:rsidRPr="005D20EE">
        <w:rPr>
          <w:rFonts w:ascii="Angsana New" w:hAnsi="Angsana New"/>
          <w:sz w:val="30"/>
          <w:szCs w:val="30"/>
        </w:rPr>
        <w:t>564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33554">
        <w:rPr>
          <w:rFonts w:ascii="Angsana New" w:hAnsi="Angsana New"/>
          <w:sz w:val="30"/>
          <w:szCs w:val="30"/>
          <w:cs/>
        </w:rPr>
        <w:t xml:space="preserve">บริษัท ดาน่อน เซ็ปเป้ เบฟเวอเรจส์ จำกัด ได้เพิ่มทุนจดทะเบียนของบริษัทจากจำนวนเงิน </w:t>
      </w:r>
      <w:r w:rsidR="00786EC4" w:rsidRPr="00786EC4">
        <w:rPr>
          <w:rFonts w:ascii="Angsana New" w:hAnsi="Angsana New"/>
          <w:sz w:val="30"/>
          <w:szCs w:val="30"/>
        </w:rPr>
        <w:t>2</w:t>
      </w:r>
      <w:r w:rsidR="005D20EE" w:rsidRPr="005D20EE">
        <w:rPr>
          <w:rFonts w:ascii="Angsana New" w:hAnsi="Angsana New"/>
          <w:sz w:val="30"/>
          <w:szCs w:val="30"/>
        </w:rPr>
        <w:t>00</w:t>
      </w:r>
      <w:r w:rsidRPr="00C33554">
        <w:rPr>
          <w:rFonts w:ascii="Angsana New" w:hAnsi="Angsana New"/>
          <w:sz w:val="30"/>
          <w:szCs w:val="30"/>
          <w:cs/>
        </w:rPr>
        <w:t xml:space="preserve"> ล้านบาท เป็น </w:t>
      </w:r>
      <w:r w:rsidR="005D20EE" w:rsidRPr="005D20EE">
        <w:rPr>
          <w:rFonts w:ascii="Angsana New" w:hAnsi="Angsana New"/>
          <w:sz w:val="30"/>
          <w:szCs w:val="30"/>
        </w:rPr>
        <w:t>300</w:t>
      </w:r>
      <w:r w:rsidRPr="00C33554">
        <w:rPr>
          <w:rFonts w:ascii="Angsana New" w:hAnsi="Angsana New"/>
          <w:sz w:val="30"/>
          <w:szCs w:val="30"/>
          <w:cs/>
        </w:rPr>
        <w:t xml:space="preserve"> ล้านบาท โดยออกหุ้นสามัญเพิ่มทุนเป็นจำนวนเงิน </w:t>
      </w:r>
      <w:r w:rsidR="00786EC4" w:rsidRPr="00786EC4">
        <w:rPr>
          <w:rFonts w:ascii="Angsana New" w:hAnsi="Angsana New"/>
          <w:sz w:val="30"/>
          <w:szCs w:val="30"/>
        </w:rPr>
        <w:t>1</w:t>
      </w:r>
      <w:r w:rsidR="005D20EE" w:rsidRPr="005D20EE">
        <w:rPr>
          <w:rFonts w:ascii="Angsana New" w:hAnsi="Angsana New"/>
          <w:sz w:val="30"/>
          <w:szCs w:val="30"/>
        </w:rPr>
        <w:t>00</w:t>
      </w:r>
      <w:r w:rsidRPr="00C33554">
        <w:rPr>
          <w:rFonts w:ascii="Angsana New" w:hAnsi="Angsana New"/>
          <w:sz w:val="30"/>
          <w:szCs w:val="30"/>
          <w:cs/>
        </w:rPr>
        <w:t xml:space="preserve"> ล้านบาท (จำนวน </w:t>
      </w:r>
      <w:r w:rsidR="00786EC4" w:rsidRPr="00786EC4">
        <w:rPr>
          <w:rFonts w:ascii="Angsana New" w:hAnsi="Angsana New"/>
          <w:sz w:val="30"/>
          <w:szCs w:val="30"/>
        </w:rPr>
        <w:t>1</w:t>
      </w:r>
      <w:r w:rsidRPr="00C33554">
        <w:rPr>
          <w:rFonts w:ascii="Angsana New" w:hAnsi="Angsana New"/>
          <w:sz w:val="30"/>
          <w:szCs w:val="30"/>
        </w:rPr>
        <w:t>,</w:t>
      </w:r>
      <w:r w:rsidR="005D20EE" w:rsidRPr="005D20EE">
        <w:rPr>
          <w:rFonts w:ascii="Angsana New" w:hAnsi="Angsana New"/>
          <w:sz w:val="30"/>
          <w:szCs w:val="30"/>
        </w:rPr>
        <w:t>000</w:t>
      </w:r>
      <w:r w:rsidRPr="00C33554">
        <w:rPr>
          <w:rFonts w:ascii="Angsana New" w:hAnsi="Angsana New"/>
          <w:sz w:val="30"/>
          <w:szCs w:val="30"/>
        </w:rPr>
        <w:t>,</w:t>
      </w:r>
      <w:r w:rsidR="005D20EE" w:rsidRPr="005D20EE">
        <w:rPr>
          <w:rFonts w:ascii="Angsana New" w:hAnsi="Angsana New"/>
          <w:sz w:val="30"/>
          <w:szCs w:val="30"/>
        </w:rPr>
        <w:t>000</w:t>
      </w:r>
      <w:r w:rsidRPr="00C33554">
        <w:rPr>
          <w:rFonts w:ascii="Angsana New" w:hAnsi="Angsana New"/>
          <w:sz w:val="30"/>
          <w:szCs w:val="30"/>
          <w:cs/>
        </w:rPr>
        <w:t xml:space="preserve"> หุ้น มูลค่าหุ้นละ </w:t>
      </w:r>
      <w:r w:rsidR="00786EC4" w:rsidRPr="00786EC4">
        <w:rPr>
          <w:rFonts w:ascii="Angsana New" w:hAnsi="Angsana New"/>
          <w:sz w:val="30"/>
          <w:szCs w:val="30"/>
        </w:rPr>
        <w:t>1</w:t>
      </w:r>
      <w:r w:rsidR="005D20EE" w:rsidRPr="005D20EE">
        <w:rPr>
          <w:rFonts w:ascii="Angsana New" w:hAnsi="Angsana New"/>
          <w:sz w:val="30"/>
          <w:szCs w:val="30"/>
        </w:rPr>
        <w:t>00</w:t>
      </w:r>
      <w:r w:rsidRPr="00C33554">
        <w:rPr>
          <w:rFonts w:ascii="Angsana New" w:hAnsi="Angsana New"/>
          <w:sz w:val="30"/>
          <w:szCs w:val="30"/>
          <w:cs/>
        </w:rPr>
        <w:t xml:space="preserve"> บาท) บริษัทย่อยได้ชำระเงินค่าหุ้นเป็นจำนวนเงิน </w:t>
      </w:r>
      <w:r w:rsidR="00786EC4" w:rsidRPr="00786EC4">
        <w:rPr>
          <w:rFonts w:ascii="Angsana New" w:hAnsi="Angsana New"/>
          <w:sz w:val="30"/>
          <w:szCs w:val="30"/>
        </w:rPr>
        <w:t>2</w:t>
      </w:r>
      <w:r w:rsidR="005D20EE" w:rsidRPr="005D20EE">
        <w:rPr>
          <w:rFonts w:ascii="Angsana New" w:hAnsi="Angsana New"/>
          <w:sz w:val="30"/>
          <w:szCs w:val="30"/>
        </w:rPr>
        <w:t>5</w:t>
      </w:r>
      <w:r w:rsidRPr="00C33554">
        <w:rPr>
          <w:rFonts w:ascii="Angsana New" w:hAnsi="Angsana New"/>
          <w:sz w:val="30"/>
          <w:szCs w:val="30"/>
          <w:cs/>
        </w:rPr>
        <w:t xml:space="preserve"> ล้านบาท โดยสัดส่วนการลงทุนของกลุ่มบริษัทไม่เปลี่ยนแปลง ทั้งนี้บริษัท ดาน่อน เซ็ปเป้ เบฟเวอเรจส์ จำกัด </w:t>
      </w:r>
      <w:r w:rsidR="001C61EA">
        <w:rPr>
          <w:rFonts w:ascii="Angsana New" w:hAnsi="Angsana New" w:hint="cs"/>
          <w:sz w:val="30"/>
          <w:szCs w:val="30"/>
          <w:cs/>
        </w:rPr>
        <w:t>อยู่ในระหว่างการ</w:t>
      </w:r>
      <w:r w:rsidRPr="00C33554">
        <w:rPr>
          <w:rFonts w:ascii="Angsana New" w:hAnsi="Angsana New"/>
          <w:sz w:val="30"/>
          <w:szCs w:val="30"/>
          <w:cs/>
        </w:rPr>
        <w:t>จดทะเบียน</w:t>
      </w:r>
      <w:r w:rsidR="001C61EA">
        <w:rPr>
          <w:rFonts w:ascii="Angsana New" w:hAnsi="Angsana New" w:hint="cs"/>
          <w:sz w:val="30"/>
          <w:szCs w:val="30"/>
          <w:cs/>
        </w:rPr>
        <w:t>เ</w:t>
      </w:r>
      <w:r w:rsidRPr="00C33554">
        <w:rPr>
          <w:rFonts w:ascii="Angsana New" w:hAnsi="Angsana New"/>
          <w:sz w:val="30"/>
          <w:szCs w:val="30"/>
          <w:cs/>
        </w:rPr>
        <w:t>ปลี่ยนแปลงทุนดังกล่าวต่อกระทรวงพาณิชย์</w:t>
      </w:r>
    </w:p>
    <w:p w14:paraId="4918309F" w14:textId="222A850E" w:rsidR="00B226A9" w:rsidRPr="00B226A9" w:rsidRDefault="00B226A9" w:rsidP="00B226A9">
      <w:pPr>
        <w:pStyle w:val="ListParagraph"/>
        <w:numPr>
          <w:ilvl w:val="0"/>
          <w:numId w:val="42"/>
        </w:numPr>
        <w:tabs>
          <w:tab w:val="clear" w:pos="454"/>
          <w:tab w:val="left" w:pos="545"/>
        </w:tabs>
        <w:jc w:val="thaiDistribute"/>
        <w:rPr>
          <w:rFonts w:ascii="Angsana New" w:hAnsi="Angsana New"/>
          <w:sz w:val="30"/>
          <w:szCs w:val="30"/>
        </w:rPr>
      </w:pPr>
      <w:r w:rsidRPr="00B226A9">
        <w:rPr>
          <w:rFonts w:ascii="Angsana New" w:hAnsi="Angsana New"/>
          <w:sz w:val="30"/>
          <w:szCs w:val="30"/>
          <w:cs/>
        </w:rPr>
        <w:lastRenderedPageBreak/>
        <w:t xml:space="preserve">ในเดือนกุมภาพันธ์ </w:t>
      </w:r>
      <w:r w:rsidRPr="00B226A9">
        <w:rPr>
          <w:rFonts w:ascii="Angsana New" w:hAnsi="Angsana New"/>
          <w:sz w:val="30"/>
          <w:szCs w:val="30"/>
        </w:rPr>
        <w:t xml:space="preserve">2564 </w:t>
      </w:r>
      <w:r w:rsidRPr="00B226A9">
        <w:rPr>
          <w:rFonts w:ascii="Angsana New" w:hAnsi="Angsana New"/>
          <w:sz w:val="30"/>
          <w:szCs w:val="30"/>
          <w:cs/>
        </w:rPr>
        <w:t>โจทก์ได้ทำการถอนอุทธรณ์ จากกรณีที่บริษัทถูกโจทก์ซึ่งเป็นผู้จัดจำหน่า</w:t>
      </w:r>
      <w:r>
        <w:rPr>
          <w:rFonts w:ascii="Angsana New" w:hAnsi="Angsana New" w:hint="cs"/>
          <w:sz w:val="30"/>
          <w:szCs w:val="30"/>
          <w:cs/>
        </w:rPr>
        <w:t>ย</w:t>
      </w:r>
      <w:r w:rsidRPr="00B226A9">
        <w:rPr>
          <w:rFonts w:ascii="Angsana New" w:hAnsi="Angsana New"/>
          <w:sz w:val="30"/>
          <w:szCs w:val="30"/>
          <w:cs/>
        </w:rPr>
        <w:t xml:space="preserve">ต่างประเทศในอดีตรายหนึ่งฟ้องร้อง โดยมีทุนทรัพย์ที่ฟ้องร้องและอาจเรียกได้เป็นจำนวนเงิน </w:t>
      </w:r>
      <w:r w:rsidRPr="00B226A9">
        <w:rPr>
          <w:rFonts w:ascii="Angsana New" w:hAnsi="Angsana New"/>
          <w:sz w:val="30"/>
          <w:szCs w:val="30"/>
        </w:rPr>
        <w:t xml:space="preserve">3.15 </w:t>
      </w:r>
      <w:r w:rsidRPr="00B226A9">
        <w:rPr>
          <w:rFonts w:ascii="Angsana New" w:hAnsi="Angsana New"/>
          <w:sz w:val="30"/>
          <w:szCs w:val="30"/>
          <w:cs/>
        </w:rPr>
        <w:t>ล้านหยวนจีน (</w:t>
      </w:r>
      <w:r w:rsidRPr="00B226A9">
        <w:rPr>
          <w:rFonts w:ascii="Angsana New" w:hAnsi="Angsana New"/>
          <w:sz w:val="30"/>
          <w:szCs w:val="30"/>
        </w:rPr>
        <w:t xml:space="preserve">14.57 </w:t>
      </w:r>
      <w:r w:rsidRPr="00B226A9">
        <w:rPr>
          <w:rFonts w:ascii="Angsana New" w:hAnsi="Angsana New"/>
          <w:sz w:val="30"/>
          <w:szCs w:val="30"/>
          <w:cs/>
        </w:rPr>
        <w:t>ล้านบาท) ส่งผลให้คดีความดังกล่าวสิ้นสุดลงและบริษัทไม่มีภาระหนี้สินจากคดีความดังกล่าว</w:t>
      </w:r>
    </w:p>
    <w:p w14:paraId="551ED395" w14:textId="77777777" w:rsidR="00B226A9" w:rsidRPr="003F369E" w:rsidRDefault="00B226A9" w:rsidP="00B226A9">
      <w:pPr>
        <w:pStyle w:val="ListParagraph"/>
        <w:tabs>
          <w:tab w:val="clear" w:pos="454"/>
          <w:tab w:val="left" w:pos="540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sectPr w:rsidR="00B226A9" w:rsidRPr="003F369E" w:rsidSect="00C5633A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105FA5" w14:textId="77777777" w:rsidR="007953F2" w:rsidRDefault="007953F2">
      <w:r>
        <w:separator/>
      </w:r>
    </w:p>
  </w:endnote>
  <w:endnote w:type="continuationSeparator" w:id="0">
    <w:p w14:paraId="06FEF606" w14:textId="77777777" w:rsidR="007953F2" w:rsidRDefault="00795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8BDFE" w14:textId="567B8700" w:rsidR="009D5FC0" w:rsidRPr="00E37E72" w:rsidRDefault="009D5FC0">
    <w:pPr>
      <w:pStyle w:val="Footer"/>
      <w:jc w:val="center"/>
      <w:rPr>
        <w:rFonts w:ascii="Angsana New" w:hAnsi="Angsana New"/>
        <w:sz w:val="30"/>
        <w:szCs w:val="30"/>
      </w:rPr>
    </w:pPr>
    <w:r w:rsidRPr="00E37E72">
      <w:rPr>
        <w:rFonts w:ascii="Angsana New" w:hAnsi="Angsana New"/>
        <w:sz w:val="30"/>
        <w:szCs w:val="30"/>
      </w:rPr>
      <w:fldChar w:fldCharType="begin"/>
    </w:r>
    <w:r w:rsidRPr="00E37E72">
      <w:rPr>
        <w:rFonts w:ascii="Angsana New" w:hAnsi="Angsana New"/>
        <w:sz w:val="30"/>
        <w:szCs w:val="30"/>
      </w:rPr>
      <w:instrText xml:space="preserve"> PAGE   \* MERGEFORMAT </w:instrText>
    </w:r>
    <w:r w:rsidRPr="00E37E7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Pr="005D20EE">
      <w:rPr>
        <w:rFonts w:ascii="Angsana New" w:hAnsi="Angsana New"/>
        <w:noProof/>
        <w:sz w:val="30"/>
        <w:szCs w:val="30"/>
      </w:rPr>
      <w:t>7</w:t>
    </w:r>
    <w:r w:rsidRPr="00E37E72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BB4F7C" w14:textId="294E626F" w:rsidR="009D5FC0" w:rsidRPr="00E37E72" w:rsidRDefault="009D5FC0">
    <w:pPr>
      <w:pStyle w:val="Footer"/>
      <w:jc w:val="center"/>
      <w:rPr>
        <w:rFonts w:ascii="Angsana New" w:hAnsi="Angsana New"/>
        <w:sz w:val="30"/>
        <w:szCs w:val="30"/>
      </w:rPr>
    </w:pPr>
    <w:r w:rsidRPr="00E37E72">
      <w:rPr>
        <w:rFonts w:ascii="Angsana New" w:hAnsi="Angsana New"/>
        <w:sz w:val="30"/>
        <w:szCs w:val="30"/>
      </w:rPr>
      <w:fldChar w:fldCharType="begin"/>
    </w:r>
    <w:r w:rsidRPr="00E37E72">
      <w:rPr>
        <w:rFonts w:ascii="Angsana New" w:hAnsi="Angsana New"/>
        <w:sz w:val="30"/>
        <w:szCs w:val="30"/>
      </w:rPr>
      <w:instrText xml:space="preserve"> PAGE   \* MERGEFORMAT </w:instrText>
    </w:r>
    <w:r w:rsidRPr="00E37E7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Pr="005D20EE">
      <w:rPr>
        <w:rFonts w:ascii="Angsana New" w:hAnsi="Angsana New"/>
        <w:noProof/>
        <w:sz w:val="30"/>
        <w:szCs w:val="30"/>
      </w:rPr>
      <w:t>7</w:t>
    </w:r>
    <w:r w:rsidRPr="00E37E72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53612" w14:textId="3F416480" w:rsidR="009D5FC0" w:rsidRPr="00E37E72" w:rsidRDefault="009D5FC0">
    <w:pPr>
      <w:pStyle w:val="Footer"/>
      <w:jc w:val="center"/>
      <w:rPr>
        <w:rFonts w:ascii="Angsana New" w:hAnsi="Angsana New"/>
        <w:sz w:val="30"/>
        <w:szCs w:val="30"/>
      </w:rPr>
    </w:pPr>
    <w:r w:rsidRPr="00E37E72">
      <w:rPr>
        <w:rFonts w:ascii="Angsana New" w:hAnsi="Angsana New"/>
        <w:sz w:val="30"/>
        <w:szCs w:val="30"/>
      </w:rPr>
      <w:fldChar w:fldCharType="begin"/>
    </w:r>
    <w:r w:rsidRPr="00E37E72">
      <w:rPr>
        <w:rFonts w:ascii="Angsana New" w:hAnsi="Angsana New"/>
        <w:sz w:val="30"/>
        <w:szCs w:val="30"/>
      </w:rPr>
      <w:instrText xml:space="preserve"> PAGE   \* MERGEFORMAT </w:instrText>
    </w:r>
    <w:r w:rsidRPr="00E37E7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Pr="005D20EE">
      <w:rPr>
        <w:rFonts w:ascii="Angsana New" w:hAnsi="Angsana New"/>
        <w:noProof/>
        <w:sz w:val="30"/>
        <w:szCs w:val="30"/>
      </w:rPr>
      <w:t>7</w:t>
    </w:r>
    <w:r w:rsidRPr="00E37E72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951EB" w14:textId="0403D8B4" w:rsidR="009D5FC0" w:rsidRPr="00D7214C" w:rsidRDefault="009D5FC0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  <w:r w:rsidRPr="00D7214C">
      <w:rPr>
        <w:rFonts w:ascii="Angsana New" w:hAnsi="Angsana New"/>
        <w:caps/>
        <w:sz w:val="30"/>
        <w:szCs w:val="30"/>
      </w:rPr>
      <w:fldChar w:fldCharType="begin"/>
    </w:r>
    <w:r w:rsidRPr="00D7214C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D7214C">
      <w:rPr>
        <w:rFonts w:ascii="Angsana New" w:hAnsi="Angsana New"/>
        <w:caps/>
        <w:sz w:val="30"/>
        <w:szCs w:val="30"/>
      </w:rPr>
      <w:fldChar w:fldCharType="separate"/>
    </w:r>
    <w:r>
      <w:rPr>
        <w:rFonts w:ascii="Angsana New" w:hAnsi="Angsana New"/>
        <w:caps/>
        <w:noProof/>
        <w:sz w:val="30"/>
        <w:szCs w:val="30"/>
      </w:rPr>
      <w:t>5</w:t>
    </w:r>
    <w:r w:rsidRPr="005D20EE">
      <w:rPr>
        <w:rFonts w:ascii="Angsana New" w:hAnsi="Angsana New"/>
        <w:caps/>
        <w:noProof/>
        <w:sz w:val="30"/>
        <w:szCs w:val="30"/>
      </w:rPr>
      <w:t>9</w:t>
    </w:r>
    <w:r w:rsidRPr="00D7214C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BF5B61" w14:textId="26278DE4" w:rsidR="009D5FC0" w:rsidRPr="002448B9" w:rsidRDefault="009D5FC0">
    <w:pPr>
      <w:pStyle w:val="Footer"/>
      <w:jc w:val="center"/>
      <w:rPr>
        <w:rFonts w:ascii="Angsana New" w:hAnsi="Angsana New"/>
        <w:sz w:val="30"/>
        <w:szCs w:val="30"/>
      </w:rPr>
    </w:pPr>
    <w:r w:rsidRPr="002448B9">
      <w:rPr>
        <w:rFonts w:ascii="Angsana New" w:hAnsi="Angsana New"/>
        <w:sz w:val="30"/>
        <w:szCs w:val="30"/>
      </w:rPr>
      <w:fldChar w:fldCharType="begin"/>
    </w:r>
    <w:r w:rsidRPr="002448B9">
      <w:rPr>
        <w:rFonts w:ascii="Angsana New" w:hAnsi="Angsana New"/>
        <w:sz w:val="30"/>
        <w:szCs w:val="30"/>
      </w:rPr>
      <w:instrText xml:space="preserve"> PAGE   \* MERGEFORMAT </w:instrText>
    </w:r>
    <w:r w:rsidRPr="002448B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</w:t>
    </w:r>
    <w:r w:rsidRPr="005D20EE">
      <w:rPr>
        <w:rFonts w:ascii="Angsana New" w:hAnsi="Angsana New"/>
        <w:noProof/>
        <w:sz w:val="30"/>
        <w:szCs w:val="30"/>
      </w:rPr>
      <w:t>5</w:t>
    </w:r>
    <w:r w:rsidRPr="002448B9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F84C73" w14:textId="02FDBA6B" w:rsidR="009D5FC0" w:rsidRPr="00EE1D0B" w:rsidRDefault="009D5FC0">
    <w:pPr>
      <w:pStyle w:val="Footer"/>
      <w:jc w:val="center"/>
      <w:rPr>
        <w:rFonts w:ascii="Angsana New" w:hAnsi="Angsana New"/>
        <w:sz w:val="30"/>
        <w:szCs w:val="30"/>
      </w:rPr>
    </w:pPr>
    <w:r w:rsidRPr="00EE1D0B">
      <w:rPr>
        <w:rFonts w:ascii="Angsana New" w:hAnsi="Angsana New"/>
        <w:sz w:val="30"/>
        <w:szCs w:val="30"/>
      </w:rPr>
      <w:fldChar w:fldCharType="begin"/>
    </w:r>
    <w:r w:rsidRPr="00EE1D0B">
      <w:rPr>
        <w:rFonts w:ascii="Angsana New" w:hAnsi="Angsana New"/>
        <w:sz w:val="30"/>
        <w:szCs w:val="30"/>
      </w:rPr>
      <w:instrText xml:space="preserve"> PAGE   \* MERGEFORMAT </w:instrText>
    </w:r>
    <w:r w:rsidRPr="00EE1D0B">
      <w:rPr>
        <w:rFonts w:ascii="Angsana New" w:hAnsi="Angsana New"/>
        <w:sz w:val="30"/>
        <w:szCs w:val="30"/>
      </w:rPr>
      <w:fldChar w:fldCharType="separate"/>
    </w:r>
    <w:r w:rsidRPr="00EE1D0B">
      <w:rPr>
        <w:rFonts w:ascii="Angsana New" w:hAnsi="Angsana New"/>
        <w:noProof/>
        <w:sz w:val="30"/>
        <w:szCs w:val="30"/>
      </w:rPr>
      <w:t>9</w:t>
    </w:r>
    <w:r w:rsidRPr="005D20EE">
      <w:rPr>
        <w:rFonts w:ascii="Angsana New" w:hAnsi="Angsana New"/>
        <w:noProof/>
        <w:sz w:val="30"/>
        <w:szCs w:val="30"/>
      </w:rPr>
      <w:t>9</w:t>
    </w:r>
    <w:r w:rsidRPr="00EE1D0B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C318D7" w14:textId="77777777" w:rsidR="007953F2" w:rsidRDefault="007953F2">
      <w:r>
        <w:separator/>
      </w:r>
    </w:p>
  </w:footnote>
  <w:footnote w:type="continuationSeparator" w:id="0">
    <w:p w14:paraId="52D6E7C7" w14:textId="77777777" w:rsidR="007953F2" w:rsidRDefault="00795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3D0A97" w14:textId="77777777" w:rsidR="009D5FC0" w:rsidRPr="00E37E72" w:rsidRDefault="009D5FC0" w:rsidP="009E2C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48CBFDD3" w14:textId="77777777" w:rsidR="009D5FC0" w:rsidRDefault="009D5FC0" w:rsidP="0093065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</w:p>
  <w:p w14:paraId="54D55F9E" w14:textId="739291E2" w:rsidR="009D5FC0" w:rsidRDefault="009D5FC0" w:rsidP="0093065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D20EE">
      <w:rPr>
        <w:rFonts w:ascii="Angsana New" w:hAnsi="Angsana New"/>
        <w:b/>
        <w:bCs/>
        <w:sz w:val="32"/>
        <w:szCs w:val="32"/>
      </w:rPr>
      <w:t>3</w:t>
    </w:r>
    <w:r w:rsidRPr="00786EC4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786EC4">
      <w:rPr>
        <w:rFonts w:ascii="Angsana New" w:hAnsi="Angsana New"/>
        <w:b/>
        <w:bCs/>
        <w:sz w:val="32"/>
        <w:szCs w:val="32"/>
      </w:rPr>
      <w:t>2</w:t>
    </w:r>
    <w:r w:rsidRPr="005D20EE">
      <w:rPr>
        <w:rFonts w:ascii="Angsana New" w:hAnsi="Angsana New"/>
        <w:b/>
        <w:bCs/>
        <w:sz w:val="32"/>
        <w:szCs w:val="32"/>
      </w:rPr>
      <w:t>563</w:t>
    </w:r>
  </w:p>
  <w:p w14:paraId="18C213AE" w14:textId="77777777" w:rsidR="009D5FC0" w:rsidRDefault="009D5FC0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735FE" w14:textId="77777777" w:rsidR="009D5FC0" w:rsidRPr="00E37E72" w:rsidRDefault="009D5FC0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5D4F29B0" w14:textId="77777777" w:rsidR="009D5FC0" w:rsidRDefault="009D5FC0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</w:p>
  <w:p w14:paraId="40FF2BAA" w14:textId="12F7784B" w:rsidR="009D5FC0" w:rsidRDefault="009D5FC0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D20EE">
      <w:rPr>
        <w:rFonts w:ascii="Angsana New" w:hAnsi="Angsana New"/>
        <w:b/>
        <w:bCs/>
        <w:sz w:val="32"/>
        <w:szCs w:val="32"/>
      </w:rPr>
      <w:t>3</w:t>
    </w:r>
    <w:r w:rsidRPr="00786EC4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786EC4">
      <w:rPr>
        <w:rFonts w:ascii="Angsana New" w:hAnsi="Angsana New"/>
        <w:b/>
        <w:bCs/>
        <w:sz w:val="32"/>
        <w:szCs w:val="32"/>
      </w:rPr>
      <w:t>2</w:t>
    </w:r>
    <w:r w:rsidRPr="005D20EE">
      <w:rPr>
        <w:rFonts w:ascii="Angsana New" w:hAnsi="Angsana New"/>
        <w:b/>
        <w:bCs/>
        <w:sz w:val="32"/>
        <w:szCs w:val="32"/>
      </w:rPr>
      <w:t>563</w:t>
    </w:r>
    <w:r>
      <w:rPr>
        <w:rFonts w:ascii="Angsana New" w:hAnsi="Angsana New"/>
        <w:b/>
        <w:bCs/>
        <w:sz w:val="32"/>
        <w:szCs w:val="32"/>
        <w:cs/>
      </w:rPr>
      <w:tab/>
    </w:r>
  </w:p>
  <w:p w14:paraId="183AF3B9" w14:textId="77777777" w:rsidR="009D5FC0" w:rsidRDefault="009D5FC0" w:rsidP="002F762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180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4918CD" w14:textId="77777777" w:rsidR="009D5FC0" w:rsidRPr="00E37E72" w:rsidRDefault="009D5FC0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63494DFB" w14:textId="77777777" w:rsidR="009D5FC0" w:rsidRDefault="009D5FC0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</w:p>
  <w:p w14:paraId="0E418A67" w14:textId="1F999BCE" w:rsidR="009D5FC0" w:rsidRDefault="009D5FC0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D20EE">
      <w:rPr>
        <w:rFonts w:ascii="Angsana New" w:hAnsi="Angsana New"/>
        <w:b/>
        <w:bCs/>
        <w:sz w:val="32"/>
        <w:szCs w:val="32"/>
      </w:rPr>
      <w:t>3</w:t>
    </w:r>
    <w:r w:rsidRPr="00786EC4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786EC4">
      <w:rPr>
        <w:rFonts w:ascii="Angsana New" w:hAnsi="Angsana New"/>
        <w:b/>
        <w:bCs/>
        <w:sz w:val="32"/>
        <w:szCs w:val="32"/>
      </w:rPr>
      <w:t>2</w:t>
    </w:r>
    <w:r w:rsidRPr="005D20EE">
      <w:rPr>
        <w:rFonts w:ascii="Angsana New" w:hAnsi="Angsana New"/>
        <w:b/>
        <w:bCs/>
        <w:sz w:val="32"/>
        <w:szCs w:val="32"/>
      </w:rPr>
      <w:t>563</w:t>
    </w:r>
    <w:r>
      <w:rPr>
        <w:rFonts w:ascii="Angsana New" w:hAnsi="Angsana New"/>
        <w:b/>
        <w:bCs/>
        <w:sz w:val="32"/>
        <w:szCs w:val="32"/>
        <w:cs/>
      </w:rPr>
      <w:tab/>
    </w:r>
  </w:p>
  <w:p w14:paraId="03673A55" w14:textId="77777777" w:rsidR="009D5FC0" w:rsidRDefault="009D5FC0" w:rsidP="002F762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180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F305D" w14:textId="77777777" w:rsidR="009D5FC0" w:rsidRPr="00E37E72" w:rsidRDefault="009D5FC0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2E6F33A2" w14:textId="77777777" w:rsidR="009D5FC0" w:rsidRDefault="009D5FC0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</w:p>
  <w:p w14:paraId="7B1C8B24" w14:textId="4FEFD139" w:rsidR="009D5FC0" w:rsidRDefault="009D5FC0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D20EE">
      <w:rPr>
        <w:rFonts w:ascii="Angsana New" w:hAnsi="Angsana New"/>
        <w:b/>
        <w:bCs/>
        <w:sz w:val="32"/>
        <w:szCs w:val="32"/>
      </w:rPr>
      <w:t>3</w:t>
    </w:r>
    <w:r w:rsidRPr="00786EC4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786EC4">
      <w:rPr>
        <w:rFonts w:ascii="Angsana New" w:hAnsi="Angsana New"/>
        <w:b/>
        <w:bCs/>
        <w:sz w:val="32"/>
        <w:szCs w:val="32"/>
      </w:rPr>
      <w:t>2</w:t>
    </w:r>
    <w:r w:rsidRPr="005D20EE">
      <w:rPr>
        <w:rFonts w:ascii="Angsana New" w:hAnsi="Angsana New"/>
        <w:b/>
        <w:bCs/>
        <w:sz w:val="32"/>
        <w:szCs w:val="32"/>
      </w:rPr>
      <w:t>563</w:t>
    </w:r>
    <w:r>
      <w:rPr>
        <w:rFonts w:ascii="Angsana New" w:hAnsi="Angsana New"/>
        <w:b/>
        <w:bCs/>
        <w:sz w:val="32"/>
        <w:szCs w:val="32"/>
        <w:cs/>
      </w:rPr>
      <w:tab/>
    </w:r>
  </w:p>
  <w:p w14:paraId="1112D440" w14:textId="77777777" w:rsidR="009D5FC0" w:rsidRDefault="009D5FC0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114CAD" w14:textId="77777777" w:rsidR="009D5FC0" w:rsidRPr="00E37E72" w:rsidRDefault="009D5FC0" w:rsidP="00B530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21B74F82" w14:textId="77777777" w:rsidR="009D5FC0" w:rsidRDefault="009D5FC0" w:rsidP="00B5304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</w:p>
  <w:p w14:paraId="1071ECB8" w14:textId="5E265BBA" w:rsidR="009D5FC0" w:rsidRDefault="009D5FC0" w:rsidP="00B5304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D20EE">
      <w:rPr>
        <w:rFonts w:ascii="Angsana New" w:hAnsi="Angsana New"/>
        <w:b/>
        <w:bCs/>
        <w:sz w:val="32"/>
        <w:szCs w:val="32"/>
      </w:rPr>
      <w:t>3</w:t>
    </w:r>
    <w:r w:rsidRPr="00786EC4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786EC4">
      <w:rPr>
        <w:rFonts w:ascii="Angsana New" w:hAnsi="Angsana New"/>
        <w:b/>
        <w:bCs/>
        <w:sz w:val="32"/>
        <w:szCs w:val="32"/>
      </w:rPr>
      <w:t>2</w:t>
    </w:r>
    <w:r w:rsidRPr="005D20EE">
      <w:rPr>
        <w:rFonts w:ascii="Angsana New" w:hAnsi="Angsana New"/>
        <w:b/>
        <w:bCs/>
        <w:sz w:val="32"/>
        <w:szCs w:val="32"/>
      </w:rPr>
      <w:t>563</w:t>
    </w:r>
  </w:p>
  <w:p w14:paraId="7D93150C" w14:textId="77777777" w:rsidR="009D5FC0" w:rsidRDefault="009D5FC0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9A840A" w14:textId="77777777" w:rsidR="009D5FC0" w:rsidRPr="00E37E72" w:rsidRDefault="009D5FC0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2DC86946" w14:textId="77777777" w:rsidR="009D5FC0" w:rsidRDefault="009D5FC0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</w:p>
  <w:p w14:paraId="7C7B5CA5" w14:textId="2B58DFE4" w:rsidR="009D5FC0" w:rsidRDefault="009D5FC0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D20EE">
      <w:rPr>
        <w:rFonts w:ascii="Angsana New" w:hAnsi="Angsana New"/>
        <w:b/>
        <w:bCs/>
        <w:sz w:val="32"/>
        <w:szCs w:val="32"/>
      </w:rPr>
      <w:t>3</w:t>
    </w:r>
    <w:r w:rsidRPr="00786EC4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786EC4">
      <w:rPr>
        <w:rFonts w:ascii="Angsana New" w:hAnsi="Angsana New"/>
        <w:b/>
        <w:bCs/>
        <w:sz w:val="32"/>
        <w:szCs w:val="32"/>
      </w:rPr>
      <w:t>2</w:t>
    </w:r>
    <w:r w:rsidRPr="005D20EE">
      <w:rPr>
        <w:rFonts w:ascii="Angsana New" w:hAnsi="Angsana New"/>
        <w:b/>
        <w:bCs/>
        <w:sz w:val="32"/>
        <w:szCs w:val="32"/>
      </w:rPr>
      <w:t>563</w:t>
    </w:r>
    <w:r>
      <w:rPr>
        <w:rFonts w:ascii="Angsana New" w:hAnsi="Angsana New"/>
        <w:b/>
        <w:bCs/>
        <w:sz w:val="32"/>
        <w:szCs w:val="32"/>
        <w:cs/>
      </w:rPr>
      <w:tab/>
    </w:r>
  </w:p>
  <w:p w14:paraId="239E2B51" w14:textId="77777777" w:rsidR="009D5FC0" w:rsidRDefault="009D5FC0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446270" w14:textId="77777777" w:rsidR="009D5FC0" w:rsidRPr="00E37E72" w:rsidRDefault="009D5FC0" w:rsidP="004771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508159AC" w14:textId="77777777" w:rsidR="009D5FC0" w:rsidRDefault="009D5FC0" w:rsidP="004771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</w:p>
  <w:p w14:paraId="0D5A0669" w14:textId="7799DDB4" w:rsidR="009D5FC0" w:rsidRDefault="009D5FC0" w:rsidP="004771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D20EE">
      <w:rPr>
        <w:rFonts w:ascii="Angsana New" w:hAnsi="Angsana New"/>
        <w:b/>
        <w:bCs/>
        <w:sz w:val="32"/>
        <w:szCs w:val="32"/>
      </w:rPr>
      <w:t>3</w:t>
    </w:r>
    <w:r w:rsidRPr="00786EC4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786EC4">
      <w:rPr>
        <w:rFonts w:ascii="Angsana New" w:hAnsi="Angsana New"/>
        <w:b/>
        <w:bCs/>
        <w:sz w:val="32"/>
        <w:szCs w:val="32"/>
      </w:rPr>
      <w:t>2</w:t>
    </w:r>
    <w:r w:rsidRPr="005D20EE">
      <w:rPr>
        <w:rFonts w:ascii="Angsana New" w:hAnsi="Angsana New"/>
        <w:b/>
        <w:bCs/>
        <w:sz w:val="32"/>
        <w:szCs w:val="32"/>
      </w:rPr>
      <w:t>563</w:t>
    </w:r>
  </w:p>
  <w:p w14:paraId="51B4A556" w14:textId="77777777" w:rsidR="009D5FC0" w:rsidRDefault="009D5FC0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12BD71" w14:textId="77777777" w:rsidR="009D5FC0" w:rsidRPr="00E37E72" w:rsidRDefault="009D5FC0" w:rsidP="004771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3FFA70C4" w14:textId="77777777" w:rsidR="009D5FC0" w:rsidRDefault="009D5FC0" w:rsidP="004771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</w:p>
  <w:p w14:paraId="05C4EB72" w14:textId="49111474" w:rsidR="009D5FC0" w:rsidRDefault="009D5FC0" w:rsidP="004771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D20EE">
      <w:rPr>
        <w:rFonts w:ascii="Angsana New" w:hAnsi="Angsana New"/>
        <w:b/>
        <w:bCs/>
        <w:sz w:val="32"/>
        <w:szCs w:val="32"/>
      </w:rPr>
      <w:t>3</w:t>
    </w:r>
    <w:r w:rsidRPr="00786EC4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786EC4">
      <w:rPr>
        <w:rFonts w:ascii="Angsana New" w:hAnsi="Angsana New"/>
        <w:b/>
        <w:bCs/>
        <w:sz w:val="32"/>
        <w:szCs w:val="32"/>
      </w:rPr>
      <w:t>2</w:t>
    </w:r>
    <w:r w:rsidRPr="005D20EE">
      <w:rPr>
        <w:rFonts w:ascii="Angsana New" w:hAnsi="Angsana New"/>
        <w:b/>
        <w:bCs/>
        <w:sz w:val="32"/>
        <w:szCs w:val="32"/>
      </w:rPr>
      <w:t>563</w:t>
    </w:r>
  </w:p>
  <w:p w14:paraId="6E891887" w14:textId="77777777" w:rsidR="009D5FC0" w:rsidRDefault="009D5FC0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9098"/>
        </w:tabs>
        <w:ind w:left="9098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77E1142"/>
    <w:multiLevelType w:val="singleLevel"/>
    <w:tmpl w:val="4742FCCE"/>
    <w:lvl w:ilvl="0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  <w:color w:val="auto"/>
        <w:sz w:val="24"/>
      </w:rPr>
    </w:lvl>
  </w:abstractNum>
  <w:abstractNum w:abstractNumId="11" w15:restartNumberingAfterBreak="0">
    <w:nsid w:val="09AC2F36"/>
    <w:multiLevelType w:val="singleLevel"/>
    <w:tmpl w:val="503ED0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11F64993"/>
    <w:multiLevelType w:val="multilevel"/>
    <w:tmpl w:val="69B25D88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 w:val="0"/>
        <w:i/>
        <w:i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1D127A3C"/>
    <w:multiLevelType w:val="multilevel"/>
    <w:tmpl w:val="F8F0D24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2774048"/>
    <w:multiLevelType w:val="hybridMultilevel"/>
    <w:tmpl w:val="23A83516"/>
    <w:lvl w:ilvl="0" w:tplc="CEB8255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DCC7227"/>
    <w:multiLevelType w:val="hybridMultilevel"/>
    <w:tmpl w:val="B11E82B2"/>
    <w:lvl w:ilvl="0" w:tplc="9F4222A0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C94AA7"/>
    <w:multiLevelType w:val="hybridMultilevel"/>
    <w:tmpl w:val="44E0DC3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lang w:val="en-US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816D8D"/>
    <w:multiLevelType w:val="multilevel"/>
    <w:tmpl w:val="E3FE2E7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700"/>
        </w:tabs>
        <w:ind w:left="70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8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9" w15:restartNumberingAfterBreak="0">
    <w:nsid w:val="4F4C6004"/>
    <w:multiLevelType w:val="hybridMultilevel"/>
    <w:tmpl w:val="66B48E5E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E2584F"/>
    <w:multiLevelType w:val="hybridMultilevel"/>
    <w:tmpl w:val="4B882E9A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4F67538"/>
    <w:multiLevelType w:val="hybridMultilevel"/>
    <w:tmpl w:val="914C8B62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B3B0A29"/>
    <w:multiLevelType w:val="hybridMultilevel"/>
    <w:tmpl w:val="3D4E66AE"/>
    <w:lvl w:ilvl="0" w:tplc="4796C446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8" w15:restartNumberingAfterBreak="0">
    <w:nsid w:val="756D37CF"/>
    <w:multiLevelType w:val="hybridMultilevel"/>
    <w:tmpl w:val="C5502CF4"/>
    <w:lvl w:ilvl="0" w:tplc="CB8C4B8A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C65C30"/>
    <w:multiLevelType w:val="hybridMultilevel"/>
    <w:tmpl w:val="20304DDE"/>
    <w:lvl w:ilvl="0" w:tplc="B854F05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97CE1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A0862A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CF8EF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D480E9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91C430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320463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CEA62F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3FA2A65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1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8"/>
  </w:num>
  <w:num w:numId="13">
    <w:abstractNumId w:val="34"/>
  </w:num>
  <w:num w:numId="14">
    <w:abstractNumId w:val="21"/>
  </w:num>
  <w:num w:numId="15">
    <w:abstractNumId w:val="24"/>
  </w:num>
  <w:num w:numId="16">
    <w:abstractNumId w:val="37"/>
  </w:num>
  <w:num w:numId="17">
    <w:abstractNumId w:val="39"/>
  </w:num>
  <w:num w:numId="18">
    <w:abstractNumId w:val="29"/>
  </w:num>
  <w:num w:numId="19">
    <w:abstractNumId w:val="40"/>
  </w:num>
  <w:num w:numId="20">
    <w:abstractNumId w:val="20"/>
  </w:num>
  <w:num w:numId="21">
    <w:abstractNumId w:val="35"/>
  </w:num>
  <w:num w:numId="22">
    <w:abstractNumId w:val="12"/>
  </w:num>
  <w:num w:numId="23">
    <w:abstractNumId w:val="38"/>
  </w:num>
  <w:num w:numId="24">
    <w:abstractNumId w:val="23"/>
  </w:num>
  <w:num w:numId="25">
    <w:abstractNumId w:val="33"/>
  </w:num>
  <w:num w:numId="26">
    <w:abstractNumId w:val="17"/>
  </w:num>
  <w:num w:numId="27">
    <w:abstractNumId w:val="16"/>
  </w:num>
  <w:num w:numId="28">
    <w:abstractNumId w:val="27"/>
  </w:num>
  <w:num w:numId="29">
    <w:abstractNumId w:val="14"/>
  </w:num>
  <w:num w:numId="30">
    <w:abstractNumId w:val="25"/>
  </w:num>
  <w:num w:numId="31">
    <w:abstractNumId w:val="10"/>
  </w:num>
  <w:num w:numId="32">
    <w:abstractNumId w:val="15"/>
  </w:num>
  <w:num w:numId="33">
    <w:abstractNumId w:val="31"/>
  </w:num>
  <w:num w:numId="34">
    <w:abstractNumId w:val="30"/>
  </w:num>
  <w:num w:numId="35">
    <w:abstractNumId w:val="26"/>
  </w:num>
  <w:num w:numId="36">
    <w:abstractNumId w:val="13"/>
  </w:num>
  <w:num w:numId="37">
    <w:abstractNumId w:val="36"/>
  </w:num>
  <w:num w:numId="38">
    <w:abstractNumId w:val="19"/>
  </w:num>
  <w:num w:numId="39">
    <w:abstractNumId w:val="41"/>
  </w:num>
  <w:num w:numId="40">
    <w:abstractNumId w:val="11"/>
  </w:num>
  <w:num w:numId="41">
    <w:abstractNumId w:val="28"/>
  </w:num>
  <w:num w:numId="42">
    <w:abstractNumId w:val="32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奜۸ҧ찔娯"/>
  </w:docVars>
  <w:rsids>
    <w:rsidRoot w:val="00926A88"/>
    <w:rsid w:val="000001C9"/>
    <w:rsid w:val="0000073B"/>
    <w:rsid w:val="000007A6"/>
    <w:rsid w:val="00000AB1"/>
    <w:rsid w:val="00000CAE"/>
    <w:rsid w:val="00000D00"/>
    <w:rsid w:val="00001146"/>
    <w:rsid w:val="0000124A"/>
    <w:rsid w:val="00001356"/>
    <w:rsid w:val="000014D6"/>
    <w:rsid w:val="00001564"/>
    <w:rsid w:val="0000161A"/>
    <w:rsid w:val="00001828"/>
    <w:rsid w:val="000019FF"/>
    <w:rsid w:val="00001AE2"/>
    <w:rsid w:val="00001C5C"/>
    <w:rsid w:val="00001EDA"/>
    <w:rsid w:val="0000225E"/>
    <w:rsid w:val="000025E7"/>
    <w:rsid w:val="00002B7B"/>
    <w:rsid w:val="00002CE8"/>
    <w:rsid w:val="00002D4C"/>
    <w:rsid w:val="00003014"/>
    <w:rsid w:val="0000319B"/>
    <w:rsid w:val="000039F0"/>
    <w:rsid w:val="00003F01"/>
    <w:rsid w:val="000048B2"/>
    <w:rsid w:val="00005144"/>
    <w:rsid w:val="00005218"/>
    <w:rsid w:val="000054F7"/>
    <w:rsid w:val="00006270"/>
    <w:rsid w:val="000062E8"/>
    <w:rsid w:val="00006606"/>
    <w:rsid w:val="0000670A"/>
    <w:rsid w:val="00006A97"/>
    <w:rsid w:val="00006C36"/>
    <w:rsid w:val="00006D8F"/>
    <w:rsid w:val="00006E55"/>
    <w:rsid w:val="00007275"/>
    <w:rsid w:val="000073B9"/>
    <w:rsid w:val="0000758D"/>
    <w:rsid w:val="00007B57"/>
    <w:rsid w:val="00007BE5"/>
    <w:rsid w:val="00007CDE"/>
    <w:rsid w:val="00007DA5"/>
    <w:rsid w:val="00010063"/>
    <w:rsid w:val="00010418"/>
    <w:rsid w:val="00010826"/>
    <w:rsid w:val="00010C8C"/>
    <w:rsid w:val="00010E04"/>
    <w:rsid w:val="00012981"/>
    <w:rsid w:val="00012A8D"/>
    <w:rsid w:val="00012DE0"/>
    <w:rsid w:val="000131EC"/>
    <w:rsid w:val="0001330E"/>
    <w:rsid w:val="000135E9"/>
    <w:rsid w:val="00013EAC"/>
    <w:rsid w:val="00013FB4"/>
    <w:rsid w:val="0001439D"/>
    <w:rsid w:val="00014662"/>
    <w:rsid w:val="000149D7"/>
    <w:rsid w:val="00014ED6"/>
    <w:rsid w:val="0001516F"/>
    <w:rsid w:val="0001523D"/>
    <w:rsid w:val="0001543F"/>
    <w:rsid w:val="000154CB"/>
    <w:rsid w:val="00015563"/>
    <w:rsid w:val="000156A3"/>
    <w:rsid w:val="00015DF2"/>
    <w:rsid w:val="00015E0E"/>
    <w:rsid w:val="00015F3C"/>
    <w:rsid w:val="0001649A"/>
    <w:rsid w:val="0001680B"/>
    <w:rsid w:val="00016C76"/>
    <w:rsid w:val="000170CE"/>
    <w:rsid w:val="000171A8"/>
    <w:rsid w:val="0001721D"/>
    <w:rsid w:val="00017C4C"/>
    <w:rsid w:val="000201AE"/>
    <w:rsid w:val="000205E4"/>
    <w:rsid w:val="000207A8"/>
    <w:rsid w:val="00020800"/>
    <w:rsid w:val="00020AC3"/>
    <w:rsid w:val="00020FF8"/>
    <w:rsid w:val="0002105A"/>
    <w:rsid w:val="000212FC"/>
    <w:rsid w:val="00021DDE"/>
    <w:rsid w:val="0002214E"/>
    <w:rsid w:val="00022187"/>
    <w:rsid w:val="000221D5"/>
    <w:rsid w:val="000226A2"/>
    <w:rsid w:val="000229B5"/>
    <w:rsid w:val="00022BEE"/>
    <w:rsid w:val="00022CE6"/>
    <w:rsid w:val="00023082"/>
    <w:rsid w:val="000233EE"/>
    <w:rsid w:val="000235EF"/>
    <w:rsid w:val="00023A10"/>
    <w:rsid w:val="00023F99"/>
    <w:rsid w:val="00024486"/>
    <w:rsid w:val="0002477D"/>
    <w:rsid w:val="00024C02"/>
    <w:rsid w:val="00024E82"/>
    <w:rsid w:val="00025587"/>
    <w:rsid w:val="000257B8"/>
    <w:rsid w:val="00025800"/>
    <w:rsid w:val="00025D88"/>
    <w:rsid w:val="00025DA7"/>
    <w:rsid w:val="0002657C"/>
    <w:rsid w:val="000267F3"/>
    <w:rsid w:val="00026825"/>
    <w:rsid w:val="00026E30"/>
    <w:rsid w:val="00026E5A"/>
    <w:rsid w:val="00027732"/>
    <w:rsid w:val="00027A4F"/>
    <w:rsid w:val="00030161"/>
    <w:rsid w:val="000302CA"/>
    <w:rsid w:val="00030326"/>
    <w:rsid w:val="0003076B"/>
    <w:rsid w:val="000307A1"/>
    <w:rsid w:val="0003082D"/>
    <w:rsid w:val="00030A1B"/>
    <w:rsid w:val="00030C5B"/>
    <w:rsid w:val="00030DC1"/>
    <w:rsid w:val="0003115F"/>
    <w:rsid w:val="000318E2"/>
    <w:rsid w:val="00031914"/>
    <w:rsid w:val="00031B6D"/>
    <w:rsid w:val="00031BFF"/>
    <w:rsid w:val="000321ED"/>
    <w:rsid w:val="00032437"/>
    <w:rsid w:val="000328E8"/>
    <w:rsid w:val="00032BC1"/>
    <w:rsid w:val="00032CDA"/>
    <w:rsid w:val="00032E07"/>
    <w:rsid w:val="000331C1"/>
    <w:rsid w:val="00033C9A"/>
    <w:rsid w:val="00033E5D"/>
    <w:rsid w:val="000343FB"/>
    <w:rsid w:val="00034CC4"/>
    <w:rsid w:val="00034E18"/>
    <w:rsid w:val="0003538F"/>
    <w:rsid w:val="000356CC"/>
    <w:rsid w:val="00035DAF"/>
    <w:rsid w:val="00035EB6"/>
    <w:rsid w:val="00036425"/>
    <w:rsid w:val="00036434"/>
    <w:rsid w:val="00036459"/>
    <w:rsid w:val="000370C0"/>
    <w:rsid w:val="00037211"/>
    <w:rsid w:val="000372AD"/>
    <w:rsid w:val="000378B9"/>
    <w:rsid w:val="000379FD"/>
    <w:rsid w:val="00037B7C"/>
    <w:rsid w:val="00040229"/>
    <w:rsid w:val="0004048C"/>
    <w:rsid w:val="000406AC"/>
    <w:rsid w:val="0004095B"/>
    <w:rsid w:val="00040C19"/>
    <w:rsid w:val="00040CD2"/>
    <w:rsid w:val="00040FA9"/>
    <w:rsid w:val="00041035"/>
    <w:rsid w:val="00041102"/>
    <w:rsid w:val="00041861"/>
    <w:rsid w:val="000418D1"/>
    <w:rsid w:val="00041C99"/>
    <w:rsid w:val="00041EE6"/>
    <w:rsid w:val="0004267C"/>
    <w:rsid w:val="00043306"/>
    <w:rsid w:val="0004379D"/>
    <w:rsid w:val="00043984"/>
    <w:rsid w:val="00043D2E"/>
    <w:rsid w:val="00043F2A"/>
    <w:rsid w:val="00043F55"/>
    <w:rsid w:val="00044071"/>
    <w:rsid w:val="00044386"/>
    <w:rsid w:val="0004465C"/>
    <w:rsid w:val="00045126"/>
    <w:rsid w:val="0004539A"/>
    <w:rsid w:val="0004542F"/>
    <w:rsid w:val="0004560C"/>
    <w:rsid w:val="000459ED"/>
    <w:rsid w:val="00045DD1"/>
    <w:rsid w:val="00045EBB"/>
    <w:rsid w:val="0004662B"/>
    <w:rsid w:val="00046CD4"/>
    <w:rsid w:val="00046D1C"/>
    <w:rsid w:val="00047146"/>
    <w:rsid w:val="00047181"/>
    <w:rsid w:val="00047454"/>
    <w:rsid w:val="0004764A"/>
    <w:rsid w:val="000500A9"/>
    <w:rsid w:val="0005055E"/>
    <w:rsid w:val="00050AAC"/>
    <w:rsid w:val="00050E37"/>
    <w:rsid w:val="00050F9E"/>
    <w:rsid w:val="0005123C"/>
    <w:rsid w:val="00051E12"/>
    <w:rsid w:val="00051E6E"/>
    <w:rsid w:val="00051EFB"/>
    <w:rsid w:val="0005210A"/>
    <w:rsid w:val="000522E9"/>
    <w:rsid w:val="000526F5"/>
    <w:rsid w:val="0005293C"/>
    <w:rsid w:val="00052976"/>
    <w:rsid w:val="00052E52"/>
    <w:rsid w:val="00052E72"/>
    <w:rsid w:val="00052EBD"/>
    <w:rsid w:val="00052F3E"/>
    <w:rsid w:val="00053BCF"/>
    <w:rsid w:val="0005502B"/>
    <w:rsid w:val="000551A5"/>
    <w:rsid w:val="000556DB"/>
    <w:rsid w:val="00055E40"/>
    <w:rsid w:val="00055FE1"/>
    <w:rsid w:val="0005698B"/>
    <w:rsid w:val="00056CB8"/>
    <w:rsid w:val="000574BB"/>
    <w:rsid w:val="000579DC"/>
    <w:rsid w:val="00060165"/>
    <w:rsid w:val="0006031C"/>
    <w:rsid w:val="00060600"/>
    <w:rsid w:val="0006062C"/>
    <w:rsid w:val="000606C8"/>
    <w:rsid w:val="00060A35"/>
    <w:rsid w:val="00060AA7"/>
    <w:rsid w:val="00060AD0"/>
    <w:rsid w:val="000610FD"/>
    <w:rsid w:val="000614E8"/>
    <w:rsid w:val="00061503"/>
    <w:rsid w:val="0006154C"/>
    <w:rsid w:val="000616FE"/>
    <w:rsid w:val="00061CF8"/>
    <w:rsid w:val="000620C5"/>
    <w:rsid w:val="00062236"/>
    <w:rsid w:val="0006242A"/>
    <w:rsid w:val="000625AA"/>
    <w:rsid w:val="00062B88"/>
    <w:rsid w:val="00062B9E"/>
    <w:rsid w:val="00063026"/>
    <w:rsid w:val="00063153"/>
    <w:rsid w:val="00063306"/>
    <w:rsid w:val="000637D4"/>
    <w:rsid w:val="00063E0D"/>
    <w:rsid w:val="00063FCE"/>
    <w:rsid w:val="00063FFE"/>
    <w:rsid w:val="0006404F"/>
    <w:rsid w:val="000644E0"/>
    <w:rsid w:val="00064635"/>
    <w:rsid w:val="000646DB"/>
    <w:rsid w:val="00064784"/>
    <w:rsid w:val="0006499C"/>
    <w:rsid w:val="00064ABA"/>
    <w:rsid w:val="00064FCF"/>
    <w:rsid w:val="000653B7"/>
    <w:rsid w:val="000659EA"/>
    <w:rsid w:val="00065D3D"/>
    <w:rsid w:val="00065F53"/>
    <w:rsid w:val="00066571"/>
    <w:rsid w:val="00066B52"/>
    <w:rsid w:val="00066B57"/>
    <w:rsid w:val="00066EAF"/>
    <w:rsid w:val="00067305"/>
    <w:rsid w:val="00067306"/>
    <w:rsid w:val="00070419"/>
    <w:rsid w:val="00070507"/>
    <w:rsid w:val="00070746"/>
    <w:rsid w:val="00070792"/>
    <w:rsid w:val="00071180"/>
    <w:rsid w:val="000712C3"/>
    <w:rsid w:val="000713D9"/>
    <w:rsid w:val="00071404"/>
    <w:rsid w:val="0007154C"/>
    <w:rsid w:val="00071703"/>
    <w:rsid w:val="00071852"/>
    <w:rsid w:val="0007191E"/>
    <w:rsid w:val="00072CBA"/>
    <w:rsid w:val="0007316F"/>
    <w:rsid w:val="00073583"/>
    <w:rsid w:val="00073B38"/>
    <w:rsid w:val="000749A1"/>
    <w:rsid w:val="00074C41"/>
    <w:rsid w:val="00074D9C"/>
    <w:rsid w:val="00074FF3"/>
    <w:rsid w:val="000750CF"/>
    <w:rsid w:val="0007515B"/>
    <w:rsid w:val="00075675"/>
    <w:rsid w:val="00075710"/>
    <w:rsid w:val="00075E10"/>
    <w:rsid w:val="00076223"/>
    <w:rsid w:val="000763DA"/>
    <w:rsid w:val="000764A8"/>
    <w:rsid w:val="00076772"/>
    <w:rsid w:val="00076E56"/>
    <w:rsid w:val="000773EC"/>
    <w:rsid w:val="000774D8"/>
    <w:rsid w:val="000778C5"/>
    <w:rsid w:val="000779B6"/>
    <w:rsid w:val="00077C24"/>
    <w:rsid w:val="00077D2D"/>
    <w:rsid w:val="00080091"/>
    <w:rsid w:val="00080B66"/>
    <w:rsid w:val="00080EF3"/>
    <w:rsid w:val="00081618"/>
    <w:rsid w:val="00081670"/>
    <w:rsid w:val="00081DD1"/>
    <w:rsid w:val="00081ECB"/>
    <w:rsid w:val="0008284B"/>
    <w:rsid w:val="00082D49"/>
    <w:rsid w:val="00083062"/>
    <w:rsid w:val="000832E3"/>
    <w:rsid w:val="00083356"/>
    <w:rsid w:val="000838CE"/>
    <w:rsid w:val="000839D9"/>
    <w:rsid w:val="00083B51"/>
    <w:rsid w:val="0008427E"/>
    <w:rsid w:val="00084CCE"/>
    <w:rsid w:val="00084EC4"/>
    <w:rsid w:val="000850CA"/>
    <w:rsid w:val="000851AC"/>
    <w:rsid w:val="0008540D"/>
    <w:rsid w:val="00086028"/>
    <w:rsid w:val="000861B5"/>
    <w:rsid w:val="000865FF"/>
    <w:rsid w:val="000866EB"/>
    <w:rsid w:val="00086E2D"/>
    <w:rsid w:val="0008719C"/>
    <w:rsid w:val="0008765C"/>
    <w:rsid w:val="00087771"/>
    <w:rsid w:val="000879A9"/>
    <w:rsid w:val="00087CF8"/>
    <w:rsid w:val="00087EA8"/>
    <w:rsid w:val="00087F50"/>
    <w:rsid w:val="0009010F"/>
    <w:rsid w:val="0009039C"/>
    <w:rsid w:val="00090466"/>
    <w:rsid w:val="00090C66"/>
    <w:rsid w:val="00090D04"/>
    <w:rsid w:val="000918BC"/>
    <w:rsid w:val="00091A53"/>
    <w:rsid w:val="00091B39"/>
    <w:rsid w:val="00092057"/>
    <w:rsid w:val="000924E2"/>
    <w:rsid w:val="00093070"/>
    <w:rsid w:val="0009317C"/>
    <w:rsid w:val="0009325E"/>
    <w:rsid w:val="000934A0"/>
    <w:rsid w:val="00093881"/>
    <w:rsid w:val="0009390D"/>
    <w:rsid w:val="00093A3D"/>
    <w:rsid w:val="00093B22"/>
    <w:rsid w:val="00093D75"/>
    <w:rsid w:val="000944F9"/>
    <w:rsid w:val="00094B0E"/>
    <w:rsid w:val="00094E7B"/>
    <w:rsid w:val="00095610"/>
    <w:rsid w:val="00095761"/>
    <w:rsid w:val="00095B07"/>
    <w:rsid w:val="00095B40"/>
    <w:rsid w:val="00095CD4"/>
    <w:rsid w:val="00095F41"/>
    <w:rsid w:val="000960D5"/>
    <w:rsid w:val="00096333"/>
    <w:rsid w:val="00096528"/>
    <w:rsid w:val="000969DB"/>
    <w:rsid w:val="00096BD0"/>
    <w:rsid w:val="00096D64"/>
    <w:rsid w:val="00096D6C"/>
    <w:rsid w:val="00096FD8"/>
    <w:rsid w:val="000970D5"/>
    <w:rsid w:val="00097373"/>
    <w:rsid w:val="000973FC"/>
    <w:rsid w:val="000976AB"/>
    <w:rsid w:val="00097E2B"/>
    <w:rsid w:val="00097EA6"/>
    <w:rsid w:val="00097F05"/>
    <w:rsid w:val="00097FBE"/>
    <w:rsid w:val="000A0157"/>
    <w:rsid w:val="000A0496"/>
    <w:rsid w:val="000A04A1"/>
    <w:rsid w:val="000A0AA5"/>
    <w:rsid w:val="000A13E5"/>
    <w:rsid w:val="000A198C"/>
    <w:rsid w:val="000A1B32"/>
    <w:rsid w:val="000A1F92"/>
    <w:rsid w:val="000A1FC2"/>
    <w:rsid w:val="000A22D2"/>
    <w:rsid w:val="000A2457"/>
    <w:rsid w:val="000A26C2"/>
    <w:rsid w:val="000A2AD8"/>
    <w:rsid w:val="000A2C74"/>
    <w:rsid w:val="000A2E8A"/>
    <w:rsid w:val="000A2FC6"/>
    <w:rsid w:val="000A305A"/>
    <w:rsid w:val="000A31FF"/>
    <w:rsid w:val="000A32FE"/>
    <w:rsid w:val="000A35A3"/>
    <w:rsid w:val="000A36CF"/>
    <w:rsid w:val="000A3A4C"/>
    <w:rsid w:val="000A3A99"/>
    <w:rsid w:val="000A3EEE"/>
    <w:rsid w:val="000A41E0"/>
    <w:rsid w:val="000A435D"/>
    <w:rsid w:val="000A45E8"/>
    <w:rsid w:val="000A4A3B"/>
    <w:rsid w:val="000A4F1C"/>
    <w:rsid w:val="000A4FB1"/>
    <w:rsid w:val="000A5B00"/>
    <w:rsid w:val="000A629F"/>
    <w:rsid w:val="000A70BC"/>
    <w:rsid w:val="000A7164"/>
    <w:rsid w:val="000A75C3"/>
    <w:rsid w:val="000A75CB"/>
    <w:rsid w:val="000A7CA8"/>
    <w:rsid w:val="000B027E"/>
    <w:rsid w:val="000B0479"/>
    <w:rsid w:val="000B04F4"/>
    <w:rsid w:val="000B054E"/>
    <w:rsid w:val="000B07C9"/>
    <w:rsid w:val="000B0A6C"/>
    <w:rsid w:val="000B0D72"/>
    <w:rsid w:val="000B0ED2"/>
    <w:rsid w:val="000B0F0E"/>
    <w:rsid w:val="000B1370"/>
    <w:rsid w:val="000B16D9"/>
    <w:rsid w:val="000B208F"/>
    <w:rsid w:val="000B20EB"/>
    <w:rsid w:val="000B2942"/>
    <w:rsid w:val="000B2B00"/>
    <w:rsid w:val="000B2BDA"/>
    <w:rsid w:val="000B2DF7"/>
    <w:rsid w:val="000B33AB"/>
    <w:rsid w:val="000B3507"/>
    <w:rsid w:val="000B35BC"/>
    <w:rsid w:val="000B3794"/>
    <w:rsid w:val="000B3B42"/>
    <w:rsid w:val="000B3D80"/>
    <w:rsid w:val="000B4453"/>
    <w:rsid w:val="000B47E1"/>
    <w:rsid w:val="000B4DF6"/>
    <w:rsid w:val="000B50DF"/>
    <w:rsid w:val="000B5568"/>
    <w:rsid w:val="000B56EC"/>
    <w:rsid w:val="000B5ADF"/>
    <w:rsid w:val="000B5EE4"/>
    <w:rsid w:val="000B5F3F"/>
    <w:rsid w:val="000B681D"/>
    <w:rsid w:val="000B6B81"/>
    <w:rsid w:val="000B6C64"/>
    <w:rsid w:val="000B760E"/>
    <w:rsid w:val="000B7959"/>
    <w:rsid w:val="000B79C7"/>
    <w:rsid w:val="000B7ADB"/>
    <w:rsid w:val="000B7BA7"/>
    <w:rsid w:val="000B7CAE"/>
    <w:rsid w:val="000C045C"/>
    <w:rsid w:val="000C09A1"/>
    <w:rsid w:val="000C0B73"/>
    <w:rsid w:val="000C0F68"/>
    <w:rsid w:val="000C1031"/>
    <w:rsid w:val="000C11BF"/>
    <w:rsid w:val="000C1261"/>
    <w:rsid w:val="000C1C6C"/>
    <w:rsid w:val="000C21E9"/>
    <w:rsid w:val="000C260D"/>
    <w:rsid w:val="000C2752"/>
    <w:rsid w:val="000C2855"/>
    <w:rsid w:val="000C2B2F"/>
    <w:rsid w:val="000C3306"/>
    <w:rsid w:val="000C3816"/>
    <w:rsid w:val="000C3D63"/>
    <w:rsid w:val="000C3FAF"/>
    <w:rsid w:val="000C40DF"/>
    <w:rsid w:val="000C4521"/>
    <w:rsid w:val="000C460D"/>
    <w:rsid w:val="000C4661"/>
    <w:rsid w:val="000C4840"/>
    <w:rsid w:val="000C524B"/>
    <w:rsid w:val="000C52F3"/>
    <w:rsid w:val="000C565B"/>
    <w:rsid w:val="000C57E3"/>
    <w:rsid w:val="000C588A"/>
    <w:rsid w:val="000C6363"/>
    <w:rsid w:val="000C648A"/>
    <w:rsid w:val="000C6812"/>
    <w:rsid w:val="000C6A87"/>
    <w:rsid w:val="000C7120"/>
    <w:rsid w:val="000D0664"/>
    <w:rsid w:val="000D09A8"/>
    <w:rsid w:val="000D0F86"/>
    <w:rsid w:val="000D186A"/>
    <w:rsid w:val="000D1B4C"/>
    <w:rsid w:val="000D1EB8"/>
    <w:rsid w:val="000D206D"/>
    <w:rsid w:val="000D23E4"/>
    <w:rsid w:val="000D27EE"/>
    <w:rsid w:val="000D2864"/>
    <w:rsid w:val="000D29FC"/>
    <w:rsid w:val="000D2F00"/>
    <w:rsid w:val="000D3189"/>
    <w:rsid w:val="000D325C"/>
    <w:rsid w:val="000D356E"/>
    <w:rsid w:val="000D38D5"/>
    <w:rsid w:val="000D3C8D"/>
    <w:rsid w:val="000D48FE"/>
    <w:rsid w:val="000D4B2F"/>
    <w:rsid w:val="000D4C0A"/>
    <w:rsid w:val="000D4DCF"/>
    <w:rsid w:val="000D56A0"/>
    <w:rsid w:val="000D577C"/>
    <w:rsid w:val="000D5970"/>
    <w:rsid w:val="000D6100"/>
    <w:rsid w:val="000D670D"/>
    <w:rsid w:val="000D69DF"/>
    <w:rsid w:val="000D6B87"/>
    <w:rsid w:val="000D7221"/>
    <w:rsid w:val="000D78DD"/>
    <w:rsid w:val="000D78E0"/>
    <w:rsid w:val="000D7924"/>
    <w:rsid w:val="000D7E13"/>
    <w:rsid w:val="000E0060"/>
    <w:rsid w:val="000E049A"/>
    <w:rsid w:val="000E088C"/>
    <w:rsid w:val="000E0ED5"/>
    <w:rsid w:val="000E15DD"/>
    <w:rsid w:val="000E1C05"/>
    <w:rsid w:val="000E2CC6"/>
    <w:rsid w:val="000E4294"/>
    <w:rsid w:val="000E4337"/>
    <w:rsid w:val="000E4351"/>
    <w:rsid w:val="000E47AF"/>
    <w:rsid w:val="000E483C"/>
    <w:rsid w:val="000E48A5"/>
    <w:rsid w:val="000E492F"/>
    <w:rsid w:val="000E4DF1"/>
    <w:rsid w:val="000E6210"/>
    <w:rsid w:val="000E6AC0"/>
    <w:rsid w:val="000E7B15"/>
    <w:rsid w:val="000E7D05"/>
    <w:rsid w:val="000E7D75"/>
    <w:rsid w:val="000E7E2D"/>
    <w:rsid w:val="000F015A"/>
    <w:rsid w:val="000F02B9"/>
    <w:rsid w:val="000F0A8E"/>
    <w:rsid w:val="000F0F93"/>
    <w:rsid w:val="000F13D7"/>
    <w:rsid w:val="000F18AE"/>
    <w:rsid w:val="000F1B22"/>
    <w:rsid w:val="000F2333"/>
    <w:rsid w:val="000F267F"/>
    <w:rsid w:val="000F282F"/>
    <w:rsid w:val="000F290C"/>
    <w:rsid w:val="000F2B1F"/>
    <w:rsid w:val="000F2E63"/>
    <w:rsid w:val="000F2F15"/>
    <w:rsid w:val="000F3093"/>
    <w:rsid w:val="000F31B9"/>
    <w:rsid w:val="000F39E1"/>
    <w:rsid w:val="000F3FBE"/>
    <w:rsid w:val="000F4025"/>
    <w:rsid w:val="000F4245"/>
    <w:rsid w:val="000F4D17"/>
    <w:rsid w:val="000F4E2C"/>
    <w:rsid w:val="000F524D"/>
    <w:rsid w:val="000F54A1"/>
    <w:rsid w:val="000F5522"/>
    <w:rsid w:val="000F5724"/>
    <w:rsid w:val="000F5B44"/>
    <w:rsid w:val="000F5BD5"/>
    <w:rsid w:val="000F609E"/>
    <w:rsid w:val="000F632E"/>
    <w:rsid w:val="000F6352"/>
    <w:rsid w:val="000F6405"/>
    <w:rsid w:val="000F65B7"/>
    <w:rsid w:val="000F661B"/>
    <w:rsid w:val="000F6DD9"/>
    <w:rsid w:val="000F6FF9"/>
    <w:rsid w:val="000F79BD"/>
    <w:rsid w:val="000F7D6B"/>
    <w:rsid w:val="001000D4"/>
    <w:rsid w:val="001000DB"/>
    <w:rsid w:val="001005AD"/>
    <w:rsid w:val="00100A18"/>
    <w:rsid w:val="001011AA"/>
    <w:rsid w:val="001016EB"/>
    <w:rsid w:val="001017E7"/>
    <w:rsid w:val="00101FE1"/>
    <w:rsid w:val="001022EC"/>
    <w:rsid w:val="00102BE5"/>
    <w:rsid w:val="00102EF9"/>
    <w:rsid w:val="00102F41"/>
    <w:rsid w:val="0010324A"/>
    <w:rsid w:val="001037FC"/>
    <w:rsid w:val="00103AD6"/>
    <w:rsid w:val="0010429A"/>
    <w:rsid w:val="00104377"/>
    <w:rsid w:val="00104ADD"/>
    <w:rsid w:val="001056C3"/>
    <w:rsid w:val="0010588F"/>
    <w:rsid w:val="001058E0"/>
    <w:rsid w:val="00105963"/>
    <w:rsid w:val="00105C06"/>
    <w:rsid w:val="00105C87"/>
    <w:rsid w:val="00105E87"/>
    <w:rsid w:val="00105EE3"/>
    <w:rsid w:val="0010600A"/>
    <w:rsid w:val="00106223"/>
    <w:rsid w:val="00107306"/>
    <w:rsid w:val="00107422"/>
    <w:rsid w:val="001074DD"/>
    <w:rsid w:val="001078C7"/>
    <w:rsid w:val="001079AD"/>
    <w:rsid w:val="0011062F"/>
    <w:rsid w:val="00111149"/>
    <w:rsid w:val="00111614"/>
    <w:rsid w:val="00111B28"/>
    <w:rsid w:val="00111C40"/>
    <w:rsid w:val="00111DC4"/>
    <w:rsid w:val="001123EB"/>
    <w:rsid w:val="001127B2"/>
    <w:rsid w:val="00112F85"/>
    <w:rsid w:val="00113319"/>
    <w:rsid w:val="00113339"/>
    <w:rsid w:val="001140D1"/>
    <w:rsid w:val="0011438E"/>
    <w:rsid w:val="001144F9"/>
    <w:rsid w:val="0011460E"/>
    <w:rsid w:val="00115C2B"/>
    <w:rsid w:val="00115D81"/>
    <w:rsid w:val="00116284"/>
    <w:rsid w:val="001164B9"/>
    <w:rsid w:val="00116688"/>
    <w:rsid w:val="001168C2"/>
    <w:rsid w:val="001169FA"/>
    <w:rsid w:val="00116D79"/>
    <w:rsid w:val="00116E11"/>
    <w:rsid w:val="0011705F"/>
    <w:rsid w:val="001173BE"/>
    <w:rsid w:val="001174E6"/>
    <w:rsid w:val="001201C4"/>
    <w:rsid w:val="0012039F"/>
    <w:rsid w:val="00120635"/>
    <w:rsid w:val="001206B8"/>
    <w:rsid w:val="00120BF0"/>
    <w:rsid w:val="00120F25"/>
    <w:rsid w:val="00120F74"/>
    <w:rsid w:val="00121866"/>
    <w:rsid w:val="00121CFF"/>
    <w:rsid w:val="00121FDF"/>
    <w:rsid w:val="0012283D"/>
    <w:rsid w:val="001229C5"/>
    <w:rsid w:val="00122C75"/>
    <w:rsid w:val="0012305C"/>
    <w:rsid w:val="00123384"/>
    <w:rsid w:val="001234B8"/>
    <w:rsid w:val="001247C1"/>
    <w:rsid w:val="00124DF3"/>
    <w:rsid w:val="00124EEF"/>
    <w:rsid w:val="00125673"/>
    <w:rsid w:val="00125753"/>
    <w:rsid w:val="001258A5"/>
    <w:rsid w:val="00125905"/>
    <w:rsid w:val="00125CA7"/>
    <w:rsid w:val="00125DA7"/>
    <w:rsid w:val="00126133"/>
    <w:rsid w:val="001266AA"/>
    <w:rsid w:val="001266D2"/>
    <w:rsid w:val="001269B3"/>
    <w:rsid w:val="00126D46"/>
    <w:rsid w:val="00126E04"/>
    <w:rsid w:val="00126F67"/>
    <w:rsid w:val="00127DC9"/>
    <w:rsid w:val="00127E25"/>
    <w:rsid w:val="00130058"/>
    <w:rsid w:val="001302B0"/>
    <w:rsid w:val="0013075F"/>
    <w:rsid w:val="00130EFD"/>
    <w:rsid w:val="00130F88"/>
    <w:rsid w:val="00130F99"/>
    <w:rsid w:val="00130FE6"/>
    <w:rsid w:val="00130FF9"/>
    <w:rsid w:val="0013101C"/>
    <w:rsid w:val="0013121B"/>
    <w:rsid w:val="001314A4"/>
    <w:rsid w:val="00131727"/>
    <w:rsid w:val="00131B70"/>
    <w:rsid w:val="00131B77"/>
    <w:rsid w:val="00131C56"/>
    <w:rsid w:val="00131E7E"/>
    <w:rsid w:val="00132181"/>
    <w:rsid w:val="001324C9"/>
    <w:rsid w:val="001324D5"/>
    <w:rsid w:val="001326A6"/>
    <w:rsid w:val="001329FD"/>
    <w:rsid w:val="00132D45"/>
    <w:rsid w:val="00132F9A"/>
    <w:rsid w:val="001330D0"/>
    <w:rsid w:val="00133523"/>
    <w:rsid w:val="00133FE0"/>
    <w:rsid w:val="0013408F"/>
    <w:rsid w:val="001342FD"/>
    <w:rsid w:val="0013443B"/>
    <w:rsid w:val="0013467C"/>
    <w:rsid w:val="00134AC1"/>
    <w:rsid w:val="00135752"/>
    <w:rsid w:val="001359B0"/>
    <w:rsid w:val="00136469"/>
    <w:rsid w:val="0013659C"/>
    <w:rsid w:val="001368DD"/>
    <w:rsid w:val="00136E62"/>
    <w:rsid w:val="00137091"/>
    <w:rsid w:val="00137748"/>
    <w:rsid w:val="00137C8C"/>
    <w:rsid w:val="00137E32"/>
    <w:rsid w:val="001404D2"/>
    <w:rsid w:val="001405D6"/>
    <w:rsid w:val="0014070B"/>
    <w:rsid w:val="00140858"/>
    <w:rsid w:val="00140DF2"/>
    <w:rsid w:val="0014139E"/>
    <w:rsid w:val="001417AA"/>
    <w:rsid w:val="00141904"/>
    <w:rsid w:val="001419BE"/>
    <w:rsid w:val="00141A86"/>
    <w:rsid w:val="00141EAA"/>
    <w:rsid w:val="00142355"/>
    <w:rsid w:val="00142EAB"/>
    <w:rsid w:val="00142F61"/>
    <w:rsid w:val="0014301C"/>
    <w:rsid w:val="001436EA"/>
    <w:rsid w:val="001437BF"/>
    <w:rsid w:val="00143858"/>
    <w:rsid w:val="001439C9"/>
    <w:rsid w:val="0014452B"/>
    <w:rsid w:val="0014551A"/>
    <w:rsid w:val="001458F1"/>
    <w:rsid w:val="00145D30"/>
    <w:rsid w:val="001462C3"/>
    <w:rsid w:val="00146F69"/>
    <w:rsid w:val="00147634"/>
    <w:rsid w:val="00147715"/>
    <w:rsid w:val="001478E7"/>
    <w:rsid w:val="001500E7"/>
    <w:rsid w:val="001506FF"/>
    <w:rsid w:val="00150C7B"/>
    <w:rsid w:val="00151362"/>
    <w:rsid w:val="001514D9"/>
    <w:rsid w:val="00151807"/>
    <w:rsid w:val="00151CE2"/>
    <w:rsid w:val="00151DCE"/>
    <w:rsid w:val="0015226B"/>
    <w:rsid w:val="0015284E"/>
    <w:rsid w:val="00152E04"/>
    <w:rsid w:val="00152EEF"/>
    <w:rsid w:val="001530CB"/>
    <w:rsid w:val="00153378"/>
    <w:rsid w:val="0015368B"/>
    <w:rsid w:val="00153772"/>
    <w:rsid w:val="00153D01"/>
    <w:rsid w:val="00153E0E"/>
    <w:rsid w:val="00153FDA"/>
    <w:rsid w:val="00154305"/>
    <w:rsid w:val="00154B5C"/>
    <w:rsid w:val="00154CCE"/>
    <w:rsid w:val="0015535B"/>
    <w:rsid w:val="00155559"/>
    <w:rsid w:val="00155797"/>
    <w:rsid w:val="001562C6"/>
    <w:rsid w:val="001565D6"/>
    <w:rsid w:val="00156752"/>
    <w:rsid w:val="00157009"/>
    <w:rsid w:val="0015735B"/>
    <w:rsid w:val="00157DDD"/>
    <w:rsid w:val="00157E5C"/>
    <w:rsid w:val="00160490"/>
    <w:rsid w:val="001604CE"/>
    <w:rsid w:val="0016090C"/>
    <w:rsid w:val="00160B35"/>
    <w:rsid w:val="001610F5"/>
    <w:rsid w:val="0016116E"/>
    <w:rsid w:val="0016156F"/>
    <w:rsid w:val="00161623"/>
    <w:rsid w:val="0016304D"/>
    <w:rsid w:val="00163285"/>
    <w:rsid w:val="001635C3"/>
    <w:rsid w:val="0016364A"/>
    <w:rsid w:val="00163E61"/>
    <w:rsid w:val="00163FDB"/>
    <w:rsid w:val="001641D9"/>
    <w:rsid w:val="001657DF"/>
    <w:rsid w:val="00165A94"/>
    <w:rsid w:val="00165B77"/>
    <w:rsid w:val="00165EB6"/>
    <w:rsid w:val="00165EEC"/>
    <w:rsid w:val="00166029"/>
    <w:rsid w:val="00166402"/>
    <w:rsid w:val="0016646D"/>
    <w:rsid w:val="00166923"/>
    <w:rsid w:val="00166AAC"/>
    <w:rsid w:val="00166F22"/>
    <w:rsid w:val="0016792D"/>
    <w:rsid w:val="00170138"/>
    <w:rsid w:val="0017024F"/>
    <w:rsid w:val="0017044A"/>
    <w:rsid w:val="001706FA"/>
    <w:rsid w:val="00170835"/>
    <w:rsid w:val="00170D3B"/>
    <w:rsid w:val="00170E4C"/>
    <w:rsid w:val="0017100F"/>
    <w:rsid w:val="0017158F"/>
    <w:rsid w:val="00171986"/>
    <w:rsid w:val="001719FB"/>
    <w:rsid w:val="00171BBA"/>
    <w:rsid w:val="00171C6F"/>
    <w:rsid w:val="00171DA5"/>
    <w:rsid w:val="00171F6F"/>
    <w:rsid w:val="00172057"/>
    <w:rsid w:val="001723E0"/>
    <w:rsid w:val="00172535"/>
    <w:rsid w:val="00172BAA"/>
    <w:rsid w:val="00172BF0"/>
    <w:rsid w:val="0017314A"/>
    <w:rsid w:val="001731BE"/>
    <w:rsid w:val="001734BB"/>
    <w:rsid w:val="00173A32"/>
    <w:rsid w:val="00173ECA"/>
    <w:rsid w:val="0017436B"/>
    <w:rsid w:val="001749BA"/>
    <w:rsid w:val="00174B85"/>
    <w:rsid w:val="00174D46"/>
    <w:rsid w:val="0017539E"/>
    <w:rsid w:val="001753DF"/>
    <w:rsid w:val="0017549F"/>
    <w:rsid w:val="001756AB"/>
    <w:rsid w:val="00175830"/>
    <w:rsid w:val="00175BFA"/>
    <w:rsid w:val="00175EC3"/>
    <w:rsid w:val="00175EEE"/>
    <w:rsid w:val="00176205"/>
    <w:rsid w:val="00176A83"/>
    <w:rsid w:val="00176E02"/>
    <w:rsid w:val="00177024"/>
    <w:rsid w:val="00177041"/>
    <w:rsid w:val="0017707F"/>
    <w:rsid w:val="001775D3"/>
    <w:rsid w:val="0017767C"/>
    <w:rsid w:val="00177BB9"/>
    <w:rsid w:val="00177BE7"/>
    <w:rsid w:val="00177CEB"/>
    <w:rsid w:val="00177DFA"/>
    <w:rsid w:val="00177F57"/>
    <w:rsid w:val="00180213"/>
    <w:rsid w:val="0018090B"/>
    <w:rsid w:val="00180DD6"/>
    <w:rsid w:val="001815B4"/>
    <w:rsid w:val="00181696"/>
    <w:rsid w:val="00181840"/>
    <w:rsid w:val="00181B18"/>
    <w:rsid w:val="00181B2D"/>
    <w:rsid w:val="00181CF0"/>
    <w:rsid w:val="00182927"/>
    <w:rsid w:val="00182D1C"/>
    <w:rsid w:val="0018327C"/>
    <w:rsid w:val="001836E5"/>
    <w:rsid w:val="001839F1"/>
    <w:rsid w:val="00183C55"/>
    <w:rsid w:val="00183C6D"/>
    <w:rsid w:val="001840BD"/>
    <w:rsid w:val="001840C6"/>
    <w:rsid w:val="0018434C"/>
    <w:rsid w:val="001843E9"/>
    <w:rsid w:val="001851D1"/>
    <w:rsid w:val="001852C6"/>
    <w:rsid w:val="00185813"/>
    <w:rsid w:val="00185B11"/>
    <w:rsid w:val="00185B8C"/>
    <w:rsid w:val="00185BF7"/>
    <w:rsid w:val="00185C47"/>
    <w:rsid w:val="0018609D"/>
    <w:rsid w:val="00186501"/>
    <w:rsid w:val="00186906"/>
    <w:rsid w:val="00186BC1"/>
    <w:rsid w:val="00186C2B"/>
    <w:rsid w:val="00186D03"/>
    <w:rsid w:val="00186EEE"/>
    <w:rsid w:val="00186F41"/>
    <w:rsid w:val="00187056"/>
    <w:rsid w:val="0019021F"/>
    <w:rsid w:val="00190481"/>
    <w:rsid w:val="001904AF"/>
    <w:rsid w:val="0019068E"/>
    <w:rsid w:val="00190C33"/>
    <w:rsid w:val="00191527"/>
    <w:rsid w:val="00191547"/>
    <w:rsid w:val="00192366"/>
    <w:rsid w:val="0019279A"/>
    <w:rsid w:val="00192995"/>
    <w:rsid w:val="001929FB"/>
    <w:rsid w:val="001933EE"/>
    <w:rsid w:val="0019345E"/>
    <w:rsid w:val="0019384A"/>
    <w:rsid w:val="00193E41"/>
    <w:rsid w:val="00193EE2"/>
    <w:rsid w:val="001940B5"/>
    <w:rsid w:val="0019429C"/>
    <w:rsid w:val="0019436B"/>
    <w:rsid w:val="0019493B"/>
    <w:rsid w:val="001949A1"/>
    <w:rsid w:val="00194AD9"/>
    <w:rsid w:val="00194B31"/>
    <w:rsid w:val="00194C9A"/>
    <w:rsid w:val="00194ED0"/>
    <w:rsid w:val="001950D7"/>
    <w:rsid w:val="001956DD"/>
    <w:rsid w:val="00195718"/>
    <w:rsid w:val="0019623E"/>
    <w:rsid w:val="001962AA"/>
    <w:rsid w:val="001967E5"/>
    <w:rsid w:val="00197472"/>
    <w:rsid w:val="001A05ED"/>
    <w:rsid w:val="001A0C2C"/>
    <w:rsid w:val="001A0F79"/>
    <w:rsid w:val="001A127D"/>
    <w:rsid w:val="001A1368"/>
    <w:rsid w:val="001A1436"/>
    <w:rsid w:val="001A1C7D"/>
    <w:rsid w:val="001A2CB3"/>
    <w:rsid w:val="001A2CBB"/>
    <w:rsid w:val="001A2DBA"/>
    <w:rsid w:val="001A2F00"/>
    <w:rsid w:val="001A30C4"/>
    <w:rsid w:val="001A3114"/>
    <w:rsid w:val="001A3123"/>
    <w:rsid w:val="001A3205"/>
    <w:rsid w:val="001A3B39"/>
    <w:rsid w:val="001A3BE9"/>
    <w:rsid w:val="001A432C"/>
    <w:rsid w:val="001A43B3"/>
    <w:rsid w:val="001A4547"/>
    <w:rsid w:val="001A4705"/>
    <w:rsid w:val="001A49F1"/>
    <w:rsid w:val="001A4C4A"/>
    <w:rsid w:val="001A52E9"/>
    <w:rsid w:val="001A56AD"/>
    <w:rsid w:val="001A579F"/>
    <w:rsid w:val="001A593B"/>
    <w:rsid w:val="001A5D5F"/>
    <w:rsid w:val="001A5DE6"/>
    <w:rsid w:val="001A5F5B"/>
    <w:rsid w:val="001A5FC2"/>
    <w:rsid w:val="001A6143"/>
    <w:rsid w:val="001A6190"/>
    <w:rsid w:val="001A6439"/>
    <w:rsid w:val="001A735A"/>
    <w:rsid w:val="001A77D7"/>
    <w:rsid w:val="001A7856"/>
    <w:rsid w:val="001A7A85"/>
    <w:rsid w:val="001A7A88"/>
    <w:rsid w:val="001A7A8F"/>
    <w:rsid w:val="001A7E7D"/>
    <w:rsid w:val="001A7F83"/>
    <w:rsid w:val="001B02A9"/>
    <w:rsid w:val="001B09E7"/>
    <w:rsid w:val="001B1418"/>
    <w:rsid w:val="001B1697"/>
    <w:rsid w:val="001B1A81"/>
    <w:rsid w:val="001B27B5"/>
    <w:rsid w:val="001B27E7"/>
    <w:rsid w:val="001B3178"/>
    <w:rsid w:val="001B319E"/>
    <w:rsid w:val="001B3691"/>
    <w:rsid w:val="001B36C3"/>
    <w:rsid w:val="001B3E75"/>
    <w:rsid w:val="001B45DF"/>
    <w:rsid w:val="001B4703"/>
    <w:rsid w:val="001B49D7"/>
    <w:rsid w:val="001B4BA2"/>
    <w:rsid w:val="001B4C02"/>
    <w:rsid w:val="001B4C11"/>
    <w:rsid w:val="001B56F0"/>
    <w:rsid w:val="001B5B0B"/>
    <w:rsid w:val="001B60F9"/>
    <w:rsid w:val="001B6127"/>
    <w:rsid w:val="001B77DD"/>
    <w:rsid w:val="001B7A74"/>
    <w:rsid w:val="001B7C22"/>
    <w:rsid w:val="001B7C8F"/>
    <w:rsid w:val="001C009A"/>
    <w:rsid w:val="001C00B0"/>
    <w:rsid w:val="001C0959"/>
    <w:rsid w:val="001C0B5B"/>
    <w:rsid w:val="001C0FC2"/>
    <w:rsid w:val="001C1134"/>
    <w:rsid w:val="001C130E"/>
    <w:rsid w:val="001C1987"/>
    <w:rsid w:val="001C1A52"/>
    <w:rsid w:val="001C22D3"/>
    <w:rsid w:val="001C2EFB"/>
    <w:rsid w:val="001C3741"/>
    <w:rsid w:val="001C3B3F"/>
    <w:rsid w:val="001C4527"/>
    <w:rsid w:val="001C455C"/>
    <w:rsid w:val="001C4FBC"/>
    <w:rsid w:val="001C5256"/>
    <w:rsid w:val="001C5742"/>
    <w:rsid w:val="001C58B4"/>
    <w:rsid w:val="001C5978"/>
    <w:rsid w:val="001C5A1B"/>
    <w:rsid w:val="001C61EA"/>
    <w:rsid w:val="001C63B5"/>
    <w:rsid w:val="001C6D02"/>
    <w:rsid w:val="001C70E5"/>
    <w:rsid w:val="001C7527"/>
    <w:rsid w:val="001C7FB8"/>
    <w:rsid w:val="001D01A1"/>
    <w:rsid w:val="001D0E48"/>
    <w:rsid w:val="001D1175"/>
    <w:rsid w:val="001D124B"/>
    <w:rsid w:val="001D17D5"/>
    <w:rsid w:val="001D1B36"/>
    <w:rsid w:val="001D1EDC"/>
    <w:rsid w:val="001D2017"/>
    <w:rsid w:val="001D21CA"/>
    <w:rsid w:val="001D23BA"/>
    <w:rsid w:val="001D2555"/>
    <w:rsid w:val="001D29BC"/>
    <w:rsid w:val="001D311E"/>
    <w:rsid w:val="001D3802"/>
    <w:rsid w:val="001D3A68"/>
    <w:rsid w:val="001D3AEA"/>
    <w:rsid w:val="001D3F5B"/>
    <w:rsid w:val="001D43A5"/>
    <w:rsid w:val="001D444F"/>
    <w:rsid w:val="001D4F86"/>
    <w:rsid w:val="001D54D5"/>
    <w:rsid w:val="001D571A"/>
    <w:rsid w:val="001D69AA"/>
    <w:rsid w:val="001D6BF1"/>
    <w:rsid w:val="001D7046"/>
    <w:rsid w:val="001D7187"/>
    <w:rsid w:val="001D7270"/>
    <w:rsid w:val="001D7302"/>
    <w:rsid w:val="001D7691"/>
    <w:rsid w:val="001D7C0C"/>
    <w:rsid w:val="001D7C8F"/>
    <w:rsid w:val="001D7D35"/>
    <w:rsid w:val="001E033F"/>
    <w:rsid w:val="001E036B"/>
    <w:rsid w:val="001E0542"/>
    <w:rsid w:val="001E06A6"/>
    <w:rsid w:val="001E0E6A"/>
    <w:rsid w:val="001E11DE"/>
    <w:rsid w:val="001E1301"/>
    <w:rsid w:val="001E1B56"/>
    <w:rsid w:val="001E1ED0"/>
    <w:rsid w:val="001E21C4"/>
    <w:rsid w:val="001E2A3C"/>
    <w:rsid w:val="001E31A0"/>
    <w:rsid w:val="001E320A"/>
    <w:rsid w:val="001E37E5"/>
    <w:rsid w:val="001E3A07"/>
    <w:rsid w:val="001E3CEE"/>
    <w:rsid w:val="001E3DEF"/>
    <w:rsid w:val="001E42A1"/>
    <w:rsid w:val="001E4514"/>
    <w:rsid w:val="001E4573"/>
    <w:rsid w:val="001E47F9"/>
    <w:rsid w:val="001E50AF"/>
    <w:rsid w:val="001E50D1"/>
    <w:rsid w:val="001E51E8"/>
    <w:rsid w:val="001E52AE"/>
    <w:rsid w:val="001E536A"/>
    <w:rsid w:val="001E5764"/>
    <w:rsid w:val="001E5870"/>
    <w:rsid w:val="001E63FF"/>
    <w:rsid w:val="001E6720"/>
    <w:rsid w:val="001E6E89"/>
    <w:rsid w:val="001E7729"/>
    <w:rsid w:val="001E7BD9"/>
    <w:rsid w:val="001F05F8"/>
    <w:rsid w:val="001F0A31"/>
    <w:rsid w:val="001F0EE5"/>
    <w:rsid w:val="001F113E"/>
    <w:rsid w:val="001F1B69"/>
    <w:rsid w:val="001F1C4E"/>
    <w:rsid w:val="001F28ED"/>
    <w:rsid w:val="001F2B98"/>
    <w:rsid w:val="001F2D55"/>
    <w:rsid w:val="001F3849"/>
    <w:rsid w:val="001F3889"/>
    <w:rsid w:val="001F3A7F"/>
    <w:rsid w:val="001F3B1C"/>
    <w:rsid w:val="001F3B93"/>
    <w:rsid w:val="001F4D0C"/>
    <w:rsid w:val="001F512A"/>
    <w:rsid w:val="001F5151"/>
    <w:rsid w:val="001F5703"/>
    <w:rsid w:val="001F57D1"/>
    <w:rsid w:val="001F5D18"/>
    <w:rsid w:val="001F5E14"/>
    <w:rsid w:val="001F5EEF"/>
    <w:rsid w:val="001F63DA"/>
    <w:rsid w:val="001F6B10"/>
    <w:rsid w:val="001F6BEA"/>
    <w:rsid w:val="001F70FB"/>
    <w:rsid w:val="001F71AF"/>
    <w:rsid w:val="001F75B2"/>
    <w:rsid w:val="001F7FCF"/>
    <w:rsid w:val="00200BC3"/>
    <w:rsid w:val="00200D65"/>
    <w:rsid w:val="00200F14"/>
    <w:rsid w:val="0020198C"/>
    <w:rsid w:val="00201C90"/>
    <w:rsid w:val="00201E47"/>
    <w:rsid w:val="00202158"/>
    <w:rsid w:val="002026F2"/>
    <w:rsid w:val="002027C3"/>
    <w:rsid w:val="002028C4"/>
    <w:rsid w:val="002029A7"/>
    <w:rsid w:val="00202BB2"/>
    <w:rsid w:val="00202F87"/>
    <w:rsid w:val="00203290"/>
    <w:rsid w:val="00203728"/>
    <w:rsid w:val="00203744"/>
    <w:rsid w:val="00203886"/>
    <w:rsid w:val="00203C8D"/>
    <w:rsid w:val="00203CA9"/>
    <w:rsid w:val="00204B0C"/>
    <w:rsid w:val="00204B1E"/>
    <w:rsid w:val="00204BCD"/>
    <w:rsid w:val="002056AA"/>
    <w:rsid w:val="0020571B"/>
    <w:rsid w:val="00205868"/>
    <w:rsid w:val="002058E1"/>
    <w:rsid w:val="00205B37"/>
    <w:rsid w:val="00205D6D"/>
    <w:rsid w:val="00206192"/>
    <w:rsid w:val="002065C1"/>
    <w:rsid w:val="00206D95"/>
    <w:rsid w:val="00206E3E"/>
    <w:rsid w:val="00207479"/>
    <w:rsid w:val="00207CB8"/>
    <w:rsid w:val="0021021C"/>
    <w:rsid w:val="0021029C"/>
    <w:rsid w:val="00210EE1"/>
    <w:rsid w:val="00211644"/>
    <w:rsid w:val="00211791"/>
    <w:rsid w:val="00211E6A"/>
    <w:rsid w:val="00211FCE"/>
    <w:rsid w:val="002120BD"/>
    <w:rsid w:val="00212655"/>
    <w:rsid w:val="00212772"/>
    <w:rsid w:val="0021287A"/>
    <w:rsid w:val="0021288D"/>
    <w:rsid w:val="00212A50"/>
    <w:rsid w:val="00213245"/>
    <w:rsid w:val="002133D3"/>
    <w:rsid w:val="00213493"/>
    <w:rsid w:val="00213A79"/>
    <w:rsid w:val="00213AB4"/>
    <w:rsid w:val="00213E67"/>
    <w:rsid w:val="00213F76"/>
    <w:rsid w:val="002144E8"/>
    <w:rsid w:val="00214748"/>
    <w:rsid w:val="00214809"/>
    <w:rsid w:val="0021551A"/>
    <w:rsid w:val="002157E5"/>
    <w:rsid w:val="0021580A"/>
    <w:rsid w:val="0021580C"/>
    <w:rsid w:val="00215BD0"/>
    <w:rsid w:val="00216712"/>
    <w:rsid w:val="00216B2C"/>
    <w:rsid w:val="002170EC"/>
    <w:rsid w:val="0021718E"/>
    <w:rsid w:val="002171A7"/>
    <w:rsid w:val="00217312"/>
    <w:rsid w:val="0021792C"/>
    <w:rsid w:val="00217BDE"/>
    <w:rsid w:val="00217E18"/>
    <w:rsid w:val="0022006F"/>
    <w:rsid w:val="00220645"/>
    <w:rsid w:val="002206F7"/>
    <w:rsid w:val="002207B1"/>
    <w:rsid w:val="00220D8C"/>
    <w:rsid w:val="00220F42"/>
    <w:rsid w:val="0022102C"/>
    <w:rsid w:val="00221282"/>
    <w:rsid w:val="002214A7"/>
    <w:rsid w:val="00221A28"/>
    <w:rsid w:val="00221E29"/>
    <w:rsid w:val="002222E4"/>
    <w:rsid w:val="0022270C"/>
    <w:rsid w:val="002232F0"/>
    <w:rsid w:val="00223651"/>
    <w:rsid w:val="00223A1A"/>
    <w:rsid w:val="00223F9D"/>
    <w:rsid w:val="002240AD"/>
    <w:rsid w:val="00224965"/>
    <w:rsid w:val="00225213"/>
    <w:rsid w:val="00225941"/>
    <w:rsid w:val="00225B7E"/>
    <w:rsid w:val="00225EC1"/>
    <w:rsid w:val="002265F1"/>
    <w:rsid w:val="002279C5"/>
    <w:rsid w:val="00227BFF"/>
    <w:rsid w:val="00227DF2"/>
    <w:rsid w:val="002300F9"/>
    <w:rsid w:val="0023017D"/>
    <w:rsid w:val="002302EF"/>
    <w:rsid w:val="00230768"/>
    <w:rsid w:val="00230C61"/>
    <w:rsid w:val="00230D03"/>
    <w:rsid w:val="00230E0A"/>
    <w:rsid w:val="00231A71"/>
    <w:rsid w:val="00232181"/>
    <w:rsid w:val="002322EE"/>
    <w:rsid w:val="0023298F"/>
    <w:rsid w:val="00232E49"/>
    <w:rsid w:val="00233319"/>
    <w:rsid w:val="002337A5"/>
    <w:rsid w:val="002338DB"/>
    <w:rsid w:val="00233B29"/>
    <w:rsid w:val="00233BD9"/>
    <w:rsid w:val="00233C4E"/>
    <w:rsid w:val="00233E0D"/>
    <w:rsid w:val="002341D8"/>
    <w:rsid w:val="002343FF"/>
    <w:rsid w:val="00234669"/>
    <w:rsid w:val="00234822"/>
    <w:rsid w:val="00234865"/>
    <w:rsid w:val="00234BC5"/>
    <w:rsid w:val="00234F4A"/>
    <w:rsid w:val="0023518F"/>
    <w:rsid w:val="00235377"/>
    <w:rsid w:val="002355A5"/>
    <w:rsid w:val="00235A68"/>
    <w:rsid w:val="00235EED"/>
    <w:rsid w:val="00236151"/>
    <w:rsid w:val="00236288"/>
    <w:rsid w:val="0023640F"/>
    <w:rsid w:val="002365DF"/>
    <w:rsid w:val="00236DD0"/>
    <w:rsid w:val="00236E3D"/>
    <w:rsid w:val="00236E95"/>
    <w:rsid w:val="0023730E"/>
    <w:rsid w:val="0023787D"/>
    <w:rsid w:val="00237C16"/>
    <w:rsid w:val="00237EF0"/>
    <w:rsid w:val="00240062"/>
    <w:rsid w:val="00240758"/>
    <w:rsid w:val="00240CAE"/>
    <w:rsid w:val="00241356"/>
    <w:rsid w:val="002418A2"/>
    <w:rsid w:val="00241B1F"/>
    <w:rsid w:val="00241B2D"/>
    <w:rsid w:val="00241C5C"/>
    <w:rsid w:val="00241D84"/>
    <w:rsid w:val="00241E5E"/>
    <w:rsid w:val="0024217D"/>
    <w:rsid w:val="002424D1"/>
    <w:rsid w:val="002425C9"/>
    <w:rsid w:val="0024265A"/>
    <w:rsid w:val="0024280A"/>
    <w:rsid w:val="0024282B"/>
    <w:rsid w:val="002429DE"/>
    <w:rsid w:val="00242AAD"/>
    <w:rsid w:val="00242DC6"/>
    <w:rsid w:val="00242DCF"/>
    <w:rsid w:val="00242F6F"/>
    <w:rsid w:val="00242F98"/>
    <w:rsid w:val="002434B9"/>
    <w:rsid w:val="002434C9"/>
    <w:rsid w:val="00243640"/>
    <w:rsid w:val="0024390D"/>
    <w:rsid w:val="002447B8"/>
    <w:rsid w:val="002447DF"/>
    <w:rsid w:val="002447F5"/>
    <w:rsid w:val="0024485C"/>
    <w:rsid w:val="002448B9"/>
    <w:rsid w:val="00244A57"/>
    <w:rsid w:val="00244BF9"/>
    <w:rsid w:val="00245146"/>
    <w:rsid w:val="0024515B"/>
    <w:rsid w:val="00245797"/>
    <w:rsid w:val="002457D3"/>
    <w:rsid w:val="00245E4B"/>
    <w:rsid w:val="00245E95"/>
    <w:rsid w:val="00245EDE"/>
    <w:rsid w:val="002461D5"/>
    <w:rsid w:val="00246281"/>
    <w:rsid w:val="00246708"/>
    <w:rsid w:val="00246764"/>
    <w:rsid w:val="00246BD4"/>
    <w:rsid w:val="00246D4A"/>
    <w:rsid w:val="00246E2A"/>
    <w:rsid w:val="002471C7"/>
    <w:rsid w:val="0024731A"/>
    <w:rsid w:val="0024736F"/>
    <w:rsid w:val="0024753A"/>
    <w:rsid w:val="00247932"/>
    <w:rsid w:val="00247BBC"/>
    <w:rsid w:val="00247FEE"/>
    <w:rsid w:val="0025019E"/>
    <w:rsid w:val="00250855"/>
    <w:rsid w:val="00250943"/>
    <w:rsid w:val="00250CA7"/>
    <w:rsid w:val="0025127C"/>
    <w:rsid w:val="00251430"/>
    <w:rsid w:val="002514B8"/>
    <w:rsid w:val="002515A4"/>
    <w:rsid w:val="002518CC"/>
    <w:rsid w:val="002518ED"/>
    <w:rsid w:val="002518F6"/>
    <w:rsid w:val="00251FC2"/>
    <w:rsid w:val="00252166"/>
    <w:rsid w:val="0025227E"/>
    <w:rsid w:val="00252290"/>
    <w:rsid w:val="002523BA"/>
    <w:rsid w:val="0025294D"/>
    <w:rsid w:val="00252F65"/>
    <w:rsid w:val="002531A2"/>
    <w:rsid w:val="002534AA"/>
    <w:rsid w:val="002534C1"/>
    <w:rsid w:val="002535D2"/>
    <w:rsid w:val="002535EA"/>
    <w:rsid w:val="002536F1"/>
    <w:rsid w:val="002538EC"/>
    <w:rsid w:val="00253C53"/>
    <w:rsid w:val="002546F3"/>
    <w:rsid w:val="002548A1"/>
    <w:rsid w:val="00254D67"/>
    <w:rsid w:val="00254DC2"/>
    <w:rsid w:val="0025511F"/>
    <w:rsid w:val="00255698"/>
    <w:rsid w:val="00255864"/>
    <w:rsid w:val="00255DF0"/>
    <w:rsid w:val="0025673C"/>
    <w:rsid w:val="00256791"/>
    <w:rsid w:val="00256D4A"/>
    <w:rsid w:val="00257261"/>
    <w:rsid w:val="002577D1"/>
    <w:rsid w:val="00257F3E"/>
    <w:rsid w:val="00257FE9"/>
    <w:rsid w:val="00260073"/>
    <w:rsid w:val="00260594"/>
    <w:rsid w:val="00260881"/>
    <w:rsid w:val="00260C30"/>
    <w:rsid w:val="00260EAA"/>
    <w:rsid w:val="002610A8"/>
    <w:rsid w:val="0026144B"/>
    <w:rsid w:val="002616F0"/>
    <w:rsid w:val="00261A21"/>
    <w:rsid w:val="002621A6"/>
    <w:rsid w:val="002623C2"/>
    <w:rsid w:val="002625E5"/>
    <w:rsid w:val="00262626"/>
    <w:rsid w:val="0026268F"/>
    <w:rsid w:val="00262BDE"/>
    <w:rsid w:val="00262DD8"/>
    <w:rsid w:val="002630F6"/>
    <w:rsid w:val="00263117"/>
    <w:rsid w:val="0026347B"/>
    <w:rsid w:val="0026361B"/>
    <w:rsid w:val="00263B93"/>
    <w:rsid w:val="002645B0"/>
    <w:rsid w:val="0026526B"/>
    <w:rsid w:val="00265D4E"/>
    <w:rsid w:val="00266D0C"/>
    <w:rsid w:val="00267132"/>
    <w:rsid w:val="00267A91"/>
    <w:rsid w:val="00267BA3"/>
    <w:rsid w:val="0027046C"/>
    <w:rsid w:val="002704C8"/>
    <w:rsid w:val="002704F7"/>
    <w:rsid w:val="00270953"/>
    <w:rsid w:val="00270CFA"/>
    <w:rsid w:val="00270EBE"/>
    <w:rsid w:val="002712A4"/>
    <w:rsid w:val="00272387"/>
    <w:rsid w:val="002723D0"/>
    <w:rsid w:val="00272574"/>
    <w:rsid w:val="0027257C"/>
    <w:rsid w:val="002725A2"/>
    <w:rsid w:val="002732F0"/>
    <w:rsid w:val="00273487"/>
    <w:rsid w:val="00273738"/>
    <w:rsid w:val="00273860"/>
    <w:rsid w:val="00273CA4"/>
    <w:rsid w:val="002741BE"/>
    <w:rsid w:val="00274299"/>
    <w:rsid w:val="002742AF"/>
    <w:rsid w:val="00274BFE"/>
    <w:rsid w:val="00274D6A"/>
    <w:rsid w:val="00274FC5"/>
    <w:rsid w:val="00275160"/>
    <w:rsid w:val="002752D6"/>
    <w:rsid w:val="0027546F"/>
    <w:rsid w:val="00275A96"/>
    <w:rsid w:val="00275B9A"/>
    <w:rsid w:val="00275F61"/>
    <w:rsid w:val="00275FBB"/>
    <w:rsid w:val="0027616E"/>
    <w:rsid w:val="00276616"/>
    <w:rsid w:val="00276BAB"/>
    <w:rsid w:val="00276F4D"/>
    <w:rsid w:val="00277387"/>
    <w:rsid w:val="002775CE"/>
    <w:rsid w:val="0027765B"/>
    <w:rsid w:val="00280807"/>
    <w:rsid w:val="0028162C"/>
    <w:rsid w:val="0028216C"/>
    <w:rsid w:val="002824A6"/>
    <w:rsid w:val="0028271E"/>
    <w:rsid w:val="00282831"/>
    <w:rsid w:val="002833A1"/>
    <w:rsid w:val="002834A7"/>
    <w:rsid w:val="002835BA"/>
    <w:rsid w:val="002839DB"/>
    <w:rsid w:val="00283C91"/>
    <w:rsid w:val="002840C7"/>
    <w:rsid w:val="00284826"/>
    <w:rsid w:val="00284AF5"/>
    <w:rsid w:val="0028578A"/>
    <w:rsid w:val="002857A5"/>
    <w:rsid w:val="002858EF"/>
    <w:rsid w:val="00285AF1"/>
    <w:rsid w:val="00285D88"/>
    <w:rsid w:val="00285E5E"/>
    <w:rsid w:val="00286159"/>
    <w:rsid w:val="002867A9"/>
    <w:rsid w:val="002867B4"/>
    <w:rsid w:val="002868DA"/>
    <w:rsid w:val="00286E0F"/>
    <w:rsid w:val="00287010"/>
    <w:rsid w:val="002870E2"/>
    <w:rsid w:val="0028722F"/>
    <w:rsid w:val="002872C5"/>
    <w:rsid w:val="00287A89"/>
    <w:rsid w:val="00287CAB"/>
    <w:rsid w:val="00290804"/>
    <w:rsid w:val="00290B93"/>
    <w:rsid w:val="00290C21"/>
    <w:rsid w:val="00290C70"/>
    <w:rsid w:val="00290F1F"/>
    <w:rsid w:val="002910CE"/>
    <w:rsid w:val="00291ABA"/>
    <w:rsid w:val="00291CA1"/>
    <w:rsid w:val="00292071"/>
    <w:rsid w:val="00292183"/>
    <w:rsid w:val="002925CB"/>
    <w:rsid w:val="002928E2"/>
    <w:rsid w:val="00292FAA"/>
    <w:rsid w:val="00293227"/>
    <w:rsid w:val="0029344A"/>
    <w:rsid w:val="00293D54"/>
    <w:rsid w:val="00293E62"/>
    <w:rsid w:val="002941ED"/>
    <w:rsid w:val="00294518"/>
    <w:rsid w:val="002948B1"/>
    <w:rsid w:val="00294A7D"/>
    <w:rsid w:val="00294B1B"/>
    <w:rsid w:val="00294FF7"/>
    <w:rsid w:val="00295588"/>
    <w:rsid w:val="002955BB"/>
    <w:rsid w:val="00295EE2"/>
    <w:rsid w:val="0029602D"/>
    <w:rsid w:val="0029651C"/>
    <w:rsid w:val="00296771"/>
    <w:rsid w:val="00296A47"/>
    <w:rsid w:val="00296BA7"/>
    <w:rsid w:val="0029732F"/>
    <w:rsid w:val="002977FD"/>
    <w:rsid w:val="002978C6"/>
    <w:rsid w:val="00297BC2"/>
    <w:rsid w:val="00297FC7"/>
    <w:rsid w:val="002A0170"/>
    <w:rsid w:val="002A0213"/>
    <w:rsid w:val="002A0312"/>
    <w:rsid w:val="002A03BF"/>
    <w:rsid w:val="002A15F4"/>
    <w:rsid w:val="002A161C"/>
    <w:rsid w:val="002A1959"/>
    <w:rsid w:val="002A2055"/>
    <w:rsid w:val="002A266D"/>
    <w:rsid w:val="002A28CB"/>
    <w:rsid w:val="002A29DA"/>
    <w:rsid w:val="002A2BAC"/>
    <w:rsid w:val="002A2D1B"/>
    <w:rsid w:val="002A322E"/>
    <w:rsid w:val="002A3556"/>
    <w:rsid w:val="002A39BD"/>
    <w:rsid w:val="002A48FF"/>
    <w:rsid w:val="002A4D2F"/>
    <w:rsid w:val="002A4F2E"/>
    <w:rsid w:val="002A5899"/>
    <w:rsid w:val="002A5E04"/>
    <w:rsid w:val="002A62DD"/>
    <w:rsid w:val="002A6429"/>
    <w:rsid w:val="002A658D"/>
    <w:rsid w:val="002A6818"/>
    <w:rsid w:val="002A6CCC"/>
    <w:rsid w:val="002A7969"/>
    <w:rsid w:val="002B0434"/>
    <w:rsid w:val="002B07CE"/>
    <w:rsid w:val="002B08C5"/>
    <w:rsid w:val="002B0996"/>
    <w:rsid w:val="002B0A5D"/>
    <w:rsid w:val="002B0E3D"/>
    <w:rsid w:val="002B152F"/>
    <w:rsid w:val="002B15A7"/>
    <w:rsid w:val="002B16CA"/>
    <w:rsid w:val="002B1EFD"/>
    <w:rsid w:val="002B27A1"/>
    <w:rsid w:val="002B292A"/>
    <w:rsid w:val="002B292F"/>
    <w:rsid w:val="002B2C21"/>
    <w:rsid w:val="002B3C10"/>
    <w:rsid w:val="002B3F9C"/>
    <w:rsid w:val="002B4472"/>
    <w:rsid w:val="002B4893"/>
    <w:rsid w:val="002B53FB"/>
    <w:rsid w:val="002B547E"/>
    <w:rsid w:val="002B55CF"/>
    <w:rsid w:val="002B585E"/>
    <w:rsid w:val="002B592E"/>
    <w:rsid w:val="002B5AF1"/>
    <w:rsid w:val="002B5FFE"/>
    <w:rsid w:val="002B615B"/>
    <w:rsid w:val="002B62AB"/>
    <w:rsid w:val="002B69A1"/>
    <w:rsid w:val="002B6D08"/>
    <w:rsid w:val="002B72A3"/>
    <w:rsid w:val="002B7A60"/>
    <w:rsid w:val="002B7DB5"/>
    <w:rsid w:val="002C0265"/>
    <w:rsid w:val="002C06DD"/>
    <w:rsid w:val="002C0920"/>
    <w:rsid w:val="002C158D"/>
    <w:rsid w:val="002C16B6"/>
    <w:rsid w:val="002C1846"/>
    <w:rsid w:val="002C190C"/>
    <w:rsid w:val="002C2031"/>
    <w:rsid w:val="002C273C"/>
    <w:rsid w:val="002C2896"/>
    <w:rsid w:val="002C29EE"/>
    <w:rsid w:val="002C2ED6"/>
    <w:rsid w:val="002C2F80"/>
    <w:rsid w:val="002C351B"/>
    <w:rsid w:val="002C3BE3"/>
    <w:rsid w:val="002C3EB3"/>
    <w:rsid w:val="002C423E"/>
    <w:rsid w:val="002C4818"/>
    <w:rsid w:val="002C4C10"/>
    <w:rsid w:val="002C4D7A"/>
    <w:rsid w:val="002C4E26"/>
    <w:rsid w:val="002C5163"/>
    <w:rsid w:val="002C531E"/>
    <w:rsid w:val="002C56D6"/>
    <w:rsid w:val="002C5B32"/>
    <w:rsid w:val="002C5CE7"/>
    <w:rsid w:val="002C61DB"/>
    <w:rsid w:val="002C644E"/>
    <w:rsid w:val="002C64A8"/>
    <w:rsid w:val="002C65AB"/>
    <w:rsid w:val="002C6AE7"/>
    <w:rsid w:val="002C6E86"/>
    <w:rsid w:val="002C6F0A"/>
    <w:rsid w:val="002C70F4"/>
    <w:rsid w:val="002C7145"/>
    <w:rsid w:val="002C72A6"/>
    <w:rsid w:val="002C7BE1"/>
    <w:rsid w:val="002C7DDF"/>
    <w:rsid w:val="002C7FD1"/>
    <w:rsid w:val="002D05CA"/>
    <w:rsid w:val="002D0685"/>
    <w:rsid w:val="002D0AA8"/>
    <w:rsid w:val="002D0AA9"/>
    <w:rsid w:val="002D0BA3"/>
    <w:rsid w:val="002D13AA"/>
    <w:rsid w:val="002D1610"/>
    <w:rsid w:val="002D1804"/>
    <w:rsid w:val="002D2003"/>
    <w:rsid w:val="002D2274"/>
    <w:rsid w:val="002D2982"/>
    <w:rsid w:val="002D2BC7"/>
    <w:rsid w:val="002D2C0F"/>
    <w:rsid w:val="002D2F2F"/>
    <w:rsid w:val="002D2F99"/>
    <w:rsid w:val="002D337B"/>
    <w:rsid w:val="002D3956"/>
    <w:rsid w:val="002D40CB"/>
    <w:rsid w:val="002D4A06"/>
    <w:rsid w:val="002D4A63"/>
    <w:rsid w:val="002D4BC7"/>
    <w:rsid w:val="002D4BE4"/>
    <w:rsid w:val="002D5D9D"/>
    <w:rsid w:val="002D61CF"/>
    <w:rsid w:val="002D6641"/>
    <w:rsid w:val="002D6909"/>
    <w:rsid w:val="002D69C9"/>
    <w:rsid w:val="002D69D7"/>
    <w:rsid w:val="002D70EA"/>
    <w:rsid w:val="002D71C0"/>
    <w:rsid w:val="002D7257"/>
    <w:rsid w:val="002D7611"/>
    <w:rsid w:val="002D76BB"/>
    <w:rsid w:val="002E0630"/>
    <w:rsid w:val="002E0754"/>
    <w:rsid w:val="002E1433"/>
    <w:rsid w:val="002E1489"/>
    <w:rsid w:val="002E1639"/>
    <w:rsid w:val="002E1692"/>
    <w:rsid w:val="002E1D5C"/>
    <w:rsid w:val="002E1F27"/>
    <w:rsid w:val="002E2174"/>
    <w:rsid w:val="002E29E0"/>
    <w:rsid w:val="002E2AC8"/>
    <w:rsid w:val="002E301E"/>
    <w:rsid w:val="002E3714"/>
    <w:rsid w:val="002E37C0"/>
    <w:rsid w:val="002E3876"/>
    <w:rsid w:val="002E39E1"/>
    <w:rsid w:val="002E3A50"/>
    <w:rsid w:val="002E3C02"/>
    <w:rsid w:val="002E44A9"/>
    <w:rsid w:val="002E4EA0"/>
    <w:rsid w:val="002E4F41"/>
    <w:rsid w:val="002E5B07"/>
    <w:rsid w:val="002E633D"/>
    <w:rsid w:val="002E659E"/>
    <w:rsid w:val="002E692B"/>
    <w:rsid w:val="002E6D40"/>
    <w:rsid w:val="002E6E0F"/>
    <w:rsid w:val="002E6EF8"/>
    <w:rsid w:val="002E78F1"/>
    <w:rsid w:val="002E7A83"/>
    <w:rsid w:val="002F053E"/>
    <w:rsid w:val="002F0836"/>
    <w:rsid w:val="002F0999"/>
    <w:rsid w:val="002F0EA7"/>
    <w:rsid w:val="002F13DE"/>
    <w:rsid w:val="002F16E8"/>
    <w:rsid w:val="002F18B2"/>
    <w:rsid w:val="002F2027"/>
    <w:rsid w:val="002F2380"/>
    <w:rsid w:val="002F24EF"/>
    <w:rsid w:val="002F2797"/>
    <w:rsid w:val="002F2815"/>
    <w:rsid w:val="002F29EC"/>
    <w:rsid w:val="002F2B36"/>
    <w:rsid w:val="002F2BE6"/>
    <w:rsid w:val="002F2F94"/>
    <w:rsid w:val="002F3895"/>
    <w:rsid w:val="002F3D10"/>
    <w:rsid w:val="002F4103"/>
    <w:rsid w:val="002F4BE5"/>
    <w:rsid w:val="002F4CA4"/>
    <w:rsid w:val="002F4FD0"/>
    <w:rsid w:val="002F52C8"/>
    <w:rsid w:val="002F57A8"/>
    <w:rsid w:val="002F5ADB"/>
    <w:rsid w:val="002F5C44"/>
    <w:rsid w:val="002F5D29"/>
    <w:rsid w:val="002F63B1"/>
    <w:rsid w:val="002F63FF"/>
    <w:rsid w:val="002F6B98"/>
    <w:rsid w:val="002F6C85"/>
    <w:rsid w:val="002F6ECF"/>
    <w:rsid w:val="002F7045"/>
    <w:rsid w:val="002F75AB"/>
    <w:rsid w:val="002F7622"/>
    <w:rsid w:val="002F7C7D"/>
    <w:rsid w:val="002F7D72"/>
    <w:rsid w:val="0030059F"/>
    <w:rsid w:val="00301215"/>
    <w:rsid w:val="00302218"/>
    <w:rsid w:val="00302411"/>
    <w:rsid w:val="00302878"/>
    <w:rsid w:val="0030346F"/>
    <w:rsid w:val="003034F5"/>
    <w:rsid w:val="00304462"/>
    <w:rsid w:val="00304565"/>
    <w:rsid w:val="0030478A"/>
    <w:rsid w:val="003048D7"/>
    <w:rsid w:val="00304D33"/>
    <w:rsid w:val="00304E36"/>
    <w:rsid w:val="00304EAD"/>
    <w:rsid w:val="00305253"/>
    <w:rsid w:val="00305AE6"/>
    <w:rsid w:val="00305C6C"/>
    <w:rsid w:val="00305ECD"/>
    <w:rsid w:val="00305F98"/>
    <w:rsid w:val="00306246"/>
    <w:rsid w:val="00306278"/>
    <w:rsid w:val="0030630A"/>
    <w:rsid w:val="00306424"/>
    <w:rsid w:val="003066E0"/>
    <w:rsid w:val="00306BDF"/>
    <w:rsid w:val="00306DDB"/>
    <w:rsid w:val="00306FB8"/>
    <w:rsid w:val="00307040"/>
    <w:rsid w:val="003070A0"/>
    <w:rsid w:val="00307261"/>
    <w:rsid w:val="00307488"/>
    <w:rsid w:val="0030752C"/>
    <w:rsid w:val="00307BD7"/>
    <w:rsid w:val="00307EF1"/>
    <w:rsid w:val="00310357"/>
    <w:rsid w:val="00310643"/>
    <w:rsid w:val="00310C67"/>
    <w:rsid w:val="00310FAF"/>
    <w:rsid w:val="00311095"/>
    <w:rsid w:val="00311A1C"/>
    <w:rsid w:val="00311B3A"/>
    <w:rsid w:val="00311F61"/>
    <w:rsid w:val="00312045"/>
    <w:rsid w:val="0031264A"/>
    <w:rsid w:val="00312977"/>
    <w:rsid w:val="0031303C"/>
    <w:rsid w:val="00313523"/>
    <w:rsid w:val="00313690"/>
    <w:rsid w:val="00313943"/>
    <w:rsid w:val="00313BF3"/>
    <w:rsid w:val="00313E5A"/>
    <w:rsid w:val="00314116"/>
    <w:rsid w:val="0031418A"/>
    <w:rsid w:val="00314791"/>
    <w:rsid w:val="00314A84"/>
    <w:rsid w:val="00314C5A"/>
    <w:rsid w:val="00314D56"/>
    <w:rsid w:val="003155DB"/>
    <w:rsid w:val="003159F4"/>
    <w:rsid w:val="00315F25"/>
    <w:rsid w:val="0031610C"/>
    <w:rsid w:val="003168F1"/>
    <w:rsid w:val="00316BA3"/>
    <w:rsid w:val="00316D35"/>
    <w:rsid w:val="00316F19"/>
    <w:rsid w:val="00316FEB"/>
    <w:rsid w:val="00320213"/>
    <w:rsid w:val="003203BF"/>
    <w:rsid w:val="0032065D"/>
    <w:rsid w:val="00320918"/>
    <w:rsid w:val="00320B7D"/>
    <w:rsid w:val="00320D7E"/>
    <w:rsid w:val="00320F65"/>
    <w:rsid w:val="003212A7"/>
    <w:rsid w:val="003214E0"/>
    <w:rsid w:val="003214FF"/>
    <w:rsid w:val="00321518"/>
    <w:rsid w:val="00321934"/>
    <w:rsid w:val="00321C02"/>
    <w:rsid w:val="00321DBC"/>
    <w:rsid w:val="00321FC8"/>
    <w:rsid w:val="00322162"/>
    <w:rsid w:val="0032220C"/>
    <w:rsid w:val="00322BB0"/>
    <w:rsid w:val="0032307D"/>
    <w:rsid w:val="003230C9"/>
    <w:rsid w:val="003234C3"/>
    <w:rsid w:val="0032354D"/>
    <w:rsid w:val="00323DF1"/>
    <w:rsid w:val="00323E46"/>
    <w:rsid w:val="003244B5"/>
    <w:rsid w:val="0032452F"/>
    <w:rsid w:val="003247D9"/>
    <w:rsid w:val="003248A2"/>
    <w:rsid w:val="00325802"/>
    <w:rsid w:val="00325C97"/>
    <w:rsid w:val="003261E2"/>
    <w:rsid w:val="00326364"/>
    <w:rsid w:val="0032687B"/>
    <w:rsid w:val="00326A21"/>
    <w:rsid w:val="00326A90"/>
    <w:rsid w:val="00326F36"/>
    <w:rsid w:val="00327247"/>
    <w:rsid w:val="00327531"/>
    <w:rsid w:val="00327A14"/>
    <w:rsid w:val="00327A2C"/>
    <w:rsid w:val="00327ACC"/>
    <w:rsid w:val="00327C31"/>
    <w:rsid w:val="00327F50"/>
    <w:rsid w:val="0033061D"/>
    <w:rsid w:val="00330AE2"/>
    <w:rsid w:val="00330B79"/>
    <w:rsid w:val="00330C04"/>
    <w:rsid w:val="00330F35"/>
    <w:rsid w:val="003310FE"/>
    <w:rsid w:val="003311F9"/>
    <w:rsid w:val="00331213"/>
    <w:rsid w:val="003312FA"/>
    <w:rsid w:val="0033167B"/>
    <w:rsid w:val="00332009"/>
    <w:rsid w:val="00332D24"/>
    <w:rsid w:val="00333909"/>
    <w:rsid w:val="0033390C"/>
    <w:rsid w:val="00333B14"/>
    <w:rsid w:val="00333C87"/>
    <w:rsid w:val="00333CF5"/>
    <w:rsid w:val="00333DF1"/>
    <w:rsid w:val="003343EA"/>
    <w:rsid w:val="00334A54"/>
    <w:rsid w:val="00334C56"/>
    <w:rsid w:val="00334C95"/>
    <w:rsid w:val="00334D99"/>
    <w:rsid w:val="003352DC"/>
    <w:rsid w:val="003354B9"/>
    <w:rsid w:val="003356DC"/>
    <w:rsid w:val="00335846"/>
    <w:rsid w:val="00335B84"/>
    <w:rsid w:val="00335D37"/>
    <w:rsid w:val="003360DB"/>
    <w:rsid w:val="003363FA"/>
    <w:rsid w:val="00336474"/>
    <w:rsid w:val="00336710"/>
    <w:rsid w:val="003367B5"/>
    <w:rsid w:val="00337031"/>
    <w:rsid w:val="0033733C"/>
    <w:rsid w:val="0033739D"/>
    <w:rsid w:val="00337519"/>
    <w:rsid w:val="00337522"/>
    <w:rsid w:val="00337557"/>
    <w:rsid w:val="00337E5B"/>
    <w:rsid w:val="00337FD9"/>
    <w:rsid w:val="003405AF"/>
    <w:rsid w:val="00340AC5"/>
    <w:rsid w:val="00340D71"/>
    <w:rsid w:val="00340F7F"/>
    <w:rsid w:val="003414B8"/>
    <w:rsid w:val="003415E8"/>
    <w:rsid w:val="0034191B"/>
    <w:rsid w:val="0034218E"/>
    <w:rsid w:val="003421AB"/>
    <w:rsid w:val="00342443"/>
    <w:rsid w:val="0034272A"/>
    <w:rsid w:val="00343063"/>
    <w:rsid w:val="003433F1"/>
    <w:rsid w:val="00343876"/>
    <w:rsid w:val="00343E75"/>
    <w:rsid w:val="00344491"/>
    <w:rsid w:val="0034460D"/>
    <w:rsid w:val="003448E3"/>
    <w:rsid w:val="00344CAC"/>
    <w:rsid w:val="00344EB9"/>
    <w:rsid w:val="003450BE"/>
    <w:rsid w:val="00345718"/>
    <w:rsid w:val="0034574C"/>
    <w:rsid w:val="00345774"/>
    <w:rsid w:val="0034595D"/>
    <w:rsid w:val="00345E30"/>
    <w:rsid w:val="00345E67"/>
    <w:rsid w:val="00345ED9"/>
    <w:rsid w:val="00345F68"/>
    <w:rsid w:val="0034608E"/>
    <w:rsid w:val="00346257"/>
    <w:rsid w:val="00346308"/>
    <w:rsid w:val="00346864"/>
    <w:rsid w:val="003468D6"/>
    <w:rsid w:val="00346E38"/>
    <w:rsid w:val="00346EF9"/>
    <w:rsid w:val="003475CF"/>
    <w:rsid w:val="0034767A"/>
    <w:rsid w:val="00347B3F"/>
    <w:rsid w:val="00347F0F"/>
    <w:rsid w:val="00350055"/>
    <w:rsid w:val="00350314"/>
    <w:rsid w:val="003503A1"/>
    <w:rsid w:val="003508F9"/>
    <w:rsid w:val="00350958"/>
    <w:rsid w:val="00350DDD"/>
    <w:rsid w:val="003515A4"/>
    <w:rsid w:val="00351812"/>
    <w:rsid w:val="003518EB"/>
    <w:rsid w:val="00351A87"/>
    <w:rsid w:val="003524BB"/>
    <w:rsid w:val="00352778"/>
    <w:rsid w:val="003529D6"/>
    <w:rsid w:val="00352A2D"/>
    <w:rsid w:val="00353004"/>
    <w:rsid w:val="0035331B"/>
    <w:rsid w:val="003535F7"/>
    <w:rsid w:val="00353860"/>
    <w:rsid w:val="003538EE"/>
    <w:rsid w:val="00353B40"/>
    <w:rsid w:val="00354381"/>
    <w:rsid w:val="0035475C"/>
    <w:rsid w:val="003551D7"/>
    <w:rsid w:val="00355524"/>
    <w:rsid w:val="00355C1D"/>
    <w:rsid w:val="00355F58"/>
    <w:rsid w:val="0035619C"/>
    <w:rsid w:val="00356520"/>
    <w:rsid w:val="003567B5"/>
    <w:rsid w:val="00356807"/>
    <w:rsid w:val="0035765A"/>
    <w:rsid w:val="00357F84"/>
    <w:rsid w:val="00357FCD"/>
    <w:rsid w:val="00357FE5"/>
    <w:rsid w:val="003608B5"/>
    <w:rsid w:val="00360AD4"/>
    <w:rsid w:val="00360AFC"/>
    <w:rsid w:val="00361A69"/>
    <w:rsid w:val="003620B1"/>
    <w:rsid w:val="00362258"/>
    <w:rsid w:val="0036228F"/>
    <w:rsid w:val="0036248C"/>
    <w:rsid w:val="00362C87"/>
    <w:rsid w:val="00363875"/>
    <w:rsid w:val="00363CC8"/>
    <w:rsid w:val="003640CF"/>
    <w:rsid w:val="003640E3"/>
    <w:rsid w:val="0036451C"/>
    <w:rsid w:val="00364561"/>
    <w:rsid w:val="003645EF"/>
    <w:rsid w:val="00364870"/>
    <w:rsid w:val="00364B6A"/>
    <w:rsid w:val="00365045"/>
    <w:rsid w:val="00365665"/>
    <w:rsid w:val="00365828"/>
    <w:rsid w:val="00365C3D"/>
    <w:rsid w:val="00366334"/>
    <w:rsid w:val="003663FA"/>
    <w:rsid w:val="00366E1A"/>
    <w:rsid w:val="0036705C"/>
    <w:rsid w:val="003671D4"/>
    <w:rsid w:val="003671D7"/>
    <w:rsid w:val="00367A46"/>
    <w:rsid w:val="00370496"/>
    <w:rsid w:val="0037097C"/>
    <w:rsid w:val="00370A27"/>
    <w:rsid w:val="00370D3D"/>
    <w:rsid w:val="003717C3"/>
    <w:rsid w:val="00371BFC"/>
    <w:rsid w:val="00371E70"/>
    <w:rsid w:val="00372067"/>
    <w:rsid w:val="00372294"/>
    <w:rsid w:val="00372592"/>
    <w:rsid w:val="00372AFB"/>
    <w:rsid w:val="00372C59"/>
    <w:rsid w:val="00372CC1"/>
    <w:rsid w:val="00373076"/>
    <w:rsid w:val="003730C9"/>
    <w:rsid w:val="00374BBA"/>
    <w:rsid w:val="00374BFA"/>
    <w:rsid w:val="00374C21"/>
    <w:rsid w:val="00374DB7"/>
    <w:rsid w:val="00374EC7"/>
    <w:rsid w:val="0037539F"/>
    <w:rsid w:val="003755FA"/>
    <w:rsid w:val="003761C4"/>
    <w:rsid w:val="00376633"/>
    <w:rsid w:val="00376DCA"/>
    <w:rsid w:val="00376DDE"/>
    <w:rsid w:val="0037748A"/>
    <w:rsid w:val="00377AAD"/>
    <w:rsid w:val="00377D52"/>
    <w:rsid w:val="00377F04"/>
    <w:rsid w:val="00377FDF"/>
    <w:rsid w:val="00380110"/>
    <w:rsid w:val="003801A0"/>
    <w:rsid w:val="00380385"/>
    <w:rsid w:val="003803DD"/>
    <w:rsid w:val="00380718"/>
    <w:rsid w:val="00380C1C"/>
    <w:rsid w:val="0038124D"/>
    <w:rsid w:val="003816BE"/>
    <w:rsid w:val="003828E3"/>
    <w:rsid w:val="00383013"/>
    <w:rsid w:val="0038366D"/>
    <w:rsid w:val="00383743"/>
    <w:rsid w:val="00383FB7"/>
    <w:rsid w:val="003844BE"/>
    <w:rsid w:val="00384775"/>
    <w:rsid w:val="0038496A"/>
    <w:rsid w:val="00385FC4"/>
    <w:rsid w:val="00386364"/>
    <w:rsid w:val="00386592"/>
    <w:rsid w:val="00386CE5"/>
    <w:rsid w:val="00387084"/>
    <w:rsid w:val="003873F4"/>
    <w:rsid w:val="003875D8"/>
    <w:rsid w:val="003876B9"/>
    <w:rsid w:val="0038771C"/>
    <w:rsid w:val="00387856"/>
    <w:rsid w:val="00387911"/>
    <w:rsid w:val="00387D23"/>
    <w:rsid w:val="0039094F"/>
    <w:rsid w:val="00390CE1"/>
    <w:rsid w:val="00392009"/>
    <w:rsid w:val="0039211A"/>
    <w:rsid w:val="00392376"/>
    <w:rsid w:val="003930BB"/>
    <w:rsid w:val="0039332D"/>
    <w:rsid w:val="00393485"/>
    <w:rsid w:val="00393562"/>
    <w:rsid w:val="00393A65"/>
    <w:rsid w:val="00393E22"/>
    <w:rsid w:val="003940BF"/>
    <w:rsid w:val="003946DC"/>
    <w:rsid w:val="00394CF3"/>
    <w:rsid w:val="00394D10"/>
    <w:rsid w:val="00394D45"/>
    <w:rsid w:val="00394E05"/>
    <w:rsid w:val="003952E9"/>
    <w:rsid w:val="00395387"/>
    <w:rsid w:val="00395599"/>
    <w:rsid w:val="003957D3"/>
    <w:rsid w:val="003958EE"/>
    <w:rsid w:val="00395D1D"/>
    <w:rsid w:val="00395F79"/>
    <w:rsid w:val="003964F1"/>
    <w:rsid w:val="0039741E"/>
    <w:rsid w:val="00397473"/>
    <w:rsid w:val="00397775"/>
    <w:rsid w:val="003977A9"/>
    <w:rsid w:val="00397AF7"/>
    <w:rsid w:val="00397D5B"/>
    <w:rsid w:val="00397E9C"/>
    <w:rsid w:val="003A0723"/>
    <w:rsid w:val="003A0903"/>
    <w:rsid w:val="003A1385"/>
    <w:rsid w:val="003A208F"/>
    <w:rsid w:val="003A2C2A"/>
    <w:rsid w:val="003A3058"/>
    <w:rsid w:val="003A30E6"/>
    <w:rsid w:val="003A32C8"/>
    <w:rsid w:val="003A3373"/>
    <w:rsid w:val="003A376B"/>
    <w:rsid w:val="003A39CF"/>
    <w:rsid w:val="003A3FD3"/>
    <w:rsid w:val="003A43C6"/>
    <w:rsid w:val="003A4886"/>
    <w:rsid w:val="003A4932"/>
    <w:rsid w:val="003A4A49"/>
    <w:rsid w:val="003A4F5B"/>
    <w:rsid w:val="003A5AAC"/>
    <w:rsid w:val="003A5C27"/>
    <w:rsid w:val="003A5D7A"/>
    <w:rsid w:val="003A61D1"/>
    <w:rsid w:val="003A6CD2"/>
    <w:rsid w:val="003A71F1"/>
    <w:rsid w:val="003A72CB"/>
    <w:rsid w:val="003A74AE"/>
    <w:rsid w:val="003B099F"/>
    <w:rsid w:val="003B0A9F"/>
    <w:rsid w:val="003B0D95"/>
    <w:rsid w:val="003B0E8D"/>
    <w:rsid w:val="003B128A"/>
    <w:rsid w:val="003B1411"/>
    <w:rsid w:val="003B174F"/>
    <w:rsid w:val="003B1E10"/>
    <w:rsid w:val="003B25DB"/>
    <w:rsid w:val="003B28FD"/>
    <w:rsid w:val="003B2905"/>
    <w:rsid w:val="003B2968"/>
    <w:rsid w:val="003B2B55"/>
    <w:rsid w:val="003B3251"/>
    <w:rsid w:val="003B3672"/>
    <w:rsid w:val="003B3B42"/>
    <w:rsid w:val="003B3B88"/>
    <w:rsid w:val="003B44B2"/>
    <w:rsid w:val="003B461E"/>
    <w:rsid w:val="003B4857"/>
    <w:rsid w:val="003B4BF7"/>
    <w:rsid w:val="003B4C6D"/>
    <w:rsid w:val="003B4FC1"/>
    <w:rsid w:val="003B50C3"/>
    <w:rsid w:val="003B51F1"/>
    <w:rsid w:val="003B529B"/>
    <w:rsid w:val="003B5680"/>
    <w:rsid w:val="003B5C8F"/>
    <w:rsid w:val="003B619A"/>
    <w:rsid w:val="003B6775"/>
    <w:rsid w:val="003B69F5"/>
    <w:rsid w:val="003B6F6A"/>
    <w:rsid w:val="003B6FBD"/>
    <w:rsid w:val="003B71D4"/>
    <w:rsid w:val="003B78F5"/>
    <w:rsid w:val="003B7975"/>
    <w:rsid w:val="003C04FB"/>
    <w:rsid w:val="003C073A"/>
    <w:rsid w:val="003C0C5C"/>
    <w:rsid w:val="003C0DB7"/>
    <w:rsid w:val="003C10F0"/>
    <w:rsid w:val="003C129F"/>
    <w:rsid w:val="003C13A2"/>
    <w:rsid w:val="003C14C9"/>
    <w:rsid w:val="003C1531"/>
    <w:rsid w:val="003C27EA"/>
    <w:rsid w:val="003C286D"/>
    <w:rsid w:val="003C3AC8"/>
    <w:rsid w:val="003C3E16"/>
    <w:rsid w:val="003C416A"/>
    <w:rsid w:val="003C4D5E"/>
    <w:rsid w:val="003C50B1"/>
    <w:rsid w:val="003C50FF"/>
    <w:rsid w:val="003C547B"/>
    <w:rsid w:val="003C5A32"/>
    <w:rsid w:val="003C6798"/>
    <w:rsid w:val="003C67AE"/>
    <w:rsid w:val="003C67ED"/>
    <w:rsid w:val="003C6A3B"/>
    <w:rsid w:val="003C6AF5"/>
    <w:rsid w:val="003C6C2A"/>
    <w:rsid w:val="003C7563"/>
    <w:rsid w:val="003C7914"/>
    <w:rsid w:val="003C797A"/>
    <w:rsid w:val="003C7BD6"/>
    <w:rsid w:val="003C7D7C"/>
    <w:rsid w:val="003C7D8E"/>
    <w:rsid w:val="003C7FD0"/>
    <w:rsid w:val="003D02A1"/>
    <w:rsid w:val="003D047A"/>
    <w:rsid w:val="003D04A3"/>
    <w:rsid w:val="003D0540"/>
    <w:rsid w:val="003D060E"/>
    <w:rsid w:val="003D084A"/>
    <w:rsid w:val="003D0A33"/>
    <w:rsid w:val="003D13AE"/>
    <w:rsid w:val="003D1BFF"/>
    <w:rsid w:val="003D1D38"/>
    <w:rsid w:val="003D2108"/>
    <w:rsid w:val="003D2847"/>
    <w:rsid w:val="003D2B40"/>
    <w:rsid w:val="003D2F7B"/>
    <w:rsid w:val="003D326F"/>
    <w:rsid w:val="003D3ECC"/>
    <w:rsid w:val="003D3FB3"/>
    <w:rsid w:val="003D42C7"/>
    <w:rsid w:val="003D43A8"/>
    <w:rsid w:val="003D46D7"/>
    <w:rsid w:val="003D4A64"/>
    <w:rsid w:val="003D4BCB"/>
    <w:rsid w:val="003D4EB7"/>
    <w:rsid w:val="003D523E"/>
    <w:rsid w:val="003D52A1"/>
    <w:rsid w:val="003D5327"/>
    <w:rsid w:val="003D562A"/>
    <w:rsid w:val="003D5A85"/>
    <w:rsid w:val="003D5C02"/>
    <w:rsid w:val="003D5F89"/>
    <w:rsid w:val="003D6018"/>
    <w:rsid w:val="003D61DB"/>
    <w:rsid w:val="003D650F"/>
    <w:rsid w:val="003D68B9"/>
    <w:rsid w:val="003D6B52"/>
    <w:rsid w:val="003D6BBA"/>
    <w:rsid w:val="003D6FA0"/>
    <w:rsid w:val="003E0150"/>
    <w:rsid w:val="003E0187"/>
    <w:rsid w:val="003E08C9"/>
    <w:rsid w:val="003E0BC3"/>
    <w:rsid w:val="003E0D52"/>
    <w:rsid w:val="003E1244"/>
    <w:rsid w:val="003E1401"/>
    <w:rsid w:val="003E20E4"/>
    <w:rsid w:val="003E21B6"/>
    <w:rsid w:val="003E2253"/>
    <w:rsid w:val="003E2380"/>
    <w:rsid w:val="003E286A"/>
    <w:rsid w:val="003E287F"/>
    <w:rsid w:val="003E2C86"/>
    <w:rsid w:val="003E2E2E"/>
    <w:rsid w:val="003E3020"/>
    <w:rsid w:val="003E32A7"/>
    <w:rsid w:val="003E34FB"/>
    <w:rsid w:val="003E36B8"/>
    <w:rsid w:val="003E3741"/>
    <w:rsid w:val="003E37E6"/>
    <w:rsid w:val="003E399B"/>
    <w:rsid w:val="003E3C59"/>
    <w:rsid w:val="003E4155"/>
    <w:rsid w:val="003E4743"/>
    <w:rsid w:val="003E4CCE"/>
    <w:rsid w:val="003E4DF2"/>
    <w:rsid w:val="003E5451"/>
    <w:rsid w:val="003E5A42"/>
    <w:rsid w:val="003E5E86"/>
    <w:rsid w:val="003E660F"/>
    <w:rsid w:val="003E6682"/>
    <w:rsid w:val="003E670E"/>
    <w:rsid w:val="003E6D50"/>
    <w:rsid w:val="003E6DB6"/>
    <w:rsid w:val="003E6F96"/>
    <w:rsid w:val="003E7AAE"/>
    <w:rsid w:val="003E7D96"/>
    <w:rsid w:val="003E7EEC"/>
    <w:rsid w:val="003F010B"/>
    <w:rsid w:val="003F0930"/>
    <w:rsid w:val="003F0EDA"/>
    <w:rsid w:val="003F0F4A"/>
    <w:rsid w:val="003F1B86"/>
    <w:rsid w:val="003F1C61"/>
    <w:rsid w:val="003F1F59"/>
    <w:rsid w:val="003F2073"/>
    <w:rsid w:val="003F20F9"/>
    <w:rsid w:val="003F22AD"/>
    <w:rsid w:val="003F240B"/>
    <w:rsid w:val="003F2867"/>
    <w:rsid w:val="003F2A9C"/>
    <w:rsid w:val="003F2BCB"/>
    <w:rsid w:val="003F2C8D"/>
    <w:rsid w:val="003F2D23"/>
    <w:rsid w:val="003F30DD"/>
    <w:rsid w:val="003F3629"/>
    <w:rsid w:val="003F369E"/>
    <w:rsid w:val="003F45B8"/>
    <w:rsid w:val="003F4673"/>
    <w:rsid w:val="003F477B"/>
    <w:rsid w:val="003F4DB8"/>
    <w:rsid w:val="003F4FC0"/>
    <w:rsid w:val="003F5296"/>
    <w:rsid w:val="003F5304"/>
    <w:rsid w:val="003F5688"/>
    <w:rsid w:val="003F5E5C"/>
    <w:rsid w:val="003F6591"/>
    <w:rsid w:val="003F6649"/>
    <w:rsid w:val="003F6B71"/>
    <w:rsid w:val="003F6C77"/>
    <w:rsid w:val="003F7534"/>
    <w:rsid w:val="003F78B7"/>
    <w:rsid w:val="003F7B76"/>
    <w:rsid w:val="003F7CB4"/>
    <w:rsid w:val="003F7F66"/>
    <w:rsid w:val="00400435"/>
    <w:rsid w:val="0040074F"/>
    <w:rsid w:val="00400E6B"/>
    <w:rsid w:val="004015BB"/>
    <w:rsid w:val="0040191B"/>
    <w:rsid w:val="00401991"/>
    <w:rsid w:val="00401D36"/>
    <w:rsid w:val="00402166"/>
    <w:rsid w:val="00402226"/>
    <w:rsid w:val="004023E6"/>
    <w:rsid w:val="004028C8"/>
    <w:rsid w:val="00402A6E"/>
    <w:rsid w:val="00402EE7"/>
    <w:rsid w:val="00403C36"/>
    <w:rsid w:val="00403C80"/>
    <w:rsid w:val="00403DD9"/>
    <w:rsid w:val="004048C8"/>
    <w:rsid w:val="0040497A"/>
    <w:rsid w:val="00404FAD"/>
    <w:rsid w:val="004050F5"/>
    <w:rsid w:val="0040515F"/>
    <w:rsid w:val="00405221"/>
    <w:rsid w:val="0040566C"/>
    <w:rsid w:val="0040595E"/>
    <w:rsid w:val="00405A86"/>
    <w:rsid w:val="00405E06"/>
    <w:rsid w:val="00405E5A"/>
    <w:rsid w:val="0040614B"/>
    <w:rsid w:val="004064EF"/>
    <w:rsid w:val="004067EC"/>
    <w:rsid w:val="00406806"/>
    <w:rsid w:val="00406E3A"/>
    <w:rsid w:val="00406E4C"/>
    <w:rsid w:val="00407C75"/>
    <w:rsid w:val="00407E48"/>
    <w:rsid w:val="00407FA4"/>
    <w:rsid w:val="004102DF"/>
    <w:rsid w:val="004104A8"/>
    <w:rsid w:val="00410799"/>
    <w:rsid w:val="00410B4C"/>
    <w:rsid w:val="00410E7E"/>
    <w:rsid w:val="004110DF"/>
    <w:rsid w:val="004111E3"/>
    <w:rsid w:val="00411312"/>
    <w:rsid w:val="0041146C"/>
    <w:rsid w:val="00411698"/>
    <w:rsid w:val="00411AEB"/>
    <w:rsid w:val="00411E73"/>
    <w:rsid w:val="00411FE5"/>
    <w:rsid w:val="00412125"/>
    <w:rsid w:val="004125AA"/>
    <w:rsid w:val="0041296D"/>
    <w:rsid w:val="004129EB"/>
    <w:rsid w:val="00412B7F"/>
    <w:rsid w:val="00412D87"/>
    <w:rsid w:val="00413468"/>
    <w:rsid w:val="00413A8B"/>
    <w:rsid w:val="004141D1"/>
    <w:rsid w:val="0041434F"/>
    <w:rsid w:val="00414506"/>
    <w:rsid w:val="00414690"/>
    <w:rsid w:val="00414FF3"/>
    <w:rsid w:val="004151FB"/>
    <w:rsid w:val="00415498"/>
    <w:rsid w:val="00415AA9"/>
    <w:rsid w:val="00415C3B"/>
    <w:rsid w:val="004164FB"/>
    <w:rsid w:val="004166F8"/>
    <w:rsid w:val="00416AB1"/>
    <w:rsid w:val="00416BFA"/>
    <w:rsid w:val="00416D5E"/>
    <w:rsid w:val="00417456"/>
    <w:rsid w:val="00417730"/>
    <w:rsid w:val="004177C0"/>
    <w:rsid w:val="00417A74"/>
    <w:rsid w:val="00417BA4"/>
    <w:rsid w:val="00417FB6"/>
    <w:rsid w:val="00417FB9"/>
    <w:rsid w:val="0042036F"/>
    <w:rsid w:val="00420729"/>
    <w:rsid w:val="00420E03"/>
    <w:rsid w:val="004210E0"/>
    <w:rsid w:val="00421170"/>
    <w:rsid w:val="00421810"/>
    <w:rsid w:val="004218A6"/>
    <w:rsid w:val="00421AB1"/>
    <w:rsid w:val="00421D48"/>
    <w:rsid w:val="004221A5"/>
    <w:rsid w:val="00422CD0"/>
    <w:rsid w:val="0042330F"/>
    <w:rsid w:val="004235C8"/>
    <w:rsid w:val="0042361D"/>
    <w:rsid w:val="0042373B"/>
    <w:rsid w:val="00423E86"/>
    <w:rsid w:val="00424792"/>
    <w:rsid w:val="00424CF8"/>
    <w:rsid w:val="00424EB8"/>
    <w:rsid w:val="00424F5D"/>
    <w:rsid w:val="00425163"/>
    <w:rsid w:val="0042518B"/>
    <w:rsid w:val="00425267"/>
    <w:rsid w:val="00425334"/>
    <w:rsid w:val="00425A5E"/>
    <w:rsid w:val="00425F76"/>
    <w:rsid w:val="00426060"/>
    <w:rsid w:val="004263B7"/>
    <w:rsid w:val="004274D7"/>
    <w:rsid w:val="004277C3"/>
    <w:rsid w:val="00427F92"/>
    <w:rsid w:val="00427FBE"/>
    <w:rsid w:val="004301F5"/>
    <w:rsid w:val="00430306"/>
    <w:rsid w:val="004303C1"/>
    <w:rsid w:val="0043069B"/>
    <w:rsid w:val="004307E2"/>
    <w:rsid w:val="00430C20"/>
    <w:rsid w:val="00430FD2"/>
    <w:rsid w:val="00431054"/>
    <w:rsid w:val="0043105C"/>
    <w:rsid w:val="004313F6"/>
    <w:rsid w:val="00431501"/>
    <w:rsid w:val="00431782"/>
    <w:rsid w:val="004318B7"/>
    <w:rsid w:val="004319B5"/>
    <w:rsid w:val="00431E84"/>
    <w:rsid w:val="00431EDE"/>
    <w:rsid w:val="00432D34"/>
    <w:rsid w:val="0043302E"/>
    <w:rsid w:val="0043313E"/>
    <w:rsid w:val="004331FC"/>
    <w:rsid w:val="0043341C"/>
    <w:rsid w:val="004336D0"/>
    <w:rsid w:val="00433C86"/>
    <w:rsid w:val="00433F93"/>
    <w:rsid w:val="00434236"/>
    <w:rsid w:val="004346C0"/>
    <w:rsid w:val="00434A03"/>
    <w:rsid w:val="00434B80"/>
    <w:rsid w:val="00435316"/>
    <w:rsid w:val="00435436"/>
    <w:rsid w:val="004355CB"/>
    <w:rsid w:val="00435810"/>
    <w:rsid w:val="00435BFC"/>
    <w:rsid w:val="00436025"/>
    <w:rsid w:val="004363C5"/>
    <w:rsid w:val="004366C2"/>
    <w:rsid w:val="00436DCE"/>
    <w:rsid w:val="00436F83"/>
    <w:rsid w:val="00437110"/>
    <w:rsid w:val="0043758D"/>
    <w:rsid w:val="004375AF"/>
    <w:rsid w:val="0043775B"/>
    <w:rsid w:val="00437950"/>
    <w:rsid w:val="00437AF5"/>
    <w:rsid w:val="00437C77"/>
    <w:rsid w:val="0044001E"/>
    <w:rsid w:val="004407E3"/>
    <w:rsid w:val="00440950"/>
    <w:rsid w:val="00440994"/>
    <w:rsid w:val="00440A24"/>
    <w:rsid w:val="00440CBF"/>
    <w:rsid w:val="00440D50"/>
    <w:rsid w:val="00440F5B"/>
    <w:rsid w:val="0044110A"/>
    <w:rsid w:val="004411B9"/>
    <w:rsid w:val="004412CE"/>
    <w:rsid w:val="00441406"/>
    <w:rsid w:val="00441676"/>
    <w:rsid w:val="004416F7"/>
    <w:rsid w:val="004418BC"/>
    <w:rsid w:val="00441A12"/>
    <w:rsid w:val="00441BE8"/>
    <w:rsid w:val="0044212F"/>
    <w:rsid w:val="0044225D"/>
    <w:rsid w:val="00442338"/>
    <w:rsid w:val="00442894"/>
    <w:rsid w:val="00442BA8"/>
    <w:rsid w:val="00442F62"/>
    <w:rsid w:val="004430C9"/>
    <w:rsid w:val="00443ECC"/>
    <w:rsid w:val="004440E2"/>
    <w:rsid w:val="00444131"/>
    <w:rsid w:val="0044443D"/>
    <w:rsid w:val="004445F4"/>
    <w:rsid w:val="0044469F"/>
    <w:rsid w:val="00444A2F"/>
    <w:rsid w:val="00444C10"/>
    <w:rsid w:val="004450E7"/>
    <w:rsid w:val="004457E0"/>
    <w:rsid w:val="004458CB"/>
    <w:rsid w:val="00445AF4"/>
    <w:rsid w:val="00445E50"/>
    <w:rsid w:val="004469ED"/>
    <w:rsid w:val="00446CB1"/>
    <w:rsid w:val="004471E4"/>
    <w:rsid w:val="00447A32"/>
    <w:rsid w:val="00447F89"/>
    <w:rsid w:val="00450CAE"/>
    <w:rsid w:val="00450EE7"/>
    <w:rsid w:val="00451068"/>
    <w:rsid w:val="004512D4"/>
    <w:rsid w:val="004513A9"/>
    <w:rsid w:val="004513BF"/>
    <w:rsid w:val="00451498"/>
    <w:rsid w:val="00451536"/>
    <w:rsid w:val="00451E38"/>
    <w:rsid w:val="004523D8"/>
    <w:rsid w:val="004528F7"/>
    <w:rsid w:val="0045291C"/>
    <w:rsid w:val="00452C45"/>
    <w:rsid w:val="00452C60"/>
    <w:rsid w:val="00452CEB"/>
    <w:rsid w:val="0045324A"/>
    <w:rsid w:val="0045329B"/>
    <w:rsid w:val="004533F9"/>
    <w:rsid w:val="00453991"/>
    <w:rsid w:val="00453EEF"/>
    <w:rsid w:val="00453FC4"/>
    <w:rsid w:val="00454217"/>
    <w:rsid w:val="004542DA"/>
    <w:rsid w:val="00454877"/>
    <w:rsid w:val="004549C7"/>
    <w:rsid w:val="00454A47"/>
    <w:rsid w:val="00454EFC"/>
    <w:rsid w:val="00454FFC"/>
    <w:rsid w:val="0045511B"/>
    <w:rsid w:val="00455366"/>
    <w:rsid w:val="00455489"/>
    <w:rsid w:val="004555CE"/>
    <w:rsid w:val="00455962"/>
    <w:rsid w:val="004560AC"/>
    <w:rsid w:val="004563AF"/>
    <w:rsid w:val="004567CD"/>
    <w:rsid w:val="00456D86"/>
    <w:rsid w:val="00456EA6"/>
    <w:rsid w:val="00456F8B"/>
    <w:rsid w:val="00457052"/>
    <w:rsid w:val="004579EE"/>
    <w:rsid w:val="00457AD5"/>
    <w:rsid w:val="00457E7D"/>
    <w:rsid w:val="004601B0"/>
    <w:rsid w:val="0046058F"/>
    <w:rsid w:val="00460C6D"/>
    <w:rsid w:val="004612DA"/>
    <w:rsid w:val="00461439"/>
    <w:rsid w:val="00461481"/>
    <w:rsid w:val="004615E1"/>
    <w:rsid w:val="004617A3"/>
    <w:rsid w:val="00462049"/>
    <w:rsid w:val="004620B4"/>
    <w:rsid w:val="0046242E"/>
    <w:rsid w:val="0046252B"/>
    <w:rsid w:val="00462C89"/>
    <w:rsid w:val="00462EDC"/>
    <w:rsid w:val="004635EC"/>
    <w:rsid w:val="004639C8"/>
    <w:rsid w:val="00463CB0"/>
    <w:rsid w:val="004641FB"/>
    <w:rsid w:val="004645B9"/>
    <w:rsid w:val="00464A64"/>
    <w:rsid w:val="00465DBB"/>
    <w:rsid w:val="004668EF"/>
    <w:rsid w:val="004670EB"/>
    <w:rsid w:val="004672D6"/>
    <w:rsid w:val="004674E4"/>
    <w:rsid w:val="00467CBB"/>
    <w:rsid w:val="00470120"/>
    <w:rsid w:val="00470280"/>
    <w:rsid w:val="00470839"/>
    <w:rsid w:val="00470E15"/>
    <w:rsid w:val="004715F9"/>
    <w:rsid w:val="00471691"/>
    <w:rsid w:val="00471751"/>
    <w:rsid w:val="00471A84"/>
    <w:rsid w:val="00471AD4"/>
    <w:rsid w:val="00471EAC"/>
    <w:rsid w:val="004721CC"/>
    <w:rsid w:val="0047225E"/>
    <w:rsid w:val="004727AE"/>
    <w:rsid w:val="00472C25"/>
    <w:rsid w:val="0047339F"/>
    <w:rsid w:val="004733B0"/>
    <w:rsid w:val="00473734"/>
    <w:rsid w:val="0047444B"/>
    <w:rsid w:val="00474910"/>
    <w:rsid w:val="00474A67"/>
    <w:rsid w:val="00474A7B"/>
    <w:rsid w:val="00474ACB"/>
    <w:rsid w:val="00474C81"/>
    <w:rsid w:val="004750DF"/>
    <w:rsid w:val="00475291"/>
    <w:rsid w:val="0047568A"/>
    <w:rsid w:val="00475A34"/>
    <w:rsid w:val="00475AC8"/>
    <w:rsid w:val="00475F6E"/>
    <w:rsid w:val="0047617C"/>
    <w:rsid w:val="004765B0"/>
    <w:rsid w:val="004766B1"/>
    <w:rsid w:val="00476943"/>
    <w:rsid w:val="00476A63"/>
    <w:rsid w:val="004771FC"/>
    <w:rsid w:val="00477579"/>
    <w:rsid w:val="004777DB"/>
    <w:rsid w:val="00480682"/>
    <w:rsid w:val="004806DF"/>
    <w:rsid w:val="004806F8"/>
    <w:rsid w:val="004808C0"/>
    <w:rsid w:val="00480959"/>
    <w:rsid w:val="004809AE"/>
    <w:rsid w:val="00480B1D"/>
    <w:rsid w:val="00481084"/>
    <w:rsid w:val="00481173"/>
    <w:rsid w:val="00481726"/>
    <w:rsid w:val="0048181C"/>
    <w:rsid w:val="004819E1"/>
    <w:rsid w:val="00481C75"/>
    <w:rsid w:val="00481E02"/>
    <w:rsid w:val="00482274"/>
    <w:rsid w:val="0048237C"/>
    <w:rsid w:val="004823B1"/>
    <w:rsid w:val="00482B97"/>
    <w:rsid w:val="00482EA5"/>
    <w:rsid w:val="00482EF0"/>
    <w:rsid w:val="004831A8"/>
    <w:rsid w:val="00483711"/>
    <w:rsid w:val="00483B18"/>
    <w:rsid w:val="00484031"/>
    <w:rsid w:val="0048407C"/>
    <w:rsid w:val="00484754"/>
    <w:rsid w:val="0048479F"/>
    <w:rsid w:val="00484D3E"/>
    <w:rsid w:val="00484D56"/>
    <w:rsid w:val="00484EEA"/>
    <w:rsid w:val="00484EF3"/>
    <w:rsid w:val="0048556F"/>
    <w:rsid w:val="004855C4"/>
    <w:rsid w:val="00485A8C"/>
    <w:rsid w:val="00485C9D"/>
    <w:rsid w:val="0048653E"/>
    <w:rsid w:val="0048664B"/>
    <w:rsid w:val="00486C4B"/>
    <w:rsid w:val="00486C61"/>
    <w:rsid w:val="00486C8F"/>
    <w:rsid w:val="004872C7"/>
    <w:rsid w:val="004876BC"/>
    <w:rsid w:val="0048770E"/>
    <w:rsid w:val="00487B08"/>
    <w:rsid w:val="0049062A"/>
    <w:rsid w:val="004907D9"/>
    <w:rsid w:val="004908B5"/>
    <w:rsid w:val="00490B0B"/>
    <w:rsid w:val="00490B31"/>
    <w:rsid w:val="00490D9F"/>
    <w:rsid w:val="00491034"/>
    <w:rsid w:val="004911B5"/>
    <w:rsid w:val="00491D71"/>
    <w:rsid w:val="00491F73"/>
    <w:rsid w:val="00492215"/>
    <w:rsid w:val="00492A47"/>
    <w:rsid w:val="00492A71"/>
    <w:rsid w:val="00492AB5"/>
    <w:rsid w:val="00492B34"/>
    <w:rsid w:val="00493010"/>
    <w:rsid w:val="0049331C"/>
    <w:rsid w:val="00493411"/>
    <w:rsid w:val="004939F0"/>
    <w:rsid w:val="00493B6A"/>
    <w:rsid w:val="00493F63"/>
    <w:rsid w:val="004946BA"/>
    <w:rsid w:val="00494995"/>
    <w:rsid w:val="004949DC"/>
    <w:rsid w:val="00494AE8"/>
    <w:rsid w:val="00495388"/>
    <w:rsid w:val="004953E2"/>
    <w:rsid w:val="0049543D"/>
    <w:rsid w:val="004956F7"/>
    <w:rsid w:val="00495870"/>
    <w:rsid w:val="00495CEF"/>
    <w:rsid w:val="00495E5D"/>
    <w:rsid w:val="004961D9"/>
    <w:rsid w:val="00496419"/>
    <w:rsid w:val="00496547"/>
    <w:rsid w:val="00496603"/>
    <w:rsid w:val="00496B25"/>
    <w:rsid w:val="00496BC0"/>
    <w:rsid w:val="00497A66"/>
    <w:rsid w:val="00497D3E"/>
    <w:rsid w:val="004A0554"/>
    <w:rsid w:val="004A058D"/>
    <w:rsid w:val="004A08F9"/>
    <w:rsid w:val="004A109F"/>
    <w:rsid w:val="004A136E"/>
    <w:rsid w:val="004A15DE"/>
    <w:rsid w:val="004A211A"/>
    <w:rsid w:val="004A23BA"/>
    <w:rsid w:val="004A28A1"/>
    <w:rsid w:val="004A2ACC"/>
    <w:rsid w:val="004A2CEB"/>
    <w:rsid w:val="004A2EA2"/>
    <w:rsid w:val="004A2FD6"/>
    <w:rsid w:val="004A316A"/>
    <w:rsid w:val="004A35E5"/>
    <w:rsid w:val="004A3908"/>
    <w:rsid w:val="004A3935"/>
    <w:rsid w:val="004A3988"/>
    <w:rsid w:val="004A3CB2"/>
    <w:rsid w:val="004A439E"/>
    <w:rsid w:val="004A4404"/>
    <w:rsid w:val="004A45E1"/>
    <w:rsid w:val="004A467E"/>
    <w:rsid w:val="004A46A2"/>
    <w:rsid w:val="004A4958"/>
    <w:rsid w:val="004A4B35"/>
    <w:rsid w:val="004A4D32"/>
    <w:rsid w:val="004A57CF"/>
    <w:rsid w:val="004A59C0"/>
    <w:rsid w:val="004A5F47"/>
    <w:rsid w:val="004A6105"/>
    <w:rsid w:val="004A634E"/>
    <w:rsid w:val="004A6B5F"/>
    <w:rsid w:val="004A7787"/>
    <w:rsid w:val="004A7B11"/>
    <w:rsid w:val="004A7EBD"/>
    <w:rsid w:val="004B060B"/>
    <w:rsid w:val="004B0A3F"/>
    <w:rsid w:val="004B0D3A"/>
    <w:rsid w:val="004B0E4D"/>
    <w:rsid w:val="004B10E8"/>
    <w:rsid w:val="004B1171"/>
    <w:rsid w:val="004B121A"/>
    <w:rsid w:val="004B1288"/>
    <w:rsid w:val="004B16DD"/>
    <w:rsid w:val="004B1F1A"/>
    <w:rsid w:val="004B2127"/>
    <w:rsid w:val="004B21BE"/>
    <w:rsid w:val="004B241F"/>
    <w:rsid w:val="004B25C1"/>
    <w:rsid w:val="004B2750"/>
    <w:rsid w:val="004B2A65"/>
    <w:rsid w:val="004B2C6C"/>
    <w:rsid w:val="004B2D20"/>
    <w:rsid w:val="004B3202"/>
    <w:rsid w:val="004B3356"/>
    <w:rsid w:val="004B33FB"/>
    <w:rsid w:val="004B3AC6"/>
    <w:rsid w:val="004B3FFF"/>
    <w:rsid w:val="004B4145"/>
    <w:rsid w:val="004B421A"/>
    <w:rsid w:val="004B45E1"/>
    <w:rsid w:val="004B464D"/>
    <w:rsid w:val="004B47FF"/>
    <w:rsid w:val="004B4DAD"/>
    <w:rsid w:val="004B526A"/>
    <w:rsid w:val="004B57DC"/>
    <w:rsid w:val="004B5BA4"/>
    <w:rsid w:val="004B66D6"/>
    <w:rsid w:val="004B6ADA"/>
    <w:rsid w:val="004B7A87"/>
    <w:rsid w:val="004C0850"/>
    <w:rsid w:val="004C08C2"/>
    <w:rsid w:val="004C0E5B"/>
    <w:rsid w:val="004C134D"/>
    <w:rsid w:val="004C1D93"/>
    <w:rsid w:val="004C1E8E"/>
    <w:rsid w:val="004C25C6"/>
    <w:rsid w:val="004C26EB"/>
    <w:rsid w:val="004C2964"/>
    <w:rsid w:val="004C2A06"/>
    <w:rsid w:val="004C3175"/>
    <w:rsid w:val="004C3372"/>
    <w:rsid w:val="004C3DAF"/>
    <w:rsid w:val="004C415E"/>
    <w:rsid w:val="004C41CE"/>
    <w:rsid w:val="004C4BAD"/>
    <w:rsid w:val="004C4C01"/>
    <w:rsid w:val="004C4F75"/>
    <w:rsid w:val="004C5468"/>
    <w:rsid w:val="004C54B1"/>
    <w:rsid w:val="004C5672"/>
    <w:rsid w:val="004C5D6C"/>
    <w:rsid w:val="004C6059"/>
    <w:rsid w:val="004C62E2"/>
    <w:rsid w:val="004C67A8"/>
    <w:rsid w:val="004C67C3"/>
    <w:rsid w:val="004C68EA"/>
    <w:rsid w:val="004C791D"/>
    <w:rsid w:val="004C7986"/>
    <w:rsid w:val="004C7A66"/>
    <w:rsid w:val="004C7B32"/>
    <w:rsid w:val="004C7EDE"/>
    <w:rsid w:val="004D00FA"/>
    <w:rsid w:val="004D0566"/>
    <w:rsid w:val="004D0F68"/>
    <w:rsid w:val="004D108A"/>
    <w:rsid w:val="004D1428"/>
    <w:rsid w:val="004D1642"/>
    <w:rsid w:val="004D17ED"/>
    <w:rsid w:val="004D1DEB"/>
    <w:rsid w:val="004D1F15"/>
    <w:rsid w:val="004D2478"/>
    <w:rsid w:val="004D25A8"/>
    <w:rsid w:val="004D3341"/>
    <w:rsid w:val="004D34BE"/>
    <w:rsid w:val="004D3938"/>
    <w:rsid w:val="004D3BAD"/>
    <w:rsid w:val="004D3DFA"/>
    <w:rsid w:val="004D4269"/>
    <w:rsid w:val="004D4770"/>
    <w:rsid w:val="004D4875"/>
    <w:rsid w:val="004D4BCD"/>
    <w:rsid w:val="004D4CDC"/>
    <w:rsid w:val="004D5385"/>
    <w:rsid w:val="004D55A3"/>
    <w:rsid w:val="004D59A7"/>
    <w:rsid w:val="004D59FC"/>
    <w:rsid w:val="004D5D5A"/>
    <w:rsid w:val="004D5DCF"/>
    <w:rsid w:val="004D5F4C"/>
    <w:rsid w:val="004D5FDD"/>
    <w:rsid w:val="004D6251"/>
    <w:rsid w:val="004D68B9"/>
    <w:rsid w:val="004D6B04"/>
    <w:rsid w:val="004D6EC2"/>
    <w:rsid w:val="004D73E7"/>
    <w:rsid w:val="004D7617"/>
    <w:rsid w:val="004D76D6"/>
    <w:rsid w:val="004D7A19"/>
    <w:rsid w:val="004D7F87"/>
    <w:rsid w:val="004D7FB1"/>
    <w:rsid w:val="004E1150"/>
    <w:rsid w:val="004E133E"/>
    <w:rsid w:val="004E1C9E"/>
    <w:rsid w:val="004E230D"/>
    <w:rsid w:val="004E24C1"/>
    <w:rsid w:val="004E2672"/>
    <w:rsid w:val="004E2A15"/>
    <w:rsid w:val="004E2ECF"/>
    <w:rsid w:val="004E3A1F"/>
    <w:rsid w:val="004E3BA7"/>
    <w:rsid w:val="004E4531"/>
    <w:rsid w:val="004E468F"/>
    <w:rsid w:val="004E4955"/>
    <w:rsid w:val="004E4DD7"/>
    <w:rsid w:val="004E5212"/>
    <w:rsid w:val="004E529B"/>
    <w:rsid w:val="004E52FC"/>
    <w:rsid w:val="004E537B"/>
    <w:rsid w:val="004E5564"/>
    <w:rsid w:val="004E5A37"/>
    <w:rsid w:val="004E5CAD"/>
    <w:rsid w:val="004E5D9D"/>
    <w:rsid w:val="004E6107"/>
    <w:rsid w:val="004E651C"/>
    <w:rsid w:val="004E66AC"/>
    <w:rsid w:val="004E6948"/>
    <w:rsid w:val="004E6CC3"/>
    <w:rsid w:val="004E77C8"/>
    <w:rsid w:val="004E77FF"/>
    <w:rsid w:val="004F00C4"/>
    <w:rsid w:val="004F09CC"/>
    <w:rsid w:val="004F0ACB"/>
    <w:rsid w:val="004F13E5"/>
    <w:rsid w:val="004F1930"/>
    <w:rsid w:val="004F1ABE"/>
    <w:rsid w:val="004F1E1D"/>
    <w:rsid w:val="004F287E"/>
    <w:rsid w:val="004F2D02"/>
    <w:rsid w:val="004F2DAB"/>
    <w:rsid w:val="004F3262"/>
    <w:rsid w:val="004F388E"/>
    <w:rsid w:val="004F40A5"/>
    <w:rsid w:val="004F4531"/>
    <w:rsid w:val="004F4D4A"/>
    <w:rsid w:val="004F4F1F"/>
    <w:rsid w:val="004F4F4A"/>
    <w:rsid w:val="004F4F75"/>
    <w:rsid w:val="004F5327"/>
    <w:rsid w:val="004F5332"/>
    <w:rsid w:val="004F548B"/>
    <w:rsid w:val="004F558C"/>
    <w:rsid w:val="004F558E"/>
    <w:rsid w:val="004F5B07"/>
    <w:rsid w:val="004F5B2C"/>
    <w:rsid w:val="004F5E24"/>
    <w:rsid w:val="004F6169"/>
    <w:rsid w:val="004F6384"/>
    <w:rsid w:val="004F65EE"/>
    <w:rsid w:val="004F670E"/>
    <w:rsid w:val="004F6B09"/>
    <w:rsid w:val="004F6C42"/>
    <w:rsid w:val="004F6ECC"/>
    <w:rsid w:val="004F6ED0"/>
    <w:rsid w:val="004F75E7"/>
    <w:rsid w:val="004F7990"/>
    <w:rsid w:val="005001FC"/>
    <w:rsid w:val="005006EE"/>
    <w:rsid w:val="00501090"/>
    <w:rsid w:val="005013CA"/>
    <w:rsid w:val="005014CB"/>
    <w:rsid w:val="0050174F"/>
    <w:rsid w:val="0050178E"/>
    <w:rsid w:val="005017A6"/>
    <w:rsid w:val="00501D93"/>
    <w:rsid w:val="00502405"/>
    <w:rsid w:val="00502514"/>
    <w:rsid w:val="00502B86"/>
    <w:rsid w:val="005037D0"/>
    <w:rsid w:val="00503885"/>
    <w:rsid w:val="005039E5"/>
    <w:rsid w:val="00504049"/>
    <w:rsid w:val="0050409E"/>
    <w:rsid w:val="00504636"/>
    <w:rsid w:val="00504915"/>
    <w:rsid w:val="00504DB4"/>
    <w:rsid w:val="005052DB"/>
    <w:rsid w:val="005065A6"/>
    <w:rsid w:val="005068B8"/>
    <w:rsid w:val="00506B67"/>
    <w:rsid w:val="00506E9B"/>
    <w:rsid w:val="00507453"/>
    <w:rsid w:val="0051028D"/>
    <w:rsid w:val="005104AB"/>
    <w:rsid w:val="00510739"/>
    <w:rsid w:val="00510965"/>
    <w:rsid w:val="005109F1"/>
    <w:rsid w:val="00510B9B"/>
    <w:rsid w:val="005110C6"/>
    <w:rsid w:val="00511142"/>
    <w:rsid w:val="0051147D"/>
    <w:rsid w:val="0051156F"/>
    <w:rsid w:val="0051173E"/>
    <w:rsid w:val="00511810"/>
    <w:rsid w:val="00511829"/>
    <w:rsid w:val="005119A2"/>
    <w:rsid w:val="00511A40"/>
    <w:rsid w:val="00511A44"/>
    <w:rsid w:val="00511B5A"/>
    <w:rsid w:val="00511F50"/>
    <w:rsid w:val="00511FDB"/>
    <w:rsid w:val="00512597"/>
    <w:rsid w:val="00512D25"/>
    <w:rsid w:val="00513628"/>
    <w:rsid w:val="005141C4"/>
    <w:rsid w:val="00514217"/>
    <w:rsid w:val="00514234"/>
    <w:rsid w:val="00514CFA"/>
    <w:rsid w:val="00514DE1"/>
    <w:rsid w:val="005151A7"/>
    <w:rsid w:val="005157DA"/>
    <w:rsid w:val="005159B0"/>
    <w:rsid w:val="005159E9"/>
    <w:rsid w:val="00515BDA"/>
    <w:rsid w:val="005162C1"/>
    <w:rsid w:val="005169DE"/>
    <w:rsid w:val="005170D9"/>
    <w:rsid w:val="0051781D"/>
    <w:rsid w:val="00517967"/>
    <w:rsid w:val="00517C94"/>
    <w:rsid w:val="00520328"/>
    <w:rsid w:val="0052044E"/>
    <w:rsid w:val="00520682"/>
    <w:rsid w:val="005207AA"/>
    <w:rsid w:val="00521AC6"/>
    <w:rsid w:val="00521BB1"/>
    <w:rsid w:val="00522072"/>
    <w:rsid w:val="0052234E"/>
    <w:rsid w:val="0052240B"/>
    <w:rsid w:val="005224E7"/>
    <w:rsid w:val="005225E0"/>
    <w:rsid w:val="005228F0"/>
    <w:rsid w:val="00522C97"/>
    <w:rsid w:val="00522D9A"/>
    <w:rsid w:val="00522F1D"/>
    <w:rsid w:val="005236F3"/>
    <w:rsid w:val="0052370C"/>
    <w:rsid w:val="00523817"/>
    <w:rsid w:val="00523945"/>
    <w:rsid w:val="00523C95"/>
    <w:rsid w:val="00523E51"/>
    <w:rsid w:val="00524D20"/>
    <w:rsid w:val="00525094"/>
    <w:rsid w:val="005250B4"/>
    <w:rsid w:val="005258B5"/>
    <w:rsid w:val="00525905"/>
    <w:rsid w:val="00525AE9"/>
    <w:rsid w:val="00526AA4"/>
    <w:rsid w:val="00526B0E"/>
    <w:rsid w:val="00526B51"/>
    <w:rsid w:val="00526C55"/>
    <w:rsid w:val="00526C83"/>
    <w:rsid w:val="00526D60"/>
    <w:rsid w:val="005274E5"/>
    <w:rsid w:val="00530AEA"/>
    <w:rsid w:val="00530B9F"/>
    <w:rsid w:val="00530C60"/>
    <w:rsid w:val="00531384"/>
    <w:rsid w:val="00531870"/>
    <w:rsid w:val="00531D27"/>
    <w:rsid w:val="00531E3C"/>
    <w:rsid w:val="005325FC"/>
    <w:rsid w:val="00532C74"/>
    <w:rsid w:val="005334DA"/>
    <w:rsid w:val="0053418D"/>
    <w:rsid w:val="0053436C"/>
    <w:rsid w:val="00534FE0"/>
    <w:rsid w:val="00535734"/>
    <w:rsid w:val="00535767"/>
    <w:rsid w:val="00535EC5"/>
    <w:rsid w:val="00536188"/>
    <w:rsid w:val="00536399"/>
    <w:rsid w:val="005367D0"/>
    <w:rsid w:val="0053692B"/>
    <w:rsid w:val="00536D3D"/>
    <w:rsid w:val="005371A3"/>
    <w:rsid w:val="0053754E"/>
    <w:rsid w:val="00537845"/>
    <w:rsid w:val="00537981"/>
    <w:rsid w:val="00537D5E"/>
    <w:rsid w:val="00540347"/>
    <w:rsid w:val="00540CE9"/>
    <w:rsid w:val="0054247F"/>
    <w:rsid w:val="005425DC"/>
    <w:rsid w:val="00542794"/>
    <w:rsid w:val="00542AB3"/>
    <w:rsid w:val="00542AB4"/>
    <w:rsid w:val="00542F62"/>
    <w:rsid w:val="00543081"/>
    <w:rsid w:val="0054361A"/>
    <w:rsid w:val="00543C74"/>
    <w:rsid w:val="00543CCF"/>
    <w:rsid w:val="0054440A"/>
    <w:rsid w:val="00544784"/>
    <w:rsid w:val="00545235"/>
    <w:rsid w:val="005452D5"/>
    <w:rsid w:val="00545474"/>
    <w:rsid w:val="00545977"/>
    <w:rsid w:val="00545C28"/>
    <w:rsid w:val="005471AC"/>
    <w:rsid w:val="00547EEF"/>
    <w:rsid w:val="005500CD"/>
    <w:rsid w:val="00550816"/>
    <w:rsid w:val="00551307"/>
    <w:rsid w:val="0055190D"/>
    <w:rsid w:val="0055214E"/>
    <w:rsid w:val="00552870"/>
    <w:rsid w:val="00552966"/>
    <w:rsid w:val="00552E64"/>
    <w:rsid w:val="00552F24"/>
    <w:rsid w:val="0055316B"/>
    <w:rsid w:val="005531D5"/>
    <w:rsid w:val="005533D9"/>
    <w:rsid w:val="00553E17"/>
    <w:rsid w:val="00554590"/>
    <w:rsid w:val="005546D2"/>
    <w:rsid w:val="00554D3B"/>
    <w:rsid w:val="00554D5F"/>
    <w:rsid w:val="005551A9"/>
    <w:rsid w:val="0055565A"/>
    <w:rsid w:val="00555A88"/>
    <w:rsid w:val="00555B8F"/>
    <w:rsid w:val="00555D34"/>
    <w:rsid w:val="00555FB7"/>
    <w:rsid w:val="00555FCC"/>
    <w:rsid w:val="0055753C"/>
    <w:rsid w:val="00557A3C"/>
    <w:rsid w:val="00560078"/>
    <w:rsid w:val="0056056E"/>
    <w:rsid w:val="00560ED2"/>
    <w:rsid w:val="005614C7"/>
    <w:rsid w:val="005615E4"/>
    <w:rsid w:val="00561607"/>
    <w:rsid w:val="005619B0"/>
    <w:rsid w:val="00561BFE"/>
    <w:rsid w:val="00561D4F"/>
    <w:rsid w:val="005620CC"/>
    <w:rsid w:val="00562EEC"/>
    <w:rsid w:val="005633A7"/>
    <w:rsid w:val="00563517"/>
    <w:rsid w:val="005636BE"/>
    <w:rsid w:val="00563EA3"/>
    <w:rsid w:val="00564489"/>
    <w:rsid w:val="005646CA"/>
    <w:rsid w:val="00564A04"/>
    <w:rsid w:val="00565032"/>
    <w:rsid w:val="00565115"/>
    <w:rsid w:val="005654A8"/>
    <w:rsid w:val="00565555"/>
    <w:rsid w:val="005655F3"/>
    <w:rsid w:val="0056564B"/>
    <w:rsid w:val="005663FE"/>
    <w:rsid w:val="00566A44"/>
    <w:rsid w:val="00566C2B"/>
    <w:rsid w:val="00566EDA"/>
    <w:rsid w:val="00567010"/>
    <w:rsid w:val="0056757D"/>
    <w:rsid w:val="0057026D"/>
    <w:rsid w:val="005711B0"/>
    <w:rsid w:val="00571334"/>
    <w:rsid w:val="00571705"/>
    <w:rsid w:val="00571795"/>
    <w:rsid w:val="00572143"/>
    <w:rsid w:val="005721B1"/>
    <w:rsid w:val="0057282D"/>
    <w:rsid w:val="0057285A"/>
    <w:rsid w:val="00572BA2"/>
    <w:rsid w:val="00572F49"/>
    <w:rsid w:val="005731AF"/>
    <w:rsid w:val="005735B3"/>
    <w:rsid w:val="00573696"/>
    <w:rsid w:val="005740D3"/>
    <w:rsid w:val="0057424A"/>
    <w:rsid w:val="00574431"/>
    <w:rsid w:val="005747C9"/>
    <w:rsid w:val="0057539D"/>
    <w:rsid w:val="005757A1"/>
    <w:rsid w:val="00575F3A"/>
    <w:rsid w:val="005768C8"/>
    <w:rsid w:val="00576937"/>
    <w:rsid w:val="005769A8"/>
    <w:rsid w:val="00576FCC"/>
    <w:rsid w:val="0057734F"/>
    <w:rsid w:val="0057741D"/>
    <w:rsid w:val="0057761D"/>
    <w:rsid w:val="0057761F"/>
    <w:rsid w:val="00577B3A"/>
    <w:rsid w:val="00577B47"/>
    <w:rsid w:val="00577BAD"/>
    <w:rsid w:val="00577BE4"/>
    <w:rsid w:val="00580580"/>
    <w:rsid w:val="0058072D"/>
    <w:rsid w:val="00580B8D"/>
    <w:rsid w:val="00581243"/>
    <w:rsid w:val="00581517"/>
    <w:rsid w:val="0058173A"/>
    <w:rsid w:val="0058177B"/>
    <w:rsid w:val="00581C84"/>
    <w:rsid w:val="00581FE8"/>
    <w:rsid w:val="00582641"/>
    <w:rsid w:val="00582671"/>
    <w:rsid w:val="005838A6"/>
    <w:rsid w:val="00583E56"/>
    <w:rsid w:val="00583F6C"/>
    <w:rsid w:val="00584057"/>
    <w:rsid w:val="00584525"/>
    <w:rsid w:val="005845FB"/>
    <w:rsid w:val="00584AD2"/>
    <w:rsid w:val="00584C56"/>
    <w:rsid w:val="00584DB5"/>
    <w:rsid w:val="005852E2"/>
    <w:rsid w:val="00585642"/>
    <w:rsid w:val="00585757"/>
    <w:rsid w:val="00586787"/>
    <w:rsid w:val="005867A4"/>
    <w:rsid w:val="00586A81"/>
    <w:rsid w:val="00586AC1"/>
    <w:rsid w:val="00586E64"/>
    <w:rsid w:val="00587265"/>
    <w:rsid w:val="00587354"/>
    <w:rsid w:val="00587390"/>
    <w:rsid w:val="005875D0"/>
    <w:rsid w:val="00587635"/>
    <w:rsid w:val="005878C4"/>
    <w:rsid w:val="00587FBA"/>
    <w:rsid w:val="0059037A"/>
    <w:rsid w:val="00590507"/>
    <w:rsid w:val="005907A6"/>
    <w:rsid w:val="00590C09"/>
    <w:rsid w:val="00590F89"/>
    <w:rsid w:val="00591221"/>
    <w:rsid w:val="005913B1"/>
    <w:rsid w:val="00591686"/>
    <w:rsid w:val="005917A9"/>
    <w:rsid w:val="00591CC9"/>
    <w:rsid w:val="00591D09"/>
    <w:rsid w:val="00591F44"/>
    <w:rsid w:val="00592B86"/>
    <w:rsid w:val="00592CBF"/>
    <w:rsid w:val="00592E40"/>
    <w:rsid w:val="00592F0D"/>
    <w:rsid w:val="00592F44"/>
    <w:rsid w:val="00593027"/>
    <w:rsid w:val="00593320"/>
    <w:rsid w:val="00593E45"/>
    <w:rsid w:val="0059460A"/>
    <w:rsid w:val="00594869"/>
    <w:rsid w:val="0059496B"/>
    <w:rsid w:val="00594A15"/>
    <w:rsid w:val="005951F4"/>
    <w:rsid w:val="00595461"/>
    <w:rsid w:val="00595CD7"/>
    <w:rsid w:val="00595DE1"/>
    <w:rsid w:val="0059684F"/>
    <w:rsid w:val="00596D26"/>
    <w:rsid w:val="005971F4"/>
    <w:rsid w:val="005979BC"/>
    <w:rsid w:val="005A046B"/>
    <w:rsid w:val="005A058D"/>
    <w:rsid w:val="005A080D"/>
    <w:rsid w:val="005A0861"/>
    <w:rsid w:val="005A0D81"/>
    <w:rsid w:val="005A0E29"/>
    <w:rsid w:val="005A1A81"/>
    <w:rsid w:val="005A1B5D"/>
    <w:rsid w:val="005A1CC6"/>
    <w:rsid w:val="005A1E95"/>
    <w:rsid w:val="005A1EDE"/>
    <w:rsid w:val="005A1F06"/>
    <w:rsid w:val="005A2484"/>
    <w:rsid w:val="005A24ED"/>
    <w:rsid w:val="005A2770"/>
    <w:rsid w:val="005A395D"/>
    <w:rsid w:val="005A3C3F"/>
    <w:rsid w:val="005A3E6D"/>
    <w:rsid w:val="005A3F02"/>
    <w:rsid w:val="005A41AC"/>
    <w:rsid w:val="005A427C"/>
    <w:rsid w:val="005A4F1E"/>
    <w:rsid w:val="005A5420"/>
    <w:rsid w:val="005A546E"/>
    <w:rsid w:val="005A5691"/>
    <w:rsid w:val="005A5EFB"/>
    <w:rsid w:val="005A638B"/>
    <w:rsid w:val="005A6402"/>
    <w:rsid w:val="005A6609"/>
    <w:rsid w:val="005A6F6E"/>
    <w:rsid w:val="005A73CD"/>
    <w:rsid w:val="005B0330"/>
    <w:rsid w:val="005B0471"/>
    <w:rsid w:val="005B04DA"/>
    <w:rsid w:val="005B078D"/>
    <w:rsid w:val="005B0CC2"/>
    <w:rsid w:val="005B0F26"/>
    <w:rsid w:val="005B0FF1"/>
    <w:rsid w:val="005B1112"/>
    <w:rsid w:val="005B1286"/>
    <w:rsid w:val="005B16AB"/>
    <w:rsid w:val="005B16C7"/>
    <w:rsid w:val="005B1964"/>
    <w:rsid w:val="005B1D60"/>
    <w:rsid w:val="005B1FB9"/>
    <w:rsid w:val="005B233F"/>
    <w:rsid w:val="005B24EC"/>
    <w:rsid w:val="005B2512"/>
    <w:rsid w:val="005B2551"/>
    <w:rsid w:val="005B2C1A"/>
    <w:rsid w:val="005B2C1D"/>
    <w:rsid w:val="005B3B34"/>
    <w:rsid w:val="005B3BBE"/>
    <w:rsid w:val="005B3D77"/>
    <w:rsid w:val="005B46A7"/>
    <w:rsid w:val="005B46DA"/>
    <w:rsid w:val="005B4C31"/>
    <w:rsid w:val="005B4F0D"/>
    <w:rsid w:val="005B5119"/>
    <w:rsid w:val="005B55B4"/>
    <w:rsid w:val="005B5620"/>
    <w:rsid w:val="005B66C7"/>
    <w:rsid w:val="005B6926"/>
    <w:rsid w:val="005B69B4"/>
    <w:rsid w:val="005B6D0E"/>
    <w:rsid w:val="005B6D68"/>
    <w:rsid w:val="005B76F2"/>
    <w:rsid w:val="005B77B2"/>
    <w:rsid w:val="005B7C1D"/>
    <w:rsid w:val="005C019F"/>
    <w:rsid w:val="005C0316"/>
    <w:rsid w:val="005C0968"/>
    <w:rsid w:val="005C0E86"/>
    <w:rsid w:val="005C14EE"/>
    <w:rsid w:val="005C1D6A"/>
    <w:rsid w:val="005C1DAC"/>
    <w:rsid w:val="005C1DEF"/>
    <w:rsid w:val="005C2B99"/>
    <w:rsid w:val="005C2C8C"/>
    <w:rsid w:val="005C3D52"/>
    <w:rsid w:val="005C4297"/>
    <w:rsid w:val="005C49D6"/>
    <w:rsid w:val="005C4B10"/>
    <w:rsid w:val="005C5160"/>
    <w:rsid w:val="005C53B8"/>
    <w:rsid w:val="005C58D2"/>
    <w:rsid w:val="005C5B16"/>
    <w:rsid w:val="005C5FDA"/>
    <w:rsid w:val="005C63E1"/>
    <w:rsid w:val="005C678A"/>
    <w:rsid w:val="005C69AC"/>
    <w:rsid w:val="005C6E82"/>
    <w:rsid w:val="005C77FD"/>
    <w:rsid w:val="005C7D7B"/>
    <w:rsid w:val="005D09B1"/>
    <w:rsid w:val="005D0DDC"/>
    <w:rsid w:val="005D0F8E"/>
    <w:rsid w:val="005D0FDE"/>
    <w:rsid w:val="005D0FE0"/>
    <w:rsid w:val="005D15A7"/>
    <w:rsid w:val="005D1682"/>
    <w:rsid w:val="005D1D4D"/>
    <w:rsid w:val="005D20EE"/>
    <w:rsid w:val="005D2102"/>
    <w:rsid w:val="005D2ECF"/>
    <w:rsid w:val="005D2ED9"/>
    <w:rsid w:val="005D33CC"/>
    <w:rsid w:val="005D3A19"/>
    <w:rsid w:val="005D3B50"/>
    <w:rsid w:val="005D3B92"/>
    <w:rsid w:val="005D44C9"/>
    <w:rsid w:val="005D4FB3"/>
    <w:rsid w:val="005D5841"/>
    <w:rsid w:val="005D5855"/>
    <w:rsid w:val="005D59BD"/>
    <w:rsid w:val="005D5F55"/>
    <w:rsid w:val="005D5FCC"/>
    <w:rsid w:val="005D63DB"/>
    <w:rsid w:val="005D6ACB"/>
    <w:rsid w:val="005D6C9A"/>
    <w:rsid w:val="005D6E4B"/>
    <w:rsid w:val="005D7154"/>
    <w:rsid w:val="005D7727"/>
    <w:rsid w:val="005D7C57"/>
    <w:rsid w:val="005E0F9B"/>
    <w:rsid w:val="005E11CB"/>
    <w:rsid w:val="005E1214"/>
    <w:rsid w:val="005E18DF"/>
    <w:rsid w:val="005E1B83"/>
    <w:rsid w:val="005E1BF7"/>
    <w:rsid w:val="005E1D9E"/>
    <w:rsid w:val="005E1FF9"/>
    <w:rsid w:val="005E2AAE"/>
    <w:rsid w:val="005E2D03"/>
    <w:rsid w:val="005E2EF3"/>
    <w:rsid w:val="005E37CB"/>
    <w:rsid w:val="005E3DAC"/>
    <w:rsid w:val="005E3F62"/>
    <w:rsid w:val="005E4257"/>
    <w:rsid w:val="005E4B54"/>
    <w:rsid w:val="005E4C0E"/>
    <w:rsid w:val="005E53EC"/>
    <w:rsid w:val="005E588D"/>
    <w:rsid w:val="005E5A78"/>
    <w:rsid w:val="005E5AD4"/>
    <w:rsid w:val="005E5B58"/>
    <w:rsid w:val="005E5D3B"/>
    <w:rsid w:val="005E5E8B"/>
    <w:rsid w:val="005E5ED8"/>
    <w:rsid w:val="005E731A"/>
    <w:rsid w:val="005F00EF"/>
    <w:rsid w:val="005F07FA"/>
    <w:rsid w:val="005F0C44"/>
    <w:rsid w:val="005F0EA3"/>
    <w:rsid w:val="005F17A6"/>
    <w:rsid w:val="005F2E9A"/>
    <w:rsid w:val="005F2F6F"/>
    <w:rsid w:val="005F3119"/>
    <w:rsid w:val="005F3170"/>
    <w:rsid w:val="005F349F"/>
    <w:rsid w:val="005F41D0"/>
    <w:rsid w:val="005F4616"/>
    <w:rsid w:val="005F4850"/>
    <w:rsid w:val="005F4FA0"/>
    <w:rsid w:val="005F5728"/>
    <w:rsid w:val="005F6F6B"/>
    <w:rsid w:val="005F7082"/>
    <w:rsid w:val="005F7887"/>
    <w:rsid w:val="005F78A1"/>
    <w:rsid w:val="005F7D6F"/>
    <w:rsid w:val="00600911"/>
    <w:rsid w:val="00600F51"/>
    <w:rsid w:val="006015D0"/>
    <w:rsid w:val="00601709"/>
    <w:rsid w:val="006018E9"/>
    <w:rsid w:val="00601AF7"/>
    <w:rsid w:val="00601C1E"/>
    <w:rsid w:val="00601C72"/>
    <w:rsid w:val="00601D10"/>
    <w:rsid w:val="00602126"/>
    <w:rsid w:val="006026D6"/>
    <w:rsid w:val="006027C6"/>
    <w:rsid w:val="00602A13"/>
    <w:rsid w:val="00602D3E"/>
    <w:rsid w:val="006036BF"/>
    <w:rsid w:val="00603751"/>
    <w:rsid w:val="00603883"/>
    <w:rsid w:val="0060406F"/>
    <w:rsid w:val="0060479F"/>
    <w:rsid w:val="00604B5C"/>
    <w:rsid w:val="00604B6E"/>
    <w:rsid w:val="00605014"/>
    <w:rsid w:val="00605139"/>
    <w:rsid w:val="00605394"/>
    <w:rsid w:val="00605CE8"/>
    <w:rsid w:val="00605DDF"/>
    <w:rsid w:val="00605FBD"/>
    <w:rsid w:val="00606191"/>
    <w:rsid w:val="00606564"/>
    <w:rsid w:val="00606826"/>
    <w:rsid w:val="00607C9D"/>
    <w:rsid w:val="006101F0"/>
    <w:rsid w:val="006101F1"/>
    <w:rsid w:val="006107D7"/>
    <w:rsid w:val="006107FD"/>
    <w:rsid w:val="00610C84"/>
    <w:rsid w:val="00610CD4"/>
    <w:rsid w:val="006116E5"/>
    <w:rsid w:val="00611D04"/>
    <w:rsid w:val="00611DB0"/>
    <w:rsid w:val="00612B13"/>
    <w:rsid w:val="00612B23"/>
    <w:rsid w:val="00612E09"/>
    <w:rsid w:val="00612EFD"/>
    <w:rsid w:val="00613176"/>
    <w:rsid w:val="0061332A"/>
    <w:rsid w:val="006135DA"/>
    <w:rsid w:val="00613838"/>
    <w:rsid w:val="00613905"/>
    <w:rsid w:val="006139D7"/>
    <w:rsid w:val="00613B37"/>
    <w:rsid w:val="00613E12"/>
    <w:rsid w:val="006141EC"/>
    <w:rsid w:val="00614615"/>
    <w:rsid w:val="0061468F"/>
    <w:rsid w:val="006147BF"/>
    <w:rsid w:val="00615E91"/>
    <w:rsid w:val="0061629D"/>
    <w:rsid w:val="00616620"/>
    <w:rsid w:val="00616F5D"/>
    <w:rsid w:val="00616FB0"/>
    <w:rsid w:val="00616FDE"/>
    <w:rsid w:val="006171E6"/>
    <w:rsid w:val="00617214"/>
    <w:rsid w:val="00617297"/>
    <w:rsid w:val="00617346"/>
    <w:rsid w:val="006175AF"/>
    <w:rsid w:val="00617675"/>
    <w:rsid w:val="006176A7"/>
    <w:rsid w:val="006176C4"/>
    <w:rsid w:val="00617A47"/>
    <w:rsid w:val="00617A57"/>
    <w:rsid w:val="00617A84"/>
    <w:rsid w:val="00617CCC"/>
    <w:rsid w:val="006201BF"/>
    <w:rsid w:val="00620248"/>
    <w:rsid w:val="00620439"/>
    <w:rsid w:val="00620597"/>
    <w:rsid w:val="0062082B"/>
    <w:rsid w:val="006208BE"/>
    <w:rsid w:val="00620E51"/>
    <w:rsid w:val="00621335"/>
    <w:rsid w:val="00621A15"/>
    <w:rsid w:val="0062254B"/>
    <w:rsid w:val="0062276E"/>
    <w:rsid w:val="00622BFC"/>
    <w:rsid w:val="00622CD6"/>
    <w:rsid w:val="00622D86"/>
    <w:rsid w:val="00622DBC"/>
    <w:rsid w:val="00622F03"/>
    <w:rsid w:val="00623A9E"/>
    <w:rsid w:val="00623AF5"/>
    <w:rsid w:val="006240D3"/>
    <w:rsid w:val="0062425F"/>
    <w:rsid w:val="006247E4"/>
    <w:rsid w:val="00625B8D"/>
    <w:rsid w:val="00625D16"/>
    <w:rsid w:val="00625F57"/>
    <w:rsid w:val="00625F73"/>
    <w:rsid w:val="0062603B"/>
    <w:rsid w:val="00626394"/>
    <w:rsid w:val="00626721"/>
    <w:rsid w:val="00626730"/>
    <w:rsid w:val="00626FE4"/>
    <w:rsid w:val="006300D8"/>
    <w:rsid w:val="00630F30"/>
    <w:rsid w:val="006310F3"/>
    <w:rsid w:val="006314FF"/>
    <w:rsid w:val="006318C0"/>
    <w:rsid w:val="00631B93"/>
    <w:rsid w:val="00631F39"/>
    <w:rsid w:val="006329C2"/>
    <w:rsid w:val="00632C93"/>
    <w:rsid w:val="00633391"/>
    <w:rsid w:val="006335D0"/>
    <w:rsid w:val="00633717"/>
    <w:rsid w:val="00633E5D"/>
    <w:rsid w:val="006341BA"/>
    <w:rsid w:val="00634335"/>
    <w:rsid w:val="00634451"/>
    <w:rsid w:val="006344E2"/>
    <w:rsid w:val="006346F3"/>
    <w:rsid w:val="0063526D"/>
    <w:rsid w:val="00635788"/>
    <w:rsid w:val="00635EAE"/>
    <w:rsid w:val="00636488"/>
    <w:rsid w:val="006364ED"/>
    <w:rsid w:val="006366E8"/>
    <w:rsid w:val="006369B7"/>
    <w:rsid w:val="00636DAC"/>
    <w:rsid w:val="0063767C"/>
    <w:rsid w:val="00637F26"/>
    <w:rsid w:val="006408B0"/>
    <w:rsid w:val="00640CD2"/>
    <w:rsid w:val="00640D74"/>
    <w:rsid w:val="00640DC1"/>
    <w:rsid w:val="00640EB2"/>
    <w:rsid w:val="0064183F"/>
    <w:rsid w:val="006418E2"/>
    <w:rsid w:val="00641FBA"/>
    <w:rsid w:val="00642122"/>
    <w:rsid w:val="00642205"/>
    <w:rsid w:val="00642416"/>
    <w:rsid w:val="00642A3B"/>
    <w:rsid w:val="00642ECF"/>
    <w:rsid w:val="00643173"/>
    <w:rsid w:val="0064323A"/>
    <w:rsid w:val="006433CA"/>
    <w:rsid w:val="00643BA2"/>
    <w:rsid w:val="006449CB"/>
    <w:rsid w:val="006450D1"/>
    <w:rsid w:val="006454EA"/>
    <w:rsid w:val="00645A14"/>
    <w:rsid w:val="00645F21"/>
    <w:rsid w:val="006461E1"/>
    <w:rsid w:val="006466C8"/>
    <w:rsid w:val="00646AA7"/>
    <w:rsid w:val="00646C9B"/>
    <w:rsid w:val="00646ED4"/>
    <w:rsid w:val="00647163"/>
    <w:rsid w:val="00647468"/>
    <w:rsid w:val="00647595"/>
    <w:rsid w:val="00647B07"/>
    <w:rsid w:val="00650840"/>
    <w:rsid w:val="00650A05"/>
    <w:rsid w:val="006521EA"/>
    <w:rsid w:val="006522DA"/>
    <w:rsid w:val="006524CA"/>
    <w:rsid w:val="006528B3"/>
    <w:rsid w:val="00652E06"/>
    <w:rsid w:val="0065346C"/>
    <w:rsid w:val="006539D2"/>
    <w:rsid w:val="00653D18"/>
    <w:rsid w:val="00653E24"/>
    <w:rsid w:val="00654238"/>
    <w:rsid w:val="00654293"/>
    <w:rsid w:val="0065444E"/>
    <w:rsid w:val="00654D0A"/>
    <w:rsid w:val="00654D90"/>
    <w:rsid w:val="006555D9"/>
    <w:rsid w:val="00655B9E"/>
    <w:rsid w:val="00655D7D"/>
    <w:rsid w:val="00655E1E"/>
    <w:rsid w:val="00656929"/>
    <w:rsid w:val="00657704"/>
    <w:rsid w:val="006578B1"/>
    <w:rsid w:val="006605C0"/>
    <w:rsid w:val="006608F1"/>
    <w:rsid w:val="0066093A"/>
    <w:rsid w:val="00660AF3"/>
    <w:rsid w:val="00660B8B"/>
    <w:rsid w:val="00661394"/>
    <w:rsid w:val="006616C5"/>
    <w:rsid w:val="00661ACE"/>
    <w:rsid w:val="00661BF2"/>
    <w:rsid w:val="00661CC0"/>
    <w:rsid w:val="00661CCC"/>
    <w:rsid w:val="00661D43"/>
    <w:rsid w:val="006621A9"/>
    <w:rsid w:val="006621D4"/>
    <w:rsid w:val="00662333"/>
    <w:rsid w:val="0066268B"/>
    <w:rsid w:val="0066271E"/>
    <w:rsid w:val="00662CEF"/>
    <w:rsid w:val="006631BC"/>
    <w:rsid w:val="006631D3"/>
    <w:rsid w:val="0066338C"/>
    <w:rsid w:val="006633ED"/>
    <w:rsid w:val="00663433"/>
    <w:rsid w:val="00663C6F"/>
    <w:rsid w:val="006641C2"/>
    <w:rsid w:val="00664A4E"/>
    <w:rsid w:val="00664BEA"/>
    <w:rsid w:val="00664F87"/>
    <w:rsid w:val="00664FBB"/>
    <w:rsid w:val="00665016"/>
    <w:rsid w:val="0066525D"/>
    <w:rsid w:val="0066581B"/>
    <w:rsid w:val="00665B4B"/>
    <w:rsid w:val="00665F7E"/>
    <w:rsid w:val="00666298"/>
    <w:rsid w:val="00666B4A"/>
    <w:rsid w:val="00666B78"/>
    <w:rsid w:val="0066707D"/>
    <w:rsid w:val="00667691"/>
    <w:rsid w:val="0066783E"/>
    <w:rsid w:val="00667C63"/>
    <w:rsid w:val="006700FC"/>
    <w:rsid w:val="00670AF8"/>
    <w:rsid w:val="006713EC"/>
    <w:rsid w:val="0067157D"/>
    <w:rsid w:val="006717DD"/>
    <w:rsid w:val="006722E7"/>
    <w:rsid w:val="00672716"/>
    <w:rsid w:val="0067296B"/>
    <w:rsid w:val="00672E50"/>
    <w:rsid w:val="00673537"/>
    <w:rsid w:val="0067407E"/>
    <w:rsid w:val="00674147"/>
    <w:rsid w:val="0067450E"/>
    <w:rsid w:val="00674B12"/>
    <w:rsid w:val="00674ED2"/>
    <w:rsid w:val="00674FB5"/>
    <w:rsid w:val="006752EE"/>
    <w:rsid w:val="00675A37"/>
    <w:rsid w:val="006769B7"/>
    <w:rsid w:val="00676B89"/>
    <w:rsid w:val="00676D5F"/>
    <w:rsid w:val="00676DD1"/>
    <w:rsid w:val="00676EA9"/>
    <w:rsid w:val="00677312"/>
    <w:rsid w:val="006773E7"/>
    <w:rsid w:val="00677778"/>
    <w:rsid w:val="006809FC"/>
    <w:rsid w:val="00680BF6"/>
    <w:rsid w:val="00680C33"/>
    <w:rsid w:val="00680C4E"/>
    <w:rsid w:val="00680FD2"/>
    <w:rsid w:val="00680FD8"/>
    <w:rsid w:val="00681962"/>
    <w:rsid w:val="00681AB1"/>
    <w:rsid w:val="00681C52"/>
    <w:rsid w:val="00681E8B"/>
    <w:rsid w:val="00681EFF"/>
    <w:rsid w:val="0068244A"/>
    <w:rsid w:val="00682C78"/>
    <w:rsid w:val="00682D07"/>
    <w:rsid w:val="00682D1F"/>
    <w:rsid w:val="00682FBC"/>
    <w:rsid w:val="00684466"/>
    <w:rsid w:val="0068493C"/>
    <w:rsid w:val="00684BE1"/>
    <w:rsid w:val="00685EB6"/>
    <w:rsid w:val="00686170"/>
    <w:rsid w:val="00687053"/>
    <w:rsid w:val="00687256"/>
    <w:rsid w:val="0068757E"/>
    <w:rsid w:val="00687685"/>
    <w:rsid w:val="00687D56"/>
    <w:rsid w:val="0069003E"/>
    <w:rsid w:val="00690514"/>
    <w:rsid w:val="00690B59"/>
    <w:rsid w:val="00690D05"/>
    <w:rsid w:val="00691047"/>
    <w:rsid w:val="00691059"/>
    <w:rsid w:val="00691A80"/>
    <w:rsid w:val="00691ECC"/>
    <w:rsid w:val="00691FAA"/>
    <w:rsid w:val="006920DB"/>
    <w:rsid w:val="006923CE"/>
    <w:rsid w:val="00692582"/>
    <w:rsid w:val="006932FE"/>
    <w:rsid w:val="00693CB6"/>
    <w:rsid w:val="00693E53"/>
    <w:rsid w:val="00694155"/>
    <w:rsid w:val="006941ED"/>
    <w:rsid w:val="00694245"/>
    <w:rsid w:val="0069491A"/>
    <w:rsid w:val="00694F54"/>
    <w:rsid w:val="006953A8"/>
    <w:rsid w:val="00695577"/>
    <w:rsid w:val="0069570E"/>
    <w:rsid w:val="00695887"/>
    <w:rsid w:val="00695AEF"/>
    <w:rsid w:val="00696166"/>
    <w:rsid w:val="0069635F"/>
    <w:rsid w:val="00696AED"/>
    <w:rsid w:val="00697449"/>
    <w:rsid w:val="006975BB"/>
    <w:rsid w:val="00697651"/>
    <w:rsid w:val="00697819"/>
    <w:rsid w:val="00697A88"/>
    <w:rsid w:val="006A00D3"/>
    <w:rsid w:val="006A01F3"/>
    <w:rsid w:val="006A052B"/>
    <w:rsid w:val="006A0B8E"/>
    <w:rsid w:val="006A0DF0"/>
    <w:rsid w:val="006A0E25"/>
    <w:rsid w:val="006A1054"/>
    <w:rsid w:val="006A130D"/>
    <w:rsid w:val="006A156A"/>
    <w:rsid w:val="006A195F"/>
    <w:rsid w:val="006A1B0C"/>
    <w:rsid w:val="006A2577"/>
    <w:rsid w:val="006A2854"/>
    <w:rsid w:val="006A29CD"/>
    <w:rsid w:val="006A339F"/>
    <w:rsid w:val="006A34DD"/>
    <w:rsid w:val="006A34E2"/>
    <w:rsid w:val="006A3753"/>
    <w:rsid w:val="006A386C"/>
    <w:rsid w:val="006A39F4"/>
    <w:rsid w:val="006A4041"/>
    <w:rsid w:val="006A4521"/>
    <w:rsid w:val="006A46D3"/>
    <w:rsid w:val="006A4AD4"/>
    <w:rsid w:val="006A4C8C"/>
    <w:rsid w:val="006A5013"/>
    <w:rsid w:val="006A5288"/>
    <w:rsid w:val="006A5590"/>
    <w:rsid w:val="006A58D0"/>
    <w:rsid w:val="006A5AC2"/>
    <w:rsid w:val="006A5BB3"/>
    <w:rsid w:val="006A5D10"/>
    <w:rsid w:val="006A5DDF"/>
    <w:rsid w:val="006A60C9"/>
    <w:rsid w:val="006A6448"/>
    <w:rsid w:val="006A666E"/>
    <w:rsid w:val="006A77B1"/>
    <w:rsid w:val="006A7F17"/>
    <w:rsid w:val="006B0188"/>
    <w:rsid w:val="006B02A6"/>
    <w:rsid w:val="006B0BBC"/>
    <w:rsid w:val="006B0F33"/>
    <w:rsid w:val="006B1360"/>
    <w:rsid w:val="006B340E"/>
    <w:rsid w:val="006B39C2"/>
    <w:rsid w:val="006B3FC5"/>
    <w:rsid w:val="006B43A2"/>
    <w:rsid w:val="006B4499"/>
    <w:rsid w:val="006B4B1F"/>
    <w:rsid w:val="006B4CB2"/>
    <w:rsid w:val="006B517A"/>
    <w:rsid w:val="006B5D63"/>
    <w:rsid w:val="006B6026"/>
    <w:rsid w:val="006B62A2"/>
    <w:rsid w:val="006B66DA"/>
    <w:rsid w:val="006B67F1"/>
    <w:rsid w:val="006B6911"/>
    <w:rsid w:val="006B6A6B"/>
    <w:rsid w:val="006B6ACB"/>
    <w:rsid w:val="006B7071"/>
    <w:rsid w:val="006B73CA"/>
    <w:rsid w:val="006B7AB6"/>
    <w:rsid w:val="006B7FEC"/>
    <w:rsid w:val="006C0F64"/>
    <w:rsid w:val="006C1620"/>
    <w:rsid w:val="006C1A77"/>
    <w:rsid w:val="006C1B65"/>
    <w:rsid w:val="006C1B8F"/>
    <w:rsid w:val="006C1FA1"/>
    <w:rsid w:val="006C251C"/>
    <w:rsid w:val="006C2BD3"/>
    <w:rsid w:val="006C3119"/>
    <w:rsid w:val="006C333F"/>
    <w:rsid w:val="006C3597"/>
    <w:rsid w:val="006C36A9"/>
    <w:rsid w:val="006C4287"/>
    <w:rsid w:val="006C4789"/>
    <w:rsid w:val="006C47F8"/>
    <w:rsid w:val="006C4D8F"/>
    <w:rsid w:val="006C4FF8"/>
    <w:rsid w:val="006C5701"/>
    <w:rsid w:val="006C5C8D"/>
    <w:rsid w:val="006C5CD3"/>
    <w:rsid w:val="006C5DCF"/>
    <w:rsid w:val="006C62BA"/>
    <w:rsid w:val="006C66E8"/>
    <w:rsid w:val="006C6818"/>
    <w:rsid w:val="006C682C"/>
    <w:rsid w:val="006C6B97"/>
    <w:rsid w:val="006C710C"/>
    <w:rsid w:val="006C7449"/>
    <w:rsid w:val="006C777B"/>
    <w:rsid w:val="006C7804"/>
    <w:rsid w:val="006C7854"/>
    <w:rsid w:val="006C7910"/>
    <w:rsid w:val="006C798A"/>
    <w:rsid w:val="006C7CA2"/>
    <w:rsid w:val="006D051D"/>
    <w:rsid w:val="006D06C8"/>
    <w:rsid w:val="006D0B0C"/>
    <w:rsid w:val="006D0CCC"/>
    <w:rsid w:val="006D0D64"/>
    <w:rsid w:val="006D0E63"/>
    <w:rsid w:val="006D0FF9"/>
    <w:rsid w:val="006D12F9"/>
    <w:rsid w:val="006D14B5"/>
    <w:rsid w:val="006D186F"/>
    <w:rsid w:val="006D1872"/>
    <w:rsid w:val="006D1E7F"/>
    <w:rsid w:val="006D2137"/>
    <w:rsid w:val="006D21EC"/>
    <w:rsid w:val="006D32F7"/>
    <w:rsid w:val="006D39F5"/>
    <w:rsid w:val="006D3A3D"/>
    <w:rsid w:val="006D3A6E"/>
    <w:rsid w:val="006D3C69"/>
    <w:rsid w:val="006D3CFD"/>
    <w:rsid w:val="006D42E0"/>
    <w:rsid w:val="006D464A"/>
    <w:rsid w:val="006D480A"/>
    <w:rsid w:val="006D4A78"/>
    <w:rsid w:val="006D4DA4"/>
    <w:rsid w:val="006D4E82"/>
    <w:rsid w:val="006D50B0"/>
    <w:rsid w:val="006D56A9"/>
    <w:rsid w:val="006D5AB4"/>
    <w:rsid w:val="006D5BA0"/>
    <w:rsid w:val="006D5CC1"/>
    <w:rsid w:val="006D5EAF"/>
    <w:rsid w:val="006D65A3"/>
    <w:rsid w:val="006D6B46"/>
    <w:rsid w:val="006D6BA1"/>
    <w:rsid w:val="006D6C67"/>
    <w:rsid w:val="006D71C0"/>
    <w:rsid w:val="006D7547"/>
    <w:rsid w:val="006D75DC"/>
    <w:rsid w:val="006D75F5"/>
    <w:rsid w:val="006D7661"/>
    <w:rsid w:val="006E066F"/>
    <w:rsid w:val="006E06F3"/>
    <w:rsid w:val="006E0F0F"/>
    <w:rsid w:val="006E1395"/>
    <w:rsid w:val="006E1407"/>
    <w:rsid w:val="006E14F2"/>
    <w:rsid w:val="006E1515"/>
    <w:rsid w:val="006E1697"/>
    <w:rsid w:val="006E196B"/>
    <w:rsid w:val="006E1E9B"/>
    <w:rsid w:val="006E1F99"/>
    <w:rsid w:val="006E1FB5"/>
    <w:rsid w:val="006E21CC"/>
    <w:rsid w:val="006E295A"/>
    <w:rsid w:val="006E2A32"/>
    <w:rsid w:val="006E2AB0"/>
    <w:rsid w:val="006E2BA8"/>
    <w:rsid w:val="006E2D30"/>
    <w:rsid w:val="006E31D7"/>
    <w:rsid w:val="006E3398"/>
    <w:rsid w:val="006E3886"/>
    <w:rsid w:val="006E3C7E"/>
    <w:rsid w:val="006E482F"/>
    <w:rsid w:val="006E48A2"/>
    <w:rsid w:val="006E4B31"/>
    <w:rsid w:val="006E4E4A"/>
    <w:rsid w:val="006E50E1"/>
    <w:rsid w:val="006E5103"/>
    <w:rsid w:val="006E521E"/>
    <w:rsid w:val="006E52BB"/>
    <w:rsid w:val="006E5A1F"/>
    <w:rsid w:val="006E5EA2"/>
    <w:rsid w:val="006E65F4"/>
    <w:rsid w:val="006E6A16"/>
    <w:rsid w:val="006E70B8"/>
    <w:rsid w:val="006E7221"/>
    <w:rsid w:val="006E7281"/>
    <w:rsid w:val="006E7A35"/>
    <w:rsid w:val="006E7BDF"/>
    <w:rsid w:val="006E7CED"/>
    <w:rsid w:val="006E7E18"/>
    <w:rsid w:val="006F002F"/>
    <w:rsid w:val="006F06BA"/>
    <w:rsid w:val="006F0E20"/>
    <w:rsid w:val="006F2051"/>
    <w:rsid w:val="006F2ABF"/>
    <w:rsid w:val="006F2E7C"/>
    <w:rsid w:val="006F2F9E"/>
    <w:rsid w:val="006F3016"/>
    <w:rsid w:val="006F3037"/>
    <w:rsid w:val="006F37CE"/>
    <w:rsid w:val="006F3840"/>
    <w:rsid w:val="006F390D"/>
    <w:rsid w:val="006F41B6"/>
    <w:rsid w:val="006F43A2"/>
    <w:rsid w:val="006F4898"/>
    <w:rsid w:val="006F4981"/>
    <w:rsid w:val="006F4D61"/>
    <w:rsid w:val="006F5A61"/>
    <w:rsid w:val="006F6127"/>
    <w:rsid w:val="006F64BD"/>
    <w:rsid w:val="006F6D32"/>
    <w:rsid w:val="006F6D96"/>
    <w:rsid w:val="006F6E0C"/>
    <w:rsid w:val="006F71D4"/>
    <w:rsid w:val="006F7506"/>
    <w:rsid w:val="006F76FB"/>
    <w:rsid w:val="006F78CE"/>
    <w:rsid w:val="006F7A1F"/>
    <w:rsid w:val="006F7E2D"/>
    <w:rsid w:val="006F7E76"/>
    <w:rsid w:val="0070062C"/>
    <w:rsid w:val="00700CC5"/>
    <w:rsid w:val="0070150B"/>
    <w:rsid w:val="00701B4A"/>
    <w:rsid w:val="00701B52"/>
    <w:rsid w:val="0070218B"/>
    <w:rsid w:val="0070230B"/>
    <w:rsid w:val="0070243B"/>
    <w:rsid w:val="007024D7"/>
    <w:rsid w:val="0070263A"/>
    <w:rsid w:val="007029B7"/>
    <w:rsid w:val="00702C0C"/>
    <w:rsid w:val="00702C1D"/>
    <w:rsid w:val="007038AA"/>
    <w:rsid w:val="00703D04"/>
    <w:rsid w:val="00704AEC"/>
    <w:rsid w:val="007058E6"/>
    <w:rsid w:val="00705DB2"/>
    <w:rsid w:val="0070608B"/>
    <w:rsid w:val="00706384"/>
    <w:rsid w:val="007065D0"/>
    <w:rsid w:val="00706E35"/>
    <w:rsid w:val="00707122"/>
    <w:rsid w:val="00707570"/>
    <w:rsid w:val="007078CA"/>
    <w:rsid w:val="00707B96"/>
    <w:rsid w:val="00707DC4"/>
    <w:rsid w:val="0071022E"/>
    <w:rsid w:val="007109BF"/>
    <w:rsid w:val="00711806"/>
    <w:rsid w:val="007118F0"/>
    <w:rsid w:val="00712AF3"/>
    <w:rsid w:val="00712FF8"/>
    <w:rsid w:val="0071321C"/>
    <w:rsid w:val="00713223"/>
    <w:rsid w:val="007132C1"/>
    <w:rsid w:val="007132C7"/>
    <w:rsid w:val="00713A29"/>
    <w:rsid w:val="0071421C"/>
    <w:rsid w:val="007143A1"/>
    <w:rsid w:val="00714A27"/>
    <w:rsid w:val="00714AAB"/>
    <w:rsid w:val="00714C91"/>
    <w:rsid w:val="00715248"/>
    <w:rsid w:val="007152C5"/>
    <w:rsid w:val="00715510"/>
    <w:rsid w:val="007155DA"/>
    <w:rsid w:val="00715820"/>
    <w:rsid w:val="00715A71"/>
    <w:rsid w:val="00715EAC"/>
    <w:rsid w:val="00716370"/>
    <w:rsid w:val="007169FA"/>
    <w:rsid w:val="00716A8A"/>
    <w:rsid w:val="00716BDA"/>
    <w:rsid w:val="00716F48"/>
    <w:rsid w:val="00717073"/>
    <w:rsid w:val="007172F0"/>
    <w:rsid w:val="00717670"/>
    <w:rsid w:val="0071795D"/>
    <w:rsid w:val="00717E8B"/>
    <w:rsid w:val="00720105"/>
    <w:rsid w:val="00720E97"/>
    <w:rsid w:val="00721A2D"/>
    <w:rsid w:val="007223D7"/>
    <w:rsid w:val="007223ED"/>
    <w:rsid w:val="007224D9"/>
    <w:rsid w:val="00722A5A"/>
    <w:rsid w:val="0072321D"/>
    <w:rsid w:val="00723510"/>
    <w:rsid w:val="00723638"/>
    <w:rsid w:val="0072405C"/>
    <w:rsid w:val="00724250"/>
    <w:rsid w:val="007245F8"/>
    <w:rsid w:val="00724788"/>
    <w:rsid w:val="007249DA"/>
    <w:rsid w:val="0072521F"/>
    <w:rsid w:val="007256AE"/>
    <w:rsid w:val="007256D2"/>
    <w:rsid w:val="00725CA0"/>
    <w:rsid w:val="0072675F"/>
    <w:rsid w:val="007268FF"/>
    <w:rsid w:val="00726FA2"/>
    <w:rsid w:val="007273BA"/>
    <w:rsid w:val="007276AF"/>
    <w:rsid w:val="00727A28"/>
    <w:rsid w:val="00727BA4"/>
    <w:rsid w:val="00727BD8"/>
    <w:rsid w:val="00727D6F"/>
    <w:rsid w:val="00727E0D"/>
    <w:rsid w:val="00727F11"/>
    <w:rsid w:val="00727FAE"/>
    <w:rsid w:val="007305E2"/>
    <w:rsid w:val="00730D11"/>
    <w:rsid w:val="00731012"/>
    <w:rsid w:val="007323D0"/>
    <w:rsid w:val="007327A5"/>
    <w:rsid w:val="00732975"/>
    <w:rsid w:val="007329A1"/>
    <w:rsid w:val="00732B1C"/>
    <w:rsid w:val="00732E63"/>
    <w:rsid w:val="00733127"/>
    <w:rsid w:val="0073314C"/>
    <w:rsid w:val="00733204"/>
    <w:rsid w:val="00733A2D"/>
    <w:rsid w:val="00733C00"/>
    <w:rsid w:val="00734331"/>
    <w:rsid w:val="00734683"/>
    <w:rsid w:val="00734F66"/>
    <w:rsid w:val="007359CC"/>
    <w:rsid w:val="00735A60"/>
    <w:rsid w:val="00736320"/>
    <w:rsid w:val="007365DD"/>
    <w:rsid w:val="00736ABF"/>
    <w:rsid w:val="00736C5D"/>
    <w:rsid w:val="00736DBD"/>
    <w:rsid w:val="00736F5F"/>
    <w:rsid w:val="00737123"/>
    <w:rsid w:val="007378FC"/>
    <w:rsid w:val="00737974"/>
    <w:rsid w:val="007401DF"/>
    <w:rsid w:val="007404A0"/>
    <w:rsid w:val="00740626"/>
    <w:rsid w:val="0074068E"/>
    <w:rsid w:val="00740B75"/>
    <w:rsid w:val="00741490"/>
    <w:rsid w:val="00741B9E"/>
    <w:rsid w:val="007420B8"/>
    <w:rsid w:val="007426EF"/>
    <w:rsid w:val="007426F5"/>
    <w:rsid w:val="00742C95"/>
    <w:rsid w:val="00742D74"/>
    <w:rsid w:val="00742F7F"/>
    <w:rsid w:val="0074301B"/>
    <w:rsid w:val="00743053"/>
    <w:rsid w:val="007434BB"/>
    <w:rsid w:val="00743518"/>
    <w:rsid w:val="00743A63"/>
    <w:rsid w:val="00744044"/>
    <w:rsid w:val="00744087"/>
    <w:rsid w:val="0074464D"/>
    <w:rsid w:val="0074470C"/>
    <w:rsid w:val="00744EFD"/>
    <w:rsid w:val="007453F4"/>
    <w:rsid w:val="00745B3E"/>
    <w:rsid w:val="00746013"/>
    <w:rsid w:val="0074663F"/>
    <w:rsid w:val="007469CB"/>
    <w:rsid w:val="00746CE9"/>
    <w:rsid w:val="0074766D"/>
    <w:rsid w:val="00747AC3"/>
    <w:rsid w:val="00747B40"/>
    <w:rsid w:val="00747B41"/>
    <w:rsid w:val="00747CE4"/>
    <w:rsid w:val="00747FD7"/>
    <w:rsid w:val="0075042A"/>
    <w:rsid w:val="00750682"/>
    <w:rsid w:val="007507E3"/>
    <w:rsid w:val="007508E2"/>
    <w:rsid w:val="007508F3"/>
    <w:rsid w:val="00750C7A"/>
    <w:rsid w:val="00750DF4"/>
    <w:rsid w:val="0075105D"/>
    <w:rsid w:val="00751158"/>
    <w:rsid w:val="00751910"/>
    <w:rsid w:val="0075195E"/>
    <w:rsid w:val="00752776"/>
    <w:rsid w:val="007529A6"/>
    <w:rsid w:val="00752A8E"/>
    <w:rsid w:val="00753094"/>
    <w:rsid w:val="0075315E"/>
    <w:rsid w:val="00753AF9"/>
    <w:rsid w:val="00753B69"/>
    <w:rsid w:val="007548CF"/>
    <w:rsid w:val="007549CF"/>
    <w:rsid w:val="00754D89"/>
    <w:rsid w:val="00754F09"/>
    <w:rsid w:val="00755102"/>
    <w:rsid w:val="00755118"/>
    <w:rsid w:val="0075519A"/>
    <w:rsid w:val="007552E5"/>
    <w:rsid w:val="007553DB"/>
    <w:rsid w:val="007558EB"/>
    <w:rsid w:val="00755D47"/>
    <w:rsid w:val="007564B4"/>
    <w:rsid w:val="00756589"/>
    <w:rsid w:val="00756835"/>
    <w:rsid w:val="0075717D"/>
    <w:rsid w:val="0075770A"/>
    <w:rsid w:val="0075785A"/>
    <w:rsid w:val="00760A54"/>
    <w:rsid w:val="00760AEA"/>
    <w:rsid w:val="00760E1D"/>
    <w:rsid w:val="00760EF7"/>
    <w:rsid w:val="00760FB7"/>
    <w:rsid w:val="00762252"/>
    <w:rsid w:val="007622AB"/>
    <w:rsid w:val="00762336"/>
    <w:rsid w:val="00762687"/>
    <w:rsid w:val="007626AC"/>
    <w:rsid w:val="007631EC"/>
    <w:rsid w:val="00763249"/>
    <w:rsid w:val="0076368E"/>
    <w:rsid w:val="00763806"/>
    <w:rsid w:val="0076380B"/>
    <w:rsid w:val="00763E8D"/>
    <w:rsid w:val="00763F28"/>
    <w:rsid w:val="007645B5"/>
    <w:rsid w:val="007646B9"/>
    <w:rsid w:val="007646E5"/>
    <w:rsid w:val="007648C3"/>
    <w:rsid w:val="00764D11"/>
    <w:rsid w:val="00764EBE"/>
    <w:rsid w:val="007650F2"/>
    <w:rsid w:val="00765176"/>
    <w:rsid w:val="00765276"/>
    <w:rsid w:val="007653E7"/>
    <w:rsid w:val="0076547A"/>
    <w:rsid w:val="007655B9"/>
    <w:rsid w:val="00765A10"/>
    <w:rsid w:val="00765A3F"/>
    <w:rsid w:val="00765B75"/>
    <w:rsid w:val="00765F28"/>
    <w:rsid w:val="00766532"/>
    <w:rsid w:val="007665A6"/>
    <w:rsid w:val="00766E67"/>
    <w:rsid w:val="00766F26"/>
    <w:rsid w:val="00767FC5"/>
    <w:rsid w:val="0077006B"/>
    <w:rsid w:val="007701EC"/>
    <w:rsid w:val="00770881"/>
    <w:rsid w:val="00770B72"/>
    <w:rsid w:val="00770BF2"/>
    <w:rsid w:val="00770C93"/>
    <w:rsid w:val="007712AE"/>
    <w:rsid w:val="0077196A"/>
    <w:rsid w:val="0077213D"/>
    <w:rsid w:val="007727F4"/>
    <w:rsid w:val="007737D3"/>
    <w:rsid w:val="00773908"/>
    <w:rsid w:val="00773E6E"/>
    <w:rsid w:val="0077435F"/>
    <w:rsid w:val="00774380"/>
    <w:rsid w:val="00774D72"/>
    <w:rsid w:val="00774EA8"/>
    <w:rsid w:val="007756A1"/>
    <w:rsid w:val="00775BCD"/>
    <w:rsid w:val="00775BDD"/>
    <w:rsid w:val="00775FAC"/>
    <w:rsid w:val="00777318"/>
    <w:rsid w:val="0077749C"/>
    <w:rsid w:val="007777D5"/>
    <w:rsid w:val="00777A20"/>
    <w:rsid w:val="00777AFE"/>
    <w:rsid w:val="00777B0F"/>
    <w:rsid w:val="00777BAC"/>
    <w:rsid w:val="00777D8B"/>
    <w:rsid w:val="0078020C"/>
    <w:rsid w:val="00780A27"/>
    <w:rsid w:val="00780DEE"/>
    <w:rsid w:val="007810DE"/>
    <w:rsid w:val="007813F1"/>
    <w:rsid w:val="00781500"/>
    <w:rsid w:val="00781806"/>
    <w:rsid w:val="007818DD"/>
    <w:rsid w:val="00782089"/>
    <w:rsid w:val="00782199"/>
    <w:rsid w:val="0078239A"/>
    <w:rsid w:val="0078245F"/>
    <w:rsid w:val="00782729"/>
    <w:rsid w:val="007829B1"/>
    <w:rsid w:val="00782D5F"/>
    <w:rsid w:val="0078315F"/>
    <w:rsid w:val="0078338C"/>
    <w:rsid w:val="00783445"/>
    <w:rsid w:val="007834A6"/>
    <w:rsid w:val="00784EDD"/>
    <w:rsid w:val="00785552"/>
    <w:rsid w:val="00785AA3"/>
    <w:rsid w:val="00785C63"/>
    <w:rsid w:val="00786278"/>
    <w:rsid w:val="00786290"/>
    <w:rsid w:val="007862BB"/>
    <w:rsid w:val="007862E4"/>
    <w:rsid w:val="0078648E"/>
    <w:rsid w:val="00786A78"/>
    <w:rsid w:val="00786AA2"/>
    <w:rsid w:val="00786EC4"/>
    <w:rsid w:val="00786F99"/>
    <w:rsid w:val="007871B5"/>
    <w:rsid w:val="00787215"/>
    <w:rsid w:val="00787251"/>
    <w:rsid w:val="007872E6"/>
    <w:rsid w:val="0078768B"/>
    <w:rsid w:val="007876EB"/>
    <w:rsid w:val="00787888"/>
    <w:rsid w:val="007904DA"/>
    <w:rsid w:val="0079070F"/>
    <w:rsid w:val="007907A7"/>
    <w:rsid w:val="00790A6F"/>
    <w:rsid w:val="00790F27"/>
    <w:rsid w:val="007911FB"/>
    <w:rsid w:val="00791426"/>
    <w:rsid w:val="007914CF"/>
    <w:rsid w:val="0079243F"/>
    <w:rsid w:val="00792772"/>
    <w:rsid w:val="00792804"/>
    <w:rsid w:val="00792B80"/>
    <w:rsid w:val="0079301E"/>
    <w:rsid w:val="00793999"/>
    <w:rsid w:val="00793A8F"/>
    <w:rsid w:val="007940E0"/>
    <w:rsid w:val="00794C9B"/>
    <w:rsid w:val="007953F2"/>
    <w:rsid w:val="00795B9E"/>
    <w:rsid w:val="00795FFE"/>
    <w:rsid w:val="007964EE"/>
    <w:rsid w:val="007975C9"/>
    <w:rsid w:val="0079791A"/>
    <w:rsid w:val="007A0C1A"/>
    <w:rsid w:val="007A1580"/>
    <w:rsid w:val="007A168A"/>
    <w:rsid w:val="007A197A"/>
    <w:rsid w:val="007A1CCD"/>
    <w:rsid w:val="007A20B4"/>
    <w:rsid w:val="007A21BB"/>
    <w:rsid w:val="007A234A"/>
    <w:rsid w:val="007A27B4"/>
    <w:rsid w:val="007A2CF4"/>
    <w:rsid w:val="007A2E36"/>
    <w:rsid w:val="007A2E79"/>
    <w:rsid w:val="007A2F98"/>
    <w:rsid w:val="007A2FA8"/>
    <w:rsid w:val="007A30A9"/>
    <w:rsid w:val="007A337D"/>
    <w:rsid w:val="007A345F"/>
    <w:rsid w:val="007A3587"/>
    <w:rsid w:val="007A3833"/>
    <w:rsid w:val="007A3FDE"/>
    <w:rsid w:val="007A411A"/>
    <w:rsid w:val="007A415D"/>
    <w:rsid w:val="007A4709"/>
    <w:rsid w:val="007A479B"/>
    <w:rsid w:val="007A4B4E"/>
    <w:rsid w:val="007A5418"/>
    <w:rsid w:val="007A6052"/>
    <w:rsid w:val="007A6654"/>
    <w:rsid w:val="007A67D0"/>
    <w:rsid w:val="007A6888"/>
    <w:rsid w:val="007A701C"/>
    <w:rsid w:val="007A7216"/>
    <w:rsid w:val="007A7BA7"/>
    <w:rsid w:val="007A7D9B"/>
    <w:rsid w:val="007B018A"/>
    <w:rsid w:val="007B04F5"/>
    <w:rsid w:val="007B0540"/>
    <w:rsid w:val="007B0556"/>
    <w:rsid w:val="007B0784"/>
    <w:rsid w:val="007B0826"/>
    <w:rsid w:val="007B0A51"/>
    <w:rsid w:val="007B0B04"/>
    <w:rsid w:val="007B0C1B"/>
    <w:rsid w:val="007B10E7"/>
    <w:rsid w:val="007B1907"/>
    <w:rsid w:val="007B1B24"/>
    <w:rsid w:val="007B1B36"/>
    <w:rsid w:val="007B1DFC"/>
    <w:rsid w:val="007B2B75"/>
    <w:rsid w:val="007B2C33"/>
    <w:rsid w:val="007B3210"/>
    <w:rsid w:val="007B324A"/>
    <w:rsid w:val="007B327D"/>
    <w:rsid w:val="007B33A9"/>
    <w:rsid w:val="007B3485"/>
    <w:rsid w:val="007B3CBA"/>
    <w:rsid w:val="007B4179"/>
    <w:rsid w:val="007B442F"/>
    <w:rsid w:val="007B44F0"/>
    <w:rsid w:val="007B46CE"/>
    <w:rsid w:val="007B488D"/>
    <w:rsid w:val="007B4A38"/>
    <w:rsid w:val="007B4BF1"/>
    <w:rsid w:val="007B4EC7"/>
    <w:rsid w:val="007B5C54"/>
    <w:rsid w:val="007B62E8"/>
    <w:rsid w:val="007B66DB"/>
    <w:rsid w:val="007B67F3"/>
    <w:rsid w:val="007B680D"/>
    <w:rsid w:val="007B714B"/>
    <w:rsid w:val="007B763F"/>
    <w:rsid w:val="007B76A1"/>
    <w:rsid w:val="007B7E43"/>
    <w:rsid w:val="007B7EED"/>
    <w:rsid w:val="007C02B1"/>
    <w:rsid w:val="007C02CA"/>
    <w:rsid w:val="007C06D1"/>
    <w:rsid w:val="007C0C22"/>
    <w:rsid w:val="007C10AD"/>
    <w:rsid w:val="007C1BE8"/>
    <w:rsid w:val="007C1C6E"/>
    <w:rsid w:val="007C22CB"/>
    <w:rsid w:val="007C2517"/>
    <w:rsid w:val="007C28A9"/>
    <w:rsid w:val="007C2DFD"/>
    <w:rsid w:val="007C305A"/>
    <w:rsid w:val="007C3346"/>
    <w:rsid w:val="007C3412"/>
    <w:rsid w:val="007C35F9"/>
    <w:rsid w:val="007C38BA"/>
    <w:rsid w:val="007C3973"/>
    <w:rsid w:val="007C3AAF"/>
    <w:rsid w:val="007C41B7"/>
    <w:rsid w:val="007C424C"/>
    <w:rsid w:val="007C44DB"/>
    <w:rsid w:val="007C45BF"/>
    <w:rsid w:val="007C489A"/>
    <w:rsid w:val="007C48D5"/>
    <w:rsid w:val="007C4A64"/>
    <w:rsid w:val="007C4D87"/>
    <w:rsid w:val="007C4D9E"/>
    <w:rsid w:val="007C50C1"/>
    <w:rsid w:val="007C5505"/>
    <w:rsid w:val="007C56F5"/>
    <w:rsid w:val="007C575F"/>
    <w:rsid w:val="007C5860"/>
    <w:rsid w:val="007C5A8D"/>
    <w:rsid w:val="007C61C4"/>
    <w:rsid w:val="007C6338"/>
    <w:rsid w:val="007C6777"/>
    <w:rsid w:val="007C6877"/>
    <w:rsid w:val="007C6BBD"/>
    <w:rsid w:val="007C6CD9"/>
    <w:rsid w:val="007C6CF5"/>
    <w:rsid w:val="007C7440"/>
    <w:rsid w:val="007C764C"/>
    <w:rsid w:val="007C7B5D"/>
    <w:rsid w:val="007D005A"/>
    <w:rsid w:val="007D02C0"/>
    <w:rsid w:val="007D037F"/>
    <w:rsid w:val="007D0897"/>
    <w:rsid w:val="007D115B"/>
    <w:rsid w:val="007D12F9"/>
    <w:rsid w:val="007D1821"/>
    <w:rsid w:val="007D1AE4"/>
    <w:rsid w:val="007D1E3E"/>
    <w:rsid w:val="007D1ECD"/>
    <w:rsid w:val="007D2039"/>
    <w:rsid w:val="007D2067"/>
    <w:rsid w:val="007D21A4"/>
    <w:rsid w:val="007D21CE"/>
    <w:rsid w:val="007D22AB"/>
    <w:rsid w:val="007D23D1"/>
    <w:rsid w:val="007D25CF"/>
    <w:rsid w:val="007D27CE"/>
    <w:rsid w:val="007D29B5"/>
    <w:rsid w:val="007D2AEC"/>
    <w:rsid w:val="007D35A4"/>
    <w:rsid w:val="007D3BA4"/>
    <w:rsid w:val="007D42BD"/>
    <w:rsid w:val="007D4669"/>
    <w:rsid w:val="007D4FF8"/>
    <w:rsid w:val="007D52F6"/>
    <w:rsid w:val="007D6A81"/>
    <w:rsid w:val="007D6E06"/>
    <w:rsid w:val="007D6F84"/>
    <w:rsid w:val="007D6FD3"/>
    <w:rsid w:val="007D6FD6"/>
    <w:rsid w:val="007D7299"/>
    <w:rsid w:val="007D766E"/>
    <w:rsid w:val="007D7759"/>
    <w:rsid w:val="007E01FF"/>
    <w:rsid w:val="007E079A"/>
    <w:rsid w:val="007E0912"/>
    <w:rsid w:val="007E0C8E"/>
    <w:rsid w:val="007E0F95"/>
    <w:rsid w:val="007E1317"/>
    <w:rsid w:val="007E16A5"/>
    <w:rsid w:val="007E1D0F"/>
    <w:rsid w:val="007E2609"/>
    <w:rsid w:val="007E288F"/>
    <w:rsid w:val="007E2DEF"/>
    <w:rsid w:val="007E2E54"/>
    <w:rsid w:val="007E3709"/>
    <w:rsid w:val="007E3D21"/>
    <w:rsid w:val="007E3DA5"/>
    <w:rsid w:val="007E4641"/>
    <w:rsid w:val="007E488B"/>
    <w:rsid w:val="007E48CD"/>
    <w:rsid w:val="007E4A2E"/>
    <w:rsid w:val="007E4AD6"/>
    <w:rsid w:val="007E4D45"/>
    <w:rsid w:val="007E50F2"/>
    <w:rsid w:val="007E5132"/>
    <w:rsid w:val="007E570D"/>
    <w:rsid w:val="007E5B52"/>
    <w:rsid w:val="007E5C78"/>
    <w:rsid w:val="007E6341"/>
    <w:rsid w:val="007E646F"/>
    <w:rsid w:val="007E6625"/>
    <w:rsid w:val="007E6B17"/>
    <w:rsid w:val="007E6C4C"/>
    <w:rsid w:val="007E7017"/>
    <w:rsid w:val="007E7274"/>
    <w:rsid w:val="007E73CA"/>
    <w:rsid w:val="007E741A"/>
    <w:rsid w:val="007E7B4D"/>
    <w:rsid w:val="007E7B92"/>
    <w:rsid w:val="007E7D66"/>
    <w:rsid w:val="007E7E8D"/>
    <w:rsid w:val="007F03A1"/>
    <w:rsid w:val="007F0493"/>
    <w:rsid w:val="007F06AD"/>
    <w:rsid w:val="007F09DD"/>
    <w:rsid w:val="007F0C5D"/>
    <w:rsid w:val="007F0F89"/>
    <w:rsid w:val="007F15B4"/>
    <w:rsid w:val="007F1A2C"/>
    <w:rsid w:val="007F1E7B"/>
    <w:rsid w:val="007F23D9"/>
    <w:rsid w:val="007F2F4C"/>
    <w:rsid w:val="007F3204"/>
    <w:rsid w:val="007F3FF4"/>
    <w:rsid w:val="007F4AF7"/>
    <w:rsid w:val="007F4D77"/>
    <w:rsid w:val="007F4D83"/>
    <w:rsid w:val="007F4DE2"/>
    <w:rsid w:val="007F4EBA"/>
    <w:rsid w:val="007F4F8B"/>
    <w:rsid w:val="007F5009"/>
    <w:rsid w:val="007F51C6"/>
    <w:rsid w:val="007F51FE"/>
    <w:rsid w:val="007F53A7"/>
    <w:rsid w:val="007F56EE"/>
    <w:rsid w:val="007F72B0"/>
    <w:rsid w:val="007F792C"/>
    <w:rsid w:val="007F7ACB"/>
    <w:rsid w:val="007F7BCC"/>
    <w:rsid w:val="007F7C29"/>
    <w:rsid w:val="0080076E"/>
    <w:rsid w:val="00800C16"/>
    <w:rsid w:val="00800D5B"/>
    <w:rsid w:val="00800E01"/>
    <w:rsid w:val="00800E46"/>
    <w:rsid w:val="00801068"/>
    <w:rsid w:val="008014C0"/>
    <w:rsid w:val="0080164D"/>
    <w:rsid w:val="00801BDB"/>
    <w:rsid w:val="00801EA6"/>
    <w:rsid w:val="00801F97"/>
    <w:rsid w:val="008021D8"/>
    <w:rsid w:val="00802372"/>
    <w:rsid w:val="00802ACF"/>
    <w:rsid w:val="008034C1"/>
    <w:rsid w:val="008035EC"/>
    <w:rsid w:val="00803659"/>
    <w:rsid w:val="00803D25"/>
    <w:rsid w:val="0080423A"/>
    <w:rsid w:val="00804B0B"/>
    <w:rsid w:val="008052C1"/>
    <w:rsid w:val="008058F8"/>
    <w:rsid w:val="00806059"/>
    <w:rsid w:val="00806372"/>
    <w:rsid w:val="008069CF"/>
    <w:rsid w:val="00806BAB"/>
    <w:rsid w:val="008070BF"/>
    <w:rsid w:val="0080716C"/>
    <w:rsid w:val="008074E9"/>
    <w:rsid w:val="0080780E"/>
    <w:rsid w:val="00810761"/>
    <w:rsid w:val="008107D4"/>
    <w:rsid w:val="00810974"/>
    <w:rsid w:val="00811208"/>
    <w:rsid w:val="00811306"/>
    <w:rsid w:val="00811A56"/>
    <w:rsid w:val="00811CB2"/>
    <w:rsid w:val="00811E56"/>
    <w:rsid w:val="008122E8"/>
    <w:rsid w:val="00812A22"/>
    <w:rsid w:val="00812E1B"/>
    <w:rsid w:val="008134CE"/>
    <w:rsid w:val="008135C9"/>
    <w:rsid w:val="00813A34"/>
    <w:rsid w:val="00813F0E"/>
    <w:rsid w:val="00813F35"/>
    <w:rsid w:val="00814320"/>
    <w:rsid w:val="008145A3"/>
    <w:rsid w:val="00814FA6"/>
    <w:rsid w:val="008150FF"/>
    <w:rsid w:val="00815140"/>
    <w:rsid w:val="008152C5"/>
    <w:rsid w:val="0081549A"/>
    <w:rsid w:val="008154C5"/>
    <w:rsid w:val="008154DB"/>
    <w:rsid w:val="00815A2C"/>
    <w:rsid w:val="00815A63"/>
    <w:rsid w:val="008164E9"/>
    <w:rsid w:val="00816FFA"/>
    <w:rsid w:val="008175BC"/>
    <w:rsid w:val="0081776C"/>
    <w:rsid w:val="00820ADC"/>
    <w:rsid w:val="00820F09"/>
    <w:rsid w:val="00820FDE"/>
    <w:rsid w:val="00821352"/>
    <w:rsid w:val="008216D8"/>
    <w:rsid w:val="0082175C"/>
    <w:rsid w:val="00821A85"/>
    <w:rsid w:val="00821D07"/>
    <w:rsid w:val="00821E95"/>
    <w:rsid w:val="00821FC1"/>
    <w:rsid w:val="008220CB"/>
    <w:rsid w:val="008221C7"/>
    <w:rsid w:val="008223B3"/>
    <w:rsid w:val="008224CC"/>
    <w:rsid w:val="008224F9"/>
    <w:rsid w:val="0082308B"/>
    <w:rsid w:val="008232D1"/>
    <w:rsid w:val="00823865"/>
    <w:rsid w:val="00823C54"/>
    <w:rsid w:val="008240C7"/>
    <w:rsid w:val="00824104"/>
    <w:rsid w:val="00824437"/>
    <w:rsid w:val="00824768"/>
    <w:rsid w:val="00824AED"/>
    <w:rsid w:val="00825508"/>
    <w:rsid w:val="0082568B"/>
    <w:rsid w:val="00825B6A"/>
    <w:rsid w:val="00826326"/>
    <w:rsid w:val="00826992"/>
    <w:rsid w:val="00826AB1"/>
    <w:rsid w:val="00827489"/>
    <w:rsid w:val="0082787B"/>
    <w:rsid w:val="00827C09"/>
    <w:rsid w:val="008300E2"/>
    <w:rsid w:val="00830212"/>
    <w:rsid w:val="00830386"/>
    <w:rsid w:val="00830596"/>
    <w:rsid w:val="008306FD"/>
    <w:rsid w:val="00830B61"/>
    <w:rsid w:val="00830BFB"/>
    <w:rsid w:val="00830FF1"/>
    <w:rsid w:val="008312A5"/>
    <w:rsid w:val="008315E7"/>
    <w:rsid w:val="008319E2"/>
    <w:rsid w:val="00831A6C"/>
    <w:rsid w:val="00831BE2"/>
    <w:rsid w:val="00832283"/>
    <w:rsid w:val="008323B6"/>
    <w:rsid w:val="0083245E"/>
    <w:rsid w:val="0083261F"/>
    <w:rsid w:val="00832F73"/>
    <w:rsid w:val="00833179"/>
    <w:rsid w:val="00833304"/>
    <w:rsid w:val="008333D9"/>
    <w:rsid w:val="00833403"/>
    <w:rsid w:val="00833E5A"/>
    <w:rsid w:val="00833FC1"/>
    <w:rsid w:val="00834009"/>
    <w:rsid w:val="008345B8"/>
    <w:rsid w:val="008347B4"/>
    <w:rsid w:val="008348A1"/>
    <w:rsid w:val="00834B92"/>
    <w:rsid w:val="00834BEC"/>
    <w:rsid w:val="008351F8"/>
    <w:rsid w:val="008355F5"/>
    <w:rsid w:val="008355FF"/>
    <w:rsid w:val="00836374"/>
    <w:rsid w:val="008364C5"/>
    <w:rsid w:val="00836CBD"/>
    <w:rsid w:val="00837028"/>
    <w:rsid w:val="00837031"/>
    <w:rsid w:val="00837228"/>
    <w:rsid w:val="0083747F"/>
    <w:rsid w:val="00837603"/>
    <w:rsid w:val="008377A4"/>
    <w:rsid w:val="00837E5E"/>
    <w:rsid w:val="00837FF6"/>
    <w:rsid w:val="008400BB"/>
    <w:rsid w:val="00840AD3"/>
    <w:rsid w:val="00840ED9"/>
    <w:rsid w:val="0084144A"/>
    <w:rsid w:val="008417F2"/>
    <w:rsid w:val="008418F2"/>
    <w:rsid w:val="00841E3F"/>
    <w:rsid w:val="00841F0D"/>
    <w:rsid w:val="00841F32"/>
    <w:rsid w:val="0084224B"/>
    <w:rsid w:val="0084251E"/>
    <w:rsid w:val="00842B32"/>
    <w:rsid w:val="0084331F"/>
    <w:rsid w:val="00843746"/>
    <w:rsid w:val="0084392E"/>
    <w:rsid w:val="00843A6A"/>
    <w:rsid w:val="00843C02"/>
    <w:rsid w:val="0084460B"/>
    <w:rsid w:val="00844743"/>
    <w:rsid w:val="0084484D"/>
    <w:rsid w:val="00844D55"/>
    <w:rsid w:val="00844F04"/>
    <w:rsid w:val="00845199"/>
    <w:rsid w:val="00845664"/>
    <w:rsid w:val="00845BE7"/>
    <w:rsid w:val="00845CF7"/>
    <w:rsid w:val="00845F95"/>
    <w:rsid w:val="00846133"/>
    <w:rsid w:val="0084651B"/>
    <w:rsid w:val="008467AD"/>
    <w:rsid w:val="008469F3"/>
    <w:rsid w:val="00847288"/>
    <w:rsid w:val="0084782E"/>
    <w:rsid w:val="00847BDF"/>
    <w:rsid w:val="00847DCA"/>
    <w:rsid w:val="00850E2D"/>
    <w:rsid w:val="00850E52"/>
    <w:rsid w:val="00850ED8"/>
    <w:rsid w:val="008517F4"/>
    <w:rsid w:val="00851B31"/>
    <w:rsid w:val="008522CF"/>
    <w:rsid w:val="0085296C"/>
    <w:rsid w:val="008529C7"/>
    <w:rsid w:val="00852CA9"/>
    <w:rsid w:val="00852F59"/>
    <w:rsid w:val="00852FCA"/>
    <w:rsid w:val="00852FEE"/>
    <w:rsid w:val="008530B3"/>
    <w:rsid w:val="0085353F"/>
    <w:rsid w:val="008538FC"/>
    <w:rsid w:val="00854534"/>
    <w:rsid w:val="0085490F"/>
    <w:rsid w:val="00854B0C"/>
    <w:rsid w:val="00854BE2"/>
    <w:rsid w:val="00854EEA"/>
    <w:rsid w:val="00854F64"/>
    <w:rsid w:val="00855A68"/>
    <w:rsid w:val="00855B68"/>
    <w:rsid w:val="00855C1A"/>
    <w:rsid w:val="00855C1C"/>
    <w:rsid w:val="00855DE8"/>
    <w:rsid w:val="00855E44"/>
    <w:rsid w:val="00855F56"/>
    <w:rsid w:val="00856153"/>
    <w:rsid w:val="00856B40"/>
    <w:rsid w:val="0085776A"/>
    <w:rsid w:val="00857AC6"/>
    <w:rsid w:val="00857B2C"/>
    <w:rsid w:val="00857C49"/>
    <w:rsid w:val="00857EEC"/>
    <w:rsid w:val="0086046B"/>
    <w:rsid w:val="0086070D"/>
    <w:rsid w:val="00860958"/>
    <w:rsid w:val="00860C27"/>
    <w:rsid w:val="00860C81"/>
    <w:rsid w:val="00860CED"/>
    <w:rsid w:val="0086112B"/>
    <w:rsid w:val="00861A13"/>
    <w:rsid w:val="00861B0D"/>
    <w:rsid w:val="00863143"/>
    <w:rsid w:val="00863DBF"/>
    <w:rsid w:val="00864146"/>
    <w:rsid w:val="0086426C"/>
    <w:rsid w:val="0086465F"/>
    <w:rsid w:val="00864685"/>
    <w:rsid w:val="008647A7"/>
    <w:rsid w:val="00864A6D"/>
    <w:rsid w:val="00864AFE"/>
    <w:rsid w:val="0086522A"/>
    <w:rsid w:val="008652D2"/>
    <w:rsid w:val="00865834"/>
    <w:rsid w:val="008659FD"/>
    <w:rsid w:val="00866313"/>
    <w:rsid w:val="00866ADA"/>
    <w:rsid w:val="00866B33"/>
    <w:rsid w:val="00866DB5"/>
    <w:rsid w:val="00866DD3"/>
    <w:rsid w:val="008673CF"/>
    <w:rsid w:val="008677E1"/>
    <w:rsid w:val="00867FF1"/>
    <w:rsid w:val="008703FA"/>
    <w:rsid w:val="008704F5"/>
    <w:rsid w:val="008709BE"/>
    <w:rsid w:val="00870E77"/>
    <w:rsid w:val="00870E80"/>
    <w:rsid w:val="00870EBD"/>
    <w:rsid w:val="00871146"/>
    <w:rsid w:val="0087172F"/>
    <w:rsid w:val="00871BCD"/>
    <w:rsid w:val="008721AB"/>
    <w:rsid w:val="00872893"/>
    <w:rsid w:val="008729DE"/>
    <w:rsid w:val="008730D7"/>
    <w:rsid w:val="008735AB"/>
    <w:rsid w:val="008737B0"/>
    <w:rsid w:val="008752BB"/>
    <w:rsid w:val="0087546B"/>
    <w:rsid w:val="008759FE"/>
    <w:rsid w:val="00875A0B"/>
    <w:rsid w:val="00875C43"/>
    <w:rsid w:val="00876EA3"/>
    <w:rsid w:val="00876FE3"/>
    <w:rsid w:val="00877121"/>
    <w:rsid w:val="00877677"/>
    <w:rsid w:val="00877A6D"/>
    <w:rsid w:val="00877F5F"/>
    <w:rsid w:val="0088029A"/>
    <w:rsid w:val="00880612"/>
    <w:rsid w:val="00880A22"/>
    <w:rsid w:val="00880D3D"/>
    <w:rsid w:val="00881116"/>
    <w:rsid w:val="00881131"/>
    <w:rsid w:val="00881194"/>
    <w:rsid w:val="0088119E"/>
    <w:rsid w:val="00881BA0"/>
    <w:rsid w:val="008820B9"/>
    <w:rsid w:val="0088258B"/>
    <w:rsid w:val="00882757"/>
    <w:rsid w:val="00882A27"/>
    <w:rsid w:val="00882D35"/>
    <w:rsid w:val="00882E3F"/>
    <w:rsid w:val="00882E78"/>
    <w:rsid w:val="0088328E"/>
    <w:rsid w:val="008834A0"/>
    <w:rsid w:val="00883AF3"/>
    <w:rsid w:val="00883F0B"/>
    <w:rsid w:val="00883FC4"/>
    <w:rsid w:val="008841E0"/>
    <w:rsid w:val="0088437B"/>
    <w:rsid w:val="008846B2"/>
    <w:rsid w:val="008848C5"/>
    <w:rsid w:val="00885218"/>
    <w:rsid w:val="0088527C"/>
    <w:rsid w:val="00886177"/>
    <w:rsid w:val="00886331"/>
    <w:rsid w:val="00886502"/>
    <w:rsid w:val="00886BD9"/>
    <w:rsid w:val="00886F71"/>
    <w:rsid w:val="0088704D"/>
    <w:rsid w:val="008876E5"/>
    <w:rsid w:val="00887A65"/>
    <w:rsid w:val="00890655"/>
    <w:rsid w:val="00890C20"/>
    <w:rsid w:val="00890F10"/>
    <w:rsid w:val="008910F4"/>
    <w:rsid w:val="00891201"/>
    <w:rsid w:val="0089122D"/>
    <w:rsid w:val="00891C72"/>
    <w:rsid w:val="00891D58"/>
    <w:rsid w:val="00892208"/>
    <w:rsid w:val="0089222C"/>
    <w:rsid w:val="008926B1"/>
    <w:rsid w:val="008927F8"/>
    <w:rsid w:val="008928C0"/>
    <w:rsid w:val="008934BD"/>
    <w:rsid w:val="008938EE"/>
    <w:rsid w:val="00893C38"/>
    <w:rsid w:val="00893E4D"/>
    <w:rsid w:val="0089417D"/>
    <w:rsid w:val="00894E83"/>
    <w:rsid w:val="0089509C"/>
    <w:rsid w:val="0089550F"/>
    <w:rsid w:val="00895682"/>
    <w:rsid w:val="00895810"/>
    <w:rsid w:val="0089590E"/>
    <w:rsid w:val="00895DE9"/>
    <w:rsid w:val="008963B5"/>
    <w:rsid w:val="00896742"/>
    <w:rsid w:val="008967CB"/>
    <w:rsid w:val="008967F8"/>
    <w:rsid w:val="00896FF0"/>
    <w:rsid w:val="0089701E"/>
    <w:rsid w:val="00897383"/>
    <w:rsid w:val="00897535"/>
    <w:rsid w:val="00897695"/>
    <w:rsid w:val="00897A68"/>
    <w:rsid w:val="00897F16"/>
    <w:rsid w:val="008A090B"/>
    <w:rsid w:val="008A0A40"/>
    <w:rsid w:val="008A1091"/>
    <w:rsid w:val="008A13F8"/>
    <w:rsid w:val="008A1629"/>
    <w:rsid w:val="008A1C46"/>
    <w:rsid w:val="008A22D1"/>
    <w:rsid w:val="008A2662"/>
    <w:rsid w:val="008A29D1"/>
    <w:rsid w:val="008A2E5F"/>
    <w:rsid w:val="008A31C9"/>
    <w:rsid w:val="008A3B5D"/>
    <w:rsid w:val="008A3D85"/>
    <w:rsid w:val="008A3DF3"/>
    <w:rsid w:val="008A3E58"/>
    <w:rsid w:val="008A4164"/>
    <w:rsid w:val="008A4471"/>
    <w:rsid w:val="008A4480"/>
    <w:rsid w:val="008A44AC"/>
    <w:rsid w:val="008A45F9"/>
    <w:rsid w:val="008A4844"/>
    <w:rsid w:val="008A4ACF"/>
    <w:rsid w:val="008A4CED"/>
    <w:rsid w:val="008A500B"/>
    <w:rsid w:val="008A63C0"/>
    <w:rsid w:val="008A65BA"/>
    <w:rsid w:val="008A692C"/>
    <w:rsid w:val="008A6E11"/>
    <w:rsid w:val="008A7184"/>
    <w:rsid w:val="008A7193"/>
    <w:rsid w:val="008A73E1"/>
    <w:rsid w:val="008A7BEE"/>
    <w:rsid w:val="008A7C66"/>
    <w:rsid w:val="008A7F69"/>
    <w:rsid w:val="008B002B"/>
    <w:rsid w:val="008B0F23"/>
    <w:rsid w:val="008B1410"/>
    <w:rsid w:val="008B143F"/>
    <w:rsid w:val="008B16A4"/>
    <w:rsid w:val="008B1BBC"/>
    <w:rsid w:val="008B20B9"/>
    <w:rsid w:val="008B20C8"/>
    <w:rsid w:val="008B22A5"/>
    <w:rsid w:val="008B29C9"/>
    <w:rsid w:val="008B308B"/>
    <w:rsid w:val="008B3210"/>
    <w:rsid w:val="008B3CEC"/>
    <w:rsid w:val="008B4418"/>
    <w:rsid w:val="008B4533"/>
    <w:rsid w:val="008B467B"/>
    <w:rsid w:val="008B4801"/>
    <w:rsid w:val="008B5433"/>
    <w:rsid w:val="008B5576"/>
    <w:rsid w:val="008B5DB2"/>
    <w:rsid w:val="008B6359"/>
    <w:rsid w:val="008B689F"/>
    <w:rsid w:val="008B6FE2"/>
    <w:rsid w:val="008B7031"/>
    <w:rsid w:val="008B76AA"/>
    <w:rsid w:val="008C00B3"/>
    <w:rsid w:val="008C0270"/>
    <w:rsid w:val="008C037E"/>
    <w:rsid w:val="008C052C"/>
    <w:rsid w:val="008C0596"/>
    <w:rsid w:val="008C05B2"/>
    <w:rsid w:val="008C0699"/>
    <w:rsid w:val="008C0C30"/>
    <w:rsid w:val="008C0C85"/>
    <w:rsid w:val="008C163A"/>
    <w:rsid w:val="008C236D"/>
    <w:rsid w:val="008C2B64"/>
    <w:rsid w:val="008C312C"/>
    <w:rsid w:val="008C3195"/>
    <w:rsid w:val="008C330D"/>
    <w:rsid w:val="008C3471"/>
    <w:rsid w:val="008C35AF"/>
    <w:rsid w:val="008C3A8D"/>
    <w:rsid w:val="008C3B96"/>
    <w:rsid w:val="008C3FC0"/>
    <w:rsid w:val="008C4008"/>
    <w:rsid w:val="008C40A3"/>
    <w:rsid w:val="008C415F"/>
    <w:rsid w:val="008C4378"/>
    <w:rsid w:val="008C49FE"/>
    <w:rsid w:val="008C4B42"/>
    <w:rsid w:val="008C4BE1"/>
    <w:rsid w:val="008C4DA9"/>
    <w:rsid w:val="008C52BF"/>
    <w:rsid w:val="008C534C"/>
    <w:rsid w:val="008C568F"/>
    <w:rsid w:val="008C5694"/>
    <w:rsid w:val="008C595C"/>
    <w:rsid w:val="008C59CA"/>
    <w:rsid w:val="008C59E4"/>
    <w:rsid w:val="008C5BDB"/>
    <w:rsid w:val="008C5E64"/>
    <w:rsid w:val="008C5F6C"/>
    <w:rsid w:val="008C6241"/>
    <w:rsid w:val="008C6953"/>
    <w:rsid w:val="008C6EDD"/>
    <w:rsid w:val="008C717B"/>
    <w:rsid w:val="008C7395"/>
    <w:rsid w:val="008C73C9"/>
    <w:rsid w:val="008C7972"/>
    <w:rsid w:val="008D0186"/>
    <w:rsid w:val="008D0E32"/>
    <w:rsid w:val="008D0E83"/>
    <w:rsid w:val="008D0EDB"/>
    <w:rsid w:val="008D1420"/>
    <w:rsid w:val="008D18F8"/>
    <w:rsid w:val="008D1959"/>
    <w:rsid w:val="008D19BF"/>
    <w:rsid w:val="008D1A40"/>
    <w:rsid w:val="008D2207"/>
    <w:rsid w:val="008D2814"/>
    <w:rsid w:val="008D2818"/>
    <w:rsid w:val="008D2A1F"/>
    <w:rsid w:val="008D3007"/>
    <w:rsid w:val="008D3436"/>
    <w:rsid w:val="008D3451"/>
    <w:rsid w:val="008D3CF2"/>
    <w:rsid w:val="008D3EA0"/>
    <w:rsid w:val="008D3F85"/>
    <w:rsid w:val="008D437C"/>
    <w:rsid w:val="008D4BE8"/>
    <w:rsid w:val="008D5140"/>
    <w:rsid w:val="008D52A4"/>
    <w:rsid w:val="008D56F7"/>
    <w:rsid w:val="008D57DD"/>
    <w:rsid w:val="008D5C9B"/>
    <w:rsid w:val="008D5D54"/>
    <w:rsid w:val="008D672A"/>
    <w:rsid w:val="008D6D1D"/>
    <w:rsid w:val="008D729F"/>
    <w:rsid w:val="008D743A"/>
    <w:rsid w:val="008D78F7"/>
    <w:rsid w:val="008D7CB2"/>
    <w:rsid w:val="008E07B5"/>
    <w:rsid w:val="008E0892"/>
    <w:rsid w:val="008E08B5"/>
    <w:rsid w:val="008E1097"/>
    <w:rsid w:val="008E11C7"/>
    <w:rsid w:val="008E1260"/>
    <w:rsid w:val="008E12AC"/>
    <w:rsid w:val="008E137A"/>
    <w:rsid w:val="008E14A3"/>
    <w:rsid w:val="008E17A4"/>
    <w:rsid w:val="008E2083"/>
    <w:rsid w:val="008E209F"/>
    <w:rsid w:val="008E258C"/>
    <w:rsid w:val="008E2A29"/>
    <w:rsid w:val="008E2E0E"/>
    <w:rsid w:val="008E2E35"/>
    <w:rsid w:val="008E3248"/>
    <w:rsid w:val="008E3EE0"/>
    <w:rsid w:val="008E42D8"/>
    <w:rsid w:val="008E4C12"/>
    <w:rsid w:val="008E54E3"/>
    <w:rsid w:val="008E59C1"/>
    <w:rsid w:val="008E68D5"/>
    <w:rsid w:val="008E6AF6"/>
    <w:rsid w:val="008E6E32"/>
    <w:rsid w:val="008E6E95"/>
    <w:rsid w:val="008E7293"/>
    <w:rsid w:val="008E73C5"/>
    <w:rsid w:val="008E7548"/>
    <w:rsid w:val="008E77B9"/>
    <w:rsid w:val="008E7A12"/>
    <w:rsid w:val="008E7A23"/>
    <w:rsid w:val="008E7CB0"/>
    <w:rsid w:val="008F0129"/>
    <w:rsid w:val="008F0A02"/>
    <w:rsid w:val="008F0E4C"/>
    <w:rsid w:val="008F0EE1"/>
    <w:rsid w:val="008F1149"/>
    <w:rsid w:val="008F1336"/>
    <w:rsid w:val="008F1422"/>
    <w:rsid w:val="008F17D7"/>
    <w:rsid w:val="008F196A"/>
    <w:rsid w:val="008F1E99"/>
    <w:rsid w:val="008F207B"/>
    <w:rsid w:val="008F21EB"/>
    <w:rsid w:val="008F26C0"/>
    <w:rsid w:val="008F2774"/>
    <w:rsid w:val="008F28C9"/>
    <w:rsid w:val="008F2FE2"/>
    <w:rsid w:val="008F336C"/>
    <w:rsid w:val="008F362A"/>
    <w:rsid w:val="008F3A93"/>
    <w:rsid w:val="008F3DC9"/>
    <w:rsid w:val="008F3E05"/>
    <w:rsid w:val="008F3FAC"/>
    <w:rsid w:val="008F4178"/>
    <w:rsid w:val="008F41EA"/>
    <w:rsid w:val="008F4274"/>
    <w:rsid w:val="008F4290"/>
    <w:rsid w:val="008F49E6"/>
    <w:rsid w:val="008F4E92"/>
    <w:rsid w:val="008F531F"/>
    <w:rsid w:val="008F53CE"/>
    <w:rsid w:val="008F5911"/>
    <w:rsid w:val="008F5A69"/>
    <w:rsid w:val="008F5B2E"/>
    <w:rsid w:val="008F5BF1"/>
    <w:rsid w:val="008F5CF6"/>
    <w:rsid w:val="008F630E"/>
    <w:rsid w:val="008F67FF"/>
    <w:rsid w:val="008F69EC"/>
    <w:rsid w:val="008F7302"/>
    <w:rsid w:val="008F78AA"/>
    <w:rsid w:val="008F7916"/>
    <w:rsid w:val="008F7C6B"/>
    <w:rsid w:val="0090020B"/>
    <w:rsid w:val="0090037E"/>
    <w:rsid w:val="009005E3"/>
    <w:rsid w:val="009006E0"/>
    <w:rsid w:val="00901126"/>
    <w:rsid w:val="009017ED"/>
    <w:rsid w:val="009018CC"/>
    <w:rsid w:val="00901B83"/>
    <w:rsid w:val="0090201A"/>
    <w:rsid w:val="009021F6"/>
    <w:rsid w:val="00902A67"/>
    <w:rsid w:val="00902B38"/>
    <w:rsid w:val="00902C56"/>
    <w:rsid w:val="0090316B"/>
    <w:rsid w:val="009031F3"/>
    <w:rsid w:val="00903A57"/>
    <w:rsid w:val="00903A9F"/>
    <w:rsid w:val="00903EF4"/>
    <w:rsid w:val="009047D0"/>
    <w:rsid w:val="00904AD4"/>
    <w:rsid w:val="00905243"/>
    <w:rsid w:val="0090553E"/>
    <w:rsid w:val="0090554C"/>
    <w:rsid w:val="00905609"/>
    <w:rsid w:val="0090569E"/>
    <w:rsid w:val="00905703"/>
    <w:rsid w:val="00905E86"/>
    <w:rsid w:val="009060BD"/>
    <w:rsid w:val="0090610C"/>
    <w:rsid w:val="0090637F"/>
    <w:rsid w:val="00906423"/>
    <w:rsid w:val="00906BC5"/>
    <w:rsid w:val="00907165"/>
    <w:rsid w:val="00907300"/>
    <w:rsid w:val="00907AC7"/>
    <w:rsid w:val="00907DE8"/>
    <w:rsid w:val="00907EB8"/>
    <w:rsid w:val="00910011"/>
    <w:rsid w:val="00910255"/>
    <w:rsid w:val="00910B4B"/>
    <w:rsid w:val="00910B9F"/>
    <w:rsid w:val="00910DAA"/>
    <w:rsid w:val="009117A5"/>
    <w:rsid w:val="00911818"/>
    <w:rsid w:val="00911858"/>
    <w:rsid w:val="009119DD"/>
    <w:rsid w:val="00911BF8"/>
    <w:rsid w:val="00911C6C"/>
    <w:rsid w:val="00911C97"/>
    <w:rsid w:val="009121AD"/>
    <w:rsid w:val="0091253D"/>
    <w:rsid w:val="009128D4"/>
    <w:rsid w:val="00912CCC"/>
    <w:rsid w:val="009131AD"/>
    <w:rsid w:val="00913819"/>
    <w:rsid w:val="00913A42"/>
    <w:rsid w:val="00913D8D"/>
    <w:rsid w:val="0091427D"/>
    <w:rsid w:val="00914A0A"/>
    <w:rsid w:val="00914B53"/>
    <w:rsid w:val="00914BAD"/>
    <w:rsid w:val="00914C9E"/>
    <w:rsid w:val="00914EBD"/>
    <w:rsid w:val="0091514E"/>
    <w:rsid w:val="009155D9"/>
    <w:rsid w:val="00915927"/>
    <w:rsid w:val="00915B3F"/>
    <w:rsid w:val="00915DEC"/>
    <w:rsid w:val="00915FD7"/>
    <w:rsid w:val="00916147"/>
    <w:rsid w:val="00916E23"/>
    <w:rsid w:val="009177D5"/>
    <w:rsid w:val="00917AF0"/>
    <w:rsid w:val="00917B0F"/>
    <w:rsid w:val="00917CFF"/>
    <w:rsid w:val="00917D22"/>
    <w:rsid w:val="00917FD8"/>
    <w:rsid w:val="0092033D"/>
    <w:rsid w:val="009208B0"/>
    <w:rsid w:val="00920AD7"/>
    <w:rsid w:val="00921053"/>
    <w:rsid w:val="00921074"/>
    <w:rsid w:val="009210D2"/>
    <w:rsid w:val="0092145B"/>
    <w:rsid w:val="00921492"/>
    <w:rsid w:val="00921575"/>
    <w:rsid w:val="00921AE9"/>
    <w:rsid w:val="00921C0F"/>
    <w:rsid w:val="00921D7C"/>
    <w:rsid w:val="009226AE"/>
    <w:rsid w:val="00922C45"/>
    <w:rsid w:val="00923058"/>
    <w:rsid w:val="009232B0"/>
    <w:rsid w:val="0092334F"/>
    <w:rsid w:val="009233BB"/>
    <w:rsid w:val="0092380F"/>
    <w:rsid w:val="00923968"/>
    <w:rsid w:val="00923A41"/>
    <w:rsid w:val="00923C2B"/>
    <w:rsid w:val="0092406E"/>
    <w:rsid w:val="00924388"/>
    <w:rsid w:val="00924E51"/>
    <w:rsid w:val="009252A5"/>
    <w:rsid w:val="00925BFF"/>
    <w:rsid w:val="009261A0"/>
    <w:rsid w:val="009261BD"/>
    <w:rsid w:val="00926396"/>
    <w:rsid w:val="009265E3"/>
    <w:rsid w:val="009267CC"/>
    <w:rsid w:val="00926804"/>
    <w:rsid w:val="0092693B"/>
    <w:rsid w:val="00926A88"/>
    <w:rsid w:val="00926C3D"/>
    <w:rsid w:val="00926CBE"/>
    <w:rsid w:val="00927012"/>
    <w:rsid w:val="0092719C"/>
    <w:rsid w:val="009272D1"/>
    <w:rsid w:val="00927A78"/>
    <w:rsid w:val="00927B0C"/>
    <w:rsid w:val="00927FFC"/>
    <w:rsid w:val="009301D9"/>
    <w:rsid w:val="00930468"/>
    <w:rsid w:val="00930657"/>
    <w:rsid w:val="009309B1"/>
    <w:rsid w:val="00930ECD"/>
    <w:rsid w:val="00931777"/>
    <w:rsid w:val="009322C8"/>
    <w:rsid w:val="0093234E"/>
    <w:rsid w:val="00932B25"/>
    <w:rsid w:val="00932D00"/>
    <w:rsid w:val="00932FCD"/>
    <w:rsid w:val="0093313F"/>
    <w:rsid w:val="0093344A"/>
    <w:rsid w:val="009335F1"/>
    <w:rsid w:val="00933AAE"/>
    <w:rsid w:val="00933C9B"/>
    <w:rsid w:val="00933E85"/>
    <w:rsid w:val="0093425A"/>
    <w:rsid w:val="00934574"/>
    <w:rsid w:val="0093487B"/>
    <w:rsid w:val="00934C8C"/>
    <w:rsid w:val="00935052"/>
    <w:rsid w:val="009356CE"/>
    <w:rsid w:val="00935721"/>
    <w:rsid w:val="00935B19"/>
    <w:rsid w:val="009363DA"/>
    <w:rsid w:val="00936DC9"/>
    <w:rsid w:val="00937117"/>
    <w:rsid w:val="0093764F"/>
    <w:rsid w:val="00937A67"/>
    <w:rsid w:val="00937AF9"/>
    <w:rsid w:val="00937ECB"/>
    <w:rsid w:val="00940113"/>
    <w:rsid w:val="0094027E"/>
    <w:rsid w:val="0094030E"/>
    <w:rsid w:val="00940330"/>
    <w:rsid w:val="00940885"/>
    <w:rsid w:val="00940AD2"/>
    <w:rsid w:val="009417A9"/>
    <w:rsid w:val="009417E0"/>
    <w:rsid w:val="00941B73"/>
    <w:rsid w:val="00941D92"/>
    <w:rsid w:val="0094203A"/>
    <w:rsid w:val="0094222D"/>
    <w:rsid w:val="0094269D"/>
    <w:rsid w:val="00942941"/>
    <w:rsid w:val="009431AC"/>
    <w:rsid w:val="00943332"/>
    <w:rsid w:val="009433D2"/>
    <w:rsid w:val="00943650"/>
    <w:rsid w:val="009438C7"/>
    <w:rsid w:val="00943AAD"/>
    <w:rsid w:val="00943DD3"/>
    <w:rsid w:val="00943FF9"/>
    <w:rsid w:val="00944344"/>
    <w:rsid w:val="00944454"/>
    <w:rsid w:val="00944586"/>
    <w:rsid w:val="009445E7"/>
    <w:rsid w:val="00944929"/>
    <w:rsid w:val="00944D71"/>
    <w:rsid w:val="009451DD"/>
    <w:rsid w:val="00945558"/>
    <w:rsid w:val="00945F21"/>
    <w:rsid w:val="00946064"/>
    <w:rsid w:val="00947364"/>
    <w:rsid w:val="009479E1"/>
    <w:rsid w:val="00947DC0"/>
    <w:rsid w:val="00950435"/>
    <w:rsid w:val="009504EC"/>
    <w:rsid w:val="00950933"/>
    <w:rsid w:val="00950DF2"/>
    <w:rsid w:val="00950E27"/>
    <w:rsid w:val="00950F19"/>
    <w:rsid w:val="00950F67"/>
    <w:rsid w:val="00950F78"/>
    <w:rsid w:val="0095193D"/>
    <w:rsid w:val="00951CC5"/>
    <w:rsid w:val="00951F1F"/>
    <w:rsid w:val="009521EE"/>
    <w:rsid w:val="00952580"/>
    <w:rsid w:val="009526F5"/>
    <w:rsid w:val="00952C58"/>
    <w:rsid w:val="00952D0D"/>
    <w:rsid w:val="00952D60"/>
    <w:rsid w:val="009536CA"/>
    <w:rsid w:val="00953AE9"/>
    <w:rsid w:val="00953F46"/>
    <w:rsid w:val="00954A66"/>
    <w:rsid w:val="00955D73"/>
    <w:rsid w:val="00955FBD"/>
    <w:rsid w:val="0095690F"/>
    <w:rsid w:val="009569FD"/>
    <w:rsid w:val="00956AE7"/>
    <w:rsid w:val="00956C63"/>
    <w:rsid w:val="00956EC5"/>
    <w:rsid w:val="00956F48"/>
    <w:rsid w:val="00957998"/>
    <w:rsid w:val="00957F14"/>
    <w:rsid w:val="00957F4C"/>
    <w:rsid w:val="00957FC1"/>
    <w:rsid w:val="009606CE"/>
    <w:rsid w:val="0096096A"/>
    <w:rsid w:val="00960FB9"/>
    <w:rsid w:val="009612DF"/>
    <w:rsid w:val="00961588"/>
    <w:rsid w:val="00962222"/>
    <w:rsid w:val="009623A1"/>
    <w:rsid w:val="00962453"/>
    <w:rsid w:val="00962925"/>
    <w:rsid w:val="00962A56"/>
    <w:rsid w:val="00962EF5"/>
    <w:rsid w:val="00962F9D"/>
    <w:rsid w:val="009635BC"/>
    <w:rsid w:val="00963803"/>
    <w:rsid w:val="00963A25"/>
    <w:rsid w:val="00963C4D"/>
    <w:rsid w:val="00963E02"/>
    <w:rsid w:val="0096494F"/>
    <w:rsid w:val="0096529E"/>
    <w:rsid w:val="009654DD"/>
    <w:rsid w:val="00965599"/>
    <w:rsid w:val="009655C9"/>
    <w:rsid w:val="0096577D"/>
    <w:rsid w:val="00965C17"/>
    <w:rsid w:val="00965CA1"/>
    <w:rsid w:val="00965D71"/>
    <w:rsid w:val="00966113"/>
    <w:rsid w:val="009661A0"/>
    <w:rsid w:val="0096631B"/>
    <w:rsid w:val="00966432"/>
    <w:rsid w:val="0096680B"/>
    <w:rsid w:val="0096686A"/>
    <w:rsid w:val="00966DEB"/>
    <w:rsid w:val="00967081"/>
    <w:rsid w:val="009672A3"/>
    <w:rsid w:val="009676EC"/>
    <w:rsid w:val="00967ABE"/>
    <w:rsid w:val="00967D7E"/>
    <w:rsid w:val="00967EC4"/>
    <w:rsid w:val="009700E0"/>
    <w:rsid w:val="00970400"/>
    <w:rsid w:val="009706B3"/>
    <w:rsid w:val="0097082A"/>
    <w:rsid w:val="009709F5"/>
    <w:rsid w:val="00970E67"/>
    <w:rsid w:val="00971113"/>
    <w:rsid w:val="0097131A"/>
    <w:rsid w:val="00971467"/>
    <w:rsid w:val="0097237C"/>
    <w:rsid w:val="009723AA"/>
    <w:rsid w:val="009725D5"/>
    <w:rsid w:val="0097290D"/>
    <w:rsid w:val="0097297E"/>
    <w:rsid w:val="00972D4B"/>
    <w:rsid w:val="0097383F"/>
    <w:rsid w:val="009738B3"/>
    <w:rsid w:val="00974470"/>
    <w:rsid w:val="0097468E"/>
    <w:rsid w:val="00974A10"/>
    <w:rsid w:val="00974B80"/>
    <w:rsid w:val="00974CA8"/>
    <w:rsid w:val="00974F54"/>
    <w:rsid w:val="00975042"/>
    <w:rsid w:val="0097577C"/>
    <w:rsid w:val="00975787"/>
    <w:rsid w:val="009759DE"/>
    <w:rsid w:val="00975AD0"/>
    <w:rsid w:val="0097620E"/>
    <w:rsid w:val="009765E4"/>
    <w:rsid w:val="00976656"/>
    <w:rsid w:val="00976D5E"/>
    <w:rsid w:val="009770ED"/>
    <w:rsid w:val="009774F4"/>
    <w:rsid w:val="009777CB"/>
    <w:rsid w:val="00977846"/>
    <w:rsid w:val="00977AB0"/>
    <w:rsid w:val="00977B28"/>
    <w:rsid w:val="00977BBB"/>
    <w:rsid w:val="0098017B"/>
    <w:rsid w:val="00980A4B"/>
    <w:rsid w:val="009810A4"/>
    <w:rsid w:val="00981356"/>
    <w:rsid w:val="00981474"/>
    <w:rsid w:val="00981934"/>
    <w:rsid w:val="009822C6"/>
    <w:rsid w:val="00982D57"/>
    <w:rsid w:val="00983A52"/>
    <w:rsid w:val="00983F97"/>
    <w:rsid w:val="009841EA"/>
    <w:rsid w:val="0098446D"/>
    <w:rsid w:val="00984760"/>
    <w:rsid w:val="009847DF"/>
    <w:rsid w:val="00984AE0"/>
    <w:rsid w:val="00985942"/>
    <w:rsid w:val="00985B77"/>
    <w:rsid w:val="00985F8F"/>
    <w:rsid w:val="00986139"/>
    <w:rsid w:val="009861E5"/>
    <w:rsid w:val="0098638B"/>
    <w:rsid w:val="009863E6"/>
    <w:rsid w:val="009867BA"/>
    <w:rsid w:val="009869C2"/>
    <w:rsid w:val="009869D2"/>
    <w:rsid w:val="00986AE3"/>
    <w:rsid w:val="00986DB3"/>
    <w:rsid w:val="00987A06"/>
    <w:rsid w:val="009902A2"/>
    <w:rsid w:val="00990DCF"/>
    <w:rsid w:val="0099104B"/>
    <w:rsid w:val="00991137"/>
    <w:rsid w:val="00991206"/>
    <w:rsid w:val="009919CC"/>
    <w:rsid w:val="00991A0F"/>
    <w:rsid w:val="00992245"/>
    <w:rsid w:val="00992405"/>
    <w:rsid w:val="00992769"/>
    <w:rsid w:val="009928CB"/>
    <w:rsid w:val="00992F4A"/>
    <w:rsid w:val="00993949"/>
    <w:rsid w:val="00993B03"/>
    <w:rsid w:val="00993E2E"/>
    <w:rsid w:val="00994623"/>
    <w:rsid w:val="00994822"/>
    <w:rsid w:val="009949B1"/>
    <w:rsid w:val="00994F5B"/>
    <w:rsid w:val="00995392"/>
    <w:rsid w:val="00995B17"/>
    <w:rsid w:val="00995C22"/>
    <w:rsid w:val="009969E5"/>
    <w:rsid w:val="00996A55"/>
    <w:rsid w:val="009979AD"/>
    <w:rsid w:val="00997B73"/>
    <w:rsid w:val="009A01AB"/>
    <w:rsid w:val="009A0353"/>
    <w:rsid w:val="009A0854"/>
    <w:rsid w:val="009A135D"/>
    <w:rsid w:val="009A15BC"/>
    <w:rsid w:val="009A178F"/>
    <w:rsid w:val="009A1C3C"/>
    <w:rsid w:val="009A1E6A"/>
    <w:rsid w:val="009A226B"/>
    <w:rsid w:val="009A260A"/>
    <w:rsid w:val="009A352C"/>
    <w:rsid w:val="009A360E"/>
    <w:rsid w:val="009A46CE"/>
    <w:rsid w:val="009A49F0"/>
    <w:rsid w:val="009A5447"/>
    <w:rsid w:val="009A5B87"/>
    <w:rsid w:val="009A5C93"/>
    <w:rsid w:val="009A60BA"/>
    <w:rsid w:val="009A6109"/>
    <w:rsid w:val="009A6519"/>
    <w:rsid w:val="009A6CEF"/>
    <w:rsid w:val="009A7496"/>
    <w:rsid w:val="009A7CDF"/>
    <w:rsid w:val="009B06A9"/>
    <w:rsid w:val="009B12D3"/>
    <w:rsid w:val="009B15AB"/>
    <w:rsid w:val="009B18ED"/>
    <w:rsid w:val="009B22DC"/>
    <w:rsid w:val="009B26AB"/>
    <w:rsid w:val="009B2894"/>
    <w:rsid w:val="009B2AA9"/>
    <w:rsid w:val="009B2B08"/>
    <w:rsid w:val="009B36EE"/>
    <w:rsid w:val="009B3929"/>
    <w:rsid w:val="009B3B6A"/>
    <w:rsid w:val="009B3E24"/>
    <w:rsid w:val="009B4B4C"/>
    <w:rsid w:val="009B4CD1"/>
    <w:rsid w:val="009B50ED"/>
    <w:rsid w:val="009B53ED"/>
    <w:rsid w:val="009B53F8"/>
    <w:rsid w:val="009B543B"/>
    <w:rsid w:val="009B5F90"/>
    <w:rsid w:val="009B62F6"/>
    <w:rsid w:val="009B6ACA"/>
    <w:rsid w:val="009B6B96"/>
    <w:rsid w:val="009B6CCD"/>
    <w:rsid w:val="009B6DD4"/>
    <w:rsid w:val="009B71B2"/>
    <w:rsid w:val="009B766C"/>
    <w:rsid w:val="009B7D54"/>
    <w:rsid w:val="009C0147"/>
    <w:rsid w:val="009C01EF"/>
    <w:rsid w:val="009C0502"/>
    <w:rsid w:val="009C05B7"/>
    <w:rsid w:val="009C0656"/>
    <w:rsid w:val="009C0858"/>
    <w:rsid w:val="009C0A0D"/>
    <w:rsid w:val="009C0AB7"/>
    <w:rsid w:val="009C0D78"/>
    <w:rsid w:val="009C0E20"/>
    <w:rsid w:val="009C0E44"/>
    <w:rsid w:val="009C10A5"/>
    <w:rsid w:val="009C13AC"/>
    <w:rsid w:val="009C13E6"/>
    <w:rsid w:val="009C15C3"/>
    <w:rsid w:val="009C2300"/>
    <w:rsid w:val="009C25DF"/>
    <w:rsid w:val="009C2803"/>
    <w:rsid w:val="009C323F"/>
    <w:rsid w:val="009C37D0"/>
    <w:rsid w:val="009C3FE6"/>
    <w:rsid w:val="009C4254"/>
    <w:rsid w:val="009C42F4"/>
    <w:rsid w:val="009C48FD"/>
    <w:rsid w:val="009C4D0E"/>
    <w:rsid w:val="009C4E2D"/>
    <w:rsid w:val="009C5616"/>
    <w:rsid w:val="009C5786"/>
    <w:rsid w:val="009C5953"/>
    <w:rsid w:val="009C5989"/>
    <w:rsid w:val="009C5A45"/>
    <w:rsid w:val="009C5F2F"/>
    <w:rsid w:val="009C60B4"/>
    <w:rsid w:val="009C691E"/>
    <w:rsid w:val="009C6C8F"/>
    <w:rsid w:val="009C711E"/>
    <w:rsid w:val="009C75A0"/>
    <w:rsid w:val="009C79A4"/>
    <w:rsid w:val="009C7C40"/>
    <w:rsid w:val="009C7E4F"/>
    <w:rsid w:val="009D0358"/>
    <w:rsid w:val="009D0840"/>
    <w:rsid w:val="009D087C"/>
    <w:rsid w:val="009D08A1"/>
    <w:rsid w:val="009D090C"/>
    <w:rsid w:val="009D1440"/>
    <w:rsid w:val="009D15A3"/>
    <w:rsid w:val="009D1611"/>
    <w:rsid w:val="009D1AEE"/>
    <w:rsid w:val="009D1B16"/>
    <w:rsid w:val="009D2DF1"/>
    <w:rsid w:val="009D2E98"/>
    <w:rsid w:val="009D2ED4"/>
    <w:rsid w:val="009D331D"/>
    <w:rsid w:val="009D36DF"/>
    <w:rsid w:val="009D3842"/>
    <w:rsid w:val="009D43D3"/>
    <w:rsid w:val="009D44F8"/>
    <w:rsid w:val="009D44FF"/>
    <w:rsid w:val="009D4663"/>
    <w:rsid w:val="009D4709"/>
    <w:rsid w:val="009D4738"/>
    <w:rsid w:val="009D48D6"/>
    <w:rsid w:val="009D4C05"/>
    <w:rsid w:val="009D4CD1"/>
    <w:rsid w:val="009D4DA3"/>
    <w:rsid w:val="009D5192"/>
    <w:rsid w:val="009D549D"/>
    <w:rsid w:val="009D5500"/>
    <w:rsid w:val="009D5A52"/>
    <w:rsid w:val="009D5FC0"/>
    <w:rsid w:val="009D64D1"/>
    <w:rsid w:val="009D6860"/>
    <w:rsid w:val="009D6F72"/>
    <w:rsid w:val="009D75E6"/>
    <w:rsid w:val="009D75ED"/>
    <w:rsid w:val="009D7BC4"/>
    <w:rsid w:val="009D7FCA"/>
    <w:rsid w:val="009E049B"/>
    <w:rsid w:val="009E08C1"/>
    <w:rsid w:val="009E0FFB"/>
    <w:rsid w:val="009E10BF"/>
    <w:rsid w:val="009E11D6"/>
    <w:rsid w:val="009E1905"/>
    <w:rsid w:val="009E1936"/>
    <w:rsid w:val="009E2002"/>
    <w:rsid w:val="009E25A9"/>
    <w:rsid w:val="009E279A"/>
    <w:rsid w:val="009E2BF8"/>
    <w:rsid w:val="009E2CBB"/>
    <w:rsid w:val="009E2CCD"/>
    <w:rsid w:val="009E2D40"/>
    <w:rsid w:val="009E2E6D"/>
    <w:rsid w:val="009E33D7"/>
    <w:rsid w:val="009E35C4"/>
    <w:rsid w:val="009E371D"/>
    <w:rsid w:val="009E3DBE"/>
    <w:rsid w:val="009E415E"/>
    <w:rsid w:val="009E4316"/>
    <w:rsid w:val="009E4961"/>
    <w:rsid w:val="009E4A1A"/>
    <w:rsid w:val="009E4C95"/>
    <w:rsid w:val="009E4D8D"/>
    <w:rsid w:val="009E4FE1"/>
    <w:rsid w:val="009E577F"/>
    <w:rsid w:val="009E5A83"/>
    <w:rsid w:val="009E61C4"/>
    <w:rsid w:val="009E64D1"/>
    <w:rsid w:val="009E6782"/>
    <w:rsid w:val="009E6A06"/>
    <w:rsid w:val="009E6B42"/>
    <w:rsid w:val="009E6C41"/>
    <w:rsid w:val="009E6F70"/>
    <w:rsid w:val="009E7400"/>
    <w:rsid w:val="009E7AF2"/>
    <w:rsid w:val="009E7FCC"/>
    <w:rsid w:val="009F0C96"/>
    <w:rsid w:val="009F1C7C"/>
    <w:rsid w:val="009F1FC7"/>
    <w:rsid w:val="009F20DE"/>
    <w:rsid w:val="009F2199"/>
    <w:rsid w:val="009F27EE"/>
    <w:rsid w:val="009F2DCE"/>
    <w:rsid w:val="009F3860"/>
    <w:rsid w:val="009F3B5E"/>
    <w:rsid w:val="009F4881"/>
    <w:rsid w:val="009F4CA3"/>
    <w:rsid w:val="009F4D42"/>
    <w:rsid w:val="009F4E93"/>
    <w:rsid w:val="009F5A34"/>
    <w:rsid w:val="009F5B5A"/>
    <w:rsid w:val="009F5BF8"/>
    <w:rsid w:val="009F5E27"/>
    <w:rsid w:val="009F5FEF"/>
    <w:rsid w:val="009F6523"/>
    <w:rsid w:val="009F6629"/>
    <w:rsid w:val="009F679C"/>
    <w:rsid w:val="009F69C2"/>
    <w:rsid w:val="009F6E27"/>
    <w:rsid w:val="009F6EE9"/>
    <w:rsid w:val="009F73A0"/>
    <w:rsid w:val="009F7800"/>
    <w:rsid w:val="00A0010E"/>
    <w:rsid w:val="00A00770"/>
    <w:rsid w:val="00A00C73"/>
    <w:rsid w:val="00A014A4"/>
    <w:rsid w:val="00A01DF7"/>
    <w:rsid w:val="00A02213"/>
    <w:rsid w:val="00A02250"/>
    <w:rsid w:val="00A02394"/>
    <w:rsid w:val="00A02476"/>
    <w:rsid w:val="00A026D9"/>
    <w:rsid w:val="00A026E9"/>
    <w:rsid w:val="00A02EB5"/>
    <w:rsid w:val="00A03375"/>
    <w:rsid w:val="00A03E1D"/>
    <w:rsid w:val="00A03EB1"/>
    <w:rsid w:val="00A04BF3"/>
    <w:rsid w:val="00A05712"/>
    <w:rsid w:val="00A0596E"/>
    <w:rsid w:val="00A05AC6"/>
    <w:rsid w:val="00A05AE8"/>
    <w:rsid w:val="00A05B02"/>
    <w:rsid w:val="00A05DBE"/>
    <w:rsid w:val="00A05F0A"/>
    <w:rsid w:val="00A06498"/>
    <w:rsid w:val="00A06D4B"/>
    <w:rsid w:val="00A06E58"/>
    <w:rsid w:val="00A07245"/>
    <w:rsid w:val="00A07AE1"/>
    <w:rsid w:val="00A07D8E"/>
    <w:rsid w:val="00A10019"/>
    <w:rsid w:val="00A108CC"/>
    <w:rsid w:val="00A10B64"/>
    <w:rsid w:val="00A10F14"/>
    <w:rsid w:val="00A11152"/>
    <w:rsid w:val="00A111FF"/>
    <w:rsid w:val="00A1132D"/>
    <w:rsid w:val="00A11522"/>
    <w:rsid w:val="00A11648"/>
    <w:rsid w:val="00A1251F"/>
    <w:rsid w:val="00A12AF4"/>
    <w:rsid w:val="00A12F39"/>
    <w:rsid w:val="00A13625"/>
    <w:rsid w:val="00A13C6E"/>
    <w:rsid w:val="00A13CDF"/>
    <w:rsid w:val="00A14304"/>
    <w:rsid w:val="00A144AD"/>
    <w:rsid w:val="00A1469F"/>
    <w:rsid w:val="00A147D2"/>
    <w:rsid w:val="00A14AB0"/>
    <w:rsid w:val="00A14B3D"/>
    <w:rsid w:val="00A14C13"/>
    <w:rsid w:val="00A15196"/>
    <w:rsid w:val="00A15269"/>
    <w:rsid w:val="00A153EB"/>
    <w:rsid w:val="00A15518"/>
    <w:rsid w:val="00A15AD8"/>
    <w:rsid w:val="00A16152"/>
    <w:rsid w:val="00A1620B"/>
    <w:rsid w:val="00A162A3"/>
    <w:rsid w:val="00A16634"/>
    <w:rsid w:val="00A16F1E"/>
    <w:rsid w:val="00A17537"/>
    <w:rsid w:val="00A17995"/>
    <w:rsid w:val="00A17DE4"/>
    <w:rsid w:val="00A2078B"/>
    <w:rsid w:val="00A210B9"/>
    <w:rsid w:val="00A21673"/>
    <w:rsid w:val="00A2171D"/>
    <w:rsid w:val="00A21A03"/>
    <w:rsid w:val="00A21C00"/>
    <w:rsid w:val="00A21F2E"/>
    <w:rsid w:val="00A223AC"/>
    <w:rsid w:val="00A2258E"/>
    <w:rsid w:val="00A2259B"/>
    <w:rsid w:val="00A225CF"/>
    <w:rsid w:val="00A22945"/>
    <w:rsid w:val="00A22A17"/>
    <w:rsid w:val="00A22B65"/>
    <w:rsid w:val="00A236D9"/>
    <w:rsid w:val="00A23973"/>
    <w:rsid w:val="00A239AA"/>
    <w:rsid w:val="00A23FF5"/>
    <w:rsid w:val="00A24210"/>
    <w:rsid w:val="00A243C5"/>
    <w:rsid w:val="00A2463A"/>
    <w:rsid w:val="00A2498C"/>
    <w:rsid w:val="00A249AA"/>
    <w:rsid w:val="00A25A5F"/>
    <w:rsid w:val="00A264F4"/>
    <w:rsid w:val="00A2674D"/>
    <w:rsid w:val="00A26D66"/>
    <w:rsid w:val="00A277B0"/>
    <w:rsid w:val="00A27F6F"/>
    <w:rsid w:val="00A300FB"/>
    <w:rsid w:val="00A30124"/>
    <w:rsid w:val="00A307A8"/>
    <w:rsid w:val="00A30838"/>
    <w:rsid w:val="00A30C98"/>
    <w:rsid w:val="00A30EF2"/>
    <w:rsid w:val="00A3117C"/>
    <w:rsid w:val="00A31422"/>
    <w:rsid w:val="00A319E8"/>
    <w:rsid w:val="00A31B98"/>
    <w:rsid w:val="00A31ECA"/>
    <w:rsid w:val="00A32455"/>
    <w:rsid w:val="00A324D0"/>
    <w:rsid w:val="00A32525"/>
    <w:rsid w:val="00A329A8"/>
    <w:rsid w:val="00A32C02"/>
    <w:rsid w:val="00A32C2D"/>
    <w:rsid w:val="00A333A1"/>
    <w:rsid w:val="00A3349D"/>
    <w:rsid w:val="00A335E5"/>
    <w:rsid w:val="00A33718"/>
    <w:rsid w:val="00A33972"/>
    <w:rsid w:val="00A33A5F"/>
    <w:rsid w:val="00A33ACA"/>
    <w:rsid w:val="00A33D72"/>
    <w:rsid w:val="00A33E65"/>
    <w:rsid w:val="00A344D4"/>
    <w:rsid w:val="00A3451E"/>
    <w:rsid w:val="00A34568"/>
    <w:rsid w:val="00A3471C"/>
    <w:rsid w:val="00A34CC6"/>
    <w:rsid w:val="00A34D87"/>
    <w:rsid w:val="00A35030"/>
    <w:rsid w:val="00A35384"/>
    <w:rsid w:val="00A353B9"/>
    <w:rsid w:val="00A35751"/>
    <w:rsid w:val="00A358C2"/>
    <w:rsid w:val="00A35968"/>
    <w:rsid w:val="00A35F73"/>
    <w:rsid w:val="00A36A3E"/>
    <w:rsid w:val="00A36D50"/>
    <w:rsid w:val="00A371F4"/>
    <w:rsid w:val="00A376D5"/>
    <w:rsid w:val="00A378C5"/>
    <w:rsid w:val="00A37A04"/>
    <w:rsid w:val="00A37A13"/>
    <w:rsid w:val="00A40143"/>
    <w:rsid w:val="00A4071E"/>
    <w:rsid w:val="00A40A1F"/>
    <w:rsid w:val="00A4122F"/>
    <w:rsid w:val="00A413E4"/>
    <w:rsid w:val="00A41B18"/>
    <w:rsid w:val="00A41DA3"/>
    <w:rsid w:val="00A4203C"/>
    <w:rsid w:val="00A428AE"/>
    <w:rsid w:val="00A42982"/>
    <w:rsid w:val="00A42A61"/>
    <w:rsid w:val="00A42BFB"/>
    <w:rsid w:val="00A42DBA"/>
    <w:rsid w:val="00A439C5"/>
    <w:rsid w:val="00A439F7"/>
    <w:rsid w:val="00A43A24"/>
    <w:rsid w:val="00A43DF0"/>
    <w:rsid w:val="00A4420B"/>
    <w:rsid w:val="00A445BE"/>
    <w:rsid w:val="00A445E9"/>
    <w:rsid w:val="00A44A81"/>
    <w:rsid w:val="00A44C56"/>
    <w:rsid w:val="00A44E8C"/>
    <w:rsid w:val="00A45401"/>
    <w:rsid w:val="00A458B0"/>
    <w:rsid w:val="00A45BFC"/>
    <w:rsid w:val="00A45DC6"/>
    <w:rsid w:val="00A4604F"/>
    <w:rsid w:val="00A46240"/>
    <w:rsid w:val="00A46480"/>
    <w:rsid w:val="00A465CA"/>
    <w:rsid w:val="00A466DC"/>
    <w:rsid w:val="00A47C36"/>
    <w:rsid w:val="00A50234"/>
    <w:rsid w:val="00A504ED"/>
    <w:rsid w:val="00A5077A"/>
    <w:rsid w:val="00A50A8A"/>
    <w:rsid w:val="00A50B0D"/>
    <w:rsid w:val="00A50B1E"/>
    <w:rsid w:val="00A50E1B"/>
    <w:rsid w:val="00A50F48"/>
    <w:rsid w:val="00A5100A"/>
    <w:rsid w:val="00A51369"/>
    <w:rsid w:val="00A51756"/>
    <w:rsid w:val="00A5176B"/>
    <w:rsid w:val="00A5184A"/>
    <w:rsid w:val="00A519A1"/>
    <w:rsid w:val="00A51AB7"/>
    <w:rsid w:val="00A526C1"/>
    <w:rsid w:val="00A532D9"/>
    <w:rsid w:val="00A534B5"/>
    <w:rsid w:val="00A5372B"/>
    <w:rsid w:val="00A53770"/>
    <w:rsid w:val="00A538C4"/>
    <w:rsid w:val="00A53945"/>
    <w:rsid w:val="00A54338"/>
    <w:rsid w:val="00A54BAD"/>
    <w:rsid w:val="00A55584"/>
    <w:rsid w:val="00A556D4"/>
    <w:rsid w:val="00A556E6"/>
    <w:rsid w:val="00A55A13"/>
    <w:rsid w:val="00A55B03"/>
    <w:rsid w:val="00A55EF1"/>
    <w:rsid w:val="00A56B93"/>
    <w:rsid w:val="00A56F96"/>
    <w:rsid w:val="00A57AA6"/>
    <w:rsid w:val="00A60FDC"/>
    <w:rsid w:val="00A61495"/>
    <w:rsid w:val="00A618B3"/>
    <w:rsid w:val="00A618D7"/>
    <w:rsid w:val="00A61AF8"/>
    <w:rsid w:val="00A62070"/>
    <w:rsid w:val="00A6265F"/>
    <w:rsid w:val="00A62A0D"/>
    <w:rsid w:val="00A62C17"/>
    <w:rsid w:val="00A62CE0"/>
    <w:rsid w:val="00A635A8"/>
    <w:rsid w:val="00A63960"/>
    <w:rsid w:val="00A63998"/>
    <w:rsid w:val="00A6404E"/>
    <w:rsid w:val="00A643D5"/>
    <w:rsid w:val="00A645EC"/>
    <w:rsid w:val="00A64A3F"/>
    <w:rsid w:val="00A6575B"/>
    <w:rsid w:val="00A65820"/>
    <w:rsid w:val="00A65A6B"/>
    <w:rsid w:val="00A664B7"/>
    <w:rsid w:val="00A67500"/>
    <w:rsid w:val="00A675A7"/>
    <w:rsid w:val="00A67D76"/>
    <w:rsid w:val="00A701D7"/>
    <w:rsid w:val="00A7030F"/>
    <w:rsid w:val="00A70328"/>
    <w:rsid w:val="00A7046C"/>
    <w:rsid w:val="00A70B93"/>
    <w:rsid w:val="00A71156"/>
    <w:rsid w:val="00A71356"/>
    <w:rsid w:val="00A71B89"/>
    <w:rsid w:val="00A71F23"/>
    <w:rsid w:val="00A723A0"/>
    <w:rsid w:val="00A72BCE"/>
    <w:rsid w:val="00A72DD1"/>
    <w:rsid w:val="00A7334F"/>
    <w:rsid w:val="00A73753"/>
    <w:rsid w:val="00A73F63"/>
    <w:rsid w:val="00A7414A"/>
    <w:rsid w:val="00A74D30"/>
    <w:rsid w:val="00A75433"/>
    <w:rsid w:val="00A75704"/>
    <w:rsid w:val="00A757F8"/>
    <w:rsid w:val="00A7581F"/>
    <w:rsid w:val="00A75BD3"/>
    <w:rsid w:val="00A75C06"/>
    <w:rsid w:val="00A7607D"/>
    <w:rsid w:val="00A760A6"/>
    <w:rsid w:val="00A7611F"/>
    <w:rsid w:val="00A76650"/>
    <w:rsid w:val="00A768E0"/>
    <w:rsid w:val="00A76E54"/>
    <w:rsid w:val="00A77008"/>
    <w:rsid w:val="00A77183"/>
    <w:rsid w:val="00A77853"/>
    <w:rsid w:val="00A77D34"/>
    <w:rsid w:val="00A77E52"/>
    <w:rsid w:val="00A80CE8"/>
    <w:rsid w:val="00A81094"/>
    <w:rsid w:val="00A81103"/>
    <w:rsid w:val="00A812C2"/>
    <w:rsid w:val="00A8172F"/>
    <w:rsid w:val="00A8177D"/>
    <w:rsid w:val="00A81CF2"/>
    <w:rsid w:val="00A8210D"/>
    <w:rsid w:val="00A82229"/>
    <w:rsid w:val="00A82ED1"/>
    <w:rsid w:val="00A82F4D"/>
    <w:rsid w:val="00A831F4"/>
    <w:rsid w:val="00A8347D"/>
    <w:rsid w:val="00A838AA"/>
    <w:rsid w:val="00A839A6"/>
    <w:rsid w:val="00A83C2C"/>
    <w:rsid w:val="00A8412C"/>
    <w:rsid w:val="00A84737"/>
    <w:rsid w:val="00A8479E"/>
    <w:rsid w:val="00A84F12"/>
    <w:rsid w:val="00A84F33"/>
    <w:rsid w:val="00A84F3E"/>
    <w:rsid w:val="00A859C9"/>
    <w:rsid w:val="00A85A8E"/>
    <w:rsid w:val="00A85AEE"/>
    <w:rsid w:val="00A8600B"/>
    <w:rsid w:val="00A862AE"/>
    <w:rsid w:val="00A863CB"/>
    <w:rsid w:val="00A86623"/>
    <w:rsid w:val="00A867DE"/>
    <w:rsid w:val="00A86CDF"/>
    <w:rsid w:val="00A86DFD"/>
    <w:rsid w:val="00A876EC"/>
    <w:rsid w:val="00A876FA"/>
    <w:rsid w:val="00A87C63"/>
    <w:rsid w:val="00A87D3B"/>
    <w:rsid w:val="00A87DA1"/>
    <w:rsid w:val="00A90170"/>
    <w:rsid w:val="00A901EC"/>
    <w:rsid w:val="00A904E1"/>
    <w:rsid w:val="00A90524"/>
    <w:rsid w:val="00A90BDB"/>
    <w:rsid w:val="00A90DB3"/>
    <w:rsid w:val="00A90FF9"/>
    <w:rsid w:val="00A91144"/>
    <w:rsid w:val="00A917E7"/>
    <w:rsid w:val="00A92183"/>
    <w:rsid w:val="00A924CD"/>
    <w:rsid w:val="00A9297F"/>
    <w:rsid w:val="00A92A2B"/>
    <w:rsid w:val="00A92CEE"/>
    <w:rsid w:val="00A92DD2"/>
    <w:rsid w:val="00A934C4"/>
    <w:rsid w:val="00A93C97"/>
    <w:rsid w:val="00A93DD4"/>
    <w:rsid w:val="00A9465A"/>
    <w:rsid w:val="00A9548E"/>
    <w:rsid w:val="00A95723"/>
    <w:rsid w:val="00A95AC6"/>
    <w:rsid w:val="00A95B26"/>
    <w:rsid w:val="00A95FA5"/>
    <w:rsid w:val="00A96A89"/>
    <w:rsid w:val="00A97350"/>
    <w:rsid w:val="00A9788C"/>
    <w:rsid w:val="00A97B31"/>
    <w:rsid w:val="00AA081C"/>
    <w:rsid w:val="00AA089F"/>
    <w:rsid w:val="00AA0A42"/>
    <w:rsid w:val="00AA0CC0"/>
    <w:rsid w:val="00AA181D"/>
    <w:rsid w:val="00AA185D"/>
    <w:rsid w:val="00AA1957"/>
    <w:rsid w:val="00AA1BD7"/>
    <w:rsid w:val="00AA2141"/>
    <w:rsid w:val="00AA216D"/>
    <w:rsid w:val="00AA21D6"/>
    <w:rsid w:val="00AA301E"/>
    <w:rsid w:val="00AA36E1"/>
    <w:rsid w:val="00AA3870"/>
    <w:rsid w:val="00AA3A97"/>
    <w:rsid w:val="00AA3F5A"/>
    <w:rsid w:val="00AA4237"/>
    <w:rsid w:val="00AA42E1"/>
    <w:rsid w:val="00AA44B3"/>
    <w:rsid w:val="00AA48F7"/>
    <w:rsid w:val="00AA4B6A"/>
    <w:rsid w:val="00AA4C2E"/>
    <w:rsid w:val="00AA52DE"/>
    <w:rsid w:val="00AA5A63"/>
    <w:rsid w:val="00AA5A9B"/>
    <w:rsid w:val="00AA5EF4"/>
    <w:rsid w:val="00AA62B2"/>
    <w:rsid w:val="00AA696F"/>
    <w:rsid w:val="00AA6A38"/>
    <w:rsid w:val="00AA70D4"/>
    <w:rsid w:val="00AA71EA"/>
    <w:rsid w:val="00AA72FF"/>
    <w:rsid w:val="00AA79C5"/>
    <w:rsid w:val="00AA7BE5"/>
    <w:rsid w:val="00AA7E9F"/>
    <w:rsid w:val="00AA7FC4"/>
    <w:rsid w:val="00AB098A"/>
    <w:rsid w:val="00AB0C6A"/>
    <w:rsid w:val="00AB0CED"/>
    <w:rsid w:val="00AB0FFD"/>
    <w:rsid w:val="00AB1CAD"/>
    <w:rsid w:val="00AB1DD3"/>
    <w:rsid w:val="00AB230E"/>
    <w:rsid w:val="00AB2892"/>
    <w:rsid w:val="00AB366B"/>
    <w:rsid w:val="00AB3A09"/>
    <w:rsid w:val="00AB413D"/>
    <w:rsid w:val="00AB41D8"/>
    <w:rsid w:val="00AB4395"/>
    <w:rsid w:val="00AB47A1"/>
    <w:rsid w:val="00AB4A03"/>
    <w:rsid w:val="00AB4E36"/>
    <w:rsid w:val="00AB51B2"/>
    <w:rsid w:val="00AB55F3"/>
    <w:rsid w:val="00AB5D12"/>
    <w:rsid w:val="00AB6471"/>
    <w:rsid w:val="00AB666F"/>
    <w:rsid w:val="00AB73B7"/>
    <w:rsid w:val="00AB76CB"/>
    <w:rsid w:val="00AB7B79"/>
    <w:rsid w:val="00AC051B"/>
    <w:rsid w:val="00AC0992"/>
    <w:rsid w:val="00AC0BC2"/>
    <w:rsid w:val="00AC0BDC"/>
    <w:rsid w:val="00AC10ED"/>
    <w:rsid w:val="00AC12F0"/>
    <w:rsid w:val="00AC151B"/>
    <w:rsid w:val="00AC1B94"/>
    <w:rsid w:val="00AC1D25"/>
    <w:rsid w:val="00AC1D9B"/>
    <w:rsid w:val="00AC1F0A"/>
    <w:rsid w:val="00AC1FCD"/>
    <w:rsid w:val="00AC2292"/>
    <w:rsid w:val="00AC2613"/>
    <w:rsid w:val="00AC2664"/>
    <w:rsid w:val="00AC26F9"/>
    <w:rsid w:val="00AC275E"/>
    <w:rsid w:val="00AC34FB"/>
    <w:rsid w:val="00AC3659"/>
    <w:rsid w:val="00AC4081"/>
    <w:rsid w:val="00AC450C"/>
    <w:rsid w:val="00AC47E4"/>
    <w:rsid w:val="00AC4CF4"/>
    <w:rsid w:val="00AC4E4E"/>
    <w:rsid w:val="00AC5045"/>
    <w:rsid w:val="00AC545F"/>
    <w:rsid w:val="00AC56C5"/>
    <w:rsid w:val="00AC58D4"/>
    <w:rsid w:val="00AC5EAA"/>
    <w:rsid w:val="00AC6133"/>
    <w:rsid w:val="00AC627E"/>
    <w:rsid w:val="00AC63A1"/>
    <w:rsid w:val="00AC67F3"/>
    <w:rsid w:val="00AC6FE1"/>
    <w:rsid w:val="00AC700F"/>
    <w:rsid w:val="00AC70F1"/>
    <w:rsid w:val="00AC721C"/>
    <w:rsid w:val="00AC75EE"/>
    <w:rsid w:val="00AD0199"/>
    <w:rsid w:val="00AD0B4C"/>
    <w:rsid w:val="00AD0CCE"/>
    <w:rsid w:val="00AD0E18"/>
    <w:rsid w:val="00AD1832"/>
    <w:rsid w:val="00AD18A1"/>
    <w:rsid w:val="00AD18C5"/>
    <w:rsid w:val="00AD1F8F"/>
    <w:rsid w:val="00AD2696"/>
    <w:rsid w:val="00AD26C0"/>
    <w:rsid w:val="00AD2D22"/>
    <w:rsid w:val="00AD383A"/>
    <w:rsid w:val="00AD39B8"/>
    <w:rsid w:val="00AD40B8"/>
    <w:rsid w:val="00AD4417"/>
    <w:rsid w:val="00AD464F"/>
    <w:rsid w:val="00AD475F"/>
    <w:rsid w:val="00AD4EDB"/>
    <w:rsid w:val="00AD526B"/>
    <w:rsid w:val="00AD52BD"/>
    <w:rsid w:val="00AD547E"/>
    <w:rsid w:val="00AD55CB"/>
    <w:rsid w:val="00AD56F7"/>
    <w:rsid w:val="00AD5861"/>
    <w:rsid w:val="00AD5A1F"/>
    <w:rsid w:val="00AD5B91"/>
    <w:rsid w:val="00AD651C"/>
    <w:rsid w:val="00AD6637"/>
    <w:rsid w:val="00AD66BD"/>
    <w:rsid w:val="00AD67C8"/>
    <w:rsid w:val="00AD6BAE"/>
    <w:rsid w:val="00AD6CAF"/>
    <w:rsid w:val="00AD6E00"/>
    <w:rsid w:val="00AD732C"/>
    <w:rsid w:val="00AD7352"/>
    <w:rsid w:val="00AD7393"/>
    <w:rsid w:val="00AD7904"/>
    <w:rsid w:val="00AE0FF8"/>
    <w:rsid w:val="00AE11CB"/>
    <w:rsid w:val="00AE19B4"/>
    <w:rsid w:val="00AE1F4A"/>
    <w:rsid w:val="00AE22A1"/>
    <w:rsid w:val="00AE2A7C"/>
    <w:rsid w:val="00AE2AF0"/>
    <w:rsid w:val="00AE2C55"/>
    <w:rsid w:val="00AE30A1"/>
    <w:rsid w:val="00AE3100"/>
    <w:rsid w:val="00AE3103"/>
    <w:rsid w:val="00AE38BA"/>
    <w:rsid w:val="00AE3D78"/>
    <w:rsid w:val="00AE3DB4"/>
    <w:rsid w:val="00AE3F10"/>
    <w:rsid w:val="00AE5047"/>
    <w:rsid w:val="00AE521E"/>
    <w:rsid w:val="00AE5636"/>
    <w:rsid w:val="00AE5743"/>
    <w:rsid w:val="00AE5AF5"/>
    <w:rsid w:val="00AE5B2C"/>
    <w:rsid w:val="00AE637C"/>
    <w:rsid w:val="00AE6426"/>
    <w:rsid w:val="00AE674B"/>
    <w:rsid w:val="00AE69C1"/>
    <w:rsid w:val="00AE6BE3"/>
    <w:rsid w:val="00AE7423"/>
    <w:rsid w:val="00AE7A7D"/>
    <w:rsid w:val="00AF0058"/>
    <w:rsid w:val="00AF0BE4"/>
    <w:rsid w:val="00AF0E05"/>
    <w:rsid w:val="00AF184B"/>
    <w:rsid w:val="00AF1BD8"/>
    <w:rsid w:val="00AF1BFD"/>
    <w:rsid w:val="00AF1E8B"/>
    <w:rsid w:val="00AF2087"/>
    <w:rsid w:val="00AF2120"/>
    <w:rsid w:val="00AF21A7"/>
    <w:rsid w:val="00AF21B6"/>
    <w:rsid w:val="00AF26DA"/>
    <w:rsid w:val="00AF2C32"/>
    <w:rsid w:val="00AF2DDC"/>
    <w:rsid w:val="00AF3C4A"/>
    <w:rsid w:val="00AF3DBB"/>
    <w:rsid w:val="00AF3E6C"/>
    <w:rsid w:val="00AF4257"/>
    <w:rsid w:val="00AF42B4"/>
    <w:rsid w:val="00AF48ED"/>
    <w:rsid w:val="00AF5156"/>
    <w:rsid w:val="00AF5A36"/>
    <w:rsid w:val="00AF601F"/>
    <w:rsid w:val="00AF610A"/>
    <w:rsid w:val="00AF612E"/>
    <w:rsid w:val="00AF64C2"/>
    <w:rsid w:val="00AF6728"/>
    <w:rsid w:val="00AF6D15"/>
    <w:rsid w:val="00AF6F2B"/>
    <w:rsid w:val="00AF725D"/>
    <w:rsid w:val="00AF7617"/>
    <w:rsid w:val="00AF7C2E"/>
    <w:rsid w:val="00B0014E"/>
    <w:rsid w:val="00B00C2D"/>
    <w:rsid w:val="00B016F5"/>
    <w:rsid w:val="00B016FF"/>
    <w:rsid w:val="00B01920"/>
    <w:rsid w:val="00B01F49"/>
    <w:rsid w:val="00B0262D"/>
    <w:rsid w:val="00B02868"/>
    <w:rsid w:val="00B029DE"/>
    <w:rsid w:val="00B02B14"/>
    <w:rsid w:val="00B02E61"/>
    <w:rsid w:val="00B03014"/>
    <w:rsid w:val="00B031A2"/>
    <w:rsid w:val="00B03202"/>
    <w:rsid w:val="00B0359F"/>
    <w:rsid w:val="00B03BE0"/>
    <w:rsid w:val="00B03F7A"/>
    <w:rsid w:val="00B04340"/>
    <w:rsid w:val="00B04508"/>
    <w:rsid w:val="00B04583"/>
    <w:rsid w:val="00B04739"/>
    <w:rsid w:val="00B047F5"/>
    <w:rsid w:val="00B04C96"/>
    <w:rsid w:val="00B04D53"/>
    <w:rsid w:val="00B04E5D"/>
    <w:rsid w:val="00B04FFF"/>
    <w:rsid w:val="00B05CBE"/>
    <w:rsid w:val="00B05E9D"/>
    <w:rsid w:val="00B060FF"/>
    <w:rsid w:val="00B0693A"/>
    <w:rsid w:val="00B0716C"/>
    <w:rsid w:val="00B07653"/>
    <w:rsid w:val="00B10199"/>
    <w:rsid w:val="00B101C5"/>
    <w:rsid w:val="00B10432"/>
    <w:rsid w:val="00B104DD"/>
    <w:rsid w:val="00B1054E"/>
    <w:rsid w:val="00B105B9"/>
    <w:rsid w:val="00B1092D"/>
    <w:rsid w:val="00B10E8A"/>
    <w:rsid w:val="00B112A9"/>
    <w:rsid w:val="00B114AF"/>
    <w:rsid w:val="00B1169B"/>
    <w:rsid w:val="00B1177B"/>
    <w:rsid w:val="00B1243C"/>
    <w:rsid w:val="00B124C4"/>
    <w:rsid w:val="00B1273A"/>
    <w:rsid w:val="00B12A96"/>
    <w:rsid w:val="00B12B1C"/>
    <w:rsid w:val="00B12E1E"/>
    <w:rsid w:val="00B12F00"/>
    <w:rsid w:val="00B13D76"/>
    <w:rsid w:val="00B13DC2"/>
    <w:rsid w:val="00B13E50"/>
    <w:rsid w:val="00B13FB4"/>
    <w:rsid w:val="00B13FF9"/>
    <w:rsid w:val="00B14134"/>
    <w:rsid w:val="00B14228"/>
    <w:rsid w:val="00B142C7"/>
    <w:rsid w:val="00B1464E"/>
    <w:rsid w:val="00B14E8D"/>
    <w:rsid w:val="00B14E96"/>
    <w:rsid w:val="00B14F63"/>
    <w:rsid w:val="00B15546"/>
    <w:rsid w:val="00B15A40"/>
    <w:rsid w:val="00B1643C"/>
    <w:rsid w:val="00B1643E"/>
    <w:rsid w:val="00B16791"/>
    <w:rsid w:val="00B1686E"/>
    <w:rsid w:val="00B168A6"/>
    <w:rsid w:val="00B16A1F"/>
    <w:rsid w:val="00B16E76"/>
    <w:rsid w:val="00B1723D"/>
    <w:rsid w:val="00B1738A"/>
    <w:rsid w:val="00B1746B"/>
    <w:rsid w:val="00B17FB7"/>
    <w:rsid w:val="00B20329"/>
    <w:rsid w:val="00B208B9"/>
    <w:rsid w:val="00B20B2C"/>
    <w:rsid w:val="00B20BC4"/>
    <w:rsid w:val="00B218BD"/>
    <w:rsid w:val="00B218DE"/>
    <w:rsid w:val="00B2199E"/>
    <w:rsid w:val="00B21AA4"/>
    <w:rsid w:val="00B21C34"/>
    <w:rsid w:val="00B21C95"/>
    <w:rsid w:val="00B21FB0"/>
    <w:rsid w:val="00B220D8"/>
    <w:rsid w:val="00B226A9"/>
    <w:rsid w:val="00B22A15"/>
    <w:rsid w:val="00B23296"/>
    <w:rsid w:val="00B236CF"/>
    <w:rsid w:val="00B23826"/>
    <w:rsid w:val="00B23D1C"/>
    <w:rsid w:val="00B23E1E"/>
    <w:rsid w:val="00B24155"/>
    <w:rsid w:val="00B24281"/>
    <w:rsid w:val="00B24789"/>
    <w:rsid w:val="00B24AFA"/>
    <w:rsid w:val="00B25213"/>
    <w:rsid w:val="00B25309"/>
    <w:rsid w:val="00B25578"/>
    <w:rsid w:val="00B2572C"/>
    <w:rsid w:val="00B25820"/>
    <w:rsid w:val="00B259C4"/>
    <w:rsid w:val="00B25E47"/>
    <w:rsid w:val="00B25FA0"/>
    <w:rsid w:val="00B263DE"/>
    <w:rsid w:val="00B26537"/>
    <w:rsid w:val="00B265B1"/>
    <w:rsid w:val="00B2673B"/>
    <w:rsid w:val="00B26A2C"/>
    <w:rsid w:val="00B26F0D"/>
    <w:rsid w:val="00B272BD"/>
    <w:rsid w:val="00B277C5"/>
    <w:rsid w:val="00B27AAF"/>
    <w:rsid w:val="00B27ABF"/>
    <w:rsid w:val="00B27DD9"/>
    <w:rsid w:val="00B27F63"/>
    <w:rsid w:val="00B3029B"/>
    <w:rsid w:val="00B30379"/>
    <w:rsid w:val="00B304FC"/>
    <w:rsid w:val="00B30C48"/>
    <w:rsid w:val="00B31201"/>
    <w:rsid w:val="00B313A1"/>
    <w:rsid w:val="00B31C22"/>
    <w:rsid w:val="00B32220"/>
    <w:rsid w:val="00B32C5A"/>
    <w:rsid w:val="00B32C6F"/>
    <w:rsid w:val="00B32FCC"/>
    <w:rsid w:val="00B3325F"/>
    <w:rsid w:val="00B333D5"/>
    <w:rsid w:val="00B34573"/>
    <w:rsid w:val="00B34B38"/>
    <w:rsid w:val="00B34D28"/>
    <w:rsid w:val="00B34F5A"/>
    <w:rsid w:val="00B35495"/>
    <w:rsid w:val="00B35FBF"/>
    <w:rsid w:val="00B36464"/>
    <w:rsid w:val="00B36701"/>
    <w:rsid w:val="00B367A4"/>
    <w:rsid w:val="00B36C59"/>
    <w:rsid w:val="00B370D6"/>
    <w:rsid w:val="00B37488"/>
    <w:rsid w:val="00B374BA"/>
    <w:rsid w:val="00B3751D"/>
    <w:rsid w:val="00B375F0"/>
    <w:rsid w:val="00B37708"/>
    <w:rsid w:val="00B379A1"/>
    <w:rsid w:val="00B4003E"/>
    <w:rsid w:val="00B402D1"/>
    <w:rsid w:val="00B404FB"/>
    <w:rsid w:val="00B4058A"/>
    <w:rsid w:val="00B4088F"/>
    <w:rsid w:val="00B4093C"/>
    <w:rsid w:val="00B40AA7"/>
    <w:rsid w:val="00B40F8F"/>
    <w:rsid w:val="00B4104F"/>
    <w:rsid w:val="00B4158B"/>
    <w:rsid w:val="00B41AA3"/>
    <w:rsid w:val="00B41C6C"/>
    <w:rsid w:val="00B41E09"/>
    <w:rsid w:val="00B41F38"/>
    <w:rsid w:val="00B42432"/>
    <w:rsid w:val="00B425E3"/>
    <w:rsid w:val="00B42696"/>
    <w:rsid w:val="00B42B30"/>
    <w:rsid w:val="00B42D32"/>
    <w:rsid w:val="00B430FD"/>
    <w:rsid w:val="00B432E4"/>
    <w:rsid w:val="00B43478"/>
    <w:rsid w:val="00B436E5"/>
    <w:rsid w:val="00B43C19"/>
    <w:rsid w:val="00B43E46"/>
    <w:rsid w:val="00B43F87"/>
    <w:rsid w:val="00B43F98"/>
    <w:rsid w:val="00B443F4"/>
    <w:rsid w:val="00B44808"/>
    <w:rsid w:val="00B4487E"/>
    <w:rsid w:val="00B44AB9"/>
    <w:rsid w:val="00B44F1F"/>
    <w:rsid w:val="00B45017"/>
    <w:rsid w:val="00B45556"/>
    <w:rsid w:val="00B465EB"/>
    <w:rsid w:val="00B4662C"/>
    <w:rsid w:val="00B46758"/>
    <w:rsid w:val="00B4694E"/>
    <w:rsid w:val="00B469FE"/>
    <w:rsid w:val="00B46B92"/>
    <w:rsid w:val="00B46CEE"/>
    <w:rsid w:val="00B4759F"/>
    <w:rsid w:val="00B47BE2"/>
    <w:rsid w:val="00B47C06"/>
    <w:rsid w:val="00B50376"/>
    <w:rsid w:val="00B50593"/>
    <w:rsid w:val="00B508F4"/>
    <w:rsid w:val="00B50DE5"/>
    <w:rsid w:val="00B50E2D"/>
    <w:rsid w:val="00B50E57"/>
    <w:rsid w:val="00B50F8D"/>
    <w:rsid w:val="00B51456"/>
    <w:rsid w:val="00B51665"/>
    <w:rsid w:val="00B51AD2"/>
    <w:rsid w:val="00B51CD8"/>
    <w:rsid w:val="00B5240A"/>
    <w:rsid w:val="00B52674"/>
    <w:rsid w:val="00B527EC"/>
    <w:rsid w:val="00B52D41"/>
    <w:rsid w:val="00B53044"/>
    <w:rsid w:val="00B5304E"/>
    <w:rsid w:val="00B53E75"/>
    <w:rsid w:val="00B53F57"/>
    <w:rsid w:val="00B54008"/>
    <w:rsid w:val="00B540D9"/>
    <w:rsid w:val="00B54E30"/>
    <w:rsid w:val="00B55079"/>
    <w:rsid w:val="00B55276"/>
    <w:rsid w:val="00B552C6"/>
    <w:rsid w:val="00B55596"/>
    <w:rsid w:val="00B55897"/>
    <w:rsid w:val="00B55ACD"/>
    <w:rsid w:val="00B55D67"/>
    <w:rsid w:val="00B56313"/>
    <w:rsid w:val="00B564CF"/>
    <w:rsid w:val="00B566F3"/>
    <w:rsid w:val="00B568BC"/>
    <w:rsid w:val="00B5713D"/>
    <w:rsid w:val="00B571DA"/>
    <w:rsid w:val="00B5742A"/>
    <w:rsid w:val="00B57488"/>
    <w:rsid w:val="00B57CFC"/>
    <w:rsid w:val="00B602AB"/>
    <w:rsid w:val="00B602CB"/>
    <w:rsid w:val="00B607B1"/>
    <w:rsid w:val="00B607B8"/>
    <w:rsid w:val="00B60A1C"/>
    <w:rsid w:val="00B61496"/>
    <w:rsid w:val="00B61623"/>
    <w:rsid w:val="00B6205B"/>
    <w:rsid w:val="00B6216A"/>
    <w:rsid w:val="00B62214"/>
    <w:rsid w:val="00B62425"/>
    <w:rsid w:val="00B62D84"/>
    <w:rsid w:val="00B6385F"/>
    <w:rsid w:val="00B63C51"/>
    <w:rsid w:val="00B63E01"/>
    <w:rsid w:val="00B63F62"/>
    <w:rsid w:val="00B64242"/>
    <w:rsid w:val="00B6539C"/>
    <w:rsid w:val="00B6543F"/>
    <w:rsid w:val="00B659AB"/>
    <w:rsid w:val="00B65A97"/>
    <w:rsid w:val="00B65DFA"/>
    <w:rsid w:val="00B65FF0"/>
    <w:rsid w:val="00B66005"/>
    <w:rsid w:val="00B6633F"/>
    <w:rsid w:val="00B665B7"/>
    <w:rsid w:val="00B66CD2"/>
    <w:rsid w:val="00B67267"/>
    <w:rsid w:val="00B676E1"/>
    <w:rsid w:val="00B67A45"/>
    <w:rsid w:val="00B7090C"/>
    <w:rsid w:val="00B70EAF"/>
    <w:rsid w:val="00B711AE"/>
    <w:rsid w:val="00B7170E"/>
    <w:rsid w:val="00B71B6A"/>
    <w:rsid w:val="00B7206F"/>
    <w:rsid w:val="00B720D0"/>
    <w:rsid w:val="00B72120"/>
    <w:rsid w:val="00B725AE"/>
    <w:rsid w:val="00B728DE"/>
    <w:rsid w:val="00B72D78"/>
    <w:rsid w:val="00B73614"/>
    <w:rsid w:val="00B73621"/>
    <w:rsid w:val="00B738CB"/>
    <w:rsid w:val="00B738FE"/>
    <w:rsid w:val="00B73B51"/>
    <w:rsid w:val="00B73D27"/>
    <w:rsid w:val="00B73DF7"/>
    <w:rsid w:val="00B73FA5"/>
    <w:rsid w:val="00B74546"/>
    <w:rsid w:val="00B7479C"/>
    <w:rsid w:val="00B74B54"/>
    <w:rsid w:val="00B74BCC"/>
    <w:rsid w:val="00B74E75"/>
    <w:rsid w:val="00B74EFF"/>
    <w:rsid w:val="00B75061"/>
    <w:rsid w:val="00B75692"/>
    <w:rsid w:val="00B75B16"/>
    <w:rsid w:val="00B75BE0"/>
    <w:rsid w:val="00B75D92"/>
    <w:rsid w:val="00B75F3E"/>
    <w:rsid w:val="00B7658E"/>
    <w:rsid w:val="00B76B44"/>
    <w:rsid w:val="00B771FF"/>
    <w:rsid w:val="00B77299"/>
    <w:rsid w:val="00B77484"/>
    <w:rsid w:val="00B77D45"/>
    <w:rsid w:val="00B8165D"/>
    <w:rsid w:val="00B81B5B"/>
    <w:rsid w:val="00B81D13"/>
    <w:rsid w:val="00B81D35"/>
    <w:rsid w:val="00B8203D"/>
    <w:rsid w:val="00B8208F"/>
    <w:rsid w:val="00B820E5"/>
    <w:rsid w:val="00B8225D"/>
    <w:rsid w:val="00B82737"/>
    <w:rsid w:val="00B82C4A"/>
    <w:rsid w:val="00B830E3"/>
    <w:rsid w:val="00B835B8"/>
    <w:rsid w:val="00B8373C"/>
    <w:rsid w:val="00B83809"/>
    <w:rsid w:val="00B83AB4"/>
    <w:rsid w:val="00B83AB9"/>
    <w:rsid w:val="00B83F04"/>
    <w:rsid w:val="00B83F94"/>
    <w:rsid w:val="00B845A3"/>
    <w:rsid w:val="00B848CE"/>
    <w:rsid w:val="00B8517B"/>
    <w:rsid w:val="00B85D0D"/>
    <w:rsid w:val="00B85EC3"/>
    <w:rsid w:val="00B85FD4"/>
    <w:rsid w:val="00B86570"/>
    <w:rsid w:val="00B86EE8"/>
    <w:rsid w:val="00B86EF2"/>
    <w:rsid w:val="00B87447"/>
    <w:rsid w:val="00B87592"/>
    <w:rsid w:val="00B87EA5"/>
    <w:rsid w:val="00B901CA"/>
    <w:rsid w:val="00B905CF"/>
    <w:rsid w:val="00B9097E"/>
    <w:rsid w:val="00B909E5"/>
    <w:rsid w:val="00B90D9C"/>
    <w:rsid w:val="00B918B7"/>
    <w:rsid w:val="00B91955"/>
    <w:rsid w:val="00B91962"/>
    <w:rsid w:val="00B91CDB"/>
    <w:rsid w:val="00B91D4D"/>
    <w:rsid w:val="00B91FE7"/>
    <w:rsid w:val="00B92340"/>
    <w:rsid w:val="00B92662"/>
    <w:rsid w:val="00B92C3B"/>
    <w:rsid w:val="00B934F8"/>
    <w:rsid w:val="00B935D9"/>
    <w:rsid w:val="00B93806"/>
    <w:rsid w:val="00B93C36"/>
    <w:rsid w:val="00B93C3E"/>
    <w:rsid w:val="00B93C4C"/>
    <w:rsid w:val="00B93C87"/>
    <w:rsid w:val="00B93F98"/>
    <w:rsid w:val="00B944C5"/>
    <w:rsid w:val="00B94D12"/>
    <w:rsid w:val="00B9508F"/>
    <w:rsid w:val="00B95566"/>
    <w:rsid w:val="00B959D5"/>
    <w:rsid w:val="00B960F1"/>
    <w:rsid w:val="00B96509"/>
    <w:rsid w:val="00B96E83"/>
    <w:rsid w:val="00B96F45"/>
    <w:rsid w:val="00B97151"/>
    <w:rsid w:val="00B97B83"/>
    <w:rsid w:val="00B97E0A"/>
    <w:rsid w:val="00BA0786"/>
    <w:rsid w:val="00BA0BFA"/>
    <w:rsid w:val="00BA1BDA"/>
    <w:rsid w:val="00BA1C58"/>
    <w:rsid w:val="00BA1D34"/>
    <w:rsid w:val="00BA204C"/>
    <w:rsid w:val="00BA2681"/>
    <w:rsid w:val="00BA2867"/>
    <w:rsid w:val="00BA2CCF"/>
    <w:rsid w:val="00BA317E"/>
    <w:rsid w:val="00BA34EE"/>
    <w:rsid w:val="00BA3713"/>
    <w:rsid w:val="00BA38E7"/>
    <w:rsid w:val="00BA3DFB"/>
    <w:rsid w:val="00BA406F"/>
    <w:rsid w:val="00BA416A"/>
    <w:rsid w:val="00BA4EB9"/>
    <w:rsid w:val="00BA5432"/>
    <w:rsid w:val="00BA5E6F"/>
    <w:rsid w:val="00BA5E94"/>
    <w:rsid w:val="00BA618C"/>
    <w:rsid w:val="00BA6351"/>
    <w:rsid w:val="00BA64AF"/>
    <w:rsid w:val="00BA64DE"/>
    <w:rsid w:val="00BA6818"/>
    <w:rsid w:val="00BA68AB"/>
    <w:rsid w:val="00BA69CB"/>
    <w:rsid w:val="00BA7BDF"/>
    <w:rsid w:val="00BA7CCF"/>
    <w:rsid w:val="00BA7D89"/>
    <w:rsid w:val="00BB0C86"/>
    <w:rsid w:val="00BB1337"/>
    <w:rsid w:val="00BB14DE"/>
    <w:rsid w:val="00BB1895"/>
    <w:rsid w:val="00BB21A8"/>
    <w:rsid w:val="00BB2573"/>
    <w:rsid w:val="00BB278B"/>
    <w:rsid w:val="00BB2BFC"/>
    <w:rsid w:val="00BB30E9"/>
    <w:rsid w:val="00BB3520"/>
    <w:rsid w:val="00BB3549"/>
    <w:rsid w:val="00BB3ABF"/>
    <w:rsid w:val="00BB3DEA"/>
    <w:rsid w:val="00BB43BA"/>
    <w:rsid w:val="00BB48CF"/>
    <w:rsid w:val="00BB4B38"/>
    <w:rsid w:val="00BB4D58"/>
    <w:rsid w:val="00BB530E"/>
    <w:rsid w:val="00BB5C6E"/>
    <w:rsid w:val="00BB5D72"/>
    <w:rsid w:val="00BB65A3"/>
    <w:rsid w:val="00BB6D1A"/>
    <w:rsid w:val="00BB709B"/>
    <w:rsid w:val="00BB71DB"/>
    <w:rsid w:val="00BB7292"/>
    <w:rsid w:val="00BB76D0"/>
    <w:rsid w:val="00BC0255"/>
    <w:rsid w:val="00BC0295"/>
    <w:rsid w:val="00BC04FE"/>
    <w:rsid w:val="00BC0809"/>
    <w:rsid w:val="00BC110C"/>
    <w:rsid w:val="00BC1682"/>
    <w:rsid w:val="00BC1E84"/>
    <w:rsid w:val="00BC22B6"/>
    <w:rsid w:val="00BC2359"/>
    <w:rsid w:val="00BC26E9"/>
    <w:rsid w:val="00BC28F5"/>
    <w:rsid w:val="00BC29A1"/>
    <w:rsid w:val="00BC2ADC"/>
    <w:rsid w:val="00BC2E0C"/>
    <w:rsid w:val="00BC2EC9"/>
    <w:rsid w:val="00BC3084"/>
    <w:rsid w:val="00BC3D31"/>
    <w:rsid w:val="00BC3DAD"/>
    <w:rsid w:val="00BC4658"/>
    <w:rsid w:val="00BC473A"/>
    <w:rsid w:val="00BC497A"/>
    <w:rsid w:val="00BC4D09"/>
    <w:rsid w:val="00BC4D27"/>
    <w:rsid w:val="00BC5C97"/>
    <w:rsid w:val="00BC6067"/>
    <w:rsid w:val="00BC6525"/>
    <w:rsid w:val="00BC6561"/>
    <w:rsid w:val="00BC68E2"/>
    <w:rsid w:val="00BC6B39"/>
    <w:rsid w:val="00BC6DA3"/>
    <w:rsid w:val="00BC71BE"/>
    <w:rsid w:val="00BC7673"/>
    <w:rsid w:val="00BC7E9B"/>
    <w:rsid w:val="00BC7F79"/>
    <w:rsid w:val="00BD0183"/>
    <w:rsid w:val="00BD060C"/>
    <w:rsid w:val="00BD09DC"/>
    <w:rsid w:val="00BD0A5A"/>
    <w:rsid w:val="00BD0B5D"/>
    <w:rsid w:val="00BD0CC1"/>
    <w:rsid w:val="00BD0E62"/>
    <w:rsid w:val="00BD1494"/>
    <w:rsid w:val="00BD1821"/>
    <w:rsid w:val="00BD1D03"/>
    <w:rsid w:val="00BD215D"/>
    <w:rsid w:val="00BD24C2"/>
    <w:rsid w:val="00BD2743"/>
    <w:rsid w:val="00BD2AFD"/>
    <w:rsid w:val="00BD2F2C"/>
    <w:rsid w:val="00BD3205"/>
    <w:rsid w:val="00BD38A7"/>
    <w:rsid w:val="00BD39A3"/>
    <w:rsid w:val="00BD3D44"/>
    <w:rsid w:val="00BD3E58"/>
    <w:rsid w:val="00BD48EE"/>
    <w:rsid w:val="00BD5068"/>
    <w:rsid w:val="00BD546C"/>
    <w:rsid w:val="00BD5555"/>
    <w:rsid w:val="00BD57E5"/>
    <w:rsid w:val="00BD5951"/>
    <w:rsid w:val="00BD5D76"/>
    <w:rsid w:val="00BD60B6"/>
    <w:rsid w:val="00BD6ED4"/>
    <w:rsid w:val="00BD6F0B"/>
    <w:rsid w:val="00BD6F26"/>
    <w:rsid w:val="00BD7504"/>
    <w:rsid w:val="00BD7D1C"/>
    <w:rsid w:val="00BD7F94"/>
    <w:rsid w:val="00BE0387"/>
    <w:rsid w:val="00BE044C"/>
    <w:rsid w:val="00BE09B4"/>
    <w:rsid w:val="00BE0B11"/>
    <w:rsid w:val="00BE116A"/>
    <w:rsid w:val="00BE149E"/>
    <w:rsid w:val="00BE1741"/>
    <w:rsid w:val="00BE1FF2"/>
    <w:rsid w:val="00BE206E"/>
    <w:rsid w:val="00BE2078"/>
    <w:rsid w:val="00BE22C8"/>
    <w:rsid w:val="00BE2566"/>
    <w:rsid w:val="00BE2954"/>
    <w:rsid w:val="00BE298E"/>
    <w:rsid w:val="00BE2FF8"/>
    <w:rsid w:val="00BE3313"/>
    <w:rsid w:val="00BE343D"/>
    <w:rsid w:val="00BE34A3"/>
    <w:rsid w:val="00BE354A"/>
    <w:rsid w:val="00BE35A8"/>
    <w:rsid w:val="00BE3716"/>
    <w:rsid w:val="00BE39DD"/>
    <w:rsid w:val="00BE3C7B"/>
    <w:rsid w:val="00BE3D1A"/>
    <w:rsid w:val="00BE40C7"/>
    <w:rsid w:val="00BE414D"/>
    <w:rsid w:val="00BE44F6"/>
    <w:rsid w:val="00BE4A65"/>
    <w:rsid w:val="00BE4BF0"/>
    <w:rsid w:val="00BE4C85"/>
    <w:rsid w:val="00BE5165"/>
    <w:rsid w:val="00BE5468"/>
    <w:rsid w:val="00BE57ED"/>
    <w:rsid w:val="00BE5827"/>
    <w:rsid w:val="00BE5F2B"/>
    <w:rsid w:val="00BE6316"/>
    <w:rsid w:val="00BE66F7"/>
    <w:rsid w:val="00BE69D9"/>
    <w:rsid w:val="00BE7234"/>
    <w:rsid w:val="00BF00E7"/>
    <w:rsid w:val="00BF010F"/>
    <w:rsid w:val="00BF018F"/>
    <w:rsid w:val="00BF043E"/>
    <w:rsid w:val="00BF0572"/>
    <w:rsid w:val="00BF06DA"/>
    <w:rsid w:val="00BF0A05"/>
    <w:rsid w:val="00BF0BA1"/>
    <w:rsid w:val="00BF139D"/>
    <w:rsid w:val="00BF1667"/>
    <w:rsid w:val="00BF1889"/>
    <w:rsid w:val="00BF18CB"/>
    <w:rsid w:val="00BF1B4A"/>
    <w:rsid w:val="00BF1FCB"/>
    <w:rsid w:val="00BF2168"/>
    <w:rsid w:val="00BF23D2"/>
    <w:rsid w:val="00BF258B"/>
    <w:rsid w:val="00BF2A91"/>
    <w:rsid w:val="00BF2BB0"/>
    <w:rsid w:val="00BF2BBE"/>
    <w:rsid w:val="00BF2FAB"/>
    <w:rsid w:val="00BF3E2E"/>
    <w:rsid w:val="00BF3E37"/>
    <w:rsid w:val="00BF45BC"/>
    <w:rsid w:val="00BF460D"/>
    <w:rsid w:val="00BF4621"/>
    <w:rsid w:val="00BF46A4"/>
    <w:rsid w:val="00BF4887"/>
    <w:rsid w:val="00BF49E8"/>
    <w:rsid w:val="00BF4AAF"/>
    <w:rsid w:val="00BF4AB2"/>
    <w:rsid w:val="00BF4AB8"/>
    <w:rsid w:val="00BF4D5B"/>
    <w:rsid w:val="00BF5079"/>
    <w:rsid w:val="00BF52A4"/>
    <w:rsid w:val="00BF5311"/>
    <w:rsid w:val="00BF54BA"/>
    <w:rsid w:val="00BF59A4"/>
    <w:rsid w:val="00BF59CB"/>
    <w:rsid w:val="00BF5B5E"/>
    <w:rsid w:val="00BF5C36"/>
    <w:rsid w:val="00BF5DEB"/>
    <w:rsid w:val="00BF6394"/>
    <w:rsid w:val="00BF657A"/>
    <w:rsid w:val="00BF672A"/>
    <w:rsid w:val="00BF68CF"/>
    <w:rsid w:val="00BF6B4C"/>
    <w:rsid w:val="00BF6BE4"/>
    <w:rsid w:val="00BF6D2E"/>
    <w:rsid w:val="00BF6DAA"/>
    <w:rsid w:val="00BF707E"/>
    <w:rsid w:val="00BF753A"/>
    <w:rsid w:val="00BF7695"/>
    <w:rsid w:val="00BF79D5"/>
    <w:rsid w:val="00BF7B60"/>
    <w:rsid w:val="00C001A7"/>
    <w:rsid w:val="00C0033C"/>
    <w:rsid w:val="00C00858"/>
    <w:rsid w:val="00C00CF8"/>
    <w:rsid w:val="00C00F00"/>
    <w:rsid w:val="00C013D8"/>
    <w:rsid w:val="00C0179A"/>
    <w:rsid w:val="00C020C2"/>
    <w:rsid w:val="00C02ACC"/>
    <w:rsid w:val="00C02E1E"/>
    <w:rsid w:val="00C02EA7"/>
    <w:rsid w:val="00C02F97"/>
    <w:rsid w:val="00C0300C"/>
    <w:rsid w:val="00C03596"/>
    <w:rsid w:val="00C03D3B"/>
    <w:rsid w:val="00C03F20"/>
    <w:rsid w:val="00C0433B"/>
    <w:rsid w:val="00C04B66"/>
    <w:rsid w:val="00C0535E"/>
    <w:rsid w:val="00C05618"/>
    <w:rsid w:val="00C05AFC"/>
    <w:rsid w:val="00C05F2E"/>
    <w:rsid w:val="00C065E0"/>
    <w:rsid w:val="00C0666E"/>
    <w:rsid w:val="00C0682D"/>
    <w:rsid w:val="00C06860"/>
    <w:rsid w:val="00C06C01"/>
    <w:rsid w:val="00C06D4C"/>
    <w:rsid w:val="00C0700A"/>
    <w:rsid w:val="00C07090"/>
    <w:rsid w:val="00C073AF"/>
    <w:rsid w:val="00C07555"/>
    <w:rsid w:val="00C07562"/>
    <w:rsid w:val="00C079C4"/>
    <w:rsid w:val="00C07C8B"/>
    <w:rsid w:val="00C07CAD"/>
    <w:rsid w:val="00C07DF7"/>
    <w:rsid w:val="00C07E48"/>
    <w:rsid w:val="00C1019B"/>
    <w:rsid w:val="00C1076C"/>
    <w:rsid w:val="00C108FC"/>
    <w:rsid w:val="00C10A39"/>
    <w:rsid w:val="00C10D32"/>
    <w:rsid w:val="00C10E0C"/>
    <w:rsid w:val="00C11A7D"/>
    <w:rsid w:val="00C11F34"/>
    <w:rsid w:val="00C1204A"/>
    <w:rsid w:val="00C121FF"/>
    <w:rsid w:val="00C1252E"/>
    <w:rsid w:val="00C1290E"/>
    <w:rsid w:val="00C12F5D"/>
    <w:rsid w:val="00C13236"/>
    <w:rsid w:val="00C13806"/>
    <w:rsid w:val="00C139C5"/>
    <w:rsid w:val="00C13A72"/>
    <w:rsid w:val="00C13F90"/>
    <w:rsid w:val="00C141CD"/>
    <w:rsid w:val="00C143AD"/>
    <w:rsid w:val="00C14961"/>
    <w:rsid w:val="00C14B44"/>
    <w:rsid w:val="00C15503"/>
    <w:rsid w:val="00C155F5"/>
    <w:rsid w:val="00C15739"/>
    <w:rsid w:val="00C15ABB"/>
    <w:rsid w:val="00C16BAF"/>
    <w:rsid w:val="00C16E1D"/>
    <w:rsid w:val="00C16FBE"/>
    <w:rsid w:val="00C17324"/>
    <w:rsid w:val="00C1749B"/>
    <w:rsid w:val="00C17664"/>
    <w:rsid w:val="00C17A7F"/>
    <w:rsid w:val="00C17EE9"/>
    <w:rsid w:val="00C207AE"/>
    <w:rsid w:val="00C20B90"/>
    <w:rsid w:val="00C20D76"/>
    <w:rsid w:val="00C20DB5"/>
    <w:rsid w:val="00C20FE3"/>
    <w:rsid w:val="00C21140"/>
    <w:rsid w:val="00C21486"/>
    <w:rsid w:val="00C21990"/>
    <w:rsid w:val="00C219F7"/>
    <w:rsid w:val="00C21F6D"/>
    <w:rsid w:val="00C220DF"/>
    <w:rsid w:val="00C22191"/>
    <w:rsid w:val="00C22298"/>
    <w:rsid w:val="00C222C1"/>
    <w:rsid w:val="00C225A6"/>
    <w:rsid w:val="00C226D8"/>
    <w:rsid w:val="00C228D8"/>
    <w:rsid w:val="00C235F0"/>
    <w:rsid w:val="00C2367D"/>
    <w:rsid w:val="00C238DB"/>
    <w:rsid w:val="00C23AA8"/>
    <w:rsid w:val="00C23BF1"/>
    <w:rsid w:val="00C23D57"/>
    <w:rsid w:val="00C246D3"/>
    <w:rsid w:val="00C249DA"/>
    <w:rsid w:val="00C2523C"/>
    <w:rsid w:val="00C25341"/>
    <w:rsid w:val="00C25734"/>
    <w:rsid w:val="00C25818"/>
    <w:rsid w:val="00C26289"/>
    <w:rsid w:val="00C2680B"/>
    <w:rsid w:val="00C26B83"/>
    <w:rsid w:val="00C27132"/>
    <w:rsid w:val="00C2736C"/>
    <w:rsid w:val="00C27ACB"/>
    <w:rsid w:val="00C30631"/>
    <w:rsid w:val="00C30B4F"/>
    <w:rsid w:val="00C30E2E"/>
    <w:rsid w:val="00C311AA"/>
    <w:rsid w:val="00C314A7"/>
    <w:rsid w:val="00C316FA"/>
    <w:rsid w:val="00C31B80"/>
    <w:rsid w:val="00C321C8"/>
    <w:rsid w:val="00C324D9"/>
    <w:rsid w:val="00C32A6F"/>
    <w:rsid w:val="00C331EE"/>
    <w:rsid w:val="00C33371"/>
    <w:rsid w:val="00C3354B"/>
    <w:rsid w:val="00C33554"/>
    <w:rsid w:val="00C3356C"/>
    <w:rsid w:val="00C33800"/>
    <w:rsid w:val="00C33A39"/>
    <w:rsid w:val="00C33EAF"/>
    <w:rsid w:val="00C3457E"/>
    <w:rsid w:val="00C350A1"/>
    <w:rsid w:val="00C35351"/>
    <w:rsid w:val="00C354A3"/>
    <w:rsid w:val="00C35A9D"/>
    <w:rsid w:val="00C35B71"/>
    <w:rsid w:val="00C35EFE"/>
    <w:rsid w:val="00C36214"/>
    <w:rsid w:val="00C364A3"/>
    <w:rsid w:val="00C36687"/>
    <w:rsid w:val="00C366CD"/>
    <w:rsid w:val="00C366D8"/>
    <w:rsid w:val="00C3673B"/>
    <w:rsid w:val="00C36807"/>
    <w:rsid w:val="00C36BD4"/>
    <w:rsid w:val="00C374EC"/>
    <w:rsid w:val="00C37BF7"/>
    <w:rsid w:val="00C402E0"/>
    <w:rsid w:val="00C40659"/>
    <w:rsid w:val="00C40D71"/>
    <w:rsid w:val="00C41217"/>
    <w:rsid w:val="00C41498"/>
    <w:rsid w:val="00C41EA7"/>
    <w:rsid w:val="00C42072"/>
    <w:rsid w:val="00C4214C"/>
    <w:rsid w:val="00C4237A"/>
    <w:rsid w:val="00C424A2"/>
    <w:rsid w:val="00C42918"/>
    <w:rsid w:val="00C42E16"/>
    <w:rsid w:val="00C43144"/>
    <w:rsid w:val="00C4335F"/>
    <w:rsid w:val="00C43401"/>
    <w:rsid w:val="00C438FD"/>
    <w:rsid w:val="00C43BB5"/>
    <w:rsid w:val="00C43D75"/>
    <w:rsid w:val="00C43E03"/>
    <w:rsid w:val="00C443C4"/>
    <w:rsid w:val="00C4470C"/>
    <w:rsid w:val="00C44950"/>
    <w:rsid w:val="00C44955"/>
    <w:rsid w:val="00C453D0"/>
    <w:rsid w:val="00C45792"/>
    <w:rsid w:val="00C45C81"/>
    <w:rsid w:val="00C45EB9"/>
    <w:rsid w:val="00C45F93"/>
    <w:rsid w:val="00C45FE8"/>
    <w:rsid w:val="00C46091"/>
    <w:rsid w:val="00C46490"/>
    <w:rsid w:val="00C4687A"/>
    <w:rsid w:val="00C46977"/>
    <w:rsid w:val="00C46B7A"/>
    <w:rsid w:val="00C4705B"/>
    <w:rsid w:val="00C470AF"/>
    <w:rsid w:val="00C474B5"/>
    <w:rsid w:val="00C475CD"/>
    <w:rsid w:val="00C47A62"/>
    <w:rsid w:val="00C47BC5"/>
    <w:rsid w:val="00C47E2E"/>
    <w:rsid w:val="00C50043"/>
    <w:rsid w:val="00C500EF"/>
    <w:rsid w:val="00C506B8"/>
    <w:rsid w:val="00C50A77"/>
    <w:rsid w:val="00C50AAC"/>
    <w:rsid w:val="00C50E00"/>
    <w:rsid w:val="00C50E0F"/>
    <w:rsid w:val="00C50FE0"/>
    <w:rsid w:val="00C51764"/>
    <w:rsid w:val="00C517BA"/>
    <w:rsid w:val="00C52252"/>
    <w:rsid w:val="00C52859"/>
    <w:rsid w:val="00C52E26"/>
    <w:rsid w:val="00C53105"/>
    <w:rsid w:val="00C540AA"/>
    <w:rsid w:val="00C54412"/>
    <w:rsid w:val="00C546D0"/>
    <w:rsid w:val="00C550DD"/>
    <w:rsid w:val="00C55806"/>
    <w:rsid w:val="00C5598F"/>
    <w:rsid w:val="00C55AB4"/>
    <w:rsid w:val="00C55D21"/>
    <w:rsid w:val="00C562A1"/>
    <w:rsid w:val="00C56306"/>
    <w:rsid w:val="00C5633A"/>
    <w:rsid w:val="00C564C6"/>
    <w:rsid w:val="00C5691E"/>
    <w:rsid w:val="00C56DEF"/>
    <w:rsid w:val="00C570A1"/>
    <w:rsid w:val="00C602A2"/>
    <w:rsid w:val="00C6096A"/>
    <w:rsid w:val="00C60D7A"/>
    <w:rsid w:val="00C60E26"/>
    <w:rsid w:val="00C61375"/>
    <w:rsid w:val="00C61635"/>
    <w:rsid w:val="00C61835"/>
    <w:rsid w:val="00C61A48"/>
    <w:rsid w:val="00C61A87"/>
    <w:rsid w:val="00C61D19"/>
    <w:rsid w:val="00C61DDF"/>
    <w:rsid w:val="00C61DF5"/>
    <w:rsid w:val="00C61FC4"/>
    <w:rsid w:val="00C62145"/>
    <w:rsid w:val="00C625BF"/>
    <w:rsid w:val="00C62721"/>
    <w:rsid w:val="00C627D4"/>
    <w:rsid w:val="00C629DE"/>
    <w:rsid w:val="00C62A20"/>
    <w:rsid w:val="00C62A47"/>
    <w:rsid w:val="00C62A56"/>
    <w:rsid w:val="00C62D7D"/>
    <w:rsid w:val="00C63852"/>
    <w:rsid w:val="00C63A0E"/>
    <w:rsid w:val="00C6405E"/>
    <w:rsid w:val="00C64064"/>
    <w:rsid w:val="00C6443D"/>
    <w:rsid w:val="00C64834"/>
    <w:rsid w:val="00C64B7F"/>
    <w:rsid w:val="00C64BBD"/>
    <w:rsid w:val="00C64F7D"/>
    <w:rsid w:val="00C64FBA"/>
    <w:rsid w:val="00C657BA"/>
    <w:rsid w:val="00C661C9"/>
    <w:rsid w:val="00C66D5D"/>
    <w:rsid w:val="00C66F13"/>
    <w:rsid w:val="00C674AD"/>
    <w:rsid w:val="00C67528"/>
    <w:rsid w:val="00C67CFE"/>
    <w:rsid w:val="00C70060"/>
    <w:rsid w:val="00C7073B"/>
    <w:rsid w:val="00C70743"/>
    <w:rsid w:val="00C70868"/>
    <w:rsid w:val="00C70F92"/>
    <w:rsid w:val="00C710B3"/>
    <w:rsid w:val="00C714E7"/>
    <w:rsid w:val="00C71A8D"/>
    <w:rsid w:val="00C71F3E"/>
    <w:rsid w:val="00C720B7"/>
    <w:rsid w:val="00C72A95"/>
    <w:rsid w:val="00C72D9A"/>
    <w:rsid w:val="00C73792"/>
    <w:rsid w:val="00C74067"/>
    <w:rsid w:val="00C74370"/>
    <w:rsid w:val="00C74454"/>
    <w:rsid w:val="00C746D8"/>
    <w:rsid w:val="00C74AB8"/>
    <w:rsid w:val="00C752C1"/>
    <w:rsid w:val="00C75B02"/>
    <w:rsid w:val="00C75BB3"/>
    <w:rsid w:val="00C75DD1"/>
    <w:rsid w:val="00C75E97"/>
    <w:rsid w:val="00C75EB7"/>
    <w:rsid w:val="00C760A2"/>
    <w:rsid w:val="00C765A3"/>
    <w:rsid w:val="00C76604"/>
    <w:rsid w:val="00C76841"/>
    <w:rsid w:val="00C77631"/>
    <w:rsid w:val="00C77810"/>
    <w:rsid w:val="00C7782A"/>
    <w:rsid w:val="00C77CF9"/>
    <w:rsid w:val="00C80080"/>
    <w:rsid w:val="00C802E9"/>
    <w:rsid w:val="00C80E30"/>
    <w:rsid w:val="00C811FF"/>
    <w:rsid w:val="00C815C4"/>
    <w:rsid w:val="00C81710"/>
    <w:rsid w:val="00C81BEC"/>
    <w:rsid w:val="00C81DFE"/>
    <w:rsid w:val="00C81E64"/>
    <w:rsid w:val="00C81EAA"/>
    <w:rsid w:val="00C8220B"/>
    <w:rsid w:val="00C829C7"/>
    <w:rsid w:val="00C829E4"/>
    <w:rsid w:val="00C82A2A"/>
    <w:rsid w:val="00C82B83"/>
    <w:rsid w:val="00C82C5F"/>
    <w:rsid w:val="00C83F6C"/>
    <w:rsid w:val="00C84122"/>
    <w:rsid w:val="00C8435B"/>
    <w:rsid w:val="00C85024"/>
    <w:rsid w:val="00C8601D"/>
    <w:rsid w:val="00C86114"/>
    <w:rsid w:val="00C86357"/>
    <w:rsid w:val="00C8639E"/>
    <w:rsid w:val="00C86C26"/>
    <w:rsid w:val="00C86EC3"/>
    <w:rsid w:val="00C86F1F"/>
    <w:rsid w:val="00C87475"/>
    <w:rsid w:val="00C876F8"/>
    <w:rsid w:val="00C87744"/>
    <w:rsid w:val="00C87F14"/>
    <w:rsid w:val="00C90205"/>
    <w:rsid w:val="00C910DB"/>
    <w:rsid w:val="00C91990"/>
    <w:rsid w:val="00C91E98"/>
    <w:rsid w:val="00C92DD7"/>
    <w:rsid w:val="00C93276"/>
    <w:rsid w:val="00C932E0"/>
    <w:rsid w:val="00C935A5"/>
    <w:rsid w:val="00C938F2"/>
    <w:rsid w:val="00C93BCA"/>
    <w:rsid w:val="00C93DA8"/>
    <w:rsid w:val="00C93F18"/>
    <w:rsid w:val="00C94029"/>
    <w:rsid w:val="00C940EF"/>
    <w:rsid w:val="00C94161"/>
    <w:rsid w:val="00C94A81"/>
    <w:rsid w:val="00C94B1A"/>
    <w:rsid w:val="00C94CE4"/>
    <w:rsid w:val="00C955E4"/>
    <w:rsid w:val="00C956DD"/>
    <w:rsid w:val="00C95E9B"/>
    <w:rsid w:val="00C960B4"/>
    <w:rsid w:val="00C96352"/>
    <w:rsid w:val="00C964FA"/>
    <w:rsid w:val="00C96725"/>
    <w:rsid w:val="00C96A75"/>
    <w:rsid w:val="00C96EE1"/>
    <w:rsid w:val="00C97A89"/>
    <w:rsid w:val="00C97CBC"/>
    <w:rsid w:val="00CA0597"/>
    <w:rsid w:val="00CA0B95"/>
    <w:rsid w:val="00CA0C8F"/>
    <w:rsid w:val="00CA109C"/>
    <w:rsid w:val="00CA1565"/>
    <w:rsid w:val="00CA1DB1"/>
    <w:rsid w:val="00CA21E5"/>
    <w:rsid w:val="00CA2572"/>
    <w:rsid w:val="00CA2B67"/>
    <w:rsid w:val="00CA3554"/>
    <w:rsid w:val="00CA3624"/>
    <w:rsid w:val="00CA386B"/>
    <w:rsid w:val="00CA40D8"/>
    <w:rsid w:val="00CA426A"/>
    <w:rsid w:val="00CA4DCE"/>
    <w:rsid w:val="00CA4E97"/>
    <w:rsid w:val="00CA4F49"/>
    <w:rsid w:val="00CA5040"/>
    <w:rsid w:val="00CA509C"/>
    <w:rsid w:val="00CA515F"/>
    <w:rsid w:val="00CA5278"/>
    <w:rsid w:val="00CA5365"/>
    <w:rsid w:val="00CA5E64"/>
    <w:rsid w:val="00CA6A0F"/>
    <w:rsid w:val="00CA6C6A"/>
    <w:rsid w:val="00CA70D8"/>
    <w:rsid w:val="00CA75EE"/>
    <w:rsid w:val="00CB04B9"/>
    <w:rsid w:val="00CB0BF3"/>
    <w:rsid w:val="00CB0C09"/>
    <w:rsid w:val="00CB1525"/>
    <w:rsid w:val="00CB188A"/>
    <w:rsid w:val="00CB1CC7"/>
    <w:rsid w:val="00CB21F7"/>
    <w:rsid w:val="00CB24AF"/>
    <w:rsid w:val="00CB24D5"/>
    <w:rsid w:val="00CB24EB"/>
    <w:rsid w:val="00CB29A7"/>
    <w:rsid w:val="00CB2B1B"/>
    <w:rsid w:val="00CB2B43"/>
    <w:rsid w:val="00CB2BA4"/>
    <w:rsid w:val="00CB3057"/>
    <w:rsid w:val="00CB3079"/>
    <w:rsid w:val="00CB37B6"/>
    <w:rsid w:val="00CB3AC3"/>
    <w:rsid w:val="00CB3B41"/>
    <w:rsid w:val="00CB3D5A"/>
    <w:rsid w:val="00CB3FE2"/>
    <w:rsid w:val="00CB405E"/>
    <w:rsid w:val="00CB40EE"/>
    <w:rsid w:val="00CB44AF"/>
    <w:rsid w:val="00CB4BCF"/>
    <w:rsid w:val="00CB4D55"/>
    <w:rsid w:val="00CB4F58"/>
    <w:rsid w:val="00CB5143"/>
    <w:rsid w:val="00CB539C"/>
    <w:rsid w:val="00CB5AD3"/>
    <w:rsid w:val="00CB6BDB"/>
    <w:rsid w:val="00CB70ED"/>
    <w:rsid w:val="00CB750D"/>
    <w:rsid w:val="00CB7B98"/>
    <w:rsid w:val="00CB7E09"/>
    <w:rsid w:val="00CB7EC7"/>
    <w:rsid w:val="00CC036B"/>
    <w:rsid w:val="00CC087B"/>
    <w:rsid w:val="00CC18E7"/>
    <w:rsid w:val="00CC1A61"/>
    <w:rsid w:val="00CC1B78"/>
    <w:rsid w:val="00CC2055"/>
    <w:rsid w:val="00CC22E2"/>
    <w:rsid w:val="00CC2D1D"/>
    <w:rsid w:val="00CC3292"/>
    <w:rsid w:val="00CC32B9"/>
    <w:rsid w:val="00CC3615"/>
    <w:rsid w:val="00CC36E5"/>
    <w:rsid w:val="00CC3B72"/>
    <w:rsid w:val="00CC3D25"/>
    <w:rsid w:val="00CC42EB"/>
    <w:rsid w:val="00CC4421"/>
    <w:rsid w:val="00CC4677"/>
    <w:rsid w:val="00CC46D5"/>
    <w:rsid w:val="00CC4E2D"/>
    <w:rsid w:val="00CC5418"/>
    <w:rsid w:val="00CC5AB1"/>
    <w:rsid w:val="00CC603D"/>
    <w:rsid w:val="00CC6093"/>
    <w:rsid w:val="00CC6A9D"/>
    <w:rsid w:val="00CC6F9E"/>
    <w:rsid w:val="00CC73FA"/>
    <w:rsid w:val="00CC77DF"/>
    <w:rsid w:val="00CC7878"/>
    <w:rsid w:val="00CC7E7F"/>
    <w:rsid w:val="00CD0349"/>
    <w:rsid w:val="00CD03A8"/>
    <w:rsid w:val="00CD0426"/>
    <w:rsid w:val="00CD052F"/>
    <w:rsid w:val="00CD0979"/>
    <w:rsid w:val="00CD0A86"/>
    <w:rsid w:val="00CD0C0F"/>
    <w:rsid w:val="00CD0EC0"/>
    <w:rsid w:val="00CD100F"/>
    <w:rsid w:val="00CD1473"/>
    <w:rsid w:val="00CD149B"/>
    <w:rsid w:val="00CD15EF"/>
    <w:rsid w:val="00CD162E"/>
    <w:rsid w:val="00CD17AC"/>
    <w:rsid w:val="00CD21B2"/>
    <w:rsid w:val="00CD2560"/>
    <w:rsid w:val="00CD27E5"/>
    <w:rsid w:val="00CD2F10"/>
    <w:rsid w:val="00CD2F52"/>
    <w:rsid w:val="00CD2FD1"/>
    <w:rsid w:val="00CD312D"/>
    <w:rsid w:val="00CD35E0"/>
    <w:rsid w:val="00CD3B63"/>
    <w:rsid w:val="00CD3E30"/>
    <w:rsid w:val="00CD40B0"/>
    <w:rsid w:val="00CD42D3"/>
    <w:rsid w:val="00CD4441"/>
    <w:rsid w:val="00CD489B"/>
    <w:rsid w:val="00CD4990"/>
    <w:rsid w:val="00CD4A7E"/>
    <w:rsid w:val="00CD4FC6"/>
    <w:rsid w:val="00CD4FCE"/>
    <w:rsid w:val="00CD5FAF"/>
    <w:rsid w:val="00CD612E"/>
    <w:rsid w:val="00CD6818"/>
    <w:rsid w:val="00CD6A4B"/>
    <w:rsid w:val="00CD6BDF"/>
    <w:rsid w:val="00CD6E78"/>
    <w:rsid w:val="00CD7AA8"/>
    <w:rsid w:val="00CD7F69"/>
    <w:rsid w:val="00CE007A"/>
    <w:rsid w:val="00CE045E"/>
    <w:rsid w:val="00CE05A7"/>
    <w:rsid w:val="00CE0700"/>
    <w:rsid w:val="00CE11B5"/>
    <w:rsid w:val="00CE151B"/>
    <w:rsid w:val="00CE1667"/>
    <w:rsid w:val="00CE193A"/>
    <w:rsid w:val="00CE199C"/>
    <w:rsid w:val="00CE2920"/>
    <w:rsid w:val="00CE2AA6"/>
    <w:rsid w:val="00CE2E09"/>
    <w:rsid w:val="00CE3937"/>
    <w:rsid w:val="00CE48CC"/>
    <w:rsid w:val="00CE4915"/>
    <w:rsid w:val="00CE4BA0"/>
    <w:rsid w:val="00CE4F49"/>
    <w:rsid w:val="00CE5163"/>
    <w:rsid w:val="00CE5794"/>
    <w:rsid w:val="00CE589B"/>
    <w:rsid w:val="00CE5B38"/>
    <w:rsid w:val="00CE5DF4"/>
    <w:rsid w:val="00CE619B"/>
    <w:rsid w:val="00CE6451"/>
    <w:rsid w:val="00CE69F9"/>
    <w:rsid w:val="00CE6E6C"/>
    <w:rsid w:val="00CE6E72"/>
    <w:rsid w:val="00CE71AD"/>
    <w:rsid w:val="00CE74A6"/>
    <w:rsid w:val="00CE7575"/>
    <w:rsid w:val="00CE7799"/>
    <w:rsid w:val="00CE7DF8"/>
    <w:rsid w:val="00CF025C"/>
    <w:rsid w:val="00CF0475"/>
    <w:rsid w:val="00CF06E9"/>
    <w:rsid w:val="00CF095E"/>
    <w:rsid w:val="00CF0AEB"/>
    <w:rsid w:val="00CF0C04"/>
    <w:rsid w:val="00CF1286"/>
    <w:rsid w:val="00CF15B0"/>
    <w:rsid w:val="00CF1DEF"/>
    <w:rsid w:val="00CF1E86"/>
    <w:rsid w:val="00CF2021"/>
    <w:rsid w:val="00CF25EF"/>
    <w:rsid w:val="00CF2949"/>
    <w:rsid w:val="00CF2BEE"/>
    <w:rsid w:val="00CF3929"/>
    <w:rsid w:val="00CF4BE3"/>
    <w:rsid w:val="00CF5F1E"/>
    <w:rsid w:val="00CF61A3"/>
    <w:rsid w:val="00CF6373"/>
    <w:rsid w:val="00CF6E97"/>
    <w:rsid w:val="00CF7270"/>
    <w:rsid w:val="00CF749C"/>
    <w:rsid w:val="00CF7646"/>
    <w:rsid w:val="00D00098"/>
    <w:rsid w:val="00D000C3"/>
    <w:rsid w:val="00D0067B"/>
    <w:rsid w:val="00D006A9"/>
    <w:rsid w:val="00D0084F"/>
    <w:rsid w:val="00D00A1C"/>
    <w:rsid w:val="00D01B49"/>
    <w:rsid w:val="00D01B65"/>
    <w:rsid w:val="00D01D91"/>
    <w:rsid w:val="00D01E0B"/>
    <w:rsid w:val="00D01F26"/>
    <w:rsid w:val="00D03482"/>
    <w:rsid w:val="00D039A9"/>
    <w:rsid w:val="00D03F13"/>
    <w:rsid w:val="00D04502"/>
    <w:rsid w:val="00D04521"/>
    <w:rsid w:val="00D0499B"/>
    <w:rsid w:val="00D04A5F"/>
    <w:rsid w:val="00D04C77"/>
    <w:rsid w:val="00D04E6C"/>
    <w:rsid w:val="00D05797"/>
    <w:rsid w:val="00D06523"/>
    <w:rsid w:val="00D065E4"/>
    <w:rsid w:val="00D06BB7"/>
    <w:rsid w:val="00D06CE4"/>
    <w:rsid w:val="00D06ECE"/>
    <w:rsid w:val="00D06FD9"/>
    <w:rsid w:val="00D07894"/>
    <w:rsid w:val="00D1005C"/>
    <w:rsid w:val="00D10120"/>
    <w:rsid w:val="00D107C2"/>
    <w:rsid w:val="00D108B7"/>
    <w:rsid w:val="00D10B4E"/>
    <w:rsid w:val="00D10C5B"/>
    <w:rsid w:val="00D10F93"/>
    <w:rsid w:val="00D10FC8"/>
    <w:rsid w:val="00D12395"/>
    <w:rsid w:val="00D12675"/>
    <w:rsid w:val="00D12904"/>
    <w:rsid w:val="00D12B95"/>
    <w:rsid w:val="00D1316B"/>
    <w:rsid w:val="00D13737"/>
    <w:rsid w:val="00D137EE"/>
    <w:rsid w:val="00D13D04"/>
    <w:rsid w:val="00D1405F"/>
    <w:rsid w:val="00D1474C"/>
    <w:rsid w:val="00D149D9"/>
    <w:rsid w:val="00D14A03"/>
    <w:rsid w:val="00D14DF9"/>
    <w:rsid w:val="00D15A2F"/>
    <w:rsid w:val="00D15CDD"/>
    <w:rsid w:val="00D15DD2"/>
    <w:rsid w:val="00D15EBA"/>
    <w:rsid w:val="00D16166"/>
    <w:rsid w:val="00D167DD"/>
    <w:rsid w:val="00D16911"/>
    <w:rsid w:val="00D16ED8"/>
    <w:rsid w:val="00D16EF1"/>
    <w:rsid w:val="00D17055"/>
    <w:rsid w:val="00D1730C"/>
    <w:rsid w:val="00D176E0"/>
    <w:rsid w:val="00D17744"/>
    <w:rsid w:val="00D17D35"/>
    <w:rsid w:val="00D202F6"/>
    <w:rsid w:val="00D20712"/>
    <w:rsid w:val="00D20719"/>
    <w:rsid w:val="00D21182"/>
    <w:rsid w:val="00D213AF"/>
    <w:rsid w:val="00D2211B"/>
    <w:rsid w:val="00D2234F"/>
    <w:rsid w:val="00D223AD"/>
    <w:rsid w:val="00D2245F"/>
    <w:rsid w:val="00D2257C"/>
    <w:rsid w:val="00D22E22"/>
    <w:rsid w:val="00D2313A"/>
    <w:rsid w:val="00D232C3"/>
    <w:rsid w:val="00D23974"/>
    <w:rsid w:val="00D24112"/>
    <w:rsid w:val="00D2481A"/>
    <w:rsid w:val="00D24CE6"/>
    <w:rsid w:val="00D24E3A"/>
    <w:rsid w:val="00D24FCE"/>
    <w:rsid w:val="00D2587D"/>
    <w:rsid w:val="00D25FEB"/>
    <w:rsid w:val="00D2607B"/>
    <w:rsid w:val="00D268C6"/>
    <w:rsid w:val="00D26963"/>
    <w:rsid w:val="00D26E2E"/>
    <w:rsid w:val="00D27030"/>
    <w:rsid w:val="00D27A94"/>
    <w:rsid w:val="00D27DDD"/>
    <w:rsid w:val="00D27F42"/>
    <w:rsid w:val="00D306B0"/>
    <w:rsid w:val="00D3099D"/>
    <w:rsid w:val="00D30A03"/>
    <w:rsid w:val="00D30A32"/>
    <w:rsid w:val="00D30BC6"/>
    <w:rsid w:val="00D314D8"/>
    <w:rsid w:val="00D3191D"/>
    <w:rsid w:val="00D31AB4"/>
    <w:rsid w:val="00D31B31"/>
    <w:rsid w:val="00D31BF6"/>
    <w:rsid w:val="00D31C6D"/>
    <w:rsid w:val="00D3264E"/>
    <w:rsid w:val="00D32CFE"/>
    <w:rsid w:val="00D33380"/>
    <w:rsid w:val="00D339D8"/>
    <w:rsid w:val="00D33CC4"/>
    <w:rsid w:val="00D34556"/>
    <w:rsid w:val="00D34AB1"/>
    <w:rsid w:val="00D3519A"/>
    <w:rsid w:val="00D3524B"/>
    <w:rsid w:val="00D35274"/>
    <w:rsid w:val="00D354B5"/>
    <w:rsid w:val="00D354D8"/>
    <w:rsid w:val="00D35AC9"/>
    <w:rsid w:val="00D362C4"/>
    <w:rsid w:val="00D36489"/>
    <w:rsid w:val="00D36A5F"/>
    <w:rsid w:val="00D36C72"/>
    <w:rsid w:val="00D37229"/>
    <w:rsid w:val="00D372D4"/>
    <w:rsid w:val="00D373C2"/>
    <w:rsid w:val="00D3760A"/>
    <w:rsid w:val="00D3790F"/>
    <w:rsid w:val="00D379B7"/>
    <w:rsid w:val="00D37CF7"/>
    <w:rsid w:val="00D37EA4"/>
    <w:rsid w:val="00D40384"/>
    <w:rsid w:val="00D40478"/>
    <w:rsid w:val="00D4084C"/>
    <w:rsid w:val="00D40E57"/>
    <w:rsid w:val="00D41B9F"/>
    <w:rsid w:val="00D41EC5"/>
    <w:rsid w:val="00D420EA"/>
    <w:rsid w:val="00D42636"/>
    <w:rsid w:val="00D427BB"/>
    <w:rsid w:val="00D42D03"/>
    <w:rsid w:val="00D43888"/>
    <w:rsid w:val="00D43BB3"/>
    <w:rsid w:val="00D4408C"/>
    <w:rsid w:val="00D44551"/>
    <w:rsid w:val="00D4518C"/>
    <w:rsid w:val="00D45E24"/>
    <w:rsid w:val="00D462C5"/>
    <w:rsid w:val="00D466FB"/>
    <w:rsid w:val="00D469CB"/>
    <w:rsid w:val="00D46ADC"/>
    <w:rsid w:val="00D46BF9"/>
    <w:rsid w:val="00D46D86"/>
    <w:rsid w:val="00D46E9B"/>
    <w:rsid w:val="00D46FA3"/>
    <w:rsid w:val="00D471AA"/>
    <w:rsid w:val="00D47339"/>
    <w:rsid w:val="00D47741"/>
    <w:rsid w:val="00D47FF9"/>
    <w:rsid w:val="00D50221"/>
    <w:rsid w:val="00D5031D"/>
    <w:rsid w:val="00D5066E"/>
    <w:rsid w:val="00D510A0"/>
    <w:rsid w:val="00D51134"/>
    <w:rsid w:val="00D5149B"/>
    <w:rsid w:val="00D5184E"/>
    <w:rsid w:val="00D51B4D"/>
    <w:rsid w:val="00D52022"/>
    <w:rsid w:val="00D5205E"/>
    <w:rsid w:val="00D528B8"/>
    <w:rsid w:val="00D52DB4"/>
    <w:rsid w:val="00D52DDA"/>
    <w:rsid w:val="00D52FC2"/>
    <w:rsid w:val="00D533B8"/>
    <w:rsid w:val="00D53699"/>
    <w:rsid w:val="00D538A1"/>
    <w:rsid w:val="00D53B46"/>
    <w:rsid w:val="00D53DA1"/>
    <w:rsid w:val="00D53E46"/>
    <w:rsid w:val="00D545D1"/>
    <w:rsid w:val="00D54924"/>
    <w:rsid w:val="00D549AD"/>
    <w:rsid w:val="00D54CE2"/>
    <w:rsid w:val="00D552F3"/>
    <w:rsid w:val="00D5594B"/>
    <w:rsid w:val="00D55C0F"/>
    <w:rsid w:val="00D56323"/>
    <w:rsid w:val="00D56532"/>
    <w:rsid w:val="00D56C56"/>
    <w:rsid w:val="00D56E13"/>
    <w:rsid w:val="00D56FDB"/>
    <w:rsid w:val="00D570F9"/>
    <w:rsid w:val="00D574A3"/>
    <w:rsid w:val="00D57679"/>
    <w:rsid w:val="00D5791B"/>
    <w:rsid w:val="00D57941"/>
    <w:rsid w:val="00D57B1B"/>
    <w:rsid w:val="00D57E31"/>
    <w:rsid w:val="00D60331"/>
    <w:rsid w:val="00D6098D"/>
    <w:rsid w:val="00D61148"/>
    <w:rsid w:val="00D61AD2"/>
    <w:rsid w:val="00D61DEA"/>
    <w:rsid w:val="00D61EDA"/>
    <w:rsid w:val="00D61F17"/>
    <w:rsid w:val="00D620CA"/>
    <w:rsid w:val="00D6238F"/>
    <w:rsid w:val="00D6283C"/>
    <w:rsid w:val="00D62DCB"/>
    <w:rsid w:val="00D632D7"/>
    <w:rsid w:val="00D632F5"/>
    <w:rsid w:val="00D63439"/>
    <w:rsid w:val="00D63720"/>
    <w:rsid w:val="00D638A1"/>
    <w:rsid w:val="00D63AB5"/>
    <w:rsid w:val="00D63D66"/>
    <w:rsid w:val="00D63FD6"/>
    <w:rsid w:val="00D64195"/>
    <w:rsid w:val="00D641D3"/>
    <w:rsid w:val="00D646F9"/>
    <w:rsid w:val="00D6488D"/>
    <w:rsid w:val="00D64A81"/>
    <w:rsid w:val="00D64D89"/>
    <w:rsid w:val="00D650E2"/>
    <w:rsid w:val="00D6538C"/>
    <w:rsid w:val="00D65475"/>
    <w:rsid w:val="00D65AB8"/>
    <w:rsid w:val="00D65EA7"/>
    <w:rsid w:val="00D65F88"/>
    <w:rsid w:val="00D662A6"/>
    <w:rsid w:val="00D665E0"/>
    <w:rsid w:val="00D668C6"/>
    <w:rsid w:val="00D66D96"/>
    <w:rsid w:val="00D6788A"/>
    <w:rsid w:val="00D67969"/>
    <w:rsid w:val="00D67B25"/>
    <w:rsid w:val="00D7016C"/>
    <w:rsid w:val="00D70248"/>
    <w:rsid w:val="00D704E3"/>
    <w:rsid w:val="00D70EA1"/>
    <w:rsid w:val="00D715EF"/>
    <w:rsid w:val="00D715F5"/>
    <w:rsid w:val="00D7196F"/>
    <w:rsid w:val="00D719CA"/>
    <w:rsid w:val="00D71A02"/>
    <w:rsid w:val="00D71D09"/>
    <w:rsid w:val="00D720AF"/>
    <w:rsid w:val="00D7214C"/>
    <w:rsid w:val="00D72300"/>
    <w:rsid w:val="00D72369"/>
    <w:rsid w:val="00D7242A"/>
    <w:rsid w:val="00D72A34"/>
    <w:rsid w:val="00D72A58"/>
    <w:rsid w:val="00D72F99"/>
    <w:rsid w:val="00D7366C"/>
    <w:rsid w:val="00D736E7"/>
    <w:rsid w:val="00D73717"/>
    <w:rsid w:val="00D74387"/>
    <w:rsid w:val="00D745A8"/>
    <w:rsid w:val="00D74A69"/>
    <w:rsid w:val="00D74ACE"/>
    <w:rsid w:val="00D74FA1"/>
    <w:rsid w:val="00D75995"/>
    <w:rsid w:val="00D75EC4"/>
    <w:rsid w:val="00D761B0"/>
    <w:rsid w:val="00D76658"/>
    <w:rsid w:val="00D76C48"/>
    <w:rsid w:val="00D76DA8"/>
    <w:rsid w:val="00D76EF8"/>
    <w:rsid w:val="00D7702D"/>
    <w:rsid w:val="00D7712A"/>
    <w:rsid w:val="00D7713E"/>
    <w:rsid w:val="00D771AF"/>
    <w:rsid w:val="00D7727E"/>
    <w:rsid w:val="00D775BE"/>
    <w:rsid w:val="00D7767D"/>
    <w:rsid w:val="00D77A65"/>
    <w:rsid w:val="00D8064F"/>
    <w:rsid w:val="00D80699"/>
    <w:rsid w:val="00D80E46"/>
    <w:rsid w:val="00D8143B"/>
    <w:rsid w:val="00D81490"/>
    <w:rsid w:val="00D815C5"/>
    <w:rsid w:val="00D81BDC"/>
    <w:rsid w:val="00D81C6C"/>
    <w:rsid w:val="00D81E74"/>
    <w:rsid w:val="00D82574"/>
    <w:rsid w:val="00D827D9"/>
    <w:rsid w:val="00D828D3"/>
    <w:rsid w:val="00D832AD"/>
    <w:rsid w:val="00D83501"/>
    <w:rsid w:val="00D838EB"/>
    <w:rsid w:val="00D83A49"/>
    <w:rsid w:val="00D83C21"/>
    <w:rsid w:val="00D841AC"/>
    <w:rsid w:val="00D84590"/>
    <w:rsid w:val="00D8459C"/>
    <w:rsid w:val="00D84707"/>
    <w:rsid w:val="00D84966"/>
    <w:rsid w:val="00D84BC8"/>
    <w:rsid w:val="00D84D3E"/>
    <w:rsid w:val="00D84EAE"/>
    <w:rsid w:val="00D854AF"/>
    <w:rsid w:val="00D8552D"/>
    <w:rsid w:val="00D859DD"/>
    <w:rsid w:val="00D85D5F"/>
    <w:rsid w:val="00D85DCF"/>
    <w:rsid w:val="00D86482"/>
    <w:rsid w:val="00D86B05"/>
    <w:rsid w:val="00D86C4D"/>
    <w:rsid w:val="00D871D7"/>
    <w:rsid w:val="00D8744B"/>
    <w:rsid w:val="00D879EB"/>
    <w:rsid w:val="00D87F7D"/>
    <w:rsid w:val="00D903CC"/>
    <w:rsid w:val="00D90460"/>
    <w:rsid w:val="00D90831"/>
    <w:rsid w:val="00D90B17"/>
    <w:rsid w:val="00D90D28"/>
    <w:rsid w:val="00D90D9E"/>
    <w:rsid w:val="00D92114"/>
    <w:rsid w:val="00D922FE"/>
    <w:rsid w:val="00D92307"/>
    <w:rsid w:val="00D9258B"/>
    <w:rsid w:val="00D92D5E"/>
    <w:rsid w:val="00D92DEF"/>
    <w:rsid w:val="00D92E54"/>
    <w:rsid w:val="00D92FD8"/>
    <w:rsid w:val="00D930B1"/>
    <w:rsid w:val="00D934E2"/>
    <w:rsid w:val="00D93B35"/>
    <w:rsid w:val="00D94983"/>
    <w:rsid w:val="00D94AA9"/>
    <w:rsid w:val="00D94D01"/>
    <w:rsid w:val="00D953D9"/>
    <w:rsid w:val="00D954DB"/>
    <w:rsid w:val="00D95E3A"/>
    <w:rsid w:val="00D95F2D"/>
    <w:rsid w:val="00D962C0"/>
    <w:rsid w:val="00D96433"/>
    <w:rsid w:val="00D964C3"/>
    <w:rsid w:val="00D965C3"/>
    <w:rsid w:val="00D96A34"/>
    <w:rsid w:val="00D971D1"/>
    <w:rsid w:val="00D97404"/>
    <w:rsid w:val="00D97A76"/>
    <w:rsid w:val="00D97B6D"/>
    <w:rsid w:val="00DA002B"/>
    <w:rsid w:val="00DA00FF"/>
    <w:rsid w:val="00DA0158"/>
    <w:rsid w:val="00DA0184"/>
    <w:rsid w:val="00DA0A8B"/>
    <w:rsid w:val="00DA0B3C"/>
    <w:rsid w:val="00DA0BC2"/>
    <w:rsid w:val="00DA0EE5"/>
    <w:rsid w:val="00DA116D"/>
    <w:rsid w:val="00DA12ED"/>
    <w:rsid w:val="00DA1BEF"/>
    <w:rsid w:val="00DA1FB2"/>
    <w:rsid w:val="00DA21EC"/>
    <w:rsid w:val="00DA2303"/>
    <w:rsid w:val="00DA2C50"/>
    <w:rsid w:val="00DA2D8E"/>
    <w:rsid w:val="00DA4CF3"/>
    <w:rsid w:val="00DA4DEC"/>
    <w:rsid w:val="00DA4FB4"/>
    <w:rsid w:val="00DA54E4"/>
    <w:rsid w:val="00DA5BDE"/>
    <w:rsid w:val="00DA5D68"/>
    <w:rsid w:val="00DA5F72"/>
    <w:rsid w:val="00DA62CD"/>
    <w:rsid w:val="00DA6728"/>
    <w:rsid w:val="00DA6A44"/>
    <w:rsid w:val="00DA6A97"/>
    <w:rsid w:val="00DA6C98"/>
    <w:rsid w:val="00DA6FB5"/>
    <w:rsid w:val="00DA6FDF"/>
    <w:rsid w:val="00DA71CB"/>
    <w:rsid w:val="00DA7242"/>
    <w:rsid w:val="00DA7288"/>
    <w:rsid w:val="00DA78DF"/>
    <w:rsid w:val="00DA7B14"/>
    <w:rsid w:val="00DA7ECB"/>
    <w:rsid w:val="00DB0419"/>
    <w:rsid w:val="00DB081D"/>
    <w:rsid w:val="00DB111C"/>
    <w:rsid w:val="00DB1C03"/>
    <w:rsid w:val="00DB2236"/>
    <w:rsid w:val="00DB2605"/>
    <w:rsid w:val="00DB2828"/>
    <w:rsid w:val="00DB29BF"/>
    <w:rsid w:val="00DB2E47"/>
    <w:rsid w:val="00DB377F"/>
    <w:rsid w:val="00DB3E53"/>
    <w:rsid w:val="00DB4A67"/>
    <w:rsid w:val="00DB5328"/>
    <w:rsid w:val="00DB568D"/>
    <w:rsid w:val="00DB57B7"/>
    <w:rsid w:val="00DB5D2E"/>
    <w:rsid w:val="00DB5E07"/>
    <w:rsid w:val="00DB60CD"/>
    <w:rsid w:val="00DB67EC"/>
    <w:rsid w:val="00DB6818"/>
    <w:rsid w:val="00DB6A75"/>
    <w:rsid w:val="00DB6B58"/>
    <w:rsid w:val="00DB71CB"/>
    <w:rsid w:val="00DB78A8"/>
    <w:rsid w:val="00DB7A33"/>
    <w:rsid w:val="00DB7B4F"/>
    <w:rsid w:val="00DC0576"/>
    <w:rsid w:val="00DC0855"/>
    <w:rsid w:val="00DC0EF1"/>
    <w:rsid w:val="00DC1838"/>
    <w:rsid w:val="00DC199E"/>
    <w:rsid w:val="00DC2050"/>
    <w:rsid w:val="00DC23A0"/>
    <w:rsid w:val="00DC2504"/>
    <w:rsid w:val="00DC2505"/>
    <w:rsid w:val="00DC26F7"/>
    <w:rsid w:val="00DC3167"/>
    <w:rsid w:val="00DC347C"/>
    <w:rsid w:val="00DC3637"/>
    <w:rsid w:val="00DC3932"/>
    <w:rsid w:val="00DC3B30"/>
    <w:rsid w:val="00DC3FC5"/>
    <w:rsid w:val="00DC44CF"/>
    <w:rsid w:val="00DC45DE"/>
    <w:rsid w:val="00DC4664"/>
    <w:rsid w:val="00DC4A70"/>
    <w:rsid w:val="00DC4C47"/>
    <w:rsid w:val="00DC4DC4"/>
    <w:rsid w:val="00DC5119"/>
    <w:rsid w:val="00DC51C4"/>
    <w:rsid w:val="00DC5206"/>
    <w:rsid w:val="00DC5970"/>
    <w:rsid w:val="00DC5D72"/>
    <w:rsid w:val="00DC6373"/>
    <w:rsid w:val="00DC6487"/>
    <w:rsid w:val="00DC6DFA"/>
    <w:rsid w:val="00DC721D"/>
    <w:rsid w:val="00DC734F"/>
    <w:rsid w:val="00DC76F1"/>
    <w:rsid w:val="00DC7B0B"/>
    <w:rsid w:val="00DC7D39"/>
    <w:rsid w:val="00DC7D60"/>
    <w:rsid w:val="00DD0205"/>
    <w:rsid w:val="00DD06BD"/>
    <w:rsid w:val="00DD0A7B"/>
    <w:rsid w:val="00DD0A7F"/>
    <w:rsid w:val="00DD0CD4"/>
    <w:rsid w:val="00DD0CFA"/>
    <w:rsid w:val="00DD18E1"/>
    <w:rsid w:val="00DD1FB1"/>
    <w:rsid w:val="00DD2087"/>
    <w:rsid w:val="00DD2434"/>
    <w:rsid w:val="00DD2A03"/>
    <w:rsid w:val="00DD3708"/>
    <w:rsid w:val="00DD3711"/>
    <w:rsid w:val="00DD3981"/>
    <w:rsid w:val="00DD3A1B"/>
    <w:rsid w:val="00DD3AE7"/>
    <w:rsid w:val="00DD3E51"/>
    <w:rsid w:val="00DD3FE1"/>
    <w:rsid w:val="00DD42AE"/>
    <w:rsid w:val="00DD51D6"/>
    <w:rsid w:val="00DD54C6"/>
    <w:rsid w:val="00DD5D04"/>
    <w:rsid w:val="00DD5FA5"/>
    <w:rsid w:val="00DD607C"/>
    <w:rsid w:val="00DD6274"/>
    <w:rsid w:val="00DD6359"/>
    <w:rsid w:val="00DD6741"/>
    <w:rsid w:val="00DD6F65"/>
    <w:rsid w:val="00DD73B9"/>
    <w:rsid w:val="00DD7E0A"/>
    <w:rsid w:val="00DE0216"/>
    <w:rsid w:val="00DE021D"/>
    <w:rsid w:val="00DE086C"/>
    <w:rsid w:val="00DE0A7D"/>
    <w:rsid w:val="00DE0AEE"/>
    <w:rsid w:val="00DE0B28"/>
    <w:rsid w:val="00DE0C0C"/>
    <w:rsid w:val="00DE0DE0"/>
    <w:rsid w:val="00DE1311"/>
    <w:rsid w:val="00DE14D8"/>
    <w:rsid w:val="00DE177D"/>
    <w:rsid w:val="00DE20FB"/>
    <w:rsid w:val="00DE2247"/>
    <w:rsid w:val="00DE2494"/>
    <w:rsid w:val="00DE27ED"/>
    <w:rsid w:val="00DE2E38"/>
    <w:rsid w:val="00DE334F"/>
    <w:rsid w:val="00DE3E49"/>
    <w:rsid w:val="00DE414B"/>
    <w:rsid w:val="00DE416F"/>
    <w:rsid w:val="00DE43ED"/>
    <w:rsid w:val="00DE4AE5"/>
    <w:rsid w:val="00DE4F46"/>
    <w:rsid w:val="00DE5052"/>
    <w:rsid w:val="00DE5551"/>
    <w:rsid w:val="00DE5A51"/>
    <w:rsid w:val="00DE68AB"/>
    <w:rsid w:val="00DE6E23"/>
    <w:rsid w:val="00DE7087"/>
    <w:rsid w:val="00DE7B96"/>
    <w:rsid w:val="00DF03D9"/>
    <w:rsid w:val="00DF06AF"/>
    <w:rsid w:val="00DF0932"/>
    <w:rsid w:val="00DF09EE"/>
    <w:rsid w:val="00DF119A"/>
    <w:rsid w:val="00DF215C"/>
    <w:rsid w:val="00DF2440"/>
    <w:rsid w:val="00DF24C0"/>
    <w:rsid w:val="00DF26EA"/>
    <w:rsid w:val="00DF2913"/>
    <w:rsid w:val="00DF2C92"/>
    <w:rsid w:val="00DF326B"/>
    <w:rsid w:val="00DF33B2"/>
    <w:rsid w:val="00DF3865"/>
    <w:rsid w:val="00DF3C85"/>
    <w:rsid w:val="00DF4595"/>
    <w:rsid w:val="00DF4A9A"/>
    <w:rsid w:val="00DF4CE3"/>
    <w:rsid w:val="00DF5751"/>
    <w:rsid w:val="00DF5AAB"/>
    <w:rsid w:val="00DF5B36"/>
    <w:rsid w:val="00DF5DE7"/>
    <w:rsid w:val="00DF67D6"/>
    <w:rsid w:val="00DF67FE"/>
    <w:rsid w:val="00DF68C8"/>
    <w:rsid w:val="00DF7127"/>
    <w:rsid w:val="00DF7333"/>
    <w:rsid w:val="00DF77A0"/>
    <w:rsid w:val="00DF7B48"/>
    <w:rsid w:val="00DF7FAB"/>
    <w:rsid w:val="00E00247"/>
    <w:rsid w:val="00E00E11"/>
    <w:rsid w:val="00E01138"/>
    <w:rsid w:val="00E012D7"/>
    <w:rsid w:val="00E01BBA"/>
    <w:rsid w:val="00E021CC"/>
    <w:rsid w:val="00E0277D"/>
    <w:rsid w:val="00E02A71"/>
    <w:rsid w:val="00E0324A"/>
    <w:rsid w:val="00E046D1"/>
    <w:rsid w:val="00E05023"/>
    <w:rsid w:val="00E0504A"/>
    <w:rsid w:val="00E052FC"/>
    <w:rsid w:val="00E05527"/>
    <w:rsid w:val="00E05663"/>
    <w:rsid w:val="00E0588B"/>
    <w:rsid w:val="00E05EFB"/>
    <w:rsid w:val="00E05F38"/>
    <w:rsid w:val="00E069DA"/>
    <w:rsid w:val="00E06CEE"/>
    <w:rsid w:val="00E07128"/>
    <w:rsid w:val="00E0716C"/>
    <w:rsid w:val="00E075A9"/>
    <w:rsid w:val="00E07E68"/>
    <w:rsid w:val="00E105EE"/>
    <w:rsid w:val="00E10766"/>
    <w:rsid w:val="00E10BA2"/>
    <w:rsid w:val="00E10D25"/>
    <w:rsid w:val="00E10E3C"/>
    <w:rsid w:val="00E111F4"/>
    <w:rsid w:val="00E113C8"/>
    <w:rsid w:val="00E1172D"/>
    <w:rsid w:val="00E11791"/>
    <w:rsid w:val="00E11DEE"/>
    <w:rsid w:val="00E11E26"/>
    <w:rsid w:val="00E11FEE"/>
    <w:rsid w:val="00E122DE"/>
    <w:rsid w:val="00E1298F"/>
    <w:rsid w:val="00E129EF"/>
    <w:rsid w:val="00E12F67"/>
    <w:rsid w:val="00E138E1"/>
    <w:rsid w:val="00E13CEC"/>
    <w:rsid w:val="00E140BD"/>
    <w:rsid w:val="00E148CA"/>
    <w:rsid w:val="00E14A10"/>
    <w:rsid w:val="00E14BF2"/>
    <w:rsid w:val="00E14CA4"/>
    <w:rsid w:val="00E14CBA"/>
    <w:rsid w:val="00E14ED6"/>
    <w:rsid w:val="00E1512B"/>
    <w:rsid w:val="00E154A9"/>
    <w:rsid w:val="00E15601"/>
    <w:rsid w:val="00E15DCE"/>
    <w:rsid w:val="00E165E2"/>
    <w:rsid w:val="00E16685"/>
    <w:rsid w:val="00E1689E"/>
    <w:rsid w:val="00E16981"/>
    <w:rsid w:val="00E16B14"/>
    <w:rsid w:val="00E16BF5"/>
    <w:rsid w:val="00E1717A"/>
    <w:rsid w:val="00E17482"/>
    <w:rsid w:val="00E1764E"/>
    <w:rsid w:val="00E178A5"/>
    <w:rsid w:val="00E178C4"/>
    <w:rsid w:val="00E178EF"/>
    <w:rsid w:val="00E179E9"/>
    <w:rsid w:val="00E17B10"/>
    <w:rsid w:val="00E17C0A"/>
    <w:rsid w:val="00E17D51"/>
    <w:rsid w:val="00E2046F"/>
    <w:rsid w:val="00E2047F"/>
    <w:rsid w:val="00E20508"/>
    <w:rsid w:val="00E20C50"/>
    <w:rsid w:val="00E210EE"/>
    <w:rsid w:val="00E2183B"/>
    <w:rsid w:val="00E21B73"/>
    <w:rsid w:val="00E21DF9"/>
    <w:rsid w:val="00E21F21"/>
    <w:rsid w:val="00E21F8A"/>
    <w:rsid w:val="00E2215F"/>
    <w:rsid w:val="00E223E1"/>
    <w:rsid w:val="00E225B5"/>
    <w:rsid w:val="00E2296F"/>
    <w:rsid w:val="00E229A7"/>
    <w:rsid w:val="00E22E10"/>
    <w:rsid w:val="00E22F3B"/>
    <w:rsid w:val="00E230BD"/>
    <w:rsid w:val="00E233B2"/>
    <w:rsid w:val="00E237E7"/>
    <w:rsid w:val="00E23BE8"/>
    <w:rsid w:val="00E23CA7"/>
    <w:rsid w:val="00E23CF9"/>
    <w:rsid w:val="00E23EFB"/>
    <w:rsid w:val="00E240D2"/>
    <w:rsid w:val="00E24FE4"/>
    <w:rsid w:val="00E2524B"/>
    <w:rsid w:val="00E25636"/>
    <w:rsid w:val="00E257B2"/>
    <w:rsid w:val="00E259D8"/>
    <w:rsid w:val="00E25B2D"/>
    <w:rsid w:val="00E25E7D"/>
    <w:rsid w:val="00E25EE1"/>
    <w:rsid w:val="00E25F0D"/>
    <w:rsid w:val="00E2618D"/>
    <w:rsid w:val="00E2648A"/>
    <w:rsid w:val="00E26729"/>
    <w:rsid w:val="00E26F04"/>
    <w:rsid w:val="00E273ED"/>
    <w:rsid w:val="00E2743E"/>
    <w:rsid w:val="00E27BED"/>
    <w:rsid w:val="00E30A10"/>
    <w:rsid w:val="00E30BFE"/>
    <w:rsid w:val="00E30C76"/>
    <w:rsid w:val="00E30C78"/>
    <w:rsid w:val="00E31491"/>
    <w:rsid w:val="00E32315"/>
    <w:rsid w:val="00E324FA"/>
    <w:rsid w:val="00E3259E"/>
    <w:rsid w:val="00E32A7A"/>
    <w:rsid w:val="00E32D43"/>
    <w:rsid w:val="00E334DC"/>
    <w:rsid w:val="00E338ED"/>
    <w:rsid w:val="00E33CCB"/>
    <w:rsid w:val="00E3452F"/>
    <w:rsid w:val="00E346BE"/>
    <w:rsid w:val="00E34B14"/>
    <w:rsid w:val="00E34B47"/>
    <w:rsid w:val="00E34D7B"/>
    <w:rsid w:val="00E34DF0"/>
    <w:rsid w:val="00E35660"/>
    <w:rsid w:val="00E35756"/>
    <w:rsid w:val="00E35AC3"/>
    <w:rsid w:val="00E367EC"/>
    <w:rsid w:val="00E36A01"/>
    <w:rsid w:val="00E370E5"/>
    <w:rsid w:val="00E37286"/>
    <w:rsid w:val="00E372C5"/>
    <w:rsid w:val="00E37653"/>
    <w:rsid w:val="00E377D4"/>
    <w:rsid w:val="00E37E72"/>
    <w:rsid w:val="00E401AD"/>
    <w:rsid w:val="00E402D4"/>
    <w:rsid w:val="00E404CC"/>
    <w:rsid w:val="00E406B7"/>
    <w:rsid w:val="00E407DF"/>
    <w:rsid w:val="00E412AB"/>
    <w:rsid w:val="00E418B8"/>
    <w:rsid w:val="00E42433"/>
    <w:rsid w:val="00E42830"/>
    <w:rsid w:val="00E42BCE"/>
    <w:rsid w:val="00E43148"/>
    <w:rsid w:val="00E43152"/>
    <w:rsid w:val="00E43155"/>
    <w:rsid w:val="00E43967"/>
    <w:rsid w:val="00E439ED"/>
    <w:rsid w:val="00E43C61"/>
    <w:rsid w:val="00E440FD"/>
    <w:rsid w:val="00E444B6"/>
    <w:rsid w:val="00E446F4"/>
    <w:rsid w:val="00E44C09"/>
    <w:rsid w:val="00E459E1"/>
    <w:rsid w:val="00E45B15"/>
    <w:rsid w:val="00E45E8E"/>
    <w:rsid w:val="00E463FC"/>
    <w:rsid w:val="00E46693"/>
    <w:rsid w:val="00E468E2"/>
    <w:rsid w:val="00E46B35"/>
    <w:rsid w:val="00E46FAE"/>
    <w:rsid w:val="00E47505"/>
    <w:rsid w:val="00E4772D"/>
    <w:rsid w:val="00E478E4"/>
    <w:rsid w:val="00E47C90"/>
    <w:rsid w:val="00E50242"/>
    <w:rsid w:val="00E5035A"/>
    <w:rsid w:val="00E50CF5"/>
    <w:rsid w:val="00E50E02"/>
    <w:rsid w:val="00E511A4"/>
    <w:rsid w:val="00E51235"/>
    <w:rsid w:val="00E515B3"/>
    <w:rsid w:val="00E52074"/>
    <w:rsid w:val="00E52286"/>
    <w:rsid w:val="00E52606"/>
    <w:rsid w:val="00E52D43"/>
    <w:rsid w:val="00E52EEB"/>
    <w:rsid w:val="00E53211"/>
    <w:rsid w:val="00E5373B"/>
    <w:rsid w:val="00E53AF9"/>
    <w:rsid w:val="00E53DC8"/>
    <w:rsid w:val="00E53F4B"/>
    <w:rsid w:val="00E542B3"/>
    <w:rsid w:val="00E5461A"/>
    <w:rsid w:val="00E54B5E"/>
    <w:rsid w:val="00E54D21"/>
    <w:rsid w:val="00E54F94"/>
    <w:rsid w:val="00E55ADB"/>
    <w:rsid w:val="00E55B00"/>
    <w:rsid w:val="00E56612"/>
    <w:rsid w:val="00E5663F"/>
    <w:rsid w:val="00E56E36"/>
    <w:rsid w:val="00E573FB"/>
    <w:rsid w:val="00E57938"/>
    <w:rsid w:val="00E57BE2"/>
    <w:rsid w:val="00E57F39"/>
    <w:rsid w:val="00E6036D"/>
    <w:rsid w:val="00E609D5"/>
    <w:rsid w:val="00E60A50"/>
    <w:rsid w:val="00E6100F"/>
    <w:rsid w:val="00E616D9"/>
    <w:rsid w:val="00E61B57"/>
    <w:rsid w:val="00E61E21"/>
    <w:rsid w:val="00E62129"/>
    <w:rsid w:val="00E62169"/>
    <w:rsid w:val="00E62215"/>
    <w:rsid w:val="00E6235A"/>
    <w:rsid w:val="00E625A2"/>
    <w:rsid w:val="00E625F8"/>
    <w:rsid w:val="00E62C88"/>
    <w:rsid w:val="00E62F5F"/>
    <w:rsid w:val="00E62FF6"/>
    <w:rsid w:val="00E63198"/>
    <w:rsid w:val="00E6336F"/>
    <w:rsid w:val="00E63392"/>
    <w:rsid w:val="00E63560"/>
    <w:rsid w:val="00E63786"/>
    <w:rsid w:val="00E63937"/>
    <w:rsid w:val="00E6449B"/>
    <w:rsid w:val="00E64614"/>
    <w:rsid w:val="00E64828"/>
    <w:rsid w:val="00E64C8E"/>
    <w:rsid w:val="00E64DE3"/>
    <w:rsid w:val="00E6517F"/>
    <w:rsid w:val="00E65180"/>
    <w:rsid w:val="00E6538D"/>
    <w:rsid w:val="00E654B6"/>
    <w:rsid w:val="00E654C4"/>
    <w:rsid w:val="00E65CAC"/>
    <w:rsid w:val="00E65F2C"/>
    <w:rsid w:val="00E65FE9"/>
    <w:rsid w:val="00E6611E"/>
    <w:rsid w:val="00E6633A"/>
    <w:rsid w:val="00E664D5"/>
    <w:rsid w:val="00E66545"/>
    <w:rsid w:val="00E6656C"/>
    <w:rsid w:val="00E66717"/>
    <w:rsid w:val="00E66D27"/>
    <w:rsid w:val="00E671BC"/>
    <w:rsid w:val="00E6746F"/>
    <w:rsid w:val="00E67A44"/>
    <w:rsid w:val="00E67A6D"/>
    <w:rsid w:val="00E67DA2"/>
    <w:rsid w:val="00E67E08"/>
    <w:rsid w:val="00E67E64"/>
    <w:rsid w:val="00E67FF8"/>
    <w:rsid w:val="00E70433"/>
    <w:rsid w:val="00E710FA"/>
    <w:rsid w:val="00E71A01"/>
    <w:rsid w:val="00E7219F"/>
    <w:rsid w:val="00E72379"/>
    <w:rsid w:val="00E723E4"/>
    <w:rsid w:val="00E726F4"/>
    <w:rsid w:val="00E72822"/>
    <w:rsid w:val="00E728C5"/>
    <w:rsid w:val="00E72BF3"/>
    <w:rsid w:val="00E72D14"/>
    <w:rsid w:val="00E73207"/>
    <w:rsid w:val="00E733E0"/>
    <w:rsid w:val="00E737FB"/>
    <w:rsid w:val="00E739B9"/>
    <w:rsid w:val="00E73A69"/>
    <w:rsid w:val="00E73C53"/>
    <w:rsid w:val="00E73D18"/>
    <w:rsid w:val="00E73F96"/>
    <w:rsid w:val="00E7427A"/>
    <w:rsid w:val="00E749F6"/>
    <w:rsid w:val="00E74DA2"/>
    <w:rsid w:val="00E74DE9"/>
    <w:rsid w:val="00E74F6C"/>
    <w:rsid w:val="00E75016"/>
    <w:rsid w:val="00E75670"/>
    <w:rsid w:val="00E759F7"/>
    <w:rsid w:val="00E75B60"/>
    <w:rsid w:val="00E75BAB"/>
    <w:rsid w:val="00E75D8E"/>
    <w:rsid w:val="00E76478"/>
    <w:rsid w:val="00E765C9"/>
    <w:rsid w:val="00E7699B"/>
    <w:rsid w:val="00E76FF9"/>
    <w:rsid w:val="00E776B8"/>
    <w:rsid w:val="00E7791E"/>
    <w:rsid w:val="00E77A68"/>
    <w:rsid w:val="00E77AA2"/>
    <w:rsid w:val="00E8057E"/>
    <w:rsid w:val="00E8136D"/>
    <w:rsid w:val="00E8151E"/>
    <w:rsid w:val="00E8165B"/>
    <w:rsid w:val="00E816A8"/>
    <w:rsid w:val="00E816E0"/>
    <w:rsid w:val="00E819D1"/>
    <w:rsid w:val="00E8244D"/>
    <w:rsid w:val="00E82653"/>
    <w:rsid w:val="00E82B52"/>
    <w:rsid w:val="00E82F2B"/>
    <w:rsid w:val="00E82F7D"/>
    <w:rsid w:val="00E83191"/>
    <w:rsid w:val="00E835E6"/>
    <w:rsid w:val="00E838B9"/>
    <w:rsid w:val="00E839E2"/>
    <w:rsid w:val="00E83F63"/>
    <w:rsid w:val="00E84286"/>
    <w:rsid w:val="00E8453D"/>
    <w:rsid w:val="00E85122"/>
    <w:rsid w:val="00E85382"/>
    <w:rsid w:val="00E85C02"/>
    <w:rsid w:val="00E8609A"/>
    <w:rsid w:val="00E86162"/>
    <w:rsid w:val="00E864AD"/>
    <w:rsid w:val="00E864C1"/>
    <w:rsid w:val="00E86663"/>
    <w:rsid w:val="00E86729"/>
    <w:rsid w:val="00E867B2"/>
    <w:rsid w:val="00E86C02"/>
    <w:rsid w:val="00E870FA"/>
    <w:rsid w:val="00E87839"/>
    <w:rsid w:val="00E878E6"/>
    <w:rsid w:val="00E87BE6"/>
    <w:rsid w:val="00E900A6"/>
    <w:rsid w:val="00E900D8"/>
    <w:rsid w:val="00E9049F"/>
    <w:rsid w:val="00E9085A"/>
    <w:rsid w:val="00E90BAA"/>
    <w:rsid w:val="00E91085"/>
    <w:rsid w:val="00E913A5"/>
    <w:rsid w:val="00E91617"/>
    <w:rsid w:val="00E91A10"/>
    <w:rsid w:val="00E92775"/>
    <w:rsid w:val="00E929E9"/>
    <w:rsid w:val="00E929FF"/>
    <w:rsid w:val="00E92FC5"/>
    <w:rsid w:val="00E9353B"/>
    <w:rsid w:val="00E93570"/>
    <w:rsid w:val="00E936A0"/>
    <w:rsid w:val="00E93F3F"/>
    <w:rsid w:val="00E93F77"/>
    <w:rsid w:val="00E941DB"/>
    <w:rsid w:val="00E94315"/>
    <w:rsid w:val="00E943E0"/>
    <w:rsid w:val="00E948D7"/>
    <w:rsid w:val="00E94AFA"/>
    <w:rsid w:val="00E94E73"/>
    <w:rsid w:val="00E955BA"/>
    <w:rsid w:val="00E956B2"/>
    <w:rsid w:val="00E95EBB"/>
    <w:rsid w:val="00E960C8"/>
    <w:rsid w:val="00E961E3"/>
    <w:rsid w:val="00E964F4"/>
    <w:rsid w:val="00E9657D"/>
    <w:rsid w:val="00E9684A"/>
    <w:rsid w:val="00E96979"/>
    <w:rsid w:val="00E96987"/>
    <w:rsid w:val="00E96A5B"/>
    <w:rsid w:val="00E97115"/>
    <w:rsid w:val="00E97540"/>
    <w:rsid w:val="00E97608"/>
    <w:rsid w:val="00E97AF5"/>
    <w:rsid w:val="00E97FB0"/>
    <w:rsid w:val="00EA01BB"/>
    <w:rsid w:val="00EA02F2"/>
    <w:rsid w:val="00EA079B"/>
    <w:rsid w:val="00EA07B7"/>
    <w:rsid w:val="00EA11B5"/>
    <w:rsid w:val="00EA1314"/>
    <w:rsid w:val="00EA13CB"/>
    <w:rsid w:val="00EA14E4"/>
    <w:rsid w:val="00EA1855"/>
    <w:rsid w:val="00EA1A5B"/>
    <w:rsid w:val="00EA1B2C"/>
    <w:rsid w:val="00EA1CDA"/>
    <w:rsid w:val="00EA21F9"/>
    <w:rsid w:val="00EA29EE"/>
    <w:rsid w:val="00EA2CA4"/>
    <w:rsid w:val="00EA3730"/>
    <w:rsid w:val="00EA48CC"/>
    <w:rsid w:val="00EA4E5D"/>
    <w:rsid w:val="00EA4EAF"/>
    <w:rsid w:val="00EA4F02"/>
    <w:rsid w:val="00EA503B"/>
    <w:rsid w:val="00EA533A"/>
    <w:rsid w:val="00EA5710"/>
    <w:rsid w:val="00EA5909"/>
    <w:rsid w:val="00EA5B92"/>
    <w:rsid w:val="00EA5C21"/>
    <w:rsid w:val="00EA5EBA"/>
    <w:rsid w:val="00EA6083"/>
    <w:rsid w:val="00EA63F3"/>
    <w:rsid w:val="00EA65E3"/>
    <w:rsid w:val="00EA67D0"/>
    <w:rsid w:val="00EA68E6"/>
    <w:rsid w:val="00EA6999"/>
    <w:rsid w:val="00EA71B5"/>
    <w:rsid w:val="00EA7358"/>
    <w:rsid w:val="00EA73AC"/>
    <w:rsid w:val="00EA7642"/>
    <w:rsid w:val="00EA7802"/>
    <w:rsid w:val="00EA79FB"/>
    <w:rsid w:val="00EA7BFD"/>
    <w:rsid w:val="00EA7C22"/>
    <w:rsid w:val="00EA7E94"/>
    <w:rsid w:val="00EB0364"/>
    <w:rsid w:val="00EB0435"/>
    <w:rsid w:val="00EB0B8B"/>
    <w:rsid w:val="00EB10A8"/>
    <w:rsid w:val="00EB10AC"/>
    <w:rsid w:val="00EB111F"/>
    <w:rsid w:val="00EB156F"/>
    <w:rsid w:val="00EB1A70"/>
    <w:rsid w:val="00EB1E36"/>
    <w:rsid w:val="00EB1ED2"/>
    <w:rsid w:val="00EB21BA"/>
    <w:rsid w:val="00EB227B"/>
    <w:rsid w:val="00EB2337"/>
    <w:rsid w:val="00EB2487"/>
    <w:rsid w:val="00EB27C8"/>
    <w:rsid w:val="00EB2A62"/>
    <w:rsid w:val="00EB2D45"/>
    <w:rsid w:val="00EB3203"/>
    <w:rsid w:val="00EB324D"/>
    <w:rsid w:val="00EB32DB"/>
    <w:rsid w:val="00EB3447"/>
    <w:rsid w:val="00EB3610"/>
    <w:rsid w:val="00EB3746"/>
    <w:rsid w:val="00EB3F48"/>
    <w:rsid w:val="00EB4110"/>
    <w:rsid w:val="00EB4943"/>
    <w:rsid w:val="00EB49B7"/>
    <w:rsid w:val="00EB4D2C"/>
    <w:rsid w:val="00EB50F3"/>
    <w:rsid w:val="00EB567C"/>
    <w:rsid w:val="00EB59B1"/>
    <w:rsid w:val="00EB5D9E"/>
    <w:rsid w:val="00EB6748"/>
    <w:rsid w:val="00EB678A"/>
    <w:rsid w:val="00EB69EE"/>
    <w:rsid w:val="00EB6C2B"/>
    <w:rsid w:val="00EB703A"/>
    <w:rsid w:val="00EB72C3"/>
    <w:rsid w:val="00EB74DC"/>
    <w:rsid w:val="00EB78CD"/>
    <w:rsid w:val="00EB79FC"/>
    <w:rsid w:val="00EB7D72"/>
    <w:rsid w:val="00EC07EF"/>
    <w:rsid w:val="00EC0803"/>
    <w:rsid w:val="00EC0A52"/>
    <w:rsid w:val="00EC0BAA"/>
    <w:rsid w:val="00EC1089"/>
    <w:rsid w:val="00EC19AF"/>
    <w:rsid w:val="00EC1B8C"/>
    <w:rsid w:val="00EC2059"/>
    <w:rsid w:val="00EC27FE"/>
    <w:rsid w:val="00EC31FD"/>
    <w:rsid w:val="00EC3279"/>
    <w:rsid w:val="00EC3A5E"/>
    <w:rsid w:val="00EC3E27"/>
    <w:rsid w:val="00EC453D"/>
    <w:rsid w:val="00EC46F3"/>
    <w:rsid w:val="00EC4EC1"/>
    <w:rsid w:val="00EC5229"/>
    <w:rsid w:val="00EC596C"/>
    <w:rsid w:val="00EC5976"/>
    <w:rsid w:val="00EC5A78"/>
    <w:rsid w:val="00EC5B3C"/>
    <w:rsid w:val="00EC5C3E"/>
    <w:rsid w:val="00EC6065"/>
    <w:rsid w:val="00EC659C"/>
    <w:rsid w:val="00EC68BE"/>
    <w:rsid w:val="00EC6C05"/>
    <w:rsid w:val="00EC7875"/>
    <w:rsid w:val="00EC78D9"/>
    <w:rsid w:val="00EC797F"/>
    <w:rsid w:val="00EC7D15"/>
    <w:rsid w:val="00EC7DBE"/>
    <w:rsid w:val="00ED023F"/>
    <w:rsid w:val="00ED0908"/>
    <w:rsid w:val="00ED0B4D"/>
    <w:rsid w:val="00ED1D2E"/>
    <w:rsid w:val="00ED1EE5"/>
    <w:rsid w:val="00ED20E9"/>
    <w:rsid w:val="00ED25F9"/>
    <w:rsid w:val="00ED2652"/>
    <w:rsid w:val="00ED2A1C"/>
    <w:rsid w:val="00ED2A2A"/>
    <w:rsid w:val="00ED2ADF"/>
    <w:rsid w:val="00ED2DC4"/>
    <w:rsid w:val="00ED2FE8"/>
    <w:rsid w:val="00ED30AE"/>
    <w:rsid w:val="00ED3B40"/>
    <w:rsid w:val="00ED3EBD"/>
    <w:rsid w:val="00ED4081"/>
    <w:rsid w:val="00ED41EC"/>
    <w:rsid w:val="00ED4459"/>
    <w:rsid w:val="00ED4918"/>
    <w:rsid w:val="00ED517F"/>
    <w:rsid w:val="00ED5B00"/>
    <w:rsid w:val="00ED5CC6"/>
    <w:rsid w:val="00ED5D4B"/>
    <w:rsid w:val="00ED64AF"/>
    <w:rsid w:val="00ED6CC6"/>
    <w:rsid w:val="00ED6DC9"/>
    <w:rsid w:val="00ED74D8"/>
    <w:rsid w:val="00ED7D2C"/>
    <w:rsid w:val="00EE0284"/>
    <w:rsid w:val="00EE03C8"/>
    <w:rsid w:val="00EE03F8"/>
    <w:rsid w:val="00EE0BED"/>
    <w:rsid w:val="00EE1C96"/>
    <w:rsid w:val="00EE1D0B"/>
    <w:rsid w:val="00EE1D30"/>
    <w:rsid w:val="00EE1D3E"/>
    <w:rsid w:val="00EE1F0F"/>
    <w:rsid w:val="00EE2418"/>
    <w:rsid w:val="00EE2611"/>
    <w:rsid w:val="00EE29D1"/>
    <w:rsid w:val="00EE2B6D"/>
    <w:rsid w:val="00EE3228"/>
    <w:rsid w:val="00EE3823"/>
    <w:rsid w:val="00EE3877"/>
    <w:rsid w:val="00EE3BA0"/>
    <w:rsid w:val="00EE3CBA"/>
    <w:rsid w:val="00EE3D07"/>
    <w:rsid w:val="00EE3D1F"/>
    <w:rsid w:val="00EE4310"/>
    <w:rsid w:val="00EE4596"/>
    <w:rsid w:val="00EE4727"/>
    <w:rsid w:val="00EE4748"/>
    <w:rsid w:val="00EE4987"/>
    <w:rsid w:val="00EE4AC6"/>
    <w:rsid w:val="00EE4F6F"/>
    <w:rsid w:val="00EE50DF"/>
    <w:rsid w:val="00EE5207"/>
    <w:rsid w:val="00EE52E1"/>
    <w:rsid w:val="00EE61F1"/>
    <w:rsid w:val="00EE63C6"/>
    <w:rsid w:val="00EE690E"/>
    <w:rsid w:val="00EE6B45"/>
    <w:rsid w:val="00EE6E82"/>
    <w:rsid w:val="00EE73A4"/>
    <w:rsid w:val="00EE7417"/>
    <w:rsid w:val="00EE7841"/>
    <w:rsid w:val="00EE7AAB"/>
    <w:rsid w:val="00EE7BD6"/>
    <w:rsid w:val="00EF07FF"/>
    <w:rsid w:val="00EF0853"/>
    <w:rsid w:val="00EF0985"/>
    <w:rsid w:val="00EF0A89"/>
    <w:rsid w:val="00EF0C2D"/>
    <w:rsid w:val="00EF0D37"/>
    <w:rsid w:val="00EF0FA9"/>
    <w:rsid w:val="00EF1264"/>
    <w:rsid w:val="00EF1BCC"/>
    <w:rsid w:val="00EF231D"/>
    <w:rsid w:val="00EF2675"/>
    <w:rsid w:val="00EF2C7E"/>
    <w:rsid w:val="00EF366E"/>
    <w:rsid w:val="00EF3C28"/>
    <w:rsid w:val="00EF3C52"/>
    <w:rsid w:val="00EF3DC6"/>
    <w:rsid w:val="00EF3F0D"/>
    <w:rsid w:val="00EF4384"/>
    <w:rsid w:val="00EF451B"/>
    <w:rsid w:val="00EF482B"/>
    <w:rsid w:val="00EF5165"/>
    <w:rsid w:val="00EF52FF"/>
    <w:rsid w:val="00EF53C4"/>
    <w:rsid w:val="00EF5833"/>
    <w:rsid w:val="00EF5A83"/>
    <w:rsid w:val="00EF5CBD"/>
    <w:rsid w:val="00EF5E72"/>
    <w:rsid w:val="00EF5F72"/>
    <w:rsid w:val="00EF63B8"/>
    <w:rsid w:val="00EF6673"/>
    <w:rsid w:val="00EF687B"/>
    <w:rsid w:val="00F001EC"/>
    <w:rsid w:val="00F002A9"/>
    <w:rsid w:val="00F00445"/>
    <w:rsid w:val="00F00659"/>
    <w:rsid w:val="00F00ACD"/>
    <w:rsid w:val="00F00B29"/>
    <w:rsid w:val="00F01798"/>
    <w:rsid w:val="00F01C6F"/>
    <w:rsid w:val="00F02247"/>
    <w:rsid w:val="00F02686"/>
    <w:rsid w:val="00F02C4C"/>
    <w:rsid w:val="00F02D04"/>
    <w:rsid w:val="00F0341A"/>
    <w:rsid w:val="00F034DB"/>
    <w:rsid w:val="00F035D3"/>
    <w:rsid w:val="00F037DB"/>
    <w:rsid w:val="00F03892"/>
    <w:rsid w:val="00F042D8"/>
    <w:rsid w:val="00F044AF"/>
    <w:rsid w:val="00F045A0"/>
    <w:rsid w:val="00F051B7"/>
    <w:rsid w:val="00F0537D"/>
    <w:rsid w:val="00F05529"/>
    <w:rsid w:val="00F0567C"/>
    <w:rsid w:val="00F064C1"/>
    <w:rsid w:val="00F06544"/>
    <w:rsid w:val="00F066BE"/>
    <w:rsid w:val="00F06A63"/>
    <w:rsid w:val="00F06B5D"/>
    <w:rsid w:val="00F06ED9"/>
    <w:rsid w:val="00F06F1C"/>
    <w:rsid w:val="00F07253"/>
    <w:rsid w:val="00F07255"/>
    <w:rsid w:val="00F07374"/>
    <w:rsid w:val="00F07779"/>
    <w:rsid w:val="00F0789B"/>
    <w:rsid w:val="00F07983"/>
    <w:rsid w:val="00F07B2F"/>
    <w:rsid w:val="00F10494"/>
    <w:rsid w:val="00F104D7"/>
    <w:rsid w:val="00F1059F"/>
    <w:rsid w:val="00F1068B"/>
    <w:rsid w:val="00F108BC"/>
    <w:rsid w:val="00F10BE5"/>
    <w:rsid w:val="00F10D05"/>
    <w:rsid w:val="00F10E8A"/>
    <w:rsid w:val="00F11301"/>
    <w:rsid w:val="00F116AF"/>
    <w:rsid w:val="00F1185A"/>
    <w:rsid w:val="00F11F3C"/>
    <w:rsid w:val="00F12013"/>
    <w:rsid w:val="00F12197"/>
    <w:rsid w:val="00F121E1"/>
    <w:rsid w:val="00F12625"/>
    <w:rsid w:val="00F12707"/>
    <w:rsid w:val="00F12890"/>
    <w:rsid w:val="00F128CF"/>
    <w:rsid w:val="00F12DB0"/>
    <w:rsid w:val="00F12F1C"/>
    <w:rsid w:val="00F1309F"/>
    <w:rsid w:val="00F130A3"/>
    <w:rsid w:val="00F13565"/>
    <w:rsid w:val="00F137C2"/>
    <w:rsid w:val="00F137C3"/>
    <w:rsid w:val="00F13E92"/>
    <w:rsid w:val="00F1483C"/>
    <w:rsid w:val="00F14FE0"/>
    <w:rsid w:val="00F150EF"/>
    <w:rsid w:val="00F15790"/>
    <w:rsid w:val="00F15B7A"/>
    <w:rsid w:val="00F15E18"/>
    <w:rsid w:val="00F161A6"/>
    <w:rsid w:val="00F16405"/>
    <w:rsid w:val="00F164F2"/>
    <w:rsid w:val="00F1669C"/>
    <w:rsid w:val="00F16933"/>
    <w:rsid w:val="00F17106"/>
    <w:rsid w:val="00F17D74"/>
    <w:rsid w:val="00F17DDE"/>
    <w:rsid w:val="00F17FD5"/>
    <w:rsid w:val="00F20102"/>
    <w:rsid w:val="00F20771"/>
    <w:rsid w:val="00F207A0"/>
    <w:rsid w:val="00F207C9"/>
    <w:rsid w:val="00F2087E"/>
    <w:rsid w:val="00F20A5B"/>
    <w:rsid w:val="00F20BB8"/>
    <w:rsid w:val="00F20D74"/>
    <w:rsid w:val="00F212B7"/>
    <w:rsid w:val="00F21A68"/>
    <w:rsid w:val="00F21C89"/>
    <w:rsid w:val="00F21D9C"/>
    <w:rsid w:val="00F21E0A"/>
    <w:rsid w:val="00F2235A"/>
    <w:rsid w:val="00F2257F"/>
    <w:rsid w:val="00F229D6"/>
    <w:rsid w:val="00F22ADE"/>
    <w:rsid w:val="00F22EF7"/>
    <w:rsid w:val="00F23076"/>
    <w:rsid w:val="00F23082"/>
    <w:rsid w:val="00F230AF"/>
    <w:rsid w:val="00F232A9"/>
    <w:rsid w:val="00F2368E"/>
    <w:rsid w:val="00F237B4"/>
    <w:rsid w:val="00F23893"/>
    <w:rsid w:val="00F23B48"/>
    <w:rsid w:val="00F23BD6"/>
    <w:rsid w:val="00F23EC3"/>
    <w:rsid w:val="00F2425C"/>
    <w:rsid w:val="00F24C90"/>
    <w:rsid w:val="00F25250"/>
    <w:rsid w:val="00F253C6"/>
    <w:rsid w:val="00F257D2"/>
    <w:rsid w:val="00F25A80"/>
    <w:rsid w:val="00F25B72"/>
    <w:rsid w:val="00F25EDE"/>
    <w:rsid w:val="00F26610"/>
    <w:rsid w:val="00F26CB1"/>
    <w:rsid w:val="00F26E48"/>
    <w:rsid w:val="00F26EBA"/>
    <w:rsid w:val="00F2703D"/>
    <w:rsid w:val="00F27326"/>
    <w:rsid w:val="00F2753B"/>
    <w:rsid w:val="00F2774F"/>
    <w:rsid w:val="00F27FEC"/>
    <w:rsid w:val="00F30E3A"/>
    <w:rsid w:val="00F31436"/>
    <w:rsid w:val="00F3199D"/>
    <w:rsid w:val="00F31A28"/>
    <w:rsid w:val="00F3214C"/>
    <w:rsid w:val="00F3274F"/>
    <w:rsid w:val="00F32805"/>
    <w:rsid w:val="00F3285D"/>
    <w:rsid w:val="00F328DF"/>
    <w:rsid w:val="00F33257"/>
    <w:rsid w:val="00F332B2"/>
    <w:rsid w:val="00F33632"/>
    <w:rsid w:val="00F3366E"/>
    <w:rsid w:val="00F34723"/>
    <w:rsid w:val="00F349BE"/>
    <w:rsid w:val="00F34A95"/>
    <w:rsid w:val="00F34B15"/>
    <w:rsid w:val="00F35669"/>
    <w:rsid w:val="00F35680"/>
    <w:rsid w:val="00F35868"/>
    <w:rsid w:val="00F35CBE"/>
    <w:rsid w:val="00F35D1B"/>
    <w:rsid w:val="00F35EDF"/>
    <w:rsid w:val="00F36074"/>
    <w:rsid w:val="00F36234"/>
    <w:rsid w:val="00F3678A"/>
    <w:rsid w:val="00F36798"/>
    <w:rsid w:val="00F36E5E"/>
    <w:rsid w:val="00F37068"/>
    <w:rsid w:val="00F3706F"/>
    <w:rsid w:val="00F3713D"/>
    <w:rsid w:val="00F375CA"/>
    <w:rsid w:val="00F37CF5"/>
    <w:rsid w:val="00F401A4"/>
    <w:rsid w:val="00F40575"/>
    <w:rsid w:val="00F40A6A"/>
    <w:rsid w:val="00F40FAA"/>
    <w:rsid w:val="00F4129D"/>
    <w:rsid w:val="00F41B06"/>
    <w:rsid w:val="00F41B92"/>
    <w:rsid w:val="00F41C8D"/>
    <w:rsid w:val="00F41D37"/>
    <w:rsid w:val="00F41DA1"/>
    <w:rsid w:val="00F41E1C"/>
    <w:rsid w:val="00F420CE"/>
    <w:rsid w:val="00F423C8"/>
    <w:rsid w:val="00F424E8"/>
    <w:rsid w:val="00F425F2"/>
    <w:rsid w:val="00F4272F"/>
    <w:rsid w:val="00F429C0"/>
    <w:rsid w:val="00F42CFF"/>
    <w:rsid w:val="00F436EB"/>
    <w:rsid w:val="00F43D0C"/>
    <w:rsid w:val="00F43E36"/>
    <w:rsid w:val="00F44087"/>
    <w:rsid w:val="00F449E8"/>
    <w:rsid w:val="00F44AE5"/>
    <w:rsid w:val="00F44E28"/>
    <w:rsid w:val="00F45546"/>
    <w:rsid w:val="00F45B17"/>
    <w:rsid w:val="00F45CA1"/>
    <w:rsid w:val="00F45CEF"/>
    <w:rsid w:val="00F46403"/>
    <w:rsid w:val="00F46533"/>
    <w:rsid w:val="00F46A2F"/>
    <w:rsid w:val="00F46B53"/>
    <w:rsid w:val="00F47193"/>
    <w:rsid w:val="00F4730D"/>
    <w:rsid w:val="00F47473"/>
    <w:rsid w:val="00F476E0"/>
    <w:rsid w:val="00F47C61"/>
    <w:rsid w:val="00F47C65"/>
    <w:rsid w:val="00F503E5"/>
    <w:rsid w:val="00F50593"/>
    <w:rsid w:val="00F506A9"/>
    <w:rsid w:val="00F50854"/>
    <w:rsid w:val="00F50B16"/>
    <w:rsid w:val="00F50DC5"/>
    <w:rsid w:val="00F51B64"/>
    <w:rsid w:val="00F521F6"/>
    <w:rsid w:val="00F5226F"/>
    <w:rsid w:val="00F5239C"/>
    <w:rsid w:val="00F52684"/>
    <w:rsid w:val="00F52760"/>
    <w:rsid w:val="00F527E6"/>
    <w:rsid w:val="00F52FCE"/>
    <w:rsid w:val="00F5328C"/>
    <w:rsid w:val="00F5362C"/>
    <w:rsid w:val="00F53D58"/>
    <w:rsid w:val="00F53DCB"/>
    <w:rsid w:val="00F5402B"/>
    <w:rsid w:val="00F54EC2"/>
    <w:rsid w:val="00F5534D"/>
    <w:rsid w:val="00F553D3"/>
    <w:rsid w:val="00F559A1"/>
    <w:rsid w:val="00F55EA6"/>
    <w:rsid w:val="00F56218"/>
    <w:rsid w:val="00F5624F"/>
    <w:rsid w:val="00F56305"/>
    <w:rsid w:val="00F5647E"/>
    <w:rsid w:val="00F56A56"/>
    <w:rsid w:val="00F5722F"/>
    <w:rsid w:val="00F57A55"/>
    <w:rsid w:val="00F57C82"/>
    <w:rsid w:val="00F57F7A"/>
    <w:rsid w:val="00F60032"/>
    <w:rsid w:val="00F60AE7"/>
    <w:rsid w:val="00F60C7A"/>
    <w:rsid w:val="00F6126B"/>
    <w:rsid w:val="00F612D5"/>
    <w:rsid w:val="00F613AD"/>
    <w:rsid w:val="00F61622"/>
    <w:rsid w:val="00F619AC"/>
    <w:rsid w:val="00F61ACE"/>
    <w:rsid w:val="00F61E40"/>
    <w:rsid w:val="00F61FB0"/>
    <w:rsid w:val="00F626F1"/>
    <w:rsid w:val="00F629B9"/>
    <w:rsid w:val="00F62D6A"/>
    <w:rsid w:val="00F63347"/>
    <w:rsid w:val="00F641BA"/>
    <w:rsid w:val="00F64230"/>
    <w:rsid w:val="00F644CF"/>
    <w:rsid w:val="00F6464C"/>
    <w:rsid w:val="00F646F5"/>
    <w:rsid w:val="00F64A87"/>
    <w:rsid w:val="00F64E1C"/>
    <w:rsid w:val="00F6522D"/>
    <w:rsid w:val="00F65485"/>
    <w:rsid w:val="00F659F1"/>
    <w:rsid w:val="00F65FC8"/>
    <w:rsid w:val="00F665B8"/>
    <w:rsid w:val="00F66A3C"/>
    <w:rsid w:val="00F67373"/>
    <w:rsid w:val="00F674AF"/>
    <w:rsid w:val="00F676AD"/>
    <w:rsid w:val="00F67972"/>
    <w:rsid w:val="00F67AF7"/>
    <w:rsid w:val="00F67B2E"/>
    <w:rsid w:val="00F67C63"/>
    <w:rsid w:val="00F704A0"/>
    <w:rsid w:val="00F706E3"/>
    <w:rsid w:val="00F707A6"/>
    <w:rsid w:val="00F7085E"/>
    <w:rsid w:val="00F70A33"/>
    <w:rsid w:val="00F70B18"/>
    <w:rsid w:val="00F70EF0"/>
    <w:rsid w:val="00F71389"/>
    <w:rsid w:val="00F720D8"/>
    <w:rsid w:val="00F728D6"/>
    <w:rsid w:val="00F730FF"/>
    <w:rsid w:val="00F73349"/>
    <w:rsid w:val="00F73433"/>
    <w:rsid w:val="00F73B31"/>
    <w:rsid w:val="00F73D02"/>
    <w:rsid w:val="00F73FBB"/>
    <w:rsid w:val="00F7454C"/>
    <w:rsid w:val="00F74587"/>
    <w:rsid w:val="00F7460C"/>
    <w:rsid w:val="00F74685"/>
    <w:rsid w:val="00F74C1E"/>
    <w:rsid w:val="00F75A6C"/>
    <w:rsid w:val="00F75ED7"/>
    <w:rsid w:val="00F76622"/>
    <w:rsid w:val="00F7677A"/>
    <w:rsid w:val="00F76844"/>
    <w:rsid w:val="00F76849"/>
    <w:rsid w:val="00F76881"/>
    <w:rsid w:val="00F76E8A"/>
    <w:rsid w:val="00F770ED"/>
    <w:rsid w:val="00F8062F"/>
    <w:rsid w:val="00F808DE"/>
    <w:rsid w:val="00F808F5"/>
    <w:rsid w:val="00F80D3B"/>
    <w:rsid w:val="00F80E2D"/>
    <w:rsid w:val="00F80EC0"/>
    <w:rsid w:val="00F81234"/>
    <w:rsid w:val="00F8160C"/>
    <w:rsid w:val="00F822A0"/>
    <w:rsid w:val="00F82766"/>
    <w:rsid w:val="00F8278F"/>
    <w:rsid w:val="00F82D80"/>
    <w:rsid w:val="00F82F48"/>
    <w:rsid w:val="00F82FE8"/>
    <w:rsid w:val="00F8344B"/>
    <w:rsid w:val="00F834BE"/>
    <w:rsid w:val="00F835DE"/>
    <w:rsid w:val="00F83834"/>
    <w:rsid w:val="00F8393D"/>
    <w:rsid w:val="00F83CCF"/>
    <w:rsid w:val="00F84686"/>
    <w:rsid w:val="00F84728"/>
    <w:rsid w:val="00F850C1"/>
    <w:rsid w:val="00F85536"/>
    <w:rsid w:val="00F8589A"/>
    <w:rsid w:val="00F85E10"/>
    <w:rsid w:val="00F86094"/>
    <w:rsid w:val="00F86565"/>
    <w:rsid w:val="00F866AA"/>
    <w:rsid w:val="00F869AC"/>
    <w:rsid w:val="00F86AC9"/>
    <w:rsid w:val="00F86D87"/>
    <w:rsid w:val="00F8710B"/>
    <w:rsid w:val="00F871AC"/>
    <w:rsid w:val="00F87212"/>
    <w:rsid w:val="00F87EA4"/>
    <w:rsid w:val="00F90D4C"/>
    <w:rsid w:val="00F9110C"/>
    <w:rsid w:val="00F91395"/>
    <w:rsid w:val="00F92229"/>
    <w:rsid w:val="00F926B8"/>
    <w:rsid w:val="00F92C1B"/>
    <w:rsid w:val="00F92FAB"/>
    <w:rsid w:val="00F93269"/>
    <w:rsid w:val="00F932D9"/>
    <w:rsid w:val="00F9367B"/>
    <w:rsid w:val="00F93C61"/>
    <w:rsid w:val="00F93E61"/>
    <w:rsid w:val="00F940ED"/>
    <w:rsid w:val="00F9443F"/>
    <w:rsid w:val="00F94CDB"/>
    <w:rsid w:val="00F94D69"/>
    <w:rsid w:val="00F94DFA"/>
    <w:rsid w:val="00F94EF4"/>
    <w:rsid w:val="00F95E66"/>
    <w:rsid w:val="00F95F02"/>
    <w:rsid w:val="00F96020"/>
    <w:rsid w:val="00F965E6"/>
    <w:rsid w:val="00F97280"/>
    <w:rsid w:val="00F979B0"/>
    <w:rsid w:val="00FA000B"/>
    <w:rsid w:val="00FA01F2"/>
    <w:rsid w:val="00FA046B"/>
    <w:rsid w:val="00FA063E"/>
    <w:rsid w:val="00FA069F"/>
    <w:rsid w:val="00FA06A4"/>
    <w:rsid w:val="00FA06AE"/>
    <w:rsid w:val="00FA085C"/>
    <w:rsid w:val="00FA09FB"/>
    <w:rsid w:val="00FA11E2"/>
    <w:rsid w:val="00FA160B"/>
    <w:rsid w:val="00FA2150"/>
    <w:rsid w:val="00FA263F"/>
    <w:rsid w:val="00FA2719"/>
    <w:rsid w:val="00FA29FB"/>
    <w:rsid w:val="00FA2B63"/>
    <w:rsid w:val="00FA2D28"/>
    <w:rsid w:val="00FA3ECB"/>
    <w:rsid w:val="00FA471C"/>
    <w:rsid w:val="00FA4D33"/>
    <w:rsid w:val="00FA5043"/>
    <w:rsid w:val="00FA5123"/>
    <w:rsid w:val="00FA58B7"/>
    <w:rsid w:val="00FA5922"/>
    <w:rsid w:val="00FA59E9"/>
    <w:rsid w:val="00FA5A53"/>
    <w:rsid w:val="00FA5C3D"/>
    <w:rsid w:val="00FA5FA4"/>
    <w:rsid w:val="00FA6452"/>
    <w:rsid w:val="00FA6B9A"/>
    <w:rsid w:val="00FA6F3B"/>
    <w:rsid w:val="00FA7847"/>
    <w:rsid w:val="00FA79A2"/>
    <w:rsid w:val="00FA7CB1"/>
    <w:rsid w:val="00FA7E65"/>
    <w:rsid w:val="00FA7E6B"/>
    <w:rsid w:val="00FB036D"/>
    <w:rsid w:val="00FB0A0C"/>
    <w:rsid w:val="00FB0E3D"/>
    <w:rsid w:val="00FB15E9"/>
    <w:rsid w:val="00FB1747"/>
    <w:rsid w:val="00FB175E"/>
    <w:rsid w:val="00FB1789"/>
    <w:rsid w:val="00FB1FBF"/>
    <w:rsid w:val="00FB1FED"/>
    <w:rsid w:val="00FB29EE"/>
    <w:rsid w:val="00FB2ADB"/>
    <w:rsid w:val="00FB2B5D"/>
    <w:rsid w:val="00FB347A"/>
    <w:rsid w:val="00FB35B2"/>
    <w:rsid w:val="00FB3849"/>
    <w:rsid w:val="00FB3BC9"/>
    <w:rsid w:val="00FB40F0"/>
    <w:rsid w:val="00FB4218"/>
    <w:rsid w:val="00FB46FD"/>
    <w:rsid w:val="00FB4B5F"/>
    <w:rsid w:val="00FB4BBA"/>
    <w:rsid w:val="00FB4F40"/>
    <w:rsid w:val="00FB5252"/>
    <w:rsid w:val="00FB5275"/>
    <w:rsid w:val="00FB545F"/>
    <w:rsid w:val="00FB5659"/>
    <w:rsid w:val="00FB59D0"/>
    <w:rsid w:val="00FB5E80"/>
    <w:rsid w:val="00FB60E4"/>
    <w:rsid w:val="00FB6878"/>
    <w:rsid w:val="00FB68F5"/>
    <w:rsid w:val="00FB69CA"/>
    <w:rsid w:val="00FB6E80"/>
    <w:rsid w:val="00FB6EC0"/>
    <w:rsid w:val="00FB7029"/>
    <w:rsid w:val="00FB736C"/>
    <w:rsid w:val="00FB7781"/>
    <w:rsid w:val="00FB7DDE"/>
    <w:rsid w:val="00FB7F82"/>
    <w:rsid w:val="00FC0634"/>
    <w:rsid w:val="00FC0955"/>
    <w:rsid w:val="00FC0C81"/>
    <w:rsid w:val="00FC0DB7"/>
    <w:rsid w:val="00FC0FFD"/>
    <w:rsid w:val="00FC1A6D"/>
    <w:rsid w:val="00FC1AE0"/>
    <w:rsid w:val="00FC223F"/>
    <w:rsid w:val="00FC25AA"/>
    <w:rsid w:val="00FC2700"/>
    <w:rsid w:val="00FC3021"/>
    <w:rsid w:val="00FC3749"/>
    <w:rsid w:val="00FC3D39"/>
    <w:rsid w:val="00FC3E3D"/>
    <w:rsid w:val="00FC4CC6"/>
    <w:rsid w:val="00FC4D55"/>
    <w:rsid w:val="00FC4ED0"/>
    <w:rsid w:val="00FC5FDD"/>
    <w:rsid w:val="00FC632B"/>
    <w:rsid w:val="00FC63B0"/>
    <w:rsid w:val="00FC6D51"/>
    <w:rsid w:val="00FC6DB7"/>
    <w:rsid w:val="00FC7003"/>
    <w:rsid w:val="00FC7087"/>
    <w:rsid w:val="00FC74B2"/>
    <w:rsid w:val="00FC7562"/>
    <w:rsid w:val="00FC7704"/>
    <w:rsid w:val="00FC7751"/>
    <w:rsid w:val="00FC7B68"/>
    <w:rsid w:val="00FD02AE"/>
    <w:rsid w:val="00FD0857"/>
    <w:rsid w:val="00FD0CC7"/>
    <w:rsid w:val="00FD0D58"/>
    <w:rsid w:val="00FD2436"/>
    <w:rsid w:val="00FD2707"/>
    <w:rsid w:val="00FD2D44"/>
    <w:rsid w:val="00FD346A"/>
    <w:rsid w:val="00FD37E4"/>
    <w:rsid w:val="00FD3D6E"/>
    <w:rsid w:val="00FD3EFC"/>
    <w:rsid w:val="00FD3F75"/>
    <w:rsid w:val="00FD4103"/>
    <w:rsid w:val="00FD4395"/>
    <w:rsid w:val="00FD4CEC"/>
    <w:rsid w:val="00FD4D47"/>
    <w:rsid w:val="00FD509F"/>
    <w:rsid w:val="00FD51D2"/>
    <w:rsid w:val="00FD5B28"/>
    <w:rsid w:val="00FD5FCE"/>
    <w:rsid w:val="00FD6171"/>
    <w:rsid w:val="00FD618A"/>
    <w:rsid w:val="00FD66D4"/>
    <w:rsid w:val="00FD6796"/>
    <w:rsid w:val="00FD6843"/>
    <w:rsid w:val="00FD6B11"/>
    <w:rsid w:val="00FD6BE5"/>
    <w:rsid w:val="00FD6F30"/>
    <w:rsid w:val="00FD7AE9"/>
    <w:rsid w:val="00FD7F94"/>
    <w:rsid w:val="00FE017F"/>
    <w:rsid w:val="00FE0619"/>
    <w:rsid w:val="00FE124D"/>
    <w:rsid w:val="00FE1481"/>
    <w:rsid w:val="00FE1AED"/>
    <w:rsid w:val="00FE1C28"/>
    <w:rsid w:val="00FE1CD0"/>
    <w:rsid w:val="00FE1E0C"/>
    <w:rsid w:val="00FE2641"/>
    <w:rsid w:val="00FE29B4"/>
    <w:rsid w:val="00FE2BBE"/>
    <w:rsid w:val="00FE3234"/>
    <w:rsid w:val="00FE399E"/>
    <w:rsid w:val="00FE3B35"/>
    <w:rsid w:val="00FE3BB5"/>
    <w:rsid w:val="00FE41AC"/>
    <w:rsid w:val="00FE45B1"/>
    <w:rsid w:val="00FE4B76"/>
    <w:rsid w:val="00FE4E60"/>
    <w:rsid w:val="00FE4FA7"/>
    <w:rsid w:val="00FE5222"/>
    <w:rsid w:val="00FE55A6"/>
    <w:rsid w:val="00FE57A6"/>
    <w:rsid w:val="00FE61A2"/>
    <w:rsid w:val="00FE66AF"/>
    <w:rsid w:val="00FE691E"/>
    <w:rsid w:val="00FE6E75"/>
    <w:rsid w:val="00FE708F"/>
    <w:rsid w:val="00FE70B3"/>
    <w:rsid w:val="00FE70F4"/>
    <w:rsid w:val="00FE775B"/>
    <w:rsid w:val="00FE7BC5"/>
    <w:rsid w:val="00FE7BCA"/>
    <w:rsid w:val="00FF0246"/>
    <w:rsid w:val="00FF042B"/>
    <w:rsid w:val="00FF068C"/>
    <w:rsid w:val="00FF0B06"/>
    <w:rsid w:val="00FF0B89"/>
    <w:rsid w:val="00FF1082"/>
    <w:rsid w:val="00FF1702"/>
    <w:rsid w:val="00FF19FD"/>
    <w:rsid w:val="00FF1E47"/>
    <w:rsid w:val="00FF27C1"/>
    <w:rsid w:val="00FF2B39"/>
    <w:rsid w:val="00FF2C25"/>
    <w:rsid w:val="00FF3059"/>
    <w:rsid w:val="00FF34B7"/>
    <w:rsid w:val="00FF3691"/>
    <w:rsid w:val="00FF3AFA"/>
    <w:rsid w:val="00FF3C9F"/>
    <w:rsid w:val="00FF423D"/>
    <w:rsid w:val="00FF48C6"/>
    <w:rsid w:val="00FF4E67"/>
    <w:rsid w:val="00FF532A"/>
    <w:rsid w:val="00FF5577"/>
    <w:rsid w:val="00FF565E"/>
    <w:rsid w:val="00FF64F7"/>
    <w:rsid w:val="00FF688A"/>
    <w:rsid w:val="00FF6FA5"/>
    <w:rsid w:val="00FF74E1"/>
    <w:rsid w:val="00FF7AB9"/>
    <w:rsid w:val="00FF7C47"/>
    <w:rsid w:val="00FF7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666ADAF"/>
  <w15:docId w15:val="{F16D3E02-9442-485F-B7D5-ABA35E5B5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426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F44E28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F44E2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sid w:val="00F44E2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F44E2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F44E28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sid w:val="00F44E28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44E28"/>
    <w:pPr>
      <w:spacing w:after="120"/>
    </w:pPr>
  </w:style>
  <w:style w:type="paragraph" w:styleId="Header">
    <w:name w:val="header"/>
    <w:basedOn w:val="Normal"/>
    <w:link w:val="Head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44E28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F44E28"/>
    <w:rPr>
      <w:rFonts w:cs="Times New Roman"/>
      <w:b/>
      <w:bCs/>
    </w:rPr>
  </w:style>
  <w:style w:type="paragraph" w:styleId="ListBullet">
    <w:name w:val="List Bullet"/>
    <w:basedOn w:val="Normal"/>
    <w:rsid w:val="00F44E28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44E28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F44E28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44E28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F44E28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44E28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44E28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44E28"/>
    <w:pPr>
      <w:ind w:left="284"/>
    </w:pPr>
  </w:style>
  <w:style w:type="paragraph" w:customStyle="1" w:styleId="AAFrameAddress">
    <w:name w:val="AA Frame Address"/>
    <w:basedOn w:val="Heading1"/>
    <w:rsid w:val="00F44E2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F44E28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F44E28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F44E28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44E28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44E28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44E28"/>
    <w:pPr>
      <w:ind w:left="851" w:hanging="284"/>
    </w:pPr>
  </w:style>
  <w:style w:type="paragraph" w:styleId="Index4">
    <w:name w:val="index 4"/>
    <w:basedOn w:val="Normal"/>
    <w:next w:val="Normal"/>
    <w:semiHidden/>
    <w:rsid w:val="00F44E28"/>
    <w:pPr>
      <w:ind w:left="1135" w:hanging="284"/>
    </w:pPr>
  </w:style>
  <w:style w:type="paragraph" w:styleId="Index6">
    <w:name w:val="index 6"/>
    <w:basedOn w:val="Normal"/>
    <w:next w:val="Normal"/>
    <w:semiHidden/>
    <w:rsid w:val="00F44E28"/>
    <w:pPr>
      <w:ind w:left="1702" w:hanging="284"/>
    </w:pPr>
  </w:style>
  <w:style w:type="paragraph" w:styleId="Index5">
    <w:name w:val="index 5"/>
    <w:basedOn w:val="Normal"/>
    <w:next w:val="Normal"/>
    <w:semiHidden/>
    <w:rsid w:val="00F44E28"/>
    <w:pPr>
      <w:ind w:left="1418" w:hanging="284"/>
    </w:pPr>
  </w:style>
  <w:style w:type="paragraph" w:styleId="Index7">
    <w:name w:val="index 7"/>
    <w:basedOn w:val="Normal"/>
    <w:next w:val="Normal"/>
    <w:semiHidden/>
    <w:rsid w:val="00F44E28"/>
    <w:pPr>
      <w:ind w:left="1985" w:hanging="284"/>
    </w:pPr>
  </w:style>
  <w:style w:type="paragraph" w:styleId="Index8">
    <w:name w:val="index 8"/>
    <w:basedOn w:val="Normal"/>
    <w:next w:val="Normal"/>
    <w:semiHidden/>
    <w:rsid w:val="00F44E28"/>
    <w:pPr>
      <w:ind w:left="2269" w:hanging="284"/>
    </w:pPr>
  </w:style>
  <w:style w:type="paragraph" w:styleId="Index9">
    <w:name w:val="index 9"/>
    <w:basedOn w:val="Normal"/>
    <w:next w:val="Normal"/>
    <w:semiHidden/>
    <w:rsid w:val="00F44E28"/>
    <w:pPr>
      <w:ind w:left="2552" w:hanging="284"/>
    </w:pPr>
  </w:style>
  <w:style w:type="paragraph" w:styleId="TOC2">
    <w:name w:val="toc 2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44E28"/>
    <w:pPr>
      <w:ind w:left="851"/>
    </w:pPr>
  </w:style>
  <w:style w:type="paragraph" w:styleId="TOC5">
    <w:name w:val="toc 5"/>
    <w:basedOn w:val="Normal"/>
    <w:next w:val="Normal"/>
    <w:semiHidden/>
    <w:rsid w:val="00F44E28"/>
    <w:pPr>
      <w:ind w:left="1134"/>
    </w:pPr>
  </w:style>
  <w:style w:type="paragraph" w:styleId="TOC6">
    <w:name w:val="toc 6"/>
    <w:basedOn w:val="Normal"/>
    <w:next w:val="Normal"/>
    <w:semiHidden/>
    <w:rsid w:val="00F44E28"/>
    <w:pPr>
      <w:ind w:left="1418"/>
    </w:pPr>
  </w:style>
  <w:style w:type="paragraph" w:styleId="TOC7">
    <w:name w:val="toc 7"/>
    <w:basedOn w:val="Normal"/>
    <w:next w:val="Normal"/>
    <w:semiHidden/>
    <w:rsid w:val="00F44E28"/>
    <w:pPr>
      <w:ind w:left="1701"/>
    </w:pPr>
  </w:style>
  <w:style w:type="paragraph" w:styleId="TOC8">
    <w:name w:val="toc 8"/>
    <w:basedOn w:val="Normal"/>
    <w:next w:val="Normal"/>
    <w:semiHidden/>
    <w:rsid w:val="00F44E28"/>
    <w:pPr>
      <w:ind w:left="1985"/>
    </w:pPr>
  </w:style>
  <w:style w:type="paragraph" w:styleId="TOC9">
    <w:name w:val="toc 9"/>
    <w:basedOn w:val="Normal"/>
    <w:next w:val="Normal"/>
    <w:semiHidden/>
    <w:rsid w:val="00F44E28"/>
    <w:pPr>
      <w:ind w:left="2268"/>
    </w:pPr>
  </w:style>
  <w:style w:type="paragraph" w:styleId="TableofFigures">
    <w:name w:val="table of figures"/>
    <w:basedOn w:val="Normal"/>
    <w:next w:val="Normal"/>
    <w:semiHidden/>
    <w:rsid w:val="00F44E28"/>
    <w:pPr>
      <w:ind w:left="567" w:hanging="567"/>
    </w:pPr>
  </w:style>
  <w:style w:type="paragraph" w:styleId="ListBullet5">
    <w:name w:val="List Bullet 5"/>
    <w:basedOn w:val="Normal"/>
    <w:rsid w:val="00F44E28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F44E28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F44E28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F44E28"/>
    <w:pPr>
      <w:ind w:left="284" w:firstLine="284"/>
    </w:pPr>
  </w:style>
  <w:style w:type="character" w:styleId="Strong">
    <w:name w:val="Strong"/>
    <w:qFormat/>
    <w:rsid w:val="00F44E2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44E2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44E2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44E2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44E2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44E2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44E2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44E28"/>
    <w:pPr>
      <w:framePr w:h="1054" w:wrap="around" w:y="5920"/>
    </w:pPr>
  </w:style>
  <w:style w:type="paragraph" w:customStyle="1" w:styleId="ReportHeading3">
    <w:name w:val="ReportHeading3"/>
    <w:basedOn w:val="ReportHeading2"/>
    <w:rsid w:val="00F44E28"/>
    <w:pPr>
      <w:framePr w:h="443" w:wrap="around" w:y="8223"/>
    </w:pPr>
  </w:style>
  <w:style w:type="paragraph" w:customStyle="1" w:styleId="a">
    <w:name w:val="¢éÍ¤ÇÒÁ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44E28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F44E2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44E2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44E2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44E2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44E2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styleId="PageNumber">
    <w:name w:val="page number"/>
    <w:basedOn w:val="DefaultParagraphFont"/>
    <w:uiPriority w:val="99"/>
    <w:rsid w:val="00F44E28"/>
  </w:style>
  <w:style w:type="paragraph" w:customStyle="1" w:styleId="ASSETS">
    <w:name w:val="ASSET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44E28"/>
    <w:rPr>
      <w:rFonts w:ascii="Tahoma" w:hAnsi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E00E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720" w:right="27" w:hanging="360"/>
      <w:jc w:val="thaiDistribute"/>
    </w:pPr>
    <w:rPr>
      <w:rFonts w:ascii="Angsana New" w:hAnsi="Angsana New"/>
      <w:i/>
      <w:sz w:val="30"/>
      <w:szCs w:val="30"/>
    </w:rPr>
  </w:style>
  <w:style w:type="character" w:customStyle="1" w:styleId="AccPolicyHeadingChar">
    <w:name w:val="Acc Policy Heading Char"/>
    <w:rsid w:val="00F44E28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44E28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Left:  1 cm,Rig...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F44E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44E28"/>
    <w:pPr>
      <w:spacing w:after="0"/>
    </w:pPr>
  </w:style>
  <w:style w:type="paragraph" w:customStyle="1" w:styleId="acctdividends">
    <w:name w:val="acct dividends"/>
    <w:aliases w:val="a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44E28"/>
    <w:pPr>
      <w:spacing w:after="0"/>
    </w:pPr>
  </w:style>
  <w:style w:type="paragraph" w:customStyle="1" w:styleId="acctindent">
    <w:name w:val="acct indent"/>
    <w:aliases w:val="ai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44E2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44E2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44E2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44E2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44E2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44E2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44E2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44E2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44E28"/>
    <w:pPr>
      <w:spacing w:after="0"/>
    </w:pPr>
  </w:style>
  <w:style w:type="paragraph" w:customStyle="1" w:styleId="List1a">
    <w:name w:val="List 1a"/>
    <w:aliases w:val="1a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44E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F44E2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44E28"/>
  </w:style>
  <w:style w:type="paragraph" w:customStyle="1" w:styleId="zreportaddinfo">
    <w:name w:val="zreport addinfo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44E2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44E2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44E2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44E28"/>
    <w:rPr>
      <w:b/>
      <w:bCs/>
    </w:rPr>
  </w:style>
  <w:style w:type="paragraph" w:customStyle="1" w:styleId="nineptbodytext">
    <w:name w:val="nine pt body text"/>
    <w:aliases w:val="9bt"/>
    <w:basedOn w:val="nineptnormal"/>
    <w:rsid w:val="00F44E28"/>
    <w:pPr>
      <w:spacing w:after="220"/>
    </w:pPr>
  </w:style>
  <w:style w:type="paragraph" w:customStyle="1" w:styleId="nineptnormal">
    <w:name w:val="nine pt normal"/>
    <w:aliases w:val="9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44E28"/>
    <w:pPr>
      <w:jc w:val="center"/>
    </w:pPr>
  </w:style>
  <w:style w:type="paragraph" w:customStyle="1" w:styleId="heading">
    <w:name w:val="heading"/>
    <w:aliases w:val="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44E2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44E28"/>
  </w:style>
  <w:style w:type="paragraph" w:customStyle="1" w:styleId="nineptheadingcentredbold">
    <w:name w:val="nine pt heading centred bold"/>
    <w:aliases w:val="9hc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44E2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44E2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44E28"/>
    <w:rPr>
      <w:b/>
    </w:rPr>
  </w:style>
  <w:style w:type="paragraph" w:customStyle="1" w:styleId="nineptcolumntab1">
    <w:name w:val="nine pt column tab1"/>
    <w:aliases w:val="a91"/>
    <w:basedOn w:val="nineptnormal"/>
    <w:rsid w:val="00F44E2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44E2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44E28"/>
    <w:pPr>
      <w:jc w:val="center"/>
    </w:pPr>
  </w:style>
  <w:style w:type="paragraph" w:customStyle="1" w:styleId="Normalheading">
    <w:name w:val="Normal heading"/>
    <w:aliases w:val="n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44E2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44E2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44E2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44E2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44E2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44E2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44E2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44E2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44E2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44E2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44E2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44E2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44E2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44E2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44E2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44E28"/>
    <w:pPr>
      <w:spacing w:after="0"/>
    </w:pPr>
  </w:style>
  <w:style w:type="paragraph" w:customStyle="1" w:styleId="smallreturn">
    <w:name w:val="small return"/>
    <w:aliases w:val="sr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44E28"/>
    <w:pPr>
      <w:spacing w:after="0"/>
    </w:pPr>
  </w:style>
  <w:style w:type="paragraph" w:customStyle="1" w:styleId="headingbolditalic">
    <w:name w:val="heading bold italic"/>
    <w:aliases w:val="hbi"/>
    <w:basedOn w:val="heading"/>
    <w:rsid w:val="00F44E2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44E2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44E28"/>
    <w:pPr>
      <w:spacing w:after="0"/>
    </w:pPr>
  </w:style>
  <w:style w:type="paragraph" w:customStyle="1" w:styleId="blockbullet">
    <w:name w:val="block bullet"/>
    <w:aliases w:val="bb"/>
    <w:basedOn w:val="block"/>
    <w:rsid w:val="00F44E28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44E2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44E28"/>
    <w:pPr>
      <w:spacing w:after="0"/>
    </w:pPr>
  </w:style>
  <w:style w:type="paragraph" w:customStyle="1" w:styleId="eightptnormal">
    <w:name w:val="eight pt normal"/>
    <w:aliases w:val="8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44E2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44E2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44E2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44E28"/>
    <w:rPr>
      <w:b/>
      <w:bCs/>
    </w:rPr>
  </w:style>
  <w:style w:type="paragraph" w:customStyle="1" w:styleId="eightptbodytext">
    <w:name w:val="eight pt body text"/>
    <w:aliases w:val="8bt"/>
    <w:basedOn w:val="eightptnormal"/>
    <w:rsid w:val="00F44E2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44E2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44E2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44E2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44E28"/>
    <w:pPr>
      <w:spacing w:after="0"/>
    </w:pPr>
  </w:style>
  <w:style w:type="paragraph" w:customStyle="1" w:styleId="eightptblock">
    <w:name w:val="eight pt block"/>
    <w:aliases w:val="8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44E2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44E2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44E2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44E28"/>
    <w:pPr>
      <w:spacing w:after="0"/>
    </w:pPr>
  </w:style>
  <w:style w:type="paragraph" w:customStyle="1" w:styleId="blockindent">
    <w:name w:val="block indent"/>
    <w:aliases w:val="bi"/>
    <w:basedOn w:val="block"/>
    <w:rsid w:val="00F44E2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44E28"/>
    <w:pPr>
      <w:jc w:val="center"/>
    </w:pPr>
  </w:style>
  <w:style w:type="paragraph" w:customStyle="1" w:styleId="nineptcol">
    <w:name w:val="nine pt %col"/>
    <w:aliases w:val="9%"/>
    <w:basedOn w:val="nineptnormal"/>
    <w:rsid w:val="00F44E2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44E2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44E2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44E2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44E2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44E2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44E2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44E2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44E2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44E2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44E2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44E2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44E2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44E2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44E2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44E28"/>
    <w:pPr>
      <w:spacing w:after="80"/>
    </w:pPr>
  </w:style>
  <w:style w:type="paragraph" w:customStyle="1" w:styleId="nineptratecol">
    <w:name w:val="nine pt rate col"/>
    <w:aliases w:val="a9r"/>
    <w:basedOn w:val="nineptnormal"/>
    <w:rsid w:val="00F44E2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44E2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44E2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44E2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44E2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44E2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44E2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44E2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44E2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44E2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44E2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44E28"/>
    <w:pPr>
      <w:ind w:left="907" w:hanging="340"/>
    </w:pPr>
  </w:style>
  <w:style w:type="paragraph" w:customStyle="1" w:styleId="List3i">
    <w:name w:val="List 3i"/>
    <w:aliases w:val="3i"/>
    <w:basedOn w:val="List2i"/>
    <w:rsid w:val="00F44E2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44E2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44E2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44E2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44E2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44E2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44E2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44E28"/>
    <w:pPr>
      <w:spacing w:after="80"/>
    </w:pPr>
  </w:style>
  <w:style w:type="paragraph" w:customStyle="1" w:styleId="blockbullet2">
    <w:name w:val="block bullet 2"/>
    <w:aliases w:val="bb2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44E2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44E2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44E28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8938EE"/>
    <w:pPr>
      <w:ind w:left="1134"/>
    </w:pPr>
    <w:rPr>
      <w:b/>
      <w:bCs w:val="0"/>
      <w:i w:val="0"/>
      <w:iCs w:val="0"/>
    </w:rPr>
  </w:style>
  <w:style w:type="character" w:customStyle="1" w:styleId="AccPolicyalternativeChar">
    <w:name w:val="Acc Policy alternative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44E28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F44E28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54EC2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54EC2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2029A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2029A7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rsid w:val="00C57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A2171D"/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3671D7"/>
    <w:rPr>
      <w:rFonts w:ascii="Arial" w:hAnsi="Arial"/>
      <w:sz w:val="18"/>
      <w:szCs w:val="18"/>
    </w:rPr>
  </w:style>
  <w:style w:type="character" w:customStyle="1" w:styleId="Heading4Char">
    <w:name w:val="Heading 4 Char"/>
    <w:link w:val="Heading4"/>
    <w:rsid w:val="00F1693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F16933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F16933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F16933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F16933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F16933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2"/>
    <w:link w:val="BodyText"/>
    <w:rsid w:val="00F16933"/>
    <w:rPr>
      <w:rFonts w:ascii="Arial" w:hAnsi="Arial"/>
      <w:sz w:val="18"/>
      <w:szCs w:val="18"/>
    </w:rPr>
  </w:style>
  <w:style w:type="character" w:customStyle="1" w:styleId="HeaderChar">
    <w:name w:val="Header Char"/>
    <w:link w:val="Header"/>
    <w:uiPriority w:val="99"/>
    <w:rsid w:val="00F16933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F16933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F16933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F16933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F16933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rsid w:val="00F16933"/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F16933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F16933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F16933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F16933"/>
    <w:rPr>
      <w:sz w:val="18"/>
      <w:lang w:val="en-GB" w:bidi="ar-SA"/>
    </w:rPr>
  </w:style>
  <w:style w:type="character" w:customStyle="1" w:styleId="MacroTextChar">
    <w:name w:val="Macro Text Char"/>
    <w:link w:val="MacroText"/>
    <w:semiHidden/>
    <w:rsid w:val="00F16933"/>
    <w:rPr>
      <w:rFonts w:ascii="Courier New" w:hAnsi="Courier New"/>
      <w:lang w:val="en-AU" w:eastAsia="en-US" w:bidi="ar-SA"/>
    </w:rPr>
  </w:style>
  <w:style w:type="character" w:customStyle="1" w:styleId="DocumentMapChar">
    <w:name w:val="Document Map Char"/>
    <w:link w:val="DocumentMap"/>
    <w:semiHidden/>
    <w:rsid w:val="00F16933"/>
    <w:rPr>
      <w:rFonts w:ascii="Tahoma" w:hAnsi="Tahoma" w:cs="Tahoma"/>
      <w:shd w:val="clear" w:color="auto" w:fill="00008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4460D"/>
    <w:pPr>
      <w:ind w:left="720"/>
      <w:contextualSpacing/>
    </w:pPr>
    <w:rPr>
      <w:szCs w:val="22"/>
    </w:rPr>
  </w:style>
  <w:style w:type="paragraph" w:customStyle="1" w:styleId="Default">
    <w:name w:val="Default"/>
    <w:rsid w:val="0034460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366E1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66E1A"/>
    <w:rPr>
      <w:rFonts w:ascii="Arial" w:hAnsi="Arial"/>
      <w:sz w:val="16"/>
    </w:rPr>
  </w:style>
  <w:style w:type="character" w:customStyle="1" w:styleId="Heading8Char1">
    <w:name w:val="Heading 8 Char1"/>
    <w:rsid w:val="006201BF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NoSpacingLatinAngsanaUPC">
    <w:name w:val="No Spacing + (Latin) AngsanaUPC"/>
    <w:aliases w:val="(Complex) AngsanaUPC,16 pt,Right"/>
    <w:basedOn w:val="NoSpacing"/>
    <w:rsid w:val="005B3B34"/>
    <w:pPr>
      <w:tabs>
        <w:tab w:val="decimal" w:pos="1152"/>
      </w:tabs>
      <w:jc w:val="right"/>
    </w:pPr>
    <w:rPr>
      <w:rFonts w:ascii="Angsana New" w:hAnsi="Angsana New" w:cs="Angsana New"/>
      <w:sz w:val="30"/>
      <w:szCs w:val="30"/>
    </w:rPr>
  </w:style>
  <w:style w:type="paragraph" w:customStyle="1" w:styleId="NormalAngsanaNew">
    <w:name w:val="Normal + Angsana New"/>
    <w:aliases w:val="15 pt,normal + Angsana New,Left,Before:  0 pt,Line spacing:  At least..."/>
    <w:basedOn w:val="a1"/>
    <w:rsid w:val="005B3B34"/>
    <w:rPr>
      <w:rFonts w:ascii="Angsana New" w:hAnsi="Angsana New"/>
      <w:sz w:val="30"/>
      <w:szCs w:val="30"/>
    </w:rPr>
  </w:style>
  <w:style w:type="character" w:customStyle="1" w:styleId="Heading1Char1">
    <w:name w:val="Heading 1 Char1"/>
    <w:link w:val="Heading1"/>
    <w:rsid w:val="00394E0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94E05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94E05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94E0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94E0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394E0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94E0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394E05"/>
    <w:rPr>
      <w:sz w:val="29"/>
      <w:szCs w:val="29"/>
    </w:rPr>
  </w:style>
  <w:style w:type="character" w:customStyle="1" w:styleId="shorttext">
    <w:name w:val="short_text"/>
    <w:basedOn w:val="DefaultParagraphFont"/>
    <w:rsid w:val="00394E05"/>
  </w:style>
  <w:style w:type="paragraph" w:styleId="PlainText">
    <w:name w:val="Plain Text"/>
    <w:basedOn w:val="Normal"/>
    <w:link w:val="PlainTextChar"/>
    <w:rsid w:val="00394E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394E05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394E0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94E0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94E0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94E05"/>
    <w:rPr>
      <w:rFonts w:ascii="Arial" w:hAnsi="Arial"/>
      <w:b/>
      <w:bCs/>
      <w:szCs w:val="25"/>
    </w:rPr>
  </w:style>
  <w:style w:type="character" w:customStyle="1" w:styleId="hps">
    <w:name w:val="hps"/>
    <w:rsid w:val="00394E05"/>
    <w:rPr>
      <w:rFonts w:cs="Times New Roman"/>
    </w:rPr>
  </w:style>
  <w:style w:type="character" w:customStyle="1" w:styleId="gt-icon-text1">
    <w:name w:val="gt-icon-text1"/>
    <w:rsid w:val="00394E05"/>
    <w:rPr>
      <w:rFonts w:cs="Times New Roman"/>
    </w:rPr>
  </w:style>
  <w:style w:type="character" w:customStyle="1" w:styleId="longtext">
    <w:name w:val="long_text"/>
    <w:rsid w:val="00394E05"/>
    <w:rPr>
      <w:rFonts w:cs="Times New Roman"/>
    </w:rPr>
  </w:style>
  <w:style w:type="character" w:styleId="CommentReference">
    <w:name w:val="annotation reference"/>
    <w:uiPriority w:val="99"/>
    <w:rsid w:val="00394E05"/>
    <w:rPr>
      <w:rFonts w:cs="Times New Roman"/>
      <w:sz w:val="16"/>
      <w:szCs w:val="16"/>
    </w:rPr>
  </w:style>
  <w:style w:type="character" w:customStyle="1" w:styleId="CharChar22">
    <w:name w:val="Char Char22"/>
    <w:rsid w:val="00394E0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94E0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94E05"/>
  </w:style>
  <w:style w:type="character" w:styleId="Emphasis">
    <w:name w:val="Emphasis"/>
    <w:uiPriority w:val="20"/>
    <w:qFormat/>
    <w:rsid w:val="00394E0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94E05"/>
  </w:style>
  <w:style w:type="paragraph" w:styleId="Revision">
    <w:name w:val="Revision"/>
    <w:hidden/>
    <w:uiPriority w:val="99"/>
    <w:semiHidden/>
    <w:rsid w:val="00394E05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394E0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394E05"/>
    <w:rPr>
      <w:color w:val="4D90F0"/>
    </w:rPr>
  </w:style>
  <w:style w:type="paragraph" w:customStyle="1" w:styleId="a6">
    <w:name w:val="ข้อความ"/>
    <w:basedOn w:val="Normal"/>
    <w:rsid w:val="00F932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rsid w:val="00D1373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4D5F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table" w:customStyle="1" w:styleId="TableGrid1">
    <w:name w:val="Table Grid1"/>
    <w:basedOn w:val="TableNormal"/>
    <w:next w:val="TableGrid"/>
    <w:rsid w:val="007406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uiPriority w:val="99"/>
    <w:semiHidden/>
    <w:unhideWhenUsed/>
    <w:rsid w:val="001324C9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9F20DE"/>
    <w:rPr>
      <w:rFonts w:ascii="Calibri" w:eastAsia="Calibri" w:hAnsi="Calibri" w:cs="Cordia New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xmsonormal">
    <w:name w:val="x_msonormal"/>
    <w:basedOn w:val="Normal"/>
    <w:rsid w:val="00D559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Theme="minorHAnsi" w:hAnsi="Calibri" w:cs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8165D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77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ocked/>
    <w:rsid w:val="005D09B1"/>
    <w:rPr>
      <w:rFonts w:ascii="Times New Roman" w:hAnsi="Times New Roman"/>
      <w:sz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0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0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0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1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6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3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53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9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0922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4961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0733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175F1-DCD7-4F08-85BC-537ED29D0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106</Pages>
  <Words>21118</Words>
  <Characters>120374</Characters>
  <Application>Microsoft Office Word</Application>
  <DocSecurity>0</DocSecurity>
  <Lines>1003</Lines>
  <Paragraphs>282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141210</CharactersWithSpaces>
  <SharedDoc>false</SharedDoc>
  <HLinks>
    <vt:vector size="6" baseType="variant">
      <vt:variant>
        <vt:i4>3932252</vt:i4>
      </vt:variant>
      <vt:variant>
        <vt:i4>0</vt:i4>
      </vt:variant>
      <vt:variant>
        <vt:i4>0</vt:i4>
      </vt:variant>
      <vt:variant>
        <vt:i4>5</vt:i4>
      </vt:variant>
      <vt:variant>
        <vt:lpwstr>http://eservice.fap.or.th/get_file/index.php?file=TFRIC%2022.pdf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Nitinath, Kajohntridach</cp:lastModifiedBy>
  <cp:revision>2</cp:revision>
  <cp:lastPrinted>2021-02-19T11:00:00Z</cp:lastPrinted>
  <dcterms:created xsi:type="dcterms:W3CDTF">2021-02-24T07:30:00Z</dcterms:created>
  <dcterms:modified xsi:type="dcterms:W3CDTF">2021-02-24T07:30:00Z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