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5C224" w14:textId="77777777" w:rsidR="000D313F" w:rsidRDefault="000D313F">
      <w:pPr>
        <w:spacing w:line="60" w:lineRule="atLeast"/>
        <w:ind w:left="547" w:hanging="547"/>
        <w:rPr>
          <w:rFonts w:ascii="Angsana New" w:hAnsi="Angsana New"/>
          <w:sz w:val="28"/>
          <w:lang w:val="en-GB"/>
        </w:rPr>
      </w:pPr>
    </w:p>
    <w:p w14:paraId="679FDD67" w14:textId="12D254A4" w:rsidR="00D5121C" w:rsidRPr="003B65FB" w:rsidRDefault="009B2480">
      <w:pPr>
        <w:spacing w:line="60" w:lineRule="atLeast"/>
        <w:ind w:left="547" w:hanging="547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หมายเหตุประกอบงบการเงินเป็นส่วนหนึ่งของงบการเงินนี้</w:t>
      </w:r>
    </w:p>
    <w:p w14:paraId="7AFDAC1B" w14:textId="5A9C1117" w:rsidR="00D5121C" w:rsidRPr="008345D6" w:rsidRDefault="009B2480">
      <w:pPr>
        <w:spacing w:before="240" w:line="60" w:lineRule="atLeast"/>
        <w:ind w:left="547" w:hanging="547"/>
        <w:rPr>
          <w:rFonts w:ascii="Angsana New" w:hAnsi="Angsana New"/>
          <w:sz w:val="28"/>
          <w:cs/>
        </w:rPr>
      </w:pPr>
      <w:r w:rsidRPr="008345D6">
        <w:rPr>
          <w:rFonts w:ascii="Angsana New" w:hAnsi="Angsana New" w:hint="cs"/>
          <w:sz w:val="28"/>
          <w:cs/>
        </w:rPr>
        <w:t xml:space="preserve">คณะกรรมการบริษัทได้อนุมัติให้ออกงบการเงินนี้เมื่อวันที่ </w:t>
      </w:r>
      <w:r w:rsidR="0054751B">
        <w:rPr>
          <w:rFonts w:ascii="Angsana New" w:hAnsi="Angsana New"/>
          <w:sz w:val="28"/>
          <w:lang w:val="en-GB"/>
        </w:rPr>
        <w:t>25</w:t>
      </w:r>
      <w:r w:rsidR="00AC0969" w:rsidRPr="003B65FB">
        <w:rPr>
          <w:rFonts w:ascii="Angsana New" w:hAnsi="Angsana New" w:hint="cs"/>
          <w:sz w:val="28"/>
          <w:lang w:val="en-GB"/>
        </w:rPr>
        <w:t xml:space="preserve"> </w:t>
      </w:r>
      <w:r w:rsidR="00AC0969" w:rsidRPr="008345D6">
        <w:rPr>
          <w:rFonts w:ascii="Angsana New" w:hAnsi="Angsana New" w:hint="cs"/>
          <w:sz w:val="28"/>
          <w:cs/>
        </w:rPr>
        <w:t xml:space="preserve">กุมภาพันธ์ </w:t>
      </w:r>
      <w:r w:rsidR="00AC0969" w:rsidRPr="003B65FB">
        <w:rPr>
          <w:rFonts w:ascii="Angsana New" w:hAnsi="Angsana New" w:hint="cs"/>
          <w:sz w:val="28"/>
          <w:lang w:val="en-GB"/>
        </w:rPr>
        <w:t>2564</w:t>
      </w:r>
    </w:p>
    <w:p w14:paraId="70C07307" w14:textId="77777777" w:rsidR="00D5121C" w:rsidRPr="003B65FB" w:rsidRDefault="009B2480" w:rsidP="006045D3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>ข้อมูลทั่วไป</w:t>
      </w:r>
    </w:p>
    <w:p w14:paraId="2209D10D" w14:textId="77777777" w:rsidR="00D5121C" w:rsidRPr="003B65FB" w:rsidRDefault="009B2480" w:rsidP="007A1E51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บริษัท เซเว่น ยูทิลิตี้ส์ แอนด์ พาวเวอร์ จำกัด (มหาชน) (“บริษัท”) จดทะเบียนเป็นบริษัทจำกัดเมื่อวันที่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18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กันยายน </w:t>
      </w:r>
      <w:r w:rsidRPr="003B65FB">
        <w:rPr>
          <w:rFonts w:ascii="Angsana New" w:hAnsi="Angsana New" w:hint="cs"/>
          <w:color w:val="000000"/>
          <w:spacing w:val="-2"/>
          <w:sz w:val="28"/>
        </w:rPr>
        <w:t>2538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ภายใต้กฎหมายแพ่งและพาณิชย์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ด้วยทุนจดทะเบียน </w:t>
      </w:r>
      <w:r w:rsidRPr="003B65FB">
        <w:rPr>
          <w:rFonts w:ascii="Angsana New" w:hAnsi="Angsana New" w:hint="cs"/>
          <w:color w:val="000000"/>
          <w:spacing w:val="-2"/>
          <w:sz w:val="28"/>
        </w:rPr>
        <w:t>30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ล้านบาท และได้แปรสภาพเป็นบริษัทมหาชนตามพระราชบัญญัติบริษัทมหาชนจำกัด พ.ศ. </w:t>
      </w:r>
      <w:r w:rsidRPr="003B65FB">
        <w:rPr>
          <w:rFonts w:ascii="Angsana New" w:hAnsi="Angsana New" w:hint="cs"/>
          <w:color w:val="000000"/>
          <w:spacing w:val="-2"/>
          <w:sz w:val="28"/>
        </w:rPr>
        <w:t>2535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เพื่อนำเข้าเป็นหลักทรัพย์จดทะเบียนในตลาดหลักทรัพย์แห่งประเทศไทย เมื่อวันที่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     11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กุมภาพันธ์ </w:t>
      </w:r>
      <w:r w:rsidRPr="003B65FB">
        <w:rPr>
          <w:rFonts w:ascii="Angsana New" w:hAnsi="Angsana New" w:hint="cs"/>
          <w:color w:val="000000"/>
          <w:spacing w:val="-2"/>
          <w:sz w:val="28"/>
        </w:rPr>
        <w:t>2545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และเป็นบริษัทจดทะเบียนในตลาดหลักทรัพย์แห่งประเทศไทย บริษัทจัดตั้งและมีภูมิลำเนาในประเทศไทย ที่อยู่ตามที่จดทะเบียนของบริษัทอยู่ที่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>73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อาคารมหาชล ซอยสุขุมวิท </w:t>
      </w:r>
      <w:r w:rsidRPr="003B65FB">
        <w:rPr>
          <w:rFonts w:ascii="Angsana New" w:hAnsi="Angsana New" w:hint="cs"/>
          <w:color w:val="000000"/>
          <w:spacing w:val="-2"/>
          <w:sz w:val="28"/>
        </w:rPr>
        <w:t>62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ถนนสุขุมวิท แขวงพระโขนงใต้ เขตพระโขนง กรุงเทพมหานคร</w:t>
      </w:r>
    </w:p>
    <w:p w14:paraId="6DA59CC9" w14:textId="77777777" w:rsidR="00D5121C" w:rsidRPr="003B65FB" w:rsidRDefault="009B2480" w:rsidP="007A1E51">
      <w:pPr>
        <w:spacing w:after="120" w:line="0" w:lineRule="atLeas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057CCCA6" w14:textId="27FAB744" w:rsidR="00D5121C" w:rsidRPr="003B65FB" w:rsidRDefault="009B2480" w:rsidP="007A1E51">
      <w:pPr>
        <w:spacing w:line="0" w:lineRule="atLeas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ธุรกิจหลักของกลุ่มบริษัทคือการเป็นตัวแทนจำหน่ายและสถานีบริการแก๊ส </w:t>
      </w:r>
      <w:r w:rsidRPr="003606B4">
        <w:rPr>
          <w:rFonts w:ascii="Angsana New" w:hAnsi="Angsana New" w:hint="cs"/>
          <w:color w:val="000000"/>
          <w:spacing w:val="-2"/>
          <w:sz w:val="28"/>
        </w:rPr>
        <w:t>LPG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ธุรกิจวิทยุสื่อสารโทรคมนาคม ธุรกิจพลังงานทางเลือกและธุรกิจอื่น</w:t>
      </w:r>
      <w:r w:rsidR="00B37FF6" w:rsidRPr="003606B4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ๆ</w:t>
      </w:r>
    </w:p>
    <w:p w14:paraId="60115112" w14:textId="45615083" w:rsidR="003B65FB" w:rsidRDefault="003B65FB" w:rsidP="007A1E51">
      <w:pPr>
        <w:pStyle w:val="ListParagraph"/>
        <w:spacing w:before="120" w:after="240"/>
        <w:ind w:left="36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 xml:space="preserve">รายละเอียดของบริษัทย่อย ณ วันที่ </w:t>
      </w:r>
      <w:r w:rsidRPr="008F10BE">
        <w:rPr>
          <w:rFonts w:ascii="Angsana New" w:hAnsi="Angsana New" w:hint="cs"/>
          <w:sz w:val="28"/>
        </w:rPr>
        <w:t xml:space="preserve">31 </w:t>
      </w:r>
      <w:r w:rsidRPr="008345D6">
        <w:rPr>
          <w:rFonts w:ascii="Angsana New" w:hAnsi="Angsana New" w:hint="cs"/>
          <w:sz w:val="28"/>
          <w:cs/>
        </w:rPr>
        <w:t>ธันวาคม มีดังนี้</w:t>
      </w:r>
    </w:p>
    <w:tbl>
      <w:tblPr>
        <w:tblW w:w="909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340"/>
        <w:gridCol w:w="241"/>
        <w:gridCol w:w="2910"/>
        <w:gridCol w:w="252"/>
        <w:gridCol w:w="1008"/>
        <w:gridCol w:w="237"/>
        <w:gridCol w:w="939"/>
        <w:gridCol w:w="271"/>
        <w:gridCol w:w="901"/>
      </w:tblGrid>
      <w:tr w:rsidR="00CA0839" w:rsidRPr="005B4537" w14:paraId="7F8526B6" w14:textId="77777777" w:rsidTr="0054751B">
        <w:trPr>
          <w:trHeight w:val="252"/>
        </w:trPr>
        <w:tc>
          <w:tcPr>
            <w:tcW w:w="2340" w:type="dxa"/>
          </w:tcPr>
          <w:p w14:paraId="633C878B" w14:textId="77777777" w:rsidR="00CA0839" w:rsidRPr="005B453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2428CB52" w14:textId="77777777" w:rsidR="00CA0839" w:rsidRPr="005B4537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4C0CCAE0" w14:textId="77777777" w:rsidR="00CA0839" w:rsidRPr="005B453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21CFD529" w14:textId="77777777" w:rsidR="00CA0839" w:rsidRPr="005B453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D313AF2" w14:textId="28CAF1B1" w:rsidR="00CA0839" w:rsidRPr="005B4537" w:rsidRDefault="00CA0839" w:rsidP="005B4537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237" w:type="dxa"/>
          </w:tcPr>
          <w:p w14:paraId="24AF2078" w14:textId="77777777" w:rsidR="00CA0839" w:rsidRPr="005B453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11" w:type="dxa"/>
            <w:gridSpan w:val="3"/>
          </w:tcPr>
          <w:p w14:paraId="6D7D6B2A" w14:textId="738D9C02" w:rsidR="00CA0839" w:rsidRPr="00F435FA" w:rsidRDefault="005B4537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ส่วนได้เสียในความเป็นเจ้าของ</w:t>
            </w:r>
            <w:r w:rsidR="00F435FA"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  <w:t xml:space="preserve"> </w:t>
            </w:r>
          </w:p>
        </w:tc>
      </w:tr>
      <w:tr w:rsidR="00F435FA" w:rsidRPr="005B4537" w14:paraId="4A4C488F" w14:textId="77777777" w:rsidTr="0054751B">
        <w:trPr>
          <w:trHeight w:val="252"/>
        </w:trPr>
        <w:tc>
          <w:tcPr>
            <w:tcW w:w="2340" w:type="dxa"/>
          </w:tcPr>
          <w:p w14:paraId="0C58F3FE" w14:textId="77777777" w:rsidR="00F435FA" w:rsidRPr="005B4537" w:rsidRDefault="00F435FA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4B9504AE" w14:textId="77777777" w:rsidR="00F435FA" w:rsidRPr="005B4537" w:rsidRDefault="00F435FA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2EE163E6" w14:textId="77777777" w:rsidR="00F435FA" w:rsidRPr="005B4537" w:rsidRDefault="00F435FA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17C23C7C" w14:textId="77777777" w:rsidR="00F435FA" w:rsidRPr="005B4537" w:rsidRDefault="00F435FA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19710EE" w14:textId="0CA6EBA5" w:rsidR="00F435FA" w:rsidRPr="008345D6" w:rsidRDefault="00F435FA" w:rsidP="005B4537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</w:pPr>
            <w:r w:rsidRPr="008345D6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7" w:type="dxa"/>
          </w:tcPr>
          <w:p w14:paraId="6B71308F" w14:textId="77777777" w:rsidR="00F435FA" w:rsidRPr="005B4537" w:rsidRDefault="00F435FA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</w:tcPr>
          <w:p w14:paraId="7060BD55" w14:textId="1AA6F1BD" w:rsidR="00F435FA" w:rsidRPr="008345D6" w:rsidRDefault="00F435FA" w:rsidP="005B4537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  <w:t>(</w:t>
            </w:r>
            <w:r w:rsidRPr="008345D6">
              <w:rPr>
                <w:rFonts w:ascii="Angsana New" w:hAnsi="Angsana New" w:hint="cs"/>
                <w:color w:val="000000"/>
                <w:spacing w:val="-2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CA0839" w:rsidRPr="005B4537" w14:paraId="391D5768" w14:textId="77777777" w:rsidTr="0054751B">
        <w:trPr>
          <w:trHeight w:val="252"/>
        </w:trPr>
        <w:tc>
          <w:tcPr>
            <w:tcW w:w="2340" w:type="dxa"/>
            <w:tcBorders>
              <w:bottom w:val="single" w:sz="4" w:space="0" w:color="auto"/>
            </w:tcBorders>
          </w:tcPr>
          <w:p w14:paraId="322B0915" w14:textId="4E4087CB" w:rsidR="00CA0839" w:rsidRPr="005B4537" w:rsidRDefault="005B4537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41" w:type="dxa"/>
          </w:tcPr>
          <w:p w14:paraId="380832EF" w14:textId="77777777" w:rsidR="00CA0839" w:rsidRPr="005B4537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tcBorders>
              <w:bottom w:val="single" w:sz="4" w:space="0" w:color="auto"/>
            </w:tcBorders>
          </w:tcPr>
          <w:p w14:paraId="2D96DF87" w14:textId="0460DDC3" w:rsidR="00CA0839" w:rsidRPr="005B4537" w:rsidRDefault="005B4537" w:rsidP="005B4537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</w:pPr>
            <w:r w:rsidRPr="008345D6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52" w:type="dxa"/>
          </w:tcPr>
          <w:p w14:paraId="100A1CAE" w14:textId="77777777" w:rsidR="00CA0839" w:rsidRPr="005B453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FB027E" w14:textId="1CDFD379" w:rsidR="00CA0839" w:rsidRPr="005B4537" w:rsidRDefault="005B4537" w:rsidP="005B4537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</w:pPr>
            <w:r w:rsidRPr="008345D6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7" w:type="dxa"/>
          </w:tcPr>
          <w:p w14:paraId="2E9BA053" w14:textId="77777777" w:rsidR="00CA0839" w:rsidRPr="005B4537" w:rsidRDefault="00CA0839" w:rsidP="005B4537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23625011" w14:textId="3D3801B3" w:rsidR="00CA0839" w:rsidRPr="005B453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2</w:t>
            </w:r>
            <w:r w:rsidR="005B4537">
              <w:rPr>
                <w:rFonts w:ascii="Angsana New" w:hAnsi="Angsana New"/>
                <w:sz w:val="22"/>
                <w:szCs w:val="22"/>
              </w:rPr>
              <w:t>563</w:t>
            </w:r>
          </w:p>
        </w:tc>
        <w:tc>
          <w:tcPr>
            <w:tcW w:w="271" w:type="dxa"/>
          </w:tcPr>
          <w:p w14:paraId="0DA673B2" w14:textId="77777777" w:rsidR="00CA0839" w:rsidRPr="005B453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45B12D22" w14:textId="3A566F7D" w:rsidR="00CA0839" w:rsidRPr="005B453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2</w:t>
            </w:r>
            <w:r w:rsidR="005B4537">
              <w:rPr>
                <w:rFonts w:ascii="Angsana New" w:hAnsi="Angsana New"/>
                <w:sz w:val="22"/>
                <w:szCs w:val="22"/>
              </w:rPr>
              <w:t>562</w:t>
            </w:r>
          </w:p>
        </w:tc>
      </w:tr>
      <w:tr w:rsidR="00CA0839" w:rsidRPr="005B4537" w14:paraId="39D050F0" w14:textId="77777777" w:rsidTr="0054751B">
        <w:trPr>
          <w:trHeight w:val="252"/>
        </w:trPr>
        <w:tc>
          <w:tcPr>
            <w:tcW w:w="2340" w:type="dxa"/>
          </w:tcPr>
          <w:p w14:paraId="35AEF365" w14:textId="1C99B619" w:rsidR="00CA0839" w:rsidRPr="00F435FA" w:rsidRDefault="004E074C" w:rsidP="005B4537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41" w:type="dxa"/>
          </w:tcPr>
          <w:p w14:paraId="13BC2F87" w14:textId="77777777" w:rsidR="00CA0839" w:rsidRPr="00F435FA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35780C9C" w14:textId="77777777" w:rsidR="00CA0839" w:rsidRPr="00F435FA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598889D9" w14:textId="77777777" w:rsidR="00CA0839" w:rsidRPr="00F435FA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61D271E" w14:textId="77777777" w:rsidR="00CA0839" w:rsidRPr="00F435FA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07728936" w14:textId="77777777" w:rsidR="00CA0839" w:rsidRPr="00F435FA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500691E4" w14:textId="77777777" w:rsidR="00CA0839" w:rsidRPr="00F435FA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2717B74A" w14:textId="77777777" w:rsidR="00CA0839" w:rsidRPr="00F435FA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53DF5518" w14:textId="77777777" w:rsidR="00CA0839" w:rsidRPr="00F435FA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A0839" w:rsidRPr="005B4537" w14:paraId="4C492246" w14:textId="77777777" w:rsidTr="0054751B">
        <w:trPr>
          <w:trHeight w:val="252"/>
        </w:trPr>
        <w:tc>
          <w:tcPr>
            <w:tcW w:w="2340" w:type="dxa"/>
          </w:tcPr>
          <w:p w14:paraId="07BDCB27" w14:textId="1B067CEA" w:rsidR="00CA0839" w:rsidRPr="00F435FA" w:rsidRDefault="00F435FA" w:rsidP="005B4537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บริษัท สตาร์ แก๊ส จำกัด</w:t>
            </w:r>
          </w:p>
        </w:tc>
        <w:tc>
          <w:tcPr>
            <w:tcW w:w="241" w:type="dxa"/>
          </w:tcPr>
          <w:p w14:paraId="172740FB" w14:textId="77777777" w:rsidR="00CA0839" w:rsidRPr="00F435FA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57F49E4C" w14:textId="72041EB7" w:rsidR="00CA0839" w:rsidRPr="00F435FA" w:rsidRDefault="00F435FA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ตัวแทนจำหน่ายและสถานีบริการแก๊สแอลพีจี</w:t>
            </w:r>
          </w:p>
        </w:tc>
        <w:tc>
          <w:tcPr>
            <w:tcW w:w="252" w:type="dxa"/>
          </w:tcPr>
          <w:p w14:paraId="5E699D87" w14:textId="77777777" w:rsidR="00CA0839" w:rsidRPr="00F435FA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4CD2EAB" w14:textId="084AC203" w:rsidR="00CA0839" w:rsidRPr="00F435FA" w:rsidRDefault="00F435FA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1E841BCF" w14:textId="77777777" w:rsidR="00CA0839" w:rsidRPr="00F435FA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4D2B84D4" w14:textId="77777777" w:rsidR="00CA0839" w:rsidRPr="00F435FA" w:rsidRDefault="00CA0839" w:rsidP="005B4537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35F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19938E70" w14:textId="77777777" w:rsidR="00CA0839" w:rsidRPr="00F435FA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4CCC14DC" w14:textId="77777777" w:rsidR="00CA0839" w:rsidRPr="00F435FA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35F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CA0839" w:rsidRPr="005B4537" w14:paraId="57D2CABB" w14:textId="77777777" w:rsidTr="0054751B">
        <w:trPr>
          <w:trHeight w:val="252"/>
        </w:trPr>
        <w:tc>
          <w:tcPr>
            <w:tcW w:w="2340" w:type="dxa"/>
          </w:tcPr>
          <w:p w14:paraId="2CB4B5EA" w14:textId="1AE028A0" w:rsidR="00CA0839" w:rsidRPr="00F435FA" w:rsidRDefault="00F435FA" w:rsidP="005B4537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เอ็ม โซลูชั่น จำกัด</w:t>
            </w:r>
          </w:p>
        </w:tc>
        <w:tc>
          <w:tcPr>
            <w:tcW w:w="241" w:type="dxa"/>
          </w:tcPr>
          <w:p w14:paraId="2BB3ADB9" w14:textId="77777777" w:rsidR="00CA0839" w:rsidRPr="00F435FA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271C5246" w14:textId="0C58A696" w:rsidR="00CA0839" w:rsidRPr="00F435FA" w:rsidRDefault="00F435FA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จำหน่าย พัฒนาและให้บริการติดตั้งอุปกรณ์</w:t>
            </w:r>
          </w:p>
        </w:tc>
        <w:tc>
          <w:tcPr>
            <w:tcW w:w="252" w:type="dxa"/>
          </w:tcPr>
          <w:p w14:paraId="048D0686" w14:textId="77777777" w:rsidR="00CA0839" w:rsidRPr="00F435FA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13FF3E9" w14:textId="7000945A" w:rsidR="00CA0839" w:rsidRPr="00F435FA" w:rsidRDefault="00F435FA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7D7CF214" w14:textId="77777777" w:rsidR="00CA0839" w:rsidRPr="00F435FA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3D5FF190" w14:textId="77777777" w:rsidR="00CA0839" w:rsidRPr="00F435FA" w:rsidRDefault="00CA0839" w:rsidP="005B4537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35F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24C2E460" w14:textId="77777777" w:rsidR="00CA0839" w:rsidRPr="005B4537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63C00027" w14:textId="77777777" w:rsidR="00CA0839" w:rsidRPr="005B453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CA0839" w:rsidRPr="005B4537" w14:paraId="0866EFB0" w14:textId="77777777" w:rsidTr="0054751B">
        <w:trPr>
          <w:trHeight w:val="252"/>
        </w:trPr>
        <w:tc>
          <w:tcPr>
            <w:tcW w:w="2340" w:type="dxa"/>
          </w:tcPr>
          <w:p w14:paraId="4CB85DB8" w14:textId="77777777" w:rsidR="00CA0839" w:rsidRPr="00F435FA" w:rsidRDefault="00CA0839" w:rsidP="005B4537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57F04A5D" w14:textId="77777777" w:rsidR="00CA0839" w:rsidRPr="00F435FA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3861A88E" w14:textId="18546ACE" w:rsidR="00CA0839" w:rsidRPr="00F435FA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35FA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F435FA" w:rsidRPr="008345D6">
              <w:rPr>
                <w:rFonts w:ascii="Angsana New" w:hAnsi="Angsana New" w:hint="cs"/>
                <w:sz w:val="22"/>
                <w:szCs w:val="22"/>
                <w:cs/>
              </w:rPr>
              <w:t>ด้านวิทยุสื่อสารโทรคมนาคม</w:t>
            </w:r>
          </w:p>
        </w:tc>
        <w:tc>
          <w:tcPr>
            <w:tcW w:w="252" w:type="dxa"/>
          </w:tcPr>
          <w:p w14:paraId="158C101A" w14:textId="77777777" w:rsidR="00CA0839" w:rsidRPr="00F435FA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95277FB" w14:textId="77777777" w:rsidR="00CA0839" w:rsidRPr="00F435FA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2BD1BD6A" w14:textId="77777777" w:rsidR="00CA0839" w:rsidRPr="00F435FA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85C4E32" w14:textId="77777777" w:rsidR="00CA0839" w:rsidRPr="00F435FA" w:rsidRDefault="00CA0839" w:rsidP="005B4537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7830A0F6" w14:textId="77777777" w:rsidR="00CA0839" w:rsidRPr="005B4537" w:rsidRDefault="00CA0839" w:rsidP="005B4537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7C9C0489" w14:textId="77777777" w:rsidR="00CA0839" w:rsidRPr="005B4537" w:rsidRDefault="00CA0839" w:rsidP="005B4537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35FA" w:rsidRPr="005B4537" w14:paraId="289545DF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31BB861D" w14:textId="0DF5A3EA" w:rsidR="00F435FA" w:rsidRPr="005B4537" w:rsidRDefault="00F435FA" w:rsidP="00F435FA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เฟอร์รั่ม แคปปิตอล จำกัด</w:t>
            </w:r>
          </w:p>
        </w:tc>
        <w:tc>
          <w:tcPr>
            <w:tcW w:w="241" w:type="dxa"/>
          </w:tcPr>
          <w:p w14:paraId="0214CEFF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7355B28C" w14:textId="2AE3275C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การถือเงินลงทุนในธุรกิจพลังงาน</w:t>
            </w:r>
          </w:p>
        </w:tc>
        <w:tc>
          <w:tcPr>
            <w:tcW w:w="252" w:type="dxa"/>
          </w:tcPr>
          <w:p w14:paraId="39AFA19E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1D80570" w14:textId="2B870DF5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775567C2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27A8805" w14:textId="77777777" w:rsidR="00F435FA" w:rsidRPr="005B4537" w:rsidRDefault="00F435FA" w:rsidP="00F435FA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51C0FC1C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7394A545" w14:textId="77777777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F435FA" w:rsidRPr="005B4537" w14:paraId="3E46FD8D" w14:textId="77777777" w:rsidTr="0054751B">
        <w:trPr>
          <w:trHeight w:val="252"/>
        </w:trPr>
        <w:tc>
          <w:tcPr>
            <w:tcW w:w="2340" w:type="dxa"/>
          </w:tcPr>
          <w:p w14:paraId="01A654F5" w14:textId="6B9A63CB" w:rsidR="00F435FA" w:rsidRPr="005B4537" w:rsidRDefault="00F435FA" w:rsidP="00F435FA">
            <w:pPr>
              <w:ind w:right="-202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แซม วอเตอร์ ซัพพลาย จำกัด</w:t>
            </w:r>
          </w:p>
        </w:tc>
        <w:tc>
          <w:tcPr>
            <w:tcW w:w="241" w:type="dxa"/>
          </w:tcPr>
          <w:p w14:paraId="6515DF6B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1328F05B" w14:textId="130CA3BA" w:rsidR="00F435FA" w:rsidRPr="00F435FA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ประกอบกิจการบำบัดน้ำเสีย</w:t>
            </w:r>
          </w:p>
        </w:tc>
        <w:tc>
          <w:tcPr>
            <w:tcW w:w="252" w:type="dxa"/>
          </w:tcPr>
          <w:p w14:paraId="249981E4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018CF76" w14:textId="6C6752AE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42DBAE38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00B777B5" w14:textId="77777777" w:rsidR="00F435FA" w:rsidRPr="005B4537" w:rsidRDefault="00F435FA" w:rsidP="00F435FA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10BE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271" w:type="dxa"/>
          </w:tcPr>
          <w:p w14:paraId="19781AAC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2FA3E9A4" w14:textId="77777777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90.84</w:t>
            </w:r>
          </w:p>
        </w:tc>
      </w:tr>
      <w:tr w:rsidR="00785EEE" w:rsidRPr="005B4537" w14:paraId="07890C82" w14:textId="77777777" w:rsidTr="0054751B">
        <w:trPr>
          <w:trHeight w:val="252"/>
        </w:trPr>
        <w:tc>
          <w:tcPr>
            <w:tcW w:w="2340" w:type="dxa"/>
          </w:tcPr>
          <w:p w14:paraId="4479D88F" w14:textId="4AB7F44D" w:rsidR="00785EEE" w:rsidRPr="005B4537" w:rsidRDefault="00785EEE" w:rsidP="00785EEE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</w:t>
            </w:r>
            <w:r w:rsidRPr="00785EEE">
              <w:rPr>
                <w:rFonts w:ascii="Angsana New" w:eastAsia="SimSun" w:hAnsi="Angsana New" w:hint="cs"/>
                <w:sz w:val="22"/>
                <w:szCs w:val="22"/>
                <w:lang w:val="en-GB" w:eastAsia="zh-CN"/>
              </w:rPr>
              <w:t xml:space="preserve"> </w:t>
            </w: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 xml:space="preserve">เอ็นเนอร์ยี่ ฟอร์ โซไซตี้ </w:t>
            </w:r>
          </w:p>
        </w:tc>
        <w:tc>
          <w:tcPr>
            <w:tcW w:w="241" w:type="dxa"/>
          </w:tcPr>
          <w:p w14:paraId="1175CF4D" w14:textId="77777777" w:rsidR="00785EEE" w:rsidRPr="005B4537" w:rsidRDefault="00785EEE" w:rsidP="00785EEE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910" w:type="dxa"/>
            <w:vAlign w:val="center"/>
          </w:tcPr>
          <w:p w14:paraId="6F9E7F48" w14:textId="16AE72CE" w:rsidR="00785EEE" w:rsidRPr="005B4537" w:rsidRDefault="008A5CCE" w:rsidP="00785EEE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8345D6">
              <w:rPr>
                <w:rFonts w:ascii="Angsana New" w:hAnsi="Angsana New"/>
                <w:sz w:val="22"/>
                <w:szCs w:val="22"/>
                <w:cs/>
              </w:rPr>
              <w:t>การถือเงินลงทุนในธุรกิจพลังงาน</w:t>
            </w:r>
          </w:p>
        </w:tc>
        <w:tc>
          <w:tcPr>
            <w:tcW w:w="252" w:type="dxa"/>
          </w:tcPr>
          <w:p w14:paraId="2E85E3D8" w14:textId="77777777" w:rsidR="00785EEE" w:rsidRPr="005B4537" w:rsidRDefault="00785EEE" w:rsidP="00785EEE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182A484" w14:textId="577F409E" w:rsidR="00785EEE" w:rsidRPr="005B4537" w:rsidRDefault="00785EEE" w:rsidP="00785EEE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6BEE4DFE" w14:textId="77777777" w:rsidR="00785EEE" w:rsidRPr="005B4537" w:rsidRDefault="00785EEE" w:rsidP="00785EEE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3032F4A6" w14:textId="77777777" w:rsidR="00785EEE" w:rsidRPr="005B4537" w:rsidRDefault="00785EEE" w:rsidP="00785EEE">
            <w:pPr>
              <w:ind w:right="-111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2DE04305" w14:textId="77777777" w:rsidR="00785EEE" w:rsidRPr="005B4537" w:rsidRDefault="00785EEE" w:rsidP="00785EEE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0F77F1EF" w14:textId="384FF89C" w:rsidR="00785EEE" w:rsidRPr="005B4537" w:rsidRDefault="008A5CCE" w:rsidP="00785EEE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F435FA" w:rsidRPr="005B4537" w14:paraId="132C19E6" w14:textId="77777777" w:rsidTr="0054751B">
        <w:trPr>
          <w:trHeight w:val="252"/>
        </w:trPr>
        <w:tc>
          <w:tcPr>
            <w:tcW w:w="2340" w:type="dxa"/>
          </w:tcPr>
          <w:p w14:paraId="2FB190EC" w14:textId="30352ECB" w:rsidR="00F435FA" w:rsidRPr="004E074C" w:rsidRDefault="00F435FA" w:rsidP="00F435FA">
            <w:pPr>
              <w:ind w:right="-18"/>
              <w:rPr>
                <w:rFonts w:ascii="Angsana New" w:eastAsia="SimSun" w:hAnsi="Angsana New"/>
                <w:sz w:val="22"/>
                <w:szCs w:val="22"/>
                <w:lang w:val="en-GB" w:eastAsia="zh-CN"/>
              </w:rPr>
            </w:pPr>
            <w:r w:rsidRPr="004E074C">
              <w:rPr>
                <w:rFonts w:ascii="Angsana New" w:eastAsia="SimSun" w:hAnsi="Angsana New"/>
                <w:sz w:val="22"/>
                <w:szCs w:val="22"/>
                <w:lang w:val="en-GB" w:eastAsia="zh-CN"/>
              </w:rPr>
              <w:t xml:space="preserve"> </w:t>
            </w:r>
            <w:r w:rsidR="00785EEE"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จำกัด</w:t>
            </w:r>
            <w:r w:rsidR="00785EEE"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4E074C">
              <w:rPr>
                <w:rFonts w:ascii="Angsana New" w:eastAsia="SimSun" w:hAnsi="Angsana New"/>
                <w:sz w:val="22"/>
                <w:szCs w:val="22"/>
                <w:lang w:val="en-GB" w:eastAsia="zh-CN"/>
              </w:rPr>
              <w:t>(</w:t>
            </w: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เดิมชื่อ</w:t>
            </w:r>
            <w:r w:rsidR="004E074C" w:rsidRPr="004E074C">
              <w:rPr>
                <w:rFonts w:ascii="Angsana New" w:eastAsia="SimSun" w:hAnsi="Angsana New"/>
                <w:sz w:val="22"/>
                <w:szCs w:val="22"/>
                <w:lang w:val="en-GB" w:eastAsia="zh-CN"/>
              </w:rPr>
              <w:t xml:space="preserve"> </w:t>
            </w:r>
            <w:r w:rsidR="004E074C"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</w:t>
            </w:r>
            <w:r w:rsidR="004E074C" w:rsidRPr="008345D6">
              <w:rPr>
                <w:rFonts w:ascii="Angsana New" w:eastAsia="SimSun" w:hAnsi="Angsana New"/>
                <w:sz w:val="22"/>
                <w:szCs w:val="22"/>
                <w:cs/>
                <w:lang w:eastAsia="zh-CN"/>
              </w:rPr>
              <w:t xml:space="preserve"> </w:t>
            </w:r>
            <w:r w:rsidR="004E074C"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บียอนด์</w:t>
            </w:r>
            <w:r w:rsidR="004E074C" w:rsidRPr="008345D6">
              <w:rPr>
                <w:rFonts w:ascii="Angsana New" w:eastAsia="SimSun" w:hAnsi="Angsana New"/>
                <w:sz w:val="22"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241" w:type="dxa"/>
          </w:tcPr>
          <w:p w14:paraId="4A118254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910" w:type="dxa"/>
            <w:vAlign w:val="center"/>
          </w:tcPr>
          <w:p w14:paraId="1CC1AD21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52" w:type="dxa"/>
          </w:tcPr>
          <w:p w14:paraId="4D1B91F2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5BACB47" w14:textId="77777777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5A153EE1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7C1A20A4" w14:textId="77777777" w:rsidR="00F435FA" w:rsidRPr="005B4537" w:rsidRDefault="00F435FA" w:rsidP="00F435FA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11632ACB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246D60ED" w14:textId="77777777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F435FA" w:rsidRPr="005B4537" w14:paraId="679F060F" w14:textId="77777777" w:rsidTr="0054751B">
        <w:trPr>
          <w:trHeight w:val="252"/>
        </w:trPr>
        <w:tc>
          <w:tcPr>
            <w:tcW w:w="2340" w:type="dxa"/>
          </w:tcPr>
          <w:p w14:paraId="1DEA5011" w14:textId="0350ED5A" w:rsidR="00F435FA" w:rsidRPr="004E074C" w:rsidRDefault="00F435FA" w:rsidP="00F435FA">
            <w:pPr>
              <w:ind w:right="-18"/>
              <w:rPr>
                <w:rFonts w:ascii="Angsana New" w:eastAsia="SimSun" w:hAnsi="Angsana New"/>
                <w:sz w:val="22"/>
                <w:szCs w:val="22"/>
                <w:lang w:val="en-GB" w:eastAsia="zh-CN"/>
              </w:rPr>
            </w:pPr>
            <w:r w:rsidRPr="004E074C">
              <w:rPr>
                <w:rFonts w:ascii="Angsana New" w:eastAsia="SimSun" w:hAnsi="Angsana New"/>
                <w:sz w:val="22"/>
                <w:szCs w:val="22"/>
                <w:lang w:val="en-GB" w:eastAsia="zh-CN"/>
              </w:rPr>
              <w:t xml:space="preserve">    </w:t>
            </w:r>
            <w:r w:rsidR="00785EEE"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เฮลท์แคร์</w:t>
            </w:r>
            <w:r w:rsidR="00785EEE" w:rsidRPr="008345D6">
              <w:rPr>
                <w:rFonts w:ascii="Angsana New" w:eastAsia="SimSun" w:hAnsi="Angsana New"/>
                <w:sz w:val="22"/>
                <w:szCs w:val="22"/>
                <w:cs/>
                <w:lang w:eastAsia="zh-CN"/>
              </w:rPr>
              <w:t xml:space="preserve"> </w:t>
            </w:r>
            <w:r w:rsidR="004E074C"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จำกัด</w:t>
            </w:r>
            <w:r w:rsidR="004E074C" w:rsidRPr="004E074C">
              <w:rPr>
                <w:rFonts w:ascii="Angsana New" w:eastAsia="SimSun" w:hAnsi="Angsana New"/>
                <w:sz w:val="22"/>
                <w:szCs w:val="22"/>
                <w:lang w:val="en-GB" w:eastAsia="zh-CN"/>
              </w:rPr>
              <w:t>)</w:t>
            </w:r>
          </w:p>
        </w:tc>
        <w:tc>
          <w:tcPr>
            <w:tcW w:w="241" w:type="dxa"/>
          </w:tcPr>
          <w:p w14:paraId="410E68E7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910" w:type="dxa"/>
            <w:vAlign w:val="center"/>
          </w:tcPr>
          <w:p w14:paraId="60DB3FC1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52" w:type="dxa"/>
          </w:tcPr>
          <w:p w14:paraId="5629C726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BC9D632" w14:textId="77777777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292B0A64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733A6A14" w14:textId="77777777" w:rsidR="00F435FA" w:rsidRPr="005B4537" w:rsidRDefault="00F435FA" w:rsidP="00F435FA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2304739C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7CD3E256" w14:textId="77777777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F435FA" w:rsidRPr="005B4537" w14:paraId="1FF9C968" w14:textId="77777777" w:rsidTr="0054751B">
        <w:trPr>
          <w:trHeight w:val="252"/>
        </w:trPr>
        <w:tc>
          <w:tcPr>
            <w:tcW w:w="2340" w:type="dxa"/>
          </w:tcPr>
          <w:p w14:paraId="5AB8615D" w14:textId="6BDACDA0" w:rsidR="00F435FA" w:rsidRPr="005B4537" w:rsidRDefault="004E074C" w:rsidP="00F435FA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41" w:type="dxa"/>
          </w:tcPr>
          <w:p w14:paraId="6E7C068C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910" w:type="dxa"/>
            <w:vAlign w:val="center"/>
          </w:tcPr>
          <w:p w14:paraId="271419EE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252" w:type="dxa"/>
          </w:tcPr>
          <w:p w14:paraId="493376AF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65CEC64" w14:textId="77777777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45E5A9D8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16B1A46E" w14:textId="77777777" w:rsidR="00F435FA" w:rsidRPr="005B4537" w:rsidRDefault="00F435FA" w:rsidP="00F435FA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37FDC516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1D7EAE84" w14:textId="77777777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F435FA" w:rsidRPr="005B4537" w14:paraId="78F7BCEA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4CB07140" w14:textId="7A68F9FE" w:rsidR="00F435FA" w:rsidRPr="004E074C" w:rsidRDefault="004E074C" w:rsidP="00F435FA">
            <w:pPr>
              <w:ind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อาร์</w:t>
            </w:r>
            <w:r w:rsidRPr="004E074C">
              <w:rPr>
                <w:rFonts w:ascii="Angsana New" w:eastAsia="SimSun" w:hAnsi="Angsana New" w:hint="cs"/>
                <w:sz w:val="22"/>
                <w:szCs w:val="22"/>
                <w:lang w:eastAsia="zh-CN"/>
              </w:rPr>
              <w:t>.</w:t>
            </w: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เอ</w:t>
            </w:r>
            <w:r w:rsidRPr="004E074C">
              <w:rPr>
                <w:rFonts w:ascii="Angsana New" w:eastAsia="SimSun" w:hAnsi="Angsana New" w:hint="cs"/>
                <w:sz w:val="22"/>
                <w:szCs w:val="22"/>
                <w:lang w:eastAsia="zh-CN"/>
              </w:rPr>
              <w:t>.</w:t>
            </w: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โลจิสติคส์ จำกัด</w:t>
            </w:r>
          </w:p>
        </w:tc>
        <w:tc>
          <w:tcPr>
            <w:tcW w:w="241" w:type="dxa"/>
          </w:tcPr>
          <w:p w14:paraId="27F56F41" w14:textId="77777777" w:rsidR="00F435FA" w:rsidRPr="004E074C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0DB9E3A3" w14:textId="5F168E24" w:rsidR="00F435FA" w:rsidRPr="004E074C" w:rsidRDefault="004E074C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ขนส่งแก๊สแอลพีจี</w:t>
            </w:r>
          </w:p>
        </w:tc>
        <w:tc>
          <w:tcPr>
            <w:tcW w:w="252" w:type="dxa"/>
          </w:tcPr>
          <w:p w14:paraId="2F5EA195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C69A1E6" w14:textId="4857A34A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5B74ED6A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FC4D4D3" w14:textId="77777777" w:rsidR="00F435FA" w:rsidRPr="005B4537" w:rsidRDefault="00F435FA" w:rsidP="00F435FA">
            <w:pPr>
              <w:ind w:right="-111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8F10B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1" w:type="dxa"/>
          </w:tcPr>
          <w:p w14:paraId="2D2569E9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0F5CDF85" w14:textId="77777777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4E074C" w:rsidRPr="005B4537" w14:paraId="4FC08713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531767C6" w14:textId="01D806A1" w:rsidR="004E074C" w:rsidRPr="004E074C" w:rsidRDefault="004E074C" w:rsidP="004E074C">
            <w:pPr>
              <w:ind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ธวัชภิญโญ จำกัด</w:t>
            </w:r>
          </w:p>
        </w:tc>
        <w:tc>
          <w:tcPr>
            <w:tcW w:w="241" w:type="dxa"/>
          </w:tcPr>
          <w:p w14:paraId="43F5000E" w14:textId="77777777" w:rsidR="004E074C" w:rsidRPr="005B4537" w:rsidRDefault="004E074C" w:rsidP="004E074C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290FECDC" w14:textId="2D413D03" w:rsidR="004E074C" w:rsidRPr="004E074C" w:rsidRDefault="004E074C" w:rsidP="004E074C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บริหารสถานีบริการแก๊สเอ็นจีวี</w:t>
            </w:r>
          </w:p>
        </w:tc>
        <w:tc>
          <w:tcPr>
            <w:tcW w:w="252" w:type="dxa"/>
          </w:tcPr>
          <w:p w14:paraId="62FE6A3E" w14:textId="77777777" w:rsidR="004E074C" w:rsidRPr="005B4537" w:rsidRDefault="004E074C" w:rsidP="004E074C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53EC0D0" w14:textId="1DCBD3F1" w:rsidR="004E074C" w:rsidRPr="005B4537" w:rsidRDefault="004E074C" w:rsidP="004E074C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6377C1CE" w14:textId="77777777" w:rsidR="004E074C" w:rsidRPr="005B4537" w:rsidRDefault="004E074C" w:rsidP="004E074C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0452D84D" w14:textId="77777777" w:rsidR="004E074C" w:rsidRPr="005B4537" w:rsidRDefault="004E074C" w:rsidP="004E074C">
            <w:pPr>
              <w:ind w:right="-111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7940BAFD" w14:textId="77777777" w:rsidR="004E074C" w:rsidRPr="005B4537" w:rsidRDefault="004E074C" w:rsidP="004E074C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435284E1" w14:textId="77777777" w:rsidR="004E074C" w:rsidRPr="005B4537" w:rsidRDefault="004E074C" w:rsidP="004E074C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4E074C" w:rsidRPr="005B4537" w14:paraId="7D4884A9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280ACDDA" w14:textId="55824E57" w:rsidR="004E074C" w:rsidRPr="004E074C" w:rsidRDefault="004E074C" w:rsidP="004E074C">
            <w:pPr>
              <w:ind w:right="-110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สตาร์ ปิโตรเลียม พลัส จำกัด</w:t>
            </w:r>
          </w:p>
        </w:tc>
        <w:tc>
          <w:tcPr>
            <w:tcW w:w="241" w:type="dxa"/>
          </w:tcPr>
          <w:p w14:paraId="4187F7E4" w14:textId="77777777" w:rsidR="004E074C" w:rsidRPr="005B4537" w:rsidRDefault="004E074C" w:rsidP="004E074C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183DBB8D" w14:textId="1B7E14EE" w:rsidR="004E074C" w:rsidRPr="004E074C" w:rsidRDefault="004E074C" w:rsidP="004E074C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ขายปลีกเชื้อเพลิงยานยนต์</w:t>
            </w:r>
          </w:p>
        </w:tc>
        <w:tc>
          <w:tcPr>
            <w:tcW w:w="252" w:type="dxa"/>
          </w:tcPr>
          <w:p w14:paraId="1350BBE9" w14:textId="77777777" w:rsidR="004E074C" w:rsidRPr="005B4537" w:rsidRDefault="004E074C" w:rsidP="004E074C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B458927" w14:textId="09CA3D42" w:rsidR="004E074C" w:rsidRPr="005B4537" w:rsidRDefault="004E074C" w:rsidP="004E074C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55AB56C9" w14:textId="77777777" w:rsidR="004E074C" w:rsidRPr="005B4537" w:rsidRDefault="004E074C" w:rsidP="004E074C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92D5103" w14:textId="77777777" w:rsidR="004E074C" w:rsidRPr="005B4537" w:rsidRDefault="004E074C" w:rsidP="004E074C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4A899A75" w14:textId="77777777" w:rsidR="004E074C" w:rsidRPr="005B4537" w:rsidRDefault="004E074C" w:rsidP="004E074C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1BF76774" w14:textId="77777777" w:rsidR="004E074C" w:rsidRPr="005B4537" w:rsidRDefault="004E074C" w:rsidP="004E074C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4E074C" w:rsidRPr="005B4537" w14:paraId="27D857EE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62163816" w14:textId="52E909EC" w:rsidR="004E074C" w:rsidRPr="004E074C" w:rsidRDefault="004E074C" w:rsidP="004E074C">
            <w:pPr>
              <w:ind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เฟอร์รั่ม เอ็มเนอร์ยี่ จำกัด</w:t>
            </w:r>
          </w:p>
        </w:tc>
        <w:tc>
          <w:tcPr>
            <w:tcW w:w="241" w:type="dxa"/>
          </w:tcPr>
          <w:p w14:paraId="09728507" w14:textId="77777777" w:rsidR="004E074C" w:rsidRPr="005B4537" w:rsidRDefault="004E074C" w:rsidP="004E074C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096619A4" w14:textId="757A8C1B" w:rsidR="004E074C" w:rsidRPr="004E074C" w:rsidRDefault="004E074C" w:rsidP="004E074C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345D6">
              <w:rPr>
                <w:rFonts w:ascii="Angsana New" w:hAnsi="Angsana New"/>
                <w:sz w:val="22"/>
                <w:szCs w:val="22"/>
                <w:cs/>
              </w:rPr>
              <w:t>การถือเงินลงทุนในธุรกิจพลังงาน</w:t>
            </w:r>
          </w:p>
        </w:tc>
        <w:tc>
          <w:tcPr>
            <w:tcW w:w="252" w:type="dxa"/>
          </w:tcPr>
          <w:p w14:paraId="2CF24F9E" w14:textId="77777777" w:rsidR="004E074C" w:rsidRPr="005B4537" w:rsidRDefault="004E074C" w:rsidP="004E074C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6E52C39" w14:textId="500882DF" w:rsidR="004E074C" w:rsidRPr="005B4537" w:rsidRDefault="004E074C" w:rsidP="004E074C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00DE8005" w14:textId="77777777" w:rsidR="004E074C" w:rsidRPr="005B4537" w:rsidRDefault="004E074C" w:rsidP="004E074C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72E1F636" w14:textId="77777777" w:rsidR="004E074C" w:rsidRPr="005B4537" w:rsidRDefault="004E074C" w:rsidP="004E074C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61AF70E0" w14:textId="77777777" w:rsidR="004E074C" w:rsidRPr="005B4537" w:rsidRDefault="004E074C" w:rsidP="004E074C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228A1F1D" w14:textId="77777777" w:rsidR="004E074C" w:rsidRPr="005B4537" w:rsidRDefault="004E074C" w:rsidP="004E074C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F435FA" w:rsidRPr="005B4537" w14:paraId="703D558C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2E6B662D" w14:textId="06B276AE" w:rsidR="00F435FA" w:rsidRPr="005B4537" w:rsidRDefault="004E074C" w:rsidP="00F435FA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อินฟอร์เมติกซ์ พลัส จำกัด</w:t>
            </w:r>
          </w:p>
        </w:tc>
        <w:tc>
          <w:tcPr>
            <w:tcW w:w="241" w:type="dxa"/>
          </w:tcPr>
          <w:p w14:paraId="693BA164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2FAB5963" w14:textId="51762AA5" w:rsidR="00F435FA" w:rsidRPr="004E074C" w:rsidRDefault="004E074C" w:rsidP="004E074C">
            <w:pPr>
              <w:ind w:right="-19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จำหน่าย พัฒนาและให้บริการที่เกี่ยวกับ</w:t>
            </w:r>
          </w:p>
        </w:tc>
        <w:tc>
          <w:tcPr>
            <w:tcW w:w="252" w:type="dxa"/>
          </w:tcPr>
          <w:p w14:paraId="5B90FF8F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4A8ED8F" w14:textId="7540A86D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3FAE7445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2AF556F" w14:textId="77777777" w:rsidR="00F435FA" w:rsidRPr="005B4537" w:rsidRDefault="00F435FA" w:rsidP="00F435FA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271" w:type="dxa"/>
          </w:tcPr>
          <w:p w14:paraId="3B6D390C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68326443" w14:textId="77777777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F435FA" w:rsidRPr="005B4537" w14:paraId="41D2825F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7C07DBAF" w14:textId="77777777" w:rsidR="00F435FA" w:rsidRPr="005B4537" w:rsidRDefault="00F435FA" w:rsidP="00F435FA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5483C448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5E0DD3CC" w14:textId="0F0E01ED" w:rsidR="00F435FA" w:rsidRPr="004E074C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E074C">
              <w:rPr>
                <w:rFonts w:ascii="Angsana New" w:hAnsi="Angsana New"/>
                <w:sz w:val="22"/>
                <w:szCs w:val="22"/>
                <w:lang w:val="en-GB"/>
              </w:rPr>
              <w:t xml:space="preserve">   </w:t>
            </w:r>
            <w:r w:rsidR="004E074C" w:rsidRPr="008345D6">
              <w:rPr>
                <w:rFonts w:ascii="Angsana New" w:hAnsi="Angsana New" w:hint="cs"/>
                <w:sz w:val="22"/>
                <w:szCs w:val="22"/>
                <w:cs/>
              </w:rPr>
              <w:t>การใช้งานซอฟต์แวร์สื่อสารในองค์กร</w:t>
            </w:r>
          </w:p>
        </w:tc>
        <w:tc>
          <w:tcPr>
            <w:tcW w:w="252" w:type="dxa"/>
          </w:tcPr>
          <w:p w14:paraId="53832A8D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A043D36" w14:textId="77777777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3FAD203A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6FBA2237" w14:textId="77777777" w:rsidR="00F435FA" w:rsidRPr="005B4537" w:rsidRDefault="00F435FA" w:rsidP="00F435FA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52BF8D51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199D47A7" w14:textId="77777777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3B51" w:rsidRPr="005B4537" w14:paraId="72665ABF" w14:textId="77777777" w:rsidTr="0054751B">
        <w:trPr>
          <w:trHeight w:val="252"/>
        </w:trPr>
        <w:tc>
          <w:tcPr>
            <w:tcW w:w="2340" w:type="dxa"/>
          </w:tcPr>
          <w:p w14:paraId="602B7FF5" w14:textId="306FF32D" w:rsidR="002F3B51" w:rsidRPr="002F3B51" w:rsidRDefault="002F3B51" w:rsidP="002F3B51">
            <w:pPr>
              <w:ind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พี พี แอล พาวเวอร์ จำกัด</w:t>
            </w:r>
          </w:p>
        </w:tc>
        <w:tc>
          <w:tcPr>
            <w:tcW w:w="241" w:type="dxa"/>
          </w:tcPr>
          <w:p w14:paraId="7FD8CB24" w14:textId="77777777" w:rsidR="002F3B51" w:rsidRPr="005B4537" w:rsidRDefault="002F3B51" w:rsidP="002F3B51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3AF62EEC" w14:textId="25018DAF" w:rsidR="002F3B51" w:rsidRPr="005B4537" w:rsidRDefault="004A3950" w:rsidP="002F3B51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highlight w:val="yellow"/>
                <w:lang w:eastAsia="zh-CN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การผลิตและจำหน่ายไฟฟ้าจากไบโอแก๊ส</w:t>
            </w:r>
          </w:p>
        </w:tc>
        <w:tc>
          <w:tcPr>
            <w:tcW w:w="252" w:type="dxa"/>
          </w:tcPr>
          <w:p w14:paraId="1172DD8B" w14:textId="77777777" w:rsidR="002F3B51" w:rsidRPr="005B4537" w:rsidRDefault="002F3B51" w:rsidP="002F3B51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EA9CDBF" w14:textId="239F6A00" w:rsidR="002F3B51" w:rsidRPr="005B4537" w:rsidRDefault="0054751B" w:rsidP="002F3B5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534717B0" w14:textId="77777777" w:rsidR="002F3B51" w:rsidRPr="005B4537" w:rsidRDefault="002F3B51" w:rsidP="002F3B51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6964AC27" w14:textId="77777777" w:rsidR="002F3B51" w:rsidRPr="005B4537" w:rsidRDefault="002F3B51" w:rsidP="002F3B51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271" w:type="dxa"/>
          </w:tcPr>
          <w:p w14:paraId="562D3F9D" w14:textId="77777777" w:rsidR="002F3B51" w:rsidRPr="005B4537" w:rsidRDefault="002F3B51" w:rsidP="002F3B51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20EE5602" w14:textId="77777777" w:rsidR="002F3B51" w:rsidRPr="005B4537" w:rsidRDefault="002F3B51" w:rsidP="002F3B5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F3B51" w:rsidRPr="005B4537" w14:paraId="6046874D" w14:textId="77777777" w:rsidTr="0054751B">
        <w:trPr>
          <w:trHeight w:val="252"/>
        </w:trPr>
        <w:tc>
          <w:tcPr>
            <w:tcW w:w="2340" w:type="dxa"/>
          </w:tcPr>
          <w:p w14:paraId="5BB4514A" w14:textId="531DBC7B" w:rsidR="002F3B51" w:rsidRPr="002F3B51" w:rsidRDefault="002F3B51" w:rsidP="002F3B51">
            <w:pPr>
              <w:ind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บริษัท ไบโอเอ็นเนอร์ยี่ สตูล จำกัด</w:t>
            </w:r>
          </w:p>
        </w:tc>
        <w:tc>
          <w:tcPr>
            <w:tcW w:w="241" w:type="dxa"/>
          </w:tcPr>
          <w:p w14:paraId="2F9F601F" w14:textId="77777777" w:rsidR="002F3B51" w:rsidRPr="005B4537" w:rsidRDefault="002F3B51" w:rsidP="002F3B51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vAlign w:val="bottom"/>
          </w:tcPr>
          <w:p w14:paraId="10374FBE" w14:textId="2A603C78" w:rsidR="002F3B51" w:rsidRPr="005B4537" w:rsidRDefault="004A3950" w:rsidP="002F3B51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highlight w:val="yellow"/>
                <w:lang w:eastAsia="zh-CN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การผลิตและจำหน่ายไฟฟ้าจากไบโอแก๊ส</w:t>
            </w:r>
          </w:p>
        </w:tc>
        <w:tc>
          <w:tcPr>
            <w:tcW w:w="252" w:type="dxa"/>
          </w:tcPr>
          <w:p w14:paraId="34FAF4A1" w14:textId="77777777" w:rsidR="002F3B51" w:rsidRPr="005B4537" w:rsidRDefault="002F3B51" w:rsidP="002F3B51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A879EB4" w14:textId="70B1A6D3" w:rsidR="002F3B51" w:rsidRPr="005B4537" w:rsidRDefault="0054751B" w:rsidP="002F3B5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5FE02D8A" w14:textId="77777777" w:rsidR="002F3B51" w:rsidRPr="005B4537" w:rsidRDefault="002F3B51" w:rsidP="002F3B51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363FF248" w14:textId="77777777" w:rsidR="002F3B51" w:rsidRPr="005B4537" w:rsidRDefault="002F3B51" w:rsidP="002F3B51">
            <w:pPr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271" w:type="dxa"/>
          </w:tcPr>
          <w:p w14:paraId="4E3E8441" w14:textId="77777777" w:rsidR="002F3B51" w:rsidRPr="005B4537" w:rsidRDefault="002F3B51" w:rsidP="002F3B51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</w:tcPr>
          <w:p w14:paraId="4F64921F" w14:textId="77777777" w:rsidR="002F3B51" w:rsidRPr="005B4537" w:rsidRDefault="002F3B51" w:rsidP="002F3B5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074C" w:rsidRPr="005B4537" w14:paraId="573A487E" w14:textId="77777777" w:rsidTr="0054751B">
        <w:trPr>
          <w:trHeight w:val="252"/>
        </w:trPr>
        <w:tc>
          <w:tcPr>
            <w:tcW w:w="2340" w:type="dxa"/>
          </w:tcPr>
          <w:p w14:paraId="15D7C1BB" w14:textId="77777777" w:rsidR="004E074C" w:rsidRPr="005B4537" w:rsidRDefault="004E074C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112FD836" w14:textId="77777777" w:rsidR="004E074C" w:rsidRPr="005B4537" w:rsidRDefault="004E074C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738648B6" w14:textId="77777777" w:rsidR="004E074C" w:rsidRPr="005B4537" w:rsidRDefault="004E074C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01A057B2" w14:textId="77777777" w:rsidR="004E074C" w:rsidRPr="005B4537" w:rsidRDefault="004E074C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F50F897" w14:textId="77777777" w:rsidR="004E074C" w:rsidRPr="005B4537" w:rsidRDefault="004E074C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605DAA26" w14:textId="77777777" w:rsidR="004E074C" w:rsidRPr="005B4537" w:rsidRDefault="004E074C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11" w:type="dxa"/>
            <w:gridSpan w:val="3"/>
          </w:tcPr>
          <w:p w14:paraId="04554B66" w14:textId="77777777" w:rsidR="004E074C" w:rsidRPr="005B4537" w:rsidRDefault="004E074C" w:rsidP="00F435FA">
            <w:pPr>
              <w:ind w:right="-18"/>
              <w:jc w:val="center"/>
              <w:rPr>
                <w:rFonts w:ascii="Angsana New" w:eastAsia="PMingLiU" w:hAnsi="Angsana New"/>
                <w:sz w:val="22"/>
                <w:szCs w:val="22"/>
              </w:rPr>
            </w:pPr>
          </w:p>
        </w:tc>
      </w:tr>
      <w:tr w:rsidR="002F3B51" w:rsidRPr="005B4537" w14:paraId="46FE5513" w14:textId="77777777" w:rsidTr="0054751B">
        <w:trPr>
          <w:trHeight w:val="252"/>
        </w:trPr>
        <w:tc>
          <w:tcPr>
            <w:tcW w:w="2340" w:type="dxa"/>
          </w:tcPr>
          <w:p w14:paraId="4024A006" w14:textId="77777777" w:rsidR="002F3B51" w:rsidRPr="005B4537" w:rsidRDefault="002F3B51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581BEDBB" w14:textId="77777777" w:rsidR="002F3B51" w:rsidRPr="005B4537" w:rsidRDefault="002F3B51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427BF9D2" w14:textId="77777777" w:rsidR="002F3B51" w:rsidRPr="005B4537" w:rsidRDefault="002F3B51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292BD3CB" w14:textId="77777777" w:rsidR="002F3B51" w:rsidRPr="005B4537" w:rsidRDefault="002F3B51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168D8CF" w14:textId="77777777" w:rsidR="002F3B51" w:rsidRPr="005B4537" w:rsidRDefault="002F3B51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7E522A4D" w14:textId="77777777" w:rsidR="002F3B51" w:rsidRPr="005B4537" w:rsidRDefault="002F3B51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11" w:type="dxa"/>
            <w:gridSpan w:val="3"/>
          </w:tcPr>
          <w:p w14:paraId="312DD983" w14:textId="77777777" w:rsidR="002F3B51" w:rsidRPr="005B4537" w:rsidRDefault="002F3B51" w:rsidP="00403839">
            <w:pPr>
              <w:tabs>
                <w:tab w:val="left" w:pos="642"/>
              </w:tabs>
              <w:ind w:right="-18"/>
              <w:jc w:val="center"/>
              <w:rPr>
                <w:rFonts w:ascii="Angsana New" w:eastAsia="PMingLiU" w:hAnsi="Angsana New"/>
                <w:sz w:val="22"/>
                <w:szCs w:val="22"/>
              </w:rPr>
            </w:pPr>
          </w:p>
        </w:tc>
      </w:tr>
      <w:tr w:rsidR="002F3B51" w:rsidRPr="005B4537" w14:paraId="2118846B" w14:textId="77777777" w:rsidTr="0054751B">
        <w:trPr>
          <w:trHeight w:val="252"/>
        </w:trPr>
        <w:tc>
          <w:tcPr>
            <w:tcW w:w="2340" w:type="dxa"/>
          </w:tcPr>
          <w:p w14:paraId="21F76B8D" w14:textId="77777777" w:rsidR="002F3B51" w:rsidRPr="005B4537" w:rsidRDefault="002F3B51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2BE5B38D" w14:textId="77777777" w:rsidR="002F3B51" w:rsidRPr="005B4537" w:rsidRDefault="002F3B51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2625EBF6" w14:textId="77777777" w:rsidR="002F3B51" w:rsidRPr="005B4537" w:rsidRDefault="002F3B51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17D9F7A3" w14:textId="77777777" w:rsidR="002F3B51" w:rsidRPr="005B4537" w:rsidRDefault="002F3B51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FFDF5B1" w14:textId="77777777" w:rsidR="002F3B51" w:rsidRPr="005B4537" w:rsidRDefault="002F3B51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6CC75A18" w14:textId="77777777" w:rsidR="002F3B51" w:rsidRPr="005B4537" w:rsidRDefault="002F3B51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11" w:type="dxa"/>
            <w:gridSpan w:val="3"/>
          </w:tcPr>
          <w:p w14:paraId="36D83FE8" w14:textId="77777777" w:rsidR="002F3B51" w:rsidRPr="005B4537" w:rsidRDefault="002F3B51" w:rsidP="00F435FA">
            <w:pPr>
              <w:ind w:right="-18"/>
              <w:jc w:val="center"/>
              <w:rPr>
                <w:rFonts w:ascii="Angsana New" w:eastAsia="PMingLiU" w:hAnsi="Angsana New"/>
                <w:sz w:val="22"/>
                <w:szCs w:val="22"/>
              </w:rPr>
            </w:pPr>
          </w:p>
        </w:tc>
      </w:tr>
      <w:tr w:rsidR="00785EEE" w:rsidRPr="005B4537" w14:paraId="658DC574" w14:textId="77777777" w:rsidTr="0054751B">
        <w:trPr>
          <w:trHeight w:val="252"/>
        </w:trPr>
        <w:tc>
          <w:tcPr>
            <w:tcW w:w="2340" w:type="dxa"/>
          </w:tcPr>
          <w:p w14:paraId="3148EE83" w14:textId="77777777" w:rsidR="00785EEE" w:rsidRPr="005B4537" w:rsidRDefault="00785EEE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55F2F7DF" w14:textId="77777777" w:rsidR="00785EEE" w:rsidRPr="005B4537" w:rsidRDefault="00785EEE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651C0F82" w14:textId="77777777" w:rsidR="00785EEE" w:rsidRPr="005B4537" w:rsidRDefault="00785EEE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008BE4D8" w14:textId="77777777" w:rsidR="00785EEE" w:rsidRPr="005B4537" w:rsidRDefault="00785EEE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1D6D431" w14:textId="77777777" w:rsidR="00785EEE" w:rsidRPr="008345D6" w:rsidRDefault="00785EEE" w:rsidP="00F435FA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7997053C" w14:textId="77777777" w:rsidR="00785EEE" w:rsidRPr="005B4537" w:rsidRDefault="00785EEE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11" w:type="dxa"/>
            <w:gridSpan w:val="3"/>
          </w:tcPr>
          <w:p w14:paraId="31B0C54C" w14:textId="4BA52B4E" w:rsidR="00785EEE" w:rsidRPr="008345D6" w:rsidRDefault="00785EEE" w:rsidP="00F435FA">
            <w:pPr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</w:pPr>
            <w:r w:rsidRPr="008345D6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ส่วนได้เสียในความเป็นเจ้าของ</w:t>
            </w:r>
          </w:p>
        </w:tc>
      </w:tr>
      <w:tr w:rsidR="00F435FA" w:rsidRPr="005B4537" w14:paraId="056962A2" w14:textId="77777777" w:rsidTr="0054751B">
        <w:trPr>
          <w:trHeight w:val="252"/>
        </w:trPr>
        <w:tc>
          <w:tcPr>
            <w:tcW w:w="2340" w:type="dxa"/>
          </w:tcPr>
          <w:p w14:paraId="0CC17F39" w14:textId="77777777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</w:tcPr>
          <w:p w14:paraId="763A76E9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3BF0B43E" w14:textId="77777777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1C3F8212" w14:textId="77777777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B6DB452" w14:textId="275447C5" w:rsidR="00F435FA" w:rsidRPr="005B4537" w:rsidRDefault="00785EEE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7" w:type="dxa"/>
          </w:tcPr>
          <w:p w14:paraId="4AAB8814" w14:textId="77777777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</w:tcPr>
          <w:p w14:paraId="31903C63" w14:textId="5E2598BB" w:rsidR="00F435FA" w:rsidRPr="005B4537" w:rsidRDefault="00785EEE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  <w:t>(</w:t>
            </w:r>
            <w:r w:rsidRPr="008345D6">
              <w:rPr>
                <w:rFonts w:ascii="Angsana New" w:hAnsi="Angsana New" w:hint="cs"/>
                <w:color w:val="000000"/>
                <w:spacing w:val="-2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  <w:t>)</w:t>
            </w:r>
          </w:p>
        </w:tc>
      </w:tr>
      <w:tr w:rsidR="00785EEE" w:rsidRPr="005B4537" w14:paraId="13987902" w14:textId="77777777" w:rsidTr="0054751B">
        <w:trPr>
          <w:trHeight w:val="252"/>
        </w:trPr>
        <w:tc>
          <w:tcPr>
            <w:tcW w:w="2340" w:type="dxa"/>
            <w:tcBorders>
              <w:bottom w:val="single" w:sz="4" w:space="0" w:color="auto"/>
            </w:tcBorders>
          </w:tcPr>
          <w:p w14:paraId="36F98AF6" w14:textId="24A732BF" w:rsidR="00785EEE" w:rsidRPr="005B4537" w:rsidRDefault="00785EEE" w:rsidP="00785EEE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41" w:type="dxa"/>
          </w:tcPr>
          <w:p w14:paraId="1E54DC5B" w14:textId="77777777" w:rsidR="00785EEE" w:rsidRPr="005B4537" w:rsidRDefault="00785EEE" w:rsidP="00785EEE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  <w:tcBorders>
              <w:bottom w:val="single" w:sz="4" w:space="0" w:color="auto"/>
            </w:tcBorders>
          </w:tcPr>
          <w:p w14:paraId="3896527F" w14:textId="37D8D320" w:rsidR="00785EEE" w:rsidRPr="005B4537" w:rsidRDefault="00785EEE" w:rsidP="00785EEE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52" w:type="dxa"/>
          </w:tcPr>
          <w:p w14:paraId="79E797E4" w14:textId="77777777" w:rsidR="00785EEE" w:rsidRPr="005B4537" w:rsidRDefault="00785EEE" w:rsidP="00785EEE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BB0A27" w14:textId="68710916" w:rsidR="00785EEE" w:rsidRPr="005B4537" w:rsidRDefault="00785EEE" w:rsidP="00785EEE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7" w:type="dxa"/>
          </w:tcPr>
          <w:p w14:paraId="56814B9D" w14:textId="77777777" w:rsidR="00785EEE" w:rsidRPr="005B4537" w:rsidRDefault="00785EEE" w:rsidP="00785EEE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93EB0E2" w14:textId="5DAF80F6" w:rsidR="00785EEE" w:rsidRPr="005B4537" w:rsidRDefault="00785EEE" w:rsidP="00785EEE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563</w:t>
            </w:r>
          </w:p>
        </w:tc>
        <w:tc>
          <w:tcPr>
            <w:tcW w:w="271" w:type="dxa"/>
          </w:tcPr>
          <w:p w14:paraId="3514A8B1" w14:textId="77777777" w:rsidR="00785EEE" w:rsidRPr="005B4537" w:rsidRDefault="00785EEE" w:rsidP="00785EEE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749858ED" w14:textId="7EADB182" w:rsidR="00785EEE" w:rsidRPr="005B4537" w:rsidRDefault="00785EEE" w:rsidP="00785EEE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B4537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562</w:t>
            </w:r>
          </w:p>
        </w:tc>
      </w:tr>
      <w:tr w:rsidR="00F435FA" w:rsidRPr="005B4537" w14:paraId="051FC3B9" w14:textId="77777777" w:rsidTr="0054751B">
        <w:trPr>
          <w:trHeight w:val="252"/>
        </w:trPr>
        <w:tc>
          <w:tcPr>
            <w:tcW w:w="2340" w:type="dxa"/>
          </w:tcPr>
          <w:p w14:paraId="6AA210AC" w14:textId="2A850AA0" w:rsidR="00F435FA" w:rsidRPr="005B4537" w:rsidRDefault="00785EEE" w:rsidP="007950FA">
            <w:pPr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 xml:space="preserve">บริษัท พระแสงกรีน พาวเวอร์ </w:t>
            </w:r>
            <w:r w:rsidR="007950FA"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จำกัด</w:t>
            </w:r>
          </w:p>
        </w:tc>
        <w:tc>
          <w:tcPr>
            <w:tcW w:w="241" w:type="dxa"/>
          </w:tcPr>
          <w:p w14:paraId="6666969C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08ACCFBE" w14:textId="005EC69A" w:rsidR="00F435FA" w:rsidRPr="005B4537" w:rsidRDefault="00785EEE" w:rsidP="00F435FA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การผลิตและจำหน่ายไฟฟ้าจากไบโอแก๊ส</w:t>
            </w:r>
          </w:p>
        </w:tc>
        <w:tc>
          <w:tcPr>
            <w:tcW w:w="252" w:type="dxa"/>
          </w:tcPr>
          <w:p w14:paraId="68AA632B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BAB5CD5" w14:textId="678E5742" w:rsidR="00F435FA" w:rsidRPr="005B4537" w:rsidRDefault="00785EEE" w:rsidP="00F435FA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8154D05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5438732F" w14:textId="77777777" w:rsidR="00F435FA" w:rsidRPr="005B4537" w:rsidRDefault="00F435FA" w:rsidP="00F435FA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5B4537">
              <w:rPr>
                <w:rFonts w:ascii="Angsana New" w:eastAsia="SimSun" w:hAnsi="Angsana New"/>
                <w:sz w:val="22"/>
                <w:szCs w:val="22"/>
                <w:lang w:eastAsia="zh-CN"/>
              </w:rPr>
              <w:t>60.00</w:t>
            </w:r>
          </w:p>
        </w:tc>
        <w:tc>
          <w:tcPr>
            <w:tcW w:w="271" w:type="dxa"/>
          </w:tcPr>
          <w:p w14:paraId="14A7BF06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025800B5" w14:textId="77777777" w:rsidR="00F435FA" w:rsidRPr="005B4537" w:rsidRDefault="00F435FA" w:rsidP="00F435FA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5B4537">
              <w:rPr>
                <w:rFonts w:ascii="Angsana New" w:eastAsia="SimSun" w:hAnsi="Angsana New"/>
                <w:sz w:val="22"/>
                <w:szCs w:val="22"/>
                <w:lang w:eastAsia="zh-CN"/>
              </w:rPr>
              <w:t>60.00</w:t>
            </w:r>
          </w:p>
        </w:tc>
      </w:tr>
      <w:tr w:rsidR="00F435FA" w:rsidRPr="005B4537" w14:paraId="2EA9D724" w14:textId="77777777" w:rsidTr="0054751B">
        <w:trPr>
          <w:trHeight w:val="252"/>
        </w:trPr>
        <w:tc>
          <w:tcPr>
            <w:tcW w:w="2340" w:type="dxa"/>
          </w:tcPr>
          <w:p w14:paraId="6131E6F6" w14:textId="5EF3D7FF" w:rsidR="00F435FA" w:rsidRPr="007950FA" w:rsidRDefault="007950FA" w:rsidP="00F435FA">
            <w:pPr>
              <w:ind w:right="-18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เอ็นเนอร์ยี่ รีโวลูชั่น จำกัด</w:t>
            </w:r>
          </w:p>
        </w:tc>
        <w:tc>
          <w:tcPr>
            <w:tcW w:w="241" w:type="dxa"/>
          </w:tcPr>
          <w:p w14:paraId="52765A8F" w14:textId="77777777" w:rsidR="00F435FA" w:rsidRPr="007950FA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910" w:type="dxa"/>
          </w:tcPr>
          <w:p w14:paraId="217D0F12" w14:textId="7290470A" w:rsidR="00F435FA" w:rsidRPr="007950FA" w:rsidRDefault="007950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การผลิตและจำหน่ายเทคโนโลยีประหยัด</w:t>
            </w:r>
          </w:p>
        </w:tc>
        <w:tc>
          <w:tcPr>
            <w:tcW w:w="252" w:type="dxa"/>
          </w:tcPr>
          <w:p w14:paraId="55B7E753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B32476D" w14:textId="260BDB74" w:rsidR="00F435FA" w:rsidRPr="005B4537" w:rsidRDefault="00785EEE" w:rsidP="00F435FA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2EAE622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288B6F69" w14:textId="77777777" w:rsidR="00F435FA" w:rsidRPr="005B4537" w:rsidRDefault="00F435FA" w:rsidP="00F435FA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5B4537">
              <w:rPr>
                <w:rFonts w:ascii="Angsana New" w:eastAsia="SimSun" w:hAnsi="Angsana New"/>
                <w:sz w:val="22"/>
                <w:szCs w:val="22"/>
                <w:lang w:eastAsia="zh-CN"/>
              </w:rPr>
              <w:t>38.50</w:t>
            </w:r>
          </w:p>
        </w:tc>
        <w:tc>
          <w:tcPr>
            <w:tcW w:w="271" w:type="dxa"/>
          </w:tcPr>
          <w:p w14:paraId="083DC672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44F2B8D7" w14:textId="77777777" w:rsidR="00F435FA" w:rsidRPr="005B4537" w:rsidRDefault="00F435FA" w:rsidP="00F435FA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5B4537">
              <w:rPr>
                <w:rFonts w:ascii="Angsana New" w:eastAsia="SimSun" w:hAnsi="Angsana New"/>
                <w:sz w:val="22"/>
                <w:szCs w:val="22"/>
                <w:lang w:eastAsia="zh-CN"/>
              </w:rPr>
              <w:t>30.00</w:t>
            </w:r>
          </w:p>
        </w:tc>
      </w:tr>
      <w:tr w:rsidR="00F435FA" w:rsidRPr="005B4537" w14:paraId="22EA5BB5" w14:textId="77777777" w:rsidTr="0054751B">
        <w:trPr>
          <w:trHeight w:val="252"/>
        </w:trPr>
        <w:tc>
          <w:tcPr>
            <w:tcW w:w="2340" w:type="dxa"/>
          </w:tcPr>
          <w:p w14:paraId="44AF3B0C" w14:textId="77777777" w:rsidR="00F435FA" w:rsidRPr="007950FA" w:rsidRDefault="00F435FA" w:rsidP="00F435FA">
            <w:pPr>
              <w:ind w:right="-1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41" w:type="dxa"/>
          </w:tcPr>
          <w:p w14:paraId="11791354" w14:textId="77777777" w:rsidR="00F435FA" w:rsidRPr="007950FA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910" w:type="dxa"/>
          </w:tcPr>
          <w:p w14:paraId="6CE73A6E" w14:textId="35DA12EB" w:rsidR="00F435FA" w:rsidRPr="007950FA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7950FA">
              <w:rPr>
                <w:rFonts w:ascii="Angsana New" w:hAnsi="Angsana New"/>
                <w:sz w:val="22"/>
                <w:szCs w:val="22"/>
                <w:lang w:val="en-GB"/>
              </w:rPr>
              <w:t xml:space="preserve">   </w:t>
            </w:r>
            <w:r w:rsidR="007950FA" w:rsidRPr="008345D6">
              <w:rPr>
                <w:rFonts w:ascii="Angsana New" w:hAnsi="Angsana New" w:hint="cs"/>
                <w:sz w:val="22"/>
                <w:szCs w:val="22"/>
                <w:cs/>
              </w:rPr>
              <w:t>พลังงาน</w:t>
            </w:r>
          </w:p>
        </w:tc>
        <w:tc>
          <w:tcPr>
            <w:tcW w:w="252" w:type="dxa"/>
          </w:tcPr>
          <w:p w14:paraId="7DB981A6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0AFA887" w14:textId="77777777" w:rsidR="00F435FA" w:rsidRPr="005B4537" w:rsidRDefault="00F435FA" w:rsidP="00F435FA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37" w:type="dxa"/>
          </w:tcPr>
          <w:p w14:paraId="7DE11A2E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3FB6606E" w14:textId="77777777" w:rsidR="00F435FA" w:rsidRPr="005B4537" w:rsidRDefault="00F435FA" w:rsidP="00F435FA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71" w:type="dxa"/>
          </w:tcPr>
          <w:p w14:paraId="529E3068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19B3D475" w14:textId="77777777" w:rsidR="00F435FA" w:rsidRPr="005B4537" w:rsidRDefault="00F435FA" w:rsidP="00F435FA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</w:tr>
      <w:tr w:rsidR="00F435FA" w:rsidRPr="005B4537" w14:paraId="1BB16E10" w14:textId="77777777" w:rsidTr="0054751B">
        <w:trPr>
          <w:trHeight w:val="252"/>
        </w:trPr>
        <w:tc>
          <w:tcPr>
            <w:tcW w:w="2340" w:type="dxa"/>
          </w:tcPr>
          <w:p w14:paraId="13CCE202" w14:textId="60ECBA2B" w:rsidR="00F435FA" w:rsidRPr="005B4537" w:rsidRDefault="007950FA" w:rsidP="00F435FA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 xml:space="preserve">บริษัท อี อาร์ วี อินเตอร์เนชั่นแนล </w:t>
            </w:r>
          </w:p>
        </w:tc>
        <w:tc>
          <w:tcPr>
            <w:tcW w:w="241" w:type="dxa"/>
          </w:tcPr>
          <w:p w14:paraId="3607237F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910" w:type="dxa"/>
          </w:tcPr>
          <w:p w14:paraId="4AE97E87" w14:textId="7EB9D338" w:rsidR="00F435FA" w:rsidRPr="007950FA" w:rsidRDefault="007950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ซื้อมา</w:t>
            </w:r>
            <w:r w:rsidRPr="007950FA">
              <w:rPr>
                <w:rFonts w:ascii="Angsana New" w:hAnsi="Angsana New" w:hint="cs"/>
                <w:sz w:val="22"/>
                <w:szCs w:val="22"/>
                <w:lang w:val="en-GB"/>
              </w:rPr>
              <w:t>-</w:t>
            </w: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ขายไป นำเข้า</w:t>
            </w:r>
            <w:r w:rsidRPr="007950FA">
              <w:rPr>
                <w:rFonts w:ascii="Angsana New" w:hAnsi="Angsana New" w:hint="cs"/>
                <w:sz w:val="22"/>
                <w:szCs w:val="22"/>
                <w:lang w:val="en-GB"/>
              </w:rPr>
              <w:t>-</w:t>
            </w: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ส่งออกเทคโนโลยี</w:t>
            </w:r>
          </w:p>
        </w:tc>
        <w:tc>
          <w:tcPr>
            <w:tcW w:w="252" w:type="dxa"/>
          </w:tcPr>
          <w:p w14:paraId="7AA7CE24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29C37C3" w14:textId="753EA440" w:rsidR="00F435FA" w:rsidRPr="005B4537" w:rsidRDefault="00785EEE" w:rsidP="00F435FA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0E13F0E9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2E0DCF8C" w14:textId="77777777" w:rsidR="00F435FA" w:rsidRPr="005B4537" w:rsidRDefault="00F435FA" w:rsidP="00F435FA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5B4537">
              <w:rPr>
                <w:rFonts w:ascii="Angsana New" w:eastAsia="SimSun" w:hAnsi="Angsana New"/>
                <w:sz w:val="22"/>
                <w:szCs w:val="22"/>
                <w:lang w:eastAsia="zh-CN"/>
              </w:rPr>
              <w:t>99.99</w:t>
            </w:r>
          </w:p>
        </w:tc>
        <w:tc>
          <w:tcPr>
            <w:tcW w:w="271" w:type="dxa"/>
          </w:tcPr>
          <w:p w14:paraId="62DFEA79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43332223" w14:textId="77777777" w:rsidR="00F435FA" w:rsidRPr="005B4537" w:rsidRDefault="00F435FA" w:rsidP="00F435FA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5B4537">
              <w:rPr>
                <w:rFonts w:ascii="Angsana New" w:eastAsia="SimSun" w:hAnsi="Angsana New"/>
                <w:sz w:val="22"/>
                <w:szCs w:val="22"/>
                <w:lang w:eastAsia="zh-CN"/>
              </w:rPr>
              <w:t>99.97</w:t>
            </w:r>
          </w:p>
        </w:tc>
      </w:tr>
      <w:tr w:rsidR="00F435FA" w:rsidRPr="005B4537" w14:paraId="08EACC80" w14:textId="77777777" w:rsidTr="0054751B">
        <w:trPr>
          <w:trHeight w:val="252"/>
        </w:trPr>
        <w:tc>
          <w:tcPr>
            <w:tcW w:w="2340" w:type="dxa"/>
          </w:tcPr>
          <w:p w14:paraId="00D80B06" w14:textId="70D96CB8" w:rsidR="00F435FA" w:rsidRPr="005B4537" w:rsidRDefault="007950FA" w:rsidP="00F435FA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eastAsia="SimSun" w:hAnsi="Angsana New"/>
                <w:sz w:val="22"/>
                <w:szCs w:val="22"/>
                <w:lang w:val="en-GB" w:eastAsia="zh-CN"/>
              </w:rPr>
              <w:t xml:space="preserve">   </w:t>
            </w: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จำกัด</w:t>
            </w:r>
          </w:p>
        </w:tc>
        <w:tc>
          <w:tcPr>
            <w:tcW w:w="241" w:type="dxa"/>
          </w:tcPr>
          <w:p w14:paraId="7B2B82EC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910" w:type="dxa"/>
          </w:tcPr>
          <w:p w14:paraId="4F4A9C35" w14:textId="1E1B9F5D" w:rsidR="00F435FA" w:rsidRPr="007950FA" w:rsidRDefault="00F435FA" w:rsidP="00F435FA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7950FA">
              <w:rPr>
                <w:rFonts w:ascii="Angsana New" w:eastAsia="SimSun" w:hAnsi="Angsana New"/>
                <w:sz w:val="22"/>
                <w:szCs w:val="22"/>
                <w:lang w:eastAsia="zh-CN"/>
              </w:rPr>
              <w:t xml:space="preserve">   </w:t>
            </w:r>
            <w:r w:rsidR="007950FA" w:rsidRPr="008345D6">
              <w:rPr>
                <w:rFonts w:ascii="Angsana New" w:hAnsi="Angsana New" w:hint="cs"/>
                <w:sz w:val="22"/>
                <w:szCs w:val="22"/>
                <w:cs/>
              </w:rPr>
              <w:t>ประหยัดพลังงาน</w:t>
            </w:r>
          </w:p>
        </w:tc>
        <w:tc>
          <w:tcPr>
            <w:tcW w:w="252" w:type="dxa"/>
          </w:tcPr>
          <w:p w14:paraId="7C578806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50A482A" w14:textId="77777777" w:rsidR="00F435FA" w:rsidRPr="005B4537" w:rsidRDefault="00F435FA" w:rsidP="00F435FA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37" w:type="dxa"/>
          </w:tcPr>
          <w:p w14:paraId="367F4202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4B141CE5" w14:textId="77777777" w:rsidR="00F435FA" w:rsidRPr="005B4537" w:rsidRDefault="00F435FA" w:rsidP="00F435FA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71" w:type="dxa"/>
          </w:tcPr>
          <w:p w14:paraId="5DA552AF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2A61E715" w14:textId="77777777" w:rsidR="00F435FA" w:rsidRPr="005B4537" w:rsidRDefault="00F435FA" w:rsidP="00F435FA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</w:tr>
      <w:tr w:rsidR="00F435FA" w:rsidRPr="005B4537" w14:paraId="40924B99" w14:textId="77777777" w:rsidTr="0054751B">
        <w:trPr>
          <w:trHeight w:val="252"/>
        </w:trPr>
        <w:tc>
          <w:tcPr>
            <w:tcW w:w="2340" w:type="dxa"/>
          </w:tcPr>
          <w:p w14:paraId="32B402FF" w14:textId="602CB5B8" w:rsidR="00F435FA" w:rsidRPr="008345D6" w:rsidRDefault="004E074C" w:rsidP="00F435FA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สตาร์ โซล่า พาวเวอร์ จำกัด</w:t>
            </w:r>
            <w:r w:rsidR="00772962" w:rsidRPr="007950FA">
              <w:rPr>
                <w:rFonts w:ascii="Angsana New" w:eastAsia="SimSun" w:hAnsi="Angsana New" w:hint="cs"/>
                <w:sz w:val="22"/>
                <w:szCs w:val="22"/>
                <w:lang w:val="en-GB" w:eastAsia="zh-CN"/>
              </w:rPr>
              <w:t>*</w:t>
            </w:r>
          </w:p>
        </w:tc>
        <w:tc>
          <w:tcPr>
            <w:tcW w:w="241" w:type="dxa"/>
          </w:tcPr>
          <w:p w14:paraId="3EE3C8D4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0" w:type="dxa"/>
          </w:tcPr>
          <w:p w14:paraId="439C3ED6" w14:textId="7C929447" w:rsidR="00F435FA" w:rsidRPr="008345D6" w:rsidRDefault="006E704E" w:rsidP="00CE1D2F">
            <w:pPr>
              <w:ind w:left="366" w:right="-18" w:hanging="360"/>
              <w:rPr>
                <w:rFonts w:ascii="Angsana New" w:hAnsi="Angsana New"/>
                <w:sz w:val="22"/>
                <w:szCs w:val="22"/>
                <w:cs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การผลิตและจำหน่ายวัสดุที่ใช้ในการผลิต</w:t>
            </w:r>
            <w:r w:rsidR="00CE1D2F" w:rsidRPr="008345D6">
              <w:rPr>
                <w:rFonts w:ascii="Angsana New" w:hAnsi="Angsana New" w:hint="cs"/>
                <w:sz w:val="22"/>
                <w:szCs w:val="22"/>
                <w:cs/>
              </w:rPr>
              <w:t>แผง       เซลล์แสงอาทิตย์</w:t>
            </w:r>
          </w:p>
        </w:tc>
        <w:tc>
          <w:tcPr>
            <w:tcW w:w="252" w:type="dxa"/>
          </w:tcPr>
          <w:p w14:paraId="5C237F11" w14:textId="77777777" w:rsidR="00F435FA" w:rsidRPr="005B4537" w:rsidRDefault="00F435FA" w:rsidP="00F435F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8CE9B85" w14:textId="76954C29" w:rsidR="00F435FA" w:rsidRPr="005B4537" w:rsidRDefault="00785EEE" w:rsidP="00F435FA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0931302F" w14:textId="77777777" w:rsidR="00F435FA" w:rsidRPr="005B4537" w:rsidRDefault="00F435FA" w:rsidP="00F435FA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3F124002" w14:textId="1E776ABA" w:rsidR="00F435FA" w:rsidRPr="005B4537" w:rsidRDefault="00F435FA" w:rsidP="00403839">
            <w:pPr>
              <w:tabs>
                <w:tab w:val="left" w:pos="530"/>
              </w:tabs>
              <w:ind w:right="-27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5B4537">
              <w:rPr>
                <w:rFonts w:ascii="Angsana New" w:eastAsia="SimSun" w:hAnsi="Angsana New"/>
                <w:sz w:val="22"/>
                <w:szCs w:val="22"/>
                <w:lang w:eastAsia="zh-CN"/>
              </w:rPr>
              <w:t xml:space="preserve"> 50.99</w:t>
            </w:r>
          </w:p>
        </w:tc>
        <w:tc>
          <w:tcPr>
            <w:tcW w:w="271" w:type="dxa"/>
          </w:tcPr>
          <w:p w14:paraId="3A2E6AC3" w14:textId="77777777" w:rsidR="00F435FA" w:rsidRPr="005B4537" w:rsidRDefault="00F435FA" w:rsidP="00F435FA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21C2931C" w14:textId="77777777" w:rsidR="00F435FA" w:rsidRPr="005B4537" w:rsidRDefault="00F435FA" w:rsidP="00F435FA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5B4537">
              <w:rPr>
                <w:rFonts w:ascii="Angsana New" w:eastAsia="SimSun" w:hAnsi="Angsana New"/>
                <w:sz w:val="22"/>
                <w:szCs w:val="22"/>
                <w:lang w:eastAsia="zh-CN"/>
              </w:rPr>
              <w:t>-</w:t>
            </w:r>
          </w:p>
        </w:tc>
      </w:tr>
      <w:tr w:rsidR="00F435FA" w:rsidRPr="005B4537" w14:paraId="3550EF4C" w14:textId="77777777" w:rsidTr="0054751B">
        <w:trPr>
          <w:trHeight w:val="252"/>
        </w:trPr>
        <w:tc>
          <w:tcPr>
            <w:tcW w:w="2340" w:type="dxa"/>
          </w:tcPr>
          <w:p w14:paraId="476B0FC9" w14:textId="71386253" w:rsidR="00F435FA" w:rsidRPr="00D172BD" w:rsidRDefault="00D172BD" w:rsidP="00F435FA">
            <w:pPr>
              <w:ind w:right="-18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บริษัท เชียงใหม่ เวสท์ทูเพาเวอร์ จำกัด</w:t>
            </w:r>
          </w:p>
        </w:tc>
        <w:tc>
          <w:tcPr>
            <w:tcW w:w="241" w:type="dxa"/>
          </w:tcPr>
          <w:p w14:paraId="71497EBD" w14:textId="77777777" w:rsidR="00F435FA" w:rsidRPr="00D172BD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910" w:type="dxa"/>
          </w:tcPr>
          <w:p w14:paraId="2B900801" w14:textId="19752A30" w:rsidR="00F435FA" w:rsidRPr="00D172BD" w:rsidRDefault="00D172BD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อยู่ระหว่างการชำระบัญชีและจดทะเบียนเลิก</w:t>
            </w:r>
          </w:p>
        </w:tc>
        <w:tc>
          <w:tcPr>
            <w:tcW w:w="252" w:type="dxa"/>
          </w:tcPr>
          <w:p w14:paraId="4F8FE534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E58E9BC" w14:textId="4E76493F" w:rsidR="00F435FA" w:rsidRPr="005B4537" w:rsidRDefault="00785EEE" w:rsidP="00F435FA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140BB614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2054DC82" w14:textId="77777777" w:rsidR="00F435FA" w:rsidRPr="005B4537" w:rsidRDefault="00F435FA" w:rsidP="00F435FA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5B4537">
              <w:rPr>
                <w:rFonts w:ascii="Angsana New" w:eastAsia="SimSun" w:hAnsi="Angsan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71" w:type="dxa"/>
          </w:tcPr>
          <w:p w14:paraId="729C2663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6B79A8E3" w14:textId="77777777" w:rsidR="00F435FA" w:rsidRPr="005B4537" w:rsidRDefault="00F435FA" w:rsidP="00F435FA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5B4537">
              <w:rPr>
                <w:rFonts w:ascii="Angsana New" w:eastAsia="SimSun" w:hAnsi="Angsana New"/>
                <w:sz w:val="22"/>
                <w:szCs w:val="22"/>
                <w:lang w:eastAsia="zh-CN"/>
              </w:rPr>
              <w:t>100.00</w:t>
            </w:r>
          </w:p>
        </w:tc>
      </w:tr>
      <w:tr w:rsidR="00F435FA" w:rsidRPr="005B4537" w14:paraId="1ADF6A0B" w14:textId="77777777" w:rsidTr="0054751B">
        <w:trPr>
          <w:trHeight w:val="252"/>
        </w:trPr>
        <w:tc>
          <w:tcPr>
            <w:tcW w:w="2340" w:type="dxa"/>
          </w:tcPr>
          <w:p w14:paraId="7CF9008F" w14:textId="77777777" w:rsidR="00F435FA" w:rsidRPr="00D172BD" w:rsidRDefault="00F435FA" w:rsidP="00F435FA">
            <w:pPr>
              <w:ind w:right="-1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41" w:type="dxa"/>
          </w:tcPr>
          <w:p w14:paraId="779778DD" w14:textId="77777777" w:rsidR="00F435FA" w:rsidRPr="00D172BD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910" w:type="dxa"/>
          </w:tcPr>
          <w:p w14:paraId="0904AD80" w14:textId="6AA246D5" w:rsidR="00F435FA" w:rsidRPr="00D172BD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172BD">
              <w:rPr>
                <w:rFonts w:ascii="Angsana New" w:hAnsi="Angsana New"/>
                <w:sz w:val="22"/>
                <w:szCs w:val="22"/>
                <w:lang w:val="en-GB"/>
              </w:rPr>
              <w:t xml:space="preserve">   </w:t>
            </w:r>
            <w:r w:rsidR="00D172BD" w:rsidRPr="008345D6">
              <w:rPr>
                <w:rFonts w:ascii="Angsana New" w:hAnsi="Angsana New" w:hint="cs"/>
                <w:sz w:val="22"/>
                <w:szCs w:val="22"/>
                <w:cs/>
              </w:rPr>
              <w:t xml:space="preserve">กิจการเมื่อวันที่ </w:t>
            </w:r>
            <w:r w:rsidR="00D172BD" w:rsidRPr="00D172BD">
              <w:rPr>
                <w:rFonts w:ascii="Angsana New" w:hAnsi="Angsana New" w:hint="cs"/>
                <w:sz w:val="22"/>
                <w:szCs w:val="22"/>
                <w:lang w:val="en-GB"/>
              </w:rPr>
              <w:t xml:space="preserve">27 </w:t>
            </w:r>
            <w:r w:rsidR="00D172BD" w:rsidRPr="008345D6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="00D172BD" w:rsidRPr="00D172BD">
              <w:rPr>
                <w:rFonts w:ascii="Angsana New" w:hAnsi="Angsana New" w:hint="cs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52" w:type="dxa"/>
          </w:tcPr>
          <w:p w14:paraId="1380BAAE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C865B02" w14:textId="77777777" w:rsidR="00F435FA" w:rsidRPr="005B4537" w:rsidRDefault="00F435FA" w:rsidP="00F435FA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37" w:type="dxa"/>
          </w:tcPr>
          <w:p w14:paraId="595E4599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10A0F1AD" w14:textId="77777777" w:rsidR="00F435FA" w:rsidRPr="005B4537" w:rsidRDefault="00F435FA" w:rsidP="00F435FA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71" w:type="dxa"/>
          </w:tcPr>
          <w:p w14:paraId="09642D54" w14:textId="77777777" w:rsidR="00F435FA" w:rsidRPr="005B4537" w:rsidRDefault="00F435FA" w:rsidP="00F435FA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632B9AD3" w14:textId="77777777" w:rsidR="00F435FA" w:rsidRPr="005B4537" w:rsidRDefault="00F435FA" w:rsidP="00F435FA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</w:tr>
      <w:tr w:rsidR="00D172BD" w:rsidRPr="005B4537" w14:paraId="4F72632A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07F3F63A" w14:textId="1C11DA46" w:rsidR="00D172BD" w:rsidRPr="00D172BD" w:rsidRDefault="00D172BD" w:rsidP="00D172BD">
            <w:pPr>
              <w:ind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 xml:space="preserve">บริษัท อีโค เอ็นเนอร์ยี กรุ๊ป </w:t>
            </w:r>
          </w:p>
        </w:tc>
        <w:tc>
          <w:tcPr>
            <w:tcW w:w="241" w:type="dxa"/>
          </w:tcPr>
          <w:p w14:paraId="3539B476" w14:textId="77777777" w:rsidR="00D172BD" w:rsidRPr="00D172BD" w:rsidRDefault="00D172BD" w:rsidP="00D172BD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910" w:type="dxa"/>
          </w:tcPr>
          <w:p w14:paraId="01CCDED9" w14:textId="4CBFCC22" w:rsidR="00D172BD" w:rsidRPr="00D172BD" w:rsidRDefault="00D172BD" w:rsidP="00D172BD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การถือเงินลงทุนในธุรกิจพลังงาน</w:t>
            </w:r>
          </w:p>
        </w:tc>
        <w:tc>
          <w:tcPr>
            <w:tcW w:w="252" w:type="dxa"/>
          </w:tcPr>
          <w:p w14:paraId="2B8DE55A" w14:textId="77777777" w:rsidR="00D172BD" w:rsidRPr="005B4537" w:rsidRDefault="00D172BD" w:rsidP="00D172BD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DA48237" w14:textId="26AE87FF" w:rsidR="00D172BD" w:rsidRPr="005B4537" w:rsidRDefault="00D172BD" w:rsidP="00D172BD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8345D6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B2464A1" w14:textId="77777777" w:rsidR="00D172BD" w:rsidRPr="005B4537" w:rsidRDefault="00D172BD" w:rsidP="00D172BD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2E3536A7" w14:textId="77777777" w:rsidR="00D172BD" w:rsidRPr="005B4537" w:rsidRDefault="00D172BD" w:rsidP="00D172BD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5B4537">
              <w:rPr>
                <w:rFonts w:ascii="Angsana New" w:eastAsia="SimSun" w:hAnsi="Angsan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71" w:type="dxa"/>
          </w:tcPr>
          <w:p w14:paraId="4A7E670E" w14:textId="77777777" w:rsidR="00D172BD" w:rsidRPr="005B4537" w:rsidRDefault="00D172BD" w:rsidP="00D172BD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6E445B60" w14:textId="77777777" w:rsidR="00D172BD" w:rsidRPr="005B4537" w:rsidRDefault="00D172BD" w:rsidP="00D172BD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5B4537">
              <w:rPr>
                <w:rFonts w:ascii="Angsana New" w:eastAsia="SimSun" w:hAnsi="Angsana New"/>
                <w:sz w:val="22"/>
                <w:szCs w:val="22"/>
                <w:lang w:eastAsia="zh-CN"/>
              </w:rPr>
              <w:t>76.92</w:t>
            </w:r>
          </w:p>
        </w:tc>
      </w:tr>
      <w:tr w:rsidR="00D172BD" w:rsidRPr="005B4537" w14:paraId="3506FAD2" w14:textId="77777777" w:rsidTr="0054751B">
        <w:trPr>
          <w:trHeight w:val="252"/>
        </w:trPr>
        <w:tc>
          <w:tcPr>
            <w:tcW w:w="2340" w:type="dxa"/>
            <w:vAlign w:val="center"/>
          </w:tcPr>
          <w:p w14:paraId="725334AC" w14:textId="41FA0CB8" w:rsidR="00D172BD" w:rsidRPr="00D172BD" w:rsidRDefault="00D172BD" w:rsidP="00D172BD">
            <w:pPr>
              <w:ind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D172BD">
              <w:rPr>
                <w:rFonts w:ascii="Angsana New" w:eastAsia="SimSun" w:hAnsi="Angsana New"/>
                <w:sz w:val="22"/>
                <w:szCs w:val="22"/>
                <w:lang w:eastAsia="zh-CN"/>
              </w:rPr>
              <w:t xml:space="preserve">   </w:t>
            </w:r>
            <w:r w:rsidRPr="008345D6">
              <w:rPr>
                <w:rFonts w:ascii="Angsana New" w:eastAsia="SimSun" w:hAnsi="Angsana New" w:hint="cs"/>
                <w:sz w:val="22"/>
                <w:szCs w:val="22"/>
                <w:cs/>
                <w:lang w:eastAsia="zh-CN"/>
              </w:rPr>
              <w:t>คอร์เปอเรชั่น จำกัด</w:t>
            </w:r>
          </w:p>
        </w:tc>
        <w:tc>
          <w:tcPr>
            <w:tcW w:w="241" w:type="dxa"/>
          </w:tcPr>
          <w:p w14:paraId="7D189255" w14:textId="77777777" w:rsidR="00D172BD" w:rsidRPr="005B4537" w:rsidRDefault="00D172BD" w:rsidP="00D172BD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910" w:type="dxa"/>
          </w:tcPr>
          <w:p w14:paraId="32B2BDCB" w14:textId="77777777" w:rsidR="00D172BD" w:rsidRPr="005B4537" w:rsidRDefault="00D172BD" w:rsidP="00D172BD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0E27D26A" w14:textId="77777777" w:rsidR="00D172BD" w:rsidRPr="005B4537" w:rsidRDefault="00D172BD" w:rsidP="00D172BD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8BFF2CB" w14:textId="77777777" w:rsidR="00D172BD" w:rsidRPr="005B4537" w:rsidRDefault="00D172BD" w:rsidP="00D172BD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37" w:type="dxa"/>
          </w:tcPr>
          <w:p w14:paraId="66D217C2" w14:textId="77777777" w:rsidR="00D172BD" w:rsidRPr="005B4537" w:rsidRDefault="00D172BD" w:rsidP="00D172BD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39" w:type="dxa"/>
          </w:tcPr>
          <w:p w14:paraId="24E6484B" w14:textId="77777777" w:rsidR="00D172BD" w:rsidRPr="005B4537" w:rsidRDefault="00D172BD" w:rsidP="00D172BD">
            <w:pPr>
              <w:ind w:right="-111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271" w:type="dxa"/>
          </w:tcPr>
          <w:p w14:paraId="31701E6B" w14:textId="77777777" w:rsidR="00D172BD" w:rsidRPr="005B4537" w:rsidRDefault="00D172BD" w:rsidP="00D172BD">
            <w:pPr>
              <w:ind w:right="-18"/>
              <w:jc w:val="thaiDistribute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  <w:tc>
          <w:tcPr>
            <w:tcW w:w="901" w:type="dxa"/>
          </w:tcPr>
          <w:p w14:paraId="354BB90D" w14:textId="77777777" w:rsidR="00D172BD" w:rsidRPr="005B4537" w:rsidRDefault="00D172BD" w:rsidP="00D172BD">
            <w:pPr>
              <w:ind w:right="-18"/>
              <w:jc w:val="center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</w:p>
        </w:tc>
      </w:tr>
      <w:tr w:rsidR="0003197E" w:rsidRPr="005B4537" w14:paraId="3975150B" w14:textId="77777777" w:rsidTr="0054751B">
        <w:trPr>
          <w:trHeight w:val="252"/>
        </w:trPr>
        <w:tc>
          <w:tcPr>
            <w:tcW w:w="9099" w:type="dxa"/>
            <w:gridSpan w:val="9"/>
          </w:tcPr>
          <w:p w14:paraId="729AD89E" w14:textId="0E4C4103" w:rsidR="0003197E" w:rsidRPr="00D94D38" w:rsidRDefault="0003197E" w:rsidP="0003197E">
            <w:pPr>
              <w:ind w:right="-18"/>
              <w:rPr>
                <w:rFonts w:ascii="Angsana New" w:eastAsia="SimSun" w:hAnsi="Angsana New"/>
                <w:sz w:val="22"/>
                <w:szCs w:val="22"/>
                <w:lang w:eastAsia="zh-CN"/>
              </w:rPr>
            </w:pPr>
            <w:r w:rsidRPr="00D94D38">
              <w:rPr>
                <w:rFonts w:ascii="Angsana New" w:hAnsi="Angsana New" w:hint="cs"/>
                <w:i/>
                <w:iCs/>
                <w:sz w:val="22"/>
                <w:szCs w:val="22"/>
              </w:rPr>
              <w:t>(</w:t>
            </w:r>
            <w:r w:rsidR="00D94D38" w:rsidRPr="00D94D38">
              <w:rPr>
                <w:rFonts w:ascii="Angsana New" w:hAnsi="Angsana New"/>
                <w:i/>
                <w:iCs/>
                <w:sz w:val="22"/>
                <w:szCs w:val="22"/>
              </w:rPr>
              <w:t>*)</w:t>
            </w:r>
            <w:r w:rsidR="00D94D38" w:rsidRPr="008345D6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 xml:space="preserve"> บริษัทจดทะเบียนเมื่อวันที</w:t>
            </w:r>
            <w:r w:rsidR="00D94D38" w:rsidRPr="008345D6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่</w:t>
            </w:r>
            <w:r w:rsidR="00D94D38" w:rsidRPr="008345D6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 xml:space="preserve"> </w:t>
            </w:r>
            <w:r w:rsidR="00D94D38" w:rsidRPr="00D94D38">
              <w:rPr>
                <w:rFonts w:ascii="Angsana New" w:hAnsi="Angsana New"/>
                <w:i/>
                <w:iCs/>
                <w:sz w:val="22"/>
                <w:szCs w:val="22"/>
              </w:rPr>
              <w:t>13</w:t>
            </w:r>
            <w:r w:rsidR="00D94D38" w:rsidRPr="00D94D38">
              <w:rPr>
                <w:rFonts w:ascii="Angsana New" w:hAnsi="Angsana New" w:hint="cs"/>
                <w:i/>
                <w:iCs/>
                <w:sz w:val="22"/>
                <w:szCs w:val="22"/>
              </w:rPr>
              <w:t xml:space="preserve"> </w:t>
            </w:r>
            <w:r w:rsidR="00D94D38" w:rsidRPr="008345D6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 xml:space="preserve">พฤศจิกายน </w:t>
            </w:r>
            <w:r w:rsidR="00D94D38" w:rsidRPr="00D94D38">
              <w:rPr>
                <w:rFonts w:ascii="Angsana New" w:hAnsi="Angsana New" w:hint="cs"/>
                <w:i/>
                <w:iCs/>
                <w:sz w:val="22"/>
                <w:szCs w:val="22"/>
              </w:rPr>
              <w:t>256</w:t>
            </w:r>
            <w:r w:rsidR="00D94D38" w:rsidRPr="008345D6">
              <w:rPr>
                <w:rFonts w:ascii="Angsana New" w:hAnsi="Angsana New" w:hint="cs"/>
                <w:i/>
                <w:iCs/>
                <w:sz w:val="22"/>
                <w:szCs w:val="22"/>
              </w:rPr>
              <w:t>3</w:t>
            </w:r>
          </w:p>
        </w:tc>
      </w:tr>
    </w:tbl>
    <w:p w14:paraId="2A1CCFF1" w14:textId="0465535E" w:rsidR="003B65FB" w:rsidRDefault="003B65FB" w:rsidP="007A1E51">
      <w:pPr>
        <w:pStyle w:val="ListParagraph"/>
        <w:spacing w:before="240" w:after="24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กลุ่มบริษัทและบริษัทย่อยมีรายการและความสัมพันธ์อย่างมีสาระสำคัญกับบริษัทที่เกี่ยวข้องกัน ดังนั้น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งานโดยปราศจากความสัมพันธ์ดังกล่าว</w:t>
      </w:r>
    </w:p>
    <w:p w14:paraId="1C5CFDDE" w14:textId="4A52705F" w:rsidR="008E31C0" w:rsidRPr="008E31C0" w:rsidRDefault="008E31C0" w:rsidP="007A1E51">
      <w:pPr>
        <w:tabs>
          <w:tab w:val="left" w:pos="720"/>
        </w:tabs>
        <w:spacing w:before="120" w:after="120"/>
        <w:ind w:left="360" w:right="-29" w:hanging="547"/>
        <w:jc w:val="thaiDistribute"/>
        <w:rPr>
          <w:rFonts w:asciiTheme="majorBidi" w:eastAsia="SimSun" w:hAnsiTheme="majorBidi" w:cstheme="majorBidi"/>
          <w:b/>
          <w:sz w:val="28"/>
        </w:rPr>
      </w:pPr>
      <w:r w:rsidRPr="008E31C0">
        <w:rPr>
          <w:rFonts w:asciiTheme="majorBidi" w:eastAsia="SimSun" w:hAnsiTheme="majorBidi" w:cstheme="majorBidi"/>
          <w:b/>
          <w:bCs/>
          <w:sz w:val="28"/>
        </w:rPr>
        <w:tab/>
      </w:r>
      <w:r w:rsidRPr="008345D6">
        <w:rPr>
          <w:rFonts w:asciiTheme="majorBidi" w:eastAsia="SimSun" w:hAnsiTheme="majorBidi" w:cstheme="majorBidi"/>
          <w:b/>
          <w:bCs/>
          <w:sz w:val="28"/>
          <w:cs/>
        </w:rPr>
        <w:t>การ</w:t>
      </w:r>
      <w:r w:rsidRPr="008345D6">
        <w:rPr>
          <w:rFonts w:asciiTheme="majorBidi" w:eastAsia="SimSun" w:hAnsiTheme="majorBidi" w:cstheme="majorBidi" w:hint="cs"/>
          <w:b/>
          <w:bCs/>
          <w:sz w:val="28"/>
          <w:cs/>
        </w:rPr>
        <w:t>แพร่</w:t>
      </w:r>
      <w:r w:rsidRPr="008345D6">
        <w:rPr>
          <w:rFonts w:asciiTheme="majorBidi" w:eastAsia="SimSun" w:hAnsiTheme="majorBidi" w:cstheme="majorBidi"/>
          <w:b/>
          <w:bCs/>
          <w:sz w:val="28"/>
          <w:cs/>
        </w:rPr>
        <w:t>ระบาดของ</w:t>
      </w:r>
      <w:r w:rsidRPr="008345D6">
        <w:rPr>
          <w:rFonts w:asciiTheme="majorBidi" w:eastAsia="SimSun" w:hAnsiTheme="majorBidi" w:cstheme="majorBidi" w:hint="cs"/>
          <w:b/>
          <w:bCs/>
          <w:sz w:val="28"/>
          <w:cs/>
        </w:rPr>
        <w:t>โรคติดเชื้อ</w:t>
      </w:r>
      <w:r w:rsidRPr="008345D6">
        <w:rPr>
          <w:rFonts w:asciiTheme="majorBidi" w:eastAsia="SimSun" w:hAnsiTheme="majorBidi" w:cstheme="majorBidi"/>
          <w:b/>
          <w:bCs/>
          <w:sz w:val="28"/>
          <w:cs/>
        </w:rPr>
        <w:t>ไวรัสโค</w:t>
      </w:r>
      <w:r w:rsidRPr="008345D6">
        <w:rPr>
          <w:rFonts w:asciiTheme="majorBidi" w:eastAsia="SimSun" w:hAnsiTheme="majorBidi" w:cstheme="majorBidi" w:hint="cs"/>
          <w:b/>
          <w:bCs/>
          <w:sz w:val="28"/>
          <w:cs/>
        </w:rPr>
        <w:t xml:space="preserve">โรนา </w:t>
      </w:r>
      <w:r w:rsidRPr="008E31C0">
        <w:rPr>
          <w:rFonts w:asciiTheme="majorBidi" w:hAnsiTheme="majorBidi" w:cstheme="majorBidi"/>
          <w:b/>
          <w:bCs/>
          <w:sz w:val="28"/>
        </w:rPr>
        <w:t>2019</w:t>
      </w:r>
    </w:p>
    <w:p w14:paraId="3683FC40" w14:textId="2E5E11FF" w:rsidR="008E31C0" w:rsidRDefault="008E31C0" w:rsidP="007A1E51">
      <w:pPr>
        <w:tabs>
          <w:tab w:val="left" w:pos="720"/>
        </w:tabs>
        <w:spacing w:before="120" w:after="120"/>
        <w:ind w:left="360" w:right="-29" w:hanging="540"/>
        <w:jc w:val="thaiDistribute"/>
        <w:rPr>
          <w:rFonts w:asciiTheme="majorBidi" w:eastAsia="Calibri" w:hAnsiTheme="majorBidi" w:cstheme="majorBidi"/>
          <w:sz w:val="28"/>
        </w:rPr>
      </w:pPr>
      <w:r w:rsidRPr="008E31C0">
        <w:rPr>
          <w:rFonts w:asciiTheme="majorBidi" w:hAnsiTheme="majorBidi" w:cstheme="majorBidi"/>
          <w:sz w:val="28"/>
        </w:rPr>
        <w:tab/>
      </w:r>
      <w:r w:rsidRPr="008345D6">
        <w:rPr>
          <w:rFonts w:asciiTheme="majorBidi" w:hAnsiTheme="majorBidi" w:cstheme="majorBidi"/>
          <w:sz w:val="28"/>
          <w:cs/>
        </w:rPr>
        <w:t>สถานการณ์</w:t>
      </w:r>
      <w:r w:rsidRPr="008345D6">
        <w:rPr>
          <w:rFonts w:asciiTheme="majorBidi" w:hAnsiTheme="majorBidi" w:cstheme="majorBidi" w:hint="cs"/>
          <w:sz w:val="28"/>
          <w:cs/>
        </w:rPr>
        <w:t>การ</w:t>
      </w:r>
      <w:r w:rsidRPr="008345D6">
        <w:rPr>
          <w:rFonts w:asciiTheme="majorBidi" w:hAnsiTheme="majorBidi" w:cstheme="majorBidi"/>
          <w:sz w:val="28"/>
          <w:cs/>
        </w:rPr>
        <w:t>แพร่ระบาดของ</w:t>
      </w:r>
      <w:r w:rsidRPr="008345D6">
        <w:rPr>
          <w:rFonts w:asciiTheme="majorBidi" w:hAnsiTheme="majorBidi" w:cstheme="majorBidi" w:hint="cs"/>
          <w:sz w:val="28"/>
          <w:cs/>
        </w:rPr>
        <w:t>โรคติดเชื้อ</w:t>
      </w:r>
      <w:r w:rsidRPr="008345D6">
        <w:rPr>
          <w:rFonts w:asciiTheme="majorBidi" w:hAnsiTheme="majorBidi" w:cstheme="majorBidi"/>
          <w:sz w:val="28"/>
          <w:cs/>
        </w:rPr>
        <w:t>ไวรัสโค</w:t>
      </w:r>
      <w:r w:rsidRPr="008345D6">
        <w:rPr>
          <w:rFonts w:asciiTheme="majorBidi" w:hAnsiTheme="majorBidi" w:cstheme="majorBidi" w:hint="cs"/>
          <w:sz w:val="28"/>
          <w:cs/>
        </w:rPr>
        <w:t xml:space="preserve">โรนา </w:t>
      </w:r>
      <w:r w:rsidRPr="008E31C0">
        <w:rPr>
          <w:rFonts w:asciiTheme="majorBidi" w:hAnsiTheme="majorBidi" w:cstheme="majorBidi"/>
          <w:sz w:val="28"/>
        </w:rPr>
        <w:t xml:space="preserve">2019 </w:t>
      </w:r>
      <w:r w:rsidRPr="008345D6">
        <w:rPr>
          <w:rFonts w:asciiTheme="majorBidi" w:hAnsiTheme="majorBidi" w:cstheme="majorBidi"/>
          <w:sz w:val="28"/>
          <w:cs/>
        </w:rPr>
        <w:t>ที่ปัจจุบัน</w:t>
      </w:r>
      <w:r w:rsidRPr="008345D6">
        <w:rPr>
          <w:rFonts w:asciiTheme="majorBidi" w:hAnsiTheme="majorBidi" w:cstheme="majorBidi" w:hint="cs"/>
          <w:sz w:val="28"/>
          <w:cs/>
        </w:rPr>
        <w:t>ยัง</w:t>
      </w:r>
      <w:r w:rsidRPr="008345D6">
        <w:rPr>
          <w:rFonts w:asciiTheme="majorBidi" w:hAnsiTheme="majorBidi" w:cstheme="majorBidi"/>
          <w:sz w:val="28"/>
          <w:cs/>
        </w:rPr>
        <w:t>มีผลกระทบต่อธุรกิจและอุตสาหกรรมส่วนใหญ่ อาจนำมาซึ่งความไม่แน่นอนและผลกระทบต่อสภาพแวดล้อมของการดำเนินธุรกิจ</w:t>
      </w:r>
      <w:r w:rsidRPr="008345D6">
        <w:rPr>
          <w:rFonts w:asciiTheme="majorBidi" w:hAnsiTheme="majorBidi" w:cstheme="majorBidi" w:hint="cs"/>
          <w:sz w:val="28"/>
          <w:cs/>
        </w:rPr>
        <w:t xml:space="preserve">ของกลุ่มบริษัท </w:t>
      </w:r>
      <w:r w:rsidRPr="008345D6">
        <w:rPr>
          <w:rFonts w:asciiTheme="majorBidi" w:eastAsia="Calibri" w:hAnsiTheme="majorBidi" w:cstheme="majorBidi"/>
          <w:sz w:val="28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</w:t>
      </w:r>
      <w:r w:rsidRPr="008345D6">
        <w:rPr>
          <w:rFonts w:asciiTheme="majorBidi" w:eastAsia="Calibri" w:hAnsiTheme="majorBidi" w:cstheme="majorBidi" w:hint="cs"/>
          <w:sz w:val="28"/>
          <w:cs/>
        </w:rPr>
        <w:t>อาจ</w:t>
      </w:r>
      <w:r w:rsidRPr="008345D6">
        <w:rPr>
          <w:rFonts w:asciiTheme="majorBidi" w:eastAsia="Calibri" w:hAnsiTheme="majorBidi" w:cstheme="majorBidi"/>
          <w:sz w:val="28"/>
          <w:cs/>
        </w:rPr>
        <w:t>เกิดขึ้นอย่าง</w:t>
      </w:r>
      <w:r w:rsidRPr="008345D6">
        <w:rPr>
          <w:rFonts w:asciiTheme="majorBidi" w:eastAsia="Calibri" w:hAnsiTheme="majorBidi" w:cstheme="majorBidi" w:hint="cs"/>
          <w:sz w:val="28"/>
          <w:cs/>
        </w:rPr>
        <w:t>ต่อเนื่อง</w:t>
      </w:r>
      <w:r w:rsidRPr="008345D6">
        <w:rPr>
          <w:rFonts w:asciiTheme="majorBidi" w:eastAsia="Calibri" w:hAnsiTheme="majorBidi" w:cstheme="majorBidi"/>
          <w:sz w:val="28"/>
          <w:cs/>
        </w:rPr>
        <w:t xml:space="preserve"> </w:t>
      </w:r>
      <w:r w:rsidRPr="008345D6">
        <w:rPr>
          <w:rFonts w:asciiTheme="majorBidi" w:eastAsia="Calibri" w:hAnsiTheme="majorBidi" w:cstheme="majorBidi" w:hint="cs"/>
          <w:sz w:val="28"/>
          <w:cs/>
        </w:rPr>
        <w:t>ทั้งนี้ 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1FC3B913" w14:textId="3F6D41E4" w:rsidR="00D5121C" w:rsidRPr="003B65FB" w:rsidRDefault="0093174D" w:rsidP="007A1E51">
      <w:pPr>
        <w:pStyle w:val="ListParagraph"/>
        <w:numPr>
          <w:ilvl w:val="0"/>
          <w:numId w:val="1"/>
        </w:numPr>
        <w:spacing w:before="240" w:line="240" w:lineRule="atLeast"/>
        <w:jc w:val="thaiDistribute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>เกณฑ์การจัดทำงบการเงิน</w:t>
      </w:r>
    </w:p>
    <w:p w14:paraId="329FCD4B" w14:textId="6D9D36A9" w:rsidR="00D5121C" w:rsidRPr="003B65FB" w:rsidRDefault="0093174D" w:rsidP="007A1E51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 การรายงานทางการเงินและวิธีปฏิบัติทางการบัญชีที่รับรองทั่วไปในประเทศไทย</w:t>
      </w:r>
    </w:p>
    <w:p w14:paraId="384EF537" w14:textId="4929BF1E" w:rsidR="00F82FE2" w:rsidRPr="00F82FE2" w:rsidRDefault="00F82FE2" w:rsidP="007A1E51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="Angsana New" w:hAnsi="Angsana New"/>
          <w:sz w:val="28"/>
        </w:rPr>
      </w:pP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F82FE2">
        <w:rPr>
          <w:rFonts w:ascii="Angsana New" w:hAnsi="Angsana New"/>
          <w:color w:val="000000"/>
          <w:spacing w:val="-2"/>
          <w:sz w:val="28"/>
          <w:lang w:val="en-GB"/>
        </w:rPr>
        <w:t>1</w:t>
      </w:r>
      <w:r>
        <w:rPr>
          <w:rFonts w:ascii="Angsana New" w:hAnsi="Angsana New"/>
          <w:color w:val="000000"/>
          <w:spacing w:val="-2"/>
          <w:sz w:val="28"/>
          <w:lang w:val="en-GB"/>
        </w:rPr>
        <w:t xml:space="preserve"> 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>เรื่อง</w:t>
      </w:r>
      <w:r w:rsidRPr="00F82FE2">
        <w:rPr>
          <w:rFonts w:ascii="Angsana New" w:hAnsi="Angsana New"/>
          <w:color w:val="000000"/>
          <w:spacing w:val="-2"/>
          <w:sz w:val="28"/>
          <w:lang w:val="en-GB"/>
        </w:rPr>
        <w:t xml:space="preserve"> “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>การนำเสนองบการเงิน</w:t>
      </w:r>
      <w:r w:rsidRPr="00F82FE2">
        <w:rPr>
          <w:rFonts w:ascii="Angsana New" w:hAnsi="Angsana New"/>
          <w:color w:val="000000"/>
          <w:spacing w:val="-2"/>
          <w:sz w:val="28"/>
          <w:lang w:val="en-GB"/>
        </w:rPr>
        <w:t xml:space="preserve">” 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F82FE2">
        <w:rPr>
          <w:rFonts w:ascii="Angsana New" w:hAnsi="Angsana New"/>
          <w:color w:val="000000"/>
          <w:spacing w:val="-2"/>
          <w:sz w:val="28"/>
          <w:lang w:val="en-GB"/>
        </w:rPr>
        <w:t xml:space="preserve">1 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มกราคม </w:t>
      </w:r>
      <w:r w:rsidRPr="00F82FE2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>
        <w:rPr>
          <w:rFonts w:ascii="Angsana New" w:hAnsi="Angsana New"/>
          <w:color w:val="000000"/>
          <w:spacing w:val="-2"/>
          <w:sz w:val="28"/>
          <w:lang w:val="en-GB"/>
        </w:rPr>
        <w:t>3</w:t>
      </w:r>
      <w:r w:rsidRPr="00F82FE2">
        <w:rPr>
          <w:rFonts w:ascii="Angsana New" w:hAnsi="Angsana New"/>
          <w:color w:val="000000"/>
          <w:spacing w:val="-2"/>
          <w:sz w:val="28"/>
          <w:lang w:val="en-GB"/>
        </w:rPr>
        <w:t xml:space="preserve"> 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>เป็นต้นไป และตามข้อบังคับของตลาดหลักทรัพย์แห่งประเทศไทย ลงวันที่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F82FE2">
        <w:rPr>
          <w:rFonts w:ascii="Angsana New" w:hAnsi="Angsana New"/>
          <w:color w:val="000000"/>
          <w:spacing w:val="-2"/>
          <w:sz w:val="28"/>
          <w:lang w:val="en-GB"/>
        </w:rPr>
        <w:t xml:space="preserve">2 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ตุลาคม </w:t>
      </w:r>
      <w:r w:rsidRPr="00F82FE2">
        <w:rPr>
          <w:rFonts w:ascii="Angsana New" w:hAnsi="Angsana New"/>
          <w:color w:val="000000"/>
          <w:spacing w:val="-2"/>
          <w:sz w:val="28"/>
          <w:lang w:val="en-GB"/>
        </w:rPr>
        <w:t>2560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F82FE2">
        <w:rPr>
          <w:rFonts w:ascii="Angsana New" w:hAnsi="Angsana New"/>
          <w:color w:val="000000"/>
          <w:spacing w:val="-2"/>
          <w:sz w:val="28"/>
          <w:lang w:val="en-GB"/>
        </w:rPr>
        <w:t xml:space="preserve">2560” 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>และตามประกาศกรมพัฒนาธุรกิจการค้า เรื่อง “กำหนดรายการย่อที่ต้องมีในงบการเงิน</w:t>
      </w:r>
      <w:r w:rsidRPr="008345D6">
        <w:rPr>
          <w:rFonts w:ascii="Angsana New" w:eastAsia="Times New Roman" w:hAnsi="Angsana New"/>
          <w:spacing w:val="-4"/>
          <w:sz w:val="28"/>
          <w:cs/>
        </w:rPr>
        <w:t xml:space="preserve"> (ฉบับที่ </w:t>
      </w:r>
      <w:r>
        <w:rPr>
          <w:rFonts w:ascii="Angsana New" w:eastAsia="Times New Roman" w:hAnsi="Angsana New"/>
          <w:spacing w:val="-4"/>
          <w:sz w:val="28"/>
        </w:rPr>
        <w:t>3</w:t>
      </w:r>
      <w:r w:rsidRPr="008345D6">
        <w:rPr>
          <w:rFonts w:ascii="Angsana New" w:eastAsia="Times New Roman" w:hAnsi="Angsana New"/>
          <w:spacing w:val="-4"/>
          <w:sz w:val="28"/>
        </w:rPr>
        <w:t xml:space="preserve">) </w:t>
      </w:r>
      <w:r w:rsidRPr="008345D6">
        <w:rPr>
          <w:rFonts w:ascii="Angsana New" w:eastAsia="Times New Roman" w:hAnsi="Angsana New"/>
          <w:spacing w:val="-4"/>
          <w:sz w:val="28"/>
          <w:cs/>
        </w:rPr>
        <w:t xml:space="preserve">พ.ศ. </w:t>
      </w:r>
      <w:r w:rsidRPr="00F82FE2">
        <w:rPr>
          <w:rFonts w:ascii="Angsana New" w:eastAsia="Times New Roman" w:hAnsi="Angsana New"/>
          <w:spacing w:val="-4"/>
          <w:sz w:val="28"/>
        </w:rPr>
        <w:t>25</w:t>
      </w:r>
      <w:r>
        <w:rPr>
          <w:rFonts w:ascii="Angsana New" w:eastAsia="Times New Roman" w:hAnsi="Angsana New"/>
          <w:spacing w:val="-4"/>
          <w:sz w:val="28"/>
        </w:rPr>
        <w:t>62</w:t>
      </w:r>
      <w:r w:rsidRPr="008345D6">
        <w:rPr>
          <w:rFonts w:ascii="Angsana New" w:eastAsia="Times New Roman" w:hAnsi="Angsana New"/>
          <w:spacing w:val="-4"/>
          <w:sz w:val="28"/>
        </w:rPr>
        <w:t xml:space="preserve">” </w:t>
      </w:r>
      <w:r w:rsidRPr="008345D6">
        <w:rPr>
          <w:rFonts w:ascii="Angsana New" w:eastAsia="Times New Roman" w:hAnsi="Angsana New"/>
          <w:spacing w:val="-4"/>
          <w:sz w:val="28"/>
          <w:cs/>
        </w:rPr>
        <w:t xml:space="preserve">ลงวันที่ </w:t>
      </w:r>
      <w:r>
        <w:rPr>
          <w:rFonts w:ascii="Angsana New" w:eastAsia="Times New Roman" w:hAnsi="Angsana New"/>
          <w:spacing w:val="-4"/>
          <w:sz w:val="28"/>
        </w:rPr>
        <w:t>26</w:t>
      </w:r>
      <w:r w:rsidRPr="00F82FE2">
        <w:rPr>
          <w:rFonts w:ascii="Angsana New" w:eastAsia="Times New Roman" w:hAnsi="Angsana New"/>
          <w:spacing w:val="-4"/>
          <w:sz w:val="28"/>
        </w:rPr>
        <w:t xml:space="preserve">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>ธันว</w:t>
      </w:r>
      <w:r w:rsidRPr="008345D6">
        <w:rPr>
          <w:rFonts w:ascii="Angsana New" w:eastAsia="Times New Roman" w:hAnsi="Angsana New"/>
          <w:spacing w:val="-4"/>
          <w:sz w:val="28"/>
          <w:cs/>
        </w:rPr>
        <w:t>าคม</w:t>
      </w:r>
      <w:r w:rsidRPr="008345D6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F82FE2">
        <w:rPr>
          <w:rFonts w:ascii="Angsana New" w:hAnsi="Angsana New"/>
          <w:color w:val="000000"/>
          <w:spacing w:val="-2"/>
          <w:sz w:val="28"/>
          <w:lang w:val="en-GB"/>
        </w:rPr>
        <w:t>25</w:t>
      </w:r>
      <w:r>
        <w:rPr>
          <w:rFonts w:ascii="Angsana New" w:hAnsi="Angsana New"/>
          <w:color w:val="000000"/>
          <w:spacing w:val="-2"/>
          <w:sz w:val="28"/>
        </w:rPr>
        <w:t>62</w:t>
      </w:r>
    </w:p>
    <w:p w14:paraId="3122C3A7" w14:textId="1A8578E4" w:rsidR="00D5121C" w:rsidRPr="003B65FB" w:rsidRDefault="00B607FE" w:rsidP="007A1E51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 (ดูหมายเหตุข้อ </w:t>
      </w:r>
      <w:r w:rsidR="00F7390E" w:rsidRPr="008345D6">
        <w:rPr>
          <w:rFonts w:ascii="Angsana New" w:hAnsi="Angsana New" w:hint="cs"/>
          <w:color w:val="000000"/>
          <w:spacing w:val="-2"/>
          <w:sz w:val="28"/>
        </w:rPr>
        <w:t>4</w:t>
      </w:r>
      <w:r w:rsidRPr="008345D6">
        <w:rPr>
          <w:rFonts w:ascii="Angsana New" w:hAnsi="Angsana New" w:hint="cs"/>
          <w:color w:val="000000"/>
          <w:spacing w:val="-2"/>
          <w:sz w:val="28"/>
        </w:rPr>
        <w:t>)</w:t>
      </w:r>
    </w:p>
    <w:p w14:paraId="1DB89ABD" w14:textId="356AF634" w:rsidR="00D5121C" w:rsidRPr="003B65FB" w:rsidRDefault="00B607FE" w:rsidP="006045D3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="Angsana New" w:hAnsi="Angsana New"/>
          <w:spacing w:val="-6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lastRenderedPageBreak/>
        <w:t xml:space="preserve">งบการเงินรวมและงบการเงินเฉพาะกิจการสำหรับปีสิ้นสุดวันที่ </w:t>
      </w:r>
      <w:r w:rsidR="006C3BF1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</w:t>
      </w:r>
      <w:r w:rsidR="00740668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6C3BF1">
        <w:rPr>
          <w:rFonts w:ascii="Angsana New" w:hAnsi="Angsana New"/>
          <w:color w:val="000000"/>
          <w:spacing w:val="-2"/>
          <w:sz w:val="28"/>
          <w:lang w:val="en-GB"/>
        </w:rPr>
        <w:t>2562</w:t>
      </w:r>
      <w:r w:rsidRPr="008345D6">
        <w:rPr>
          <w:rFonts w:ascii="Angsana New" w:hAnsi="Angsana New" w:hint="cs"/>
          <w:color w:val="000000"/>
          <w:spacing w:val="-2"/>
          <w:sz w:val="28"/>
        </w:rPr>
        <w:t xml:space="preserve"> (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ก่อนปรับปรุงใหม่) ซึ่งนำมาแสดงเปรียบเทียบได้ตรวจสอบแล้วโดยผู้สอบบัญชีอื่น</w:t>
      </w:r>
    </w:p>
    <w:p w14:paraId="1FD41347" w14:textId="77777777" w:rsidR="00D5121C" w:rsidRPr="003B65FB" w:rsidRDefault="009B2480" w:rsidP="006045D3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="Angsana New" w:hAnsi="Angsana New"/>
          <w:spacing w:val="4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3497EB4" w14:textId="3A06A3CA" w:rsidR="00A053A3" w:rsidRPr="003606B4" w:rsidRDefault="009B2480" w:rsidP="003606B4">
      <w:pPr>
        <w:pStyle w:val="ListParagraph"/>
        <w:numPr>
          <w:ilvl w:val="1"/>
          <w:numId w:val="2"/>
        </w:numPr>
        <w:spacing w:before="120" w:after="120"/>
        <w:ind w:left="360" w:right="58" w:hanging="360"/>
        <w:jc w:val="thaiDistribute"/>
        <w:outlineLvl w:val="0"/>
        <w:rPr>
          <w:rFonts w:ascii="Angsana New" w:hAnsi="Angsana New"/>
          <w:spacing w:val="-6"/>
          <w:sz w:val="28"/>
        </w:rPr>
      </w:pPr>
      <w:r w:rsidRPr="008345D6">
        <w:rPr>
          <w:rFonts w:ascii="Angsana New" w:hAnsi="Angsana New" w:hint="cs"/>
          <w:spacing w:val="-6"/>
          <w:sz w:val="28"/>
          <w:cs/>
        </w:rPr>
        <w:t>งบการเงินฉบับภาษาอังกฤษจัดทำขึ้นจากงบการเงินภาษาไทยที่จัดทำตามกฎหมายในกรณีที่มีเนื้อความขัดแย้งกันหรือมีการตีความแตกต่างกัน ให้ใช้งบการเงินฉบับภาษาไทยเป็นหลัก</w:t>
      </w:r>
    </w:p>
    <w:p w14:paraId="776058A0" w14:textId="36697D04" w:rsidR="00D5121C" w:rsidRPr="003B65FB" w:rsidRDefault="009B2480" w:rsidP="006045D3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>มาตรฐานการรายงานทางการเงินใหม่ที่เริ่มมีผลบังคับใช้ใน</w:t>
      </w:r>
      <w:r w:rsidR="003A2135" w:rsidRPr="008345D6">
        <w:rPr>
          <w:rFonts w:ascii="Angsana New" w:hAnsi="Angsana New" w:hint="cs"/>
          <w:b/>
          <w:bCs/>
          <w:sz w:val="28"/>
          <w:cs/>
        </w:rPr>
        <w:t>ปี</w:t>
      </w:r>
      <w:r w:rsidRPr="008345D6">
        <w:rPr>
          <w:rFonts w:ascii="Angsana New" w:hAnsi="Angsana New" w:hint="cs"/>
          <w:b/>
          <w:bCs/>
          <w:sz w:val="28"/>
          <w:cs/>
        </w:rPr>
        <w:t>ปัจจุบัน</w:t>
      </w:r>
    </w:p>
    <w:p w14:paraId="4634F699" w14:textId="1B037899" w:rsidR="00D5121C" w:rsidRPr="003B65FB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ในระหว่าง</w:t>
      </w:r>
      <w:r w:rsidR="00904371" w:rsidRPr="008345D6">
        <w:rPr>
          <w:rFonts w:ascii="Angsana New" w:hAnsi="Angsana New" w:hint="cs"/>
          <w:color w:val="000000"/>
          <w:spacing w:val="-2"/>
          <w:sz w:val="28"/>
          <w:cs/>
        </w:rPr>
        <w:t>ปี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2562)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และฉบับใหม่ จำนวนหลายฉบับซึ่งมีผลบังคับใช้สำหรับงบการเงินที่มีรอบระยะเวลาบัญชีที่เริ่มในหรือหลังวันที่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มกราคม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2563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                     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อย่างไรก็ตาม มาตรฐานการรายงานทางการเงินฉบับใหม่ ซึ่งได้มีการเปลี่ยนแปลงหลักการสำคัญ สามารถสรุปได้ดังนี้  </w:t>
      </w:r>
    </w:p>
    <w:p w14:paraId="78E52AD0" w14:textId="77777777" w:rsidR="00D5121C" w:rsidRPr="003B65FB" w:rsidRDefault="009B2480">
      <w:pPr>
        <w:spacing w:after="120" w:line="240" w:lineRule="atLeast"/>
        <w:ind w:firstLine="360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0AA86899" w14:textId="77777777" w:rsidR="00D5121C" w:rsidRPr="003B65FB" w:rsidRDefault="009B2480">
      <w:pPr>
        <w:spacing w:line="240" w:lineRule="atLeast"/>
        <w:ind w:left="360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</w:rPr>
        <w:t>5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ฉบับ ได้แก่</w:t>
      </w:r>
    </w:p>
    <w:tbl>
      <w:tblPr>
        <w:tblpPr w:leftFromText="180" w:rightFromText="180" w:vertAnchor="text" w:horzAnchor="margin" w:tblpXSpec="center" w:tblpY="202"/>
        <w:tblW w:w="8730" w:type="dxa"/>
        <w:tblLook w:val="01E0" w:firstRow="1" w:lastRow="1" w:firstColumn="1" w:lastColumn="1" w:noHBand="0" w:noVBand="0"/>
      </w:tblPr>
      <w:tblGrid>
        <w:gridCol w:w="2520"/>
        <w:gridCol w:w="6210"/>
      </w:tblGrid>
      <w:tr w:rsidR="00D5121C" w:rsidRPr="003B65FB" w14:paraId="0D63A50E" w14:textId="77777777">
        <w:tc>
          <w:tcPr>
            <w:tcW w:w="8730" w:type="dxa"/>
            <w:gridSpan w:val="2"/>
          </w:tcPr>
          <w:p w14:paraId="79C172F2" w14:textId="77777777" w:rsidR="00D5121C" w:rsidRPr="008345D6" w:rsidRDefault="009B2480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D5121C" w:rsidRPr="003B65FB" w14:paraId="315BFD6F" w14:textId="77777777">
        <w:tc>
          <w:tcPr>
            <w:tcW w:w="2520" w:type="dxa"/>
          </w:tcPr>
          <w:p w14:paraId="42BFB65E" w14:textId="77777777" w:rsidR="00D5121C" w:rsidRPr="003B65FB" w:rsidRDefault="009B2480">
            <w:pPr>
              <w:tabs>
                <w:tab w:val="left" w:pos="609"/>
              </w:tabs>
              <w:ind w:left="609" w:right="-138" w:hanging="533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ฉบับที่ </w:t>
            </w:r>
            <w:r w:rsidRPr="003B65FB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6210" w:type="dxa"/>
          </w:tcPr>
          <w:p w14:paraId="4FC41B66" w14:textId="77777777" w:rsidR="00D5121C" w:rsidRPr="008345D6" w:rsidRDefault="009B2480">
            <w:pPr>
              <w:tabs>
                <w:tab w:val="left" w:pos="960"/>
              </w:tabs>
              <w:ind w:left="609" w:right="-18" w:hanging="714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D5121C" w:rsidRPr="003B65FB" w14:paraId="399B1C4D" w14:textId="77777777">
        <w:tc>
          <w:tcPr>
            <w:tcW w:w="2520" w:type="dxa"/>
          </w:tcPr>
          <w:p w14:paraId="31165BF3" w14:textId="77777777" w:rsidR="00D5121C" w:rsidRPr="003B65FB" w:rsidRDefault="009B2480">
            <w:pPr>
              <w:tabs>
                <w:tab w:val="left" w:pos="609"/>
              </w:tabs>
              <w:ind w:left="609" w:right="-138" w:hanging="533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ฉบับที่ </w:t>
            </w:r>
            <w:r w:rsidRPr="003B65FB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6210" w:type="dxa"/>
          </w:tcPr>
          <w:p w14:paraId="41D23DD6" w14:textId="77777777" w:rsidR="00D5121C" w:rsidRPr="008345D6" w:rsidRDefault="009B2480">
            <w:pPr>
              <w:tabs>
                <w:tab w:val="left" w:pos="960"/>
              </w:tabs>
              <w:ind w:left="609" w:right="-18" w:hanging="714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เครื่องมือทางการเงิน</w:t>
            </w:r>
          </w:p>
        </w:tc>
      </w:tr>
      <w:tr w:rsidR="00D5121C" w:rsidRPr="003B65FB" w14:paraId="3149519A" w14:textId="77777777">
        <w:tc>
          <w:tcPr>
            <w:tcW w:w="8730" w:type="dxa"/>
            <w:gridSpan w:val="2"/>
          </w:tcPr>
          <w:p w14:paraId="0E997C7C" w14:textId="77777777" w:rsidR="00D5121C" w:rsidRPr="008345D6" w:rsidRDefault="009B2480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D5121C" w:rsidRPr="003B65FB" w14:paraId="08765A50" w14:textId="77777777">
        <w:tc>
          <w:tcPr>
            <w:tcW w:w="2520" w:type="dxa"/>
          </w:tcPr>
          <w:p w14:paraId="64CC4F65" w14:textId="77777777" w:rsidR="00D5121C" w:rsidRPr="003B65FB" w:rsidRDefault="009B2480">
            <w:pPr>
              <w:ind w:left="609" w:right="-138" w:hanging="53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ฉบับที่ </w:t>
            </w:r>
            <w:r w:rsidRPr="003B65FB">
              <w:rPr>
                <w:rFonts w:ascii="Angsana New" w:hAnsi="Angsana New" w:hint="cs"/>
                <w:sz w:val="28"/>
              </w:rPr>
              <w:t xml:space="preserve">32 </w:t>
            </w:r>
          </w:p>
        </w:tc>
        <w:tc>
          <w:tcPr>
            <w:tcW w:w="6210" w:type="dxa"/>
          </w:tcPr>
          <w:p w14:paraId="0D0EB65A" w14:textId="77777777" w:rsidR="00D5121C" w:rsidRPr="008345D6" w:rsidRDefault="009B2480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การแสดงรายการเครื่องมือทางการเงิน</w:t>
            </w:r>
          </w:p>
        </w:tc>
      </w:tr>
      <w:tr w:rsidR="00D5121C" w:rsidRPr="003B65FB" w14:paraId="49D16BB5" w14:textId="77777777">
        <w:tc>
          <w:tcPr>
            <w:tcW w:w="8730" w:type="dxa"/>
            <w:gridSpan w:val="2"/>
          </w:tcPr>
          <w:p w14:paraId="3F736AB5" w14:textId="77777777" w:rsidR="00D5121C" w:rsidRPr="008345D6" w:rsidRDefault="009B2480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D5121C" w:rsidRPr="003B65FB" w14:paraId="32E8FA96" w14:textId="77777777">
        <w:tc>
          <w:tcPr>
            <w:tcW w:w="2520" w:type="dxa"/>
          </w:tcPr>
          <w:p w14:paraId="021DE350" w14:textId="77777777" w:rsidR="00D5121C" w:rsidRPr="003B65FB" w:rsidRDefault="009B2480">
            <w:pPr>
              <w:ind w:left="609" w:right="-138" w:hanging="533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 xml:space="preserve">ฉบับที่ </w:t>
            </w:r>
            <w:r w:rsidRPr="003B65FB">
              <w:rPr>
                <w:rFonts w:ascii="Angsana New" w:hAnsi="Angsana New" w:hint="cs"/>
                <w:color w:val="000000"/>
                <w:sz w:val="28"/>
              </w:rPr>
              <w:t>16</w:t>
            </w:r>
          </w:p>
        </w:tc>
        <w:tc>
          <w:tcPr>
            <w:tcW w:w="6210" w:type="dxa"/>
          </w:tcPr>
          <w:p w14:paraId="4FA61E65" w14:textId="77777777" w:rsidR="00D5121C" w:rsidRPr="008345D6" w:rsidRDefault="009B2480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5121C" w:rsidRPr="003B65FB" w14:paraId="3CED75C7" w14:textId="77777777">
        <w:tc>
          <w:tcPr>
            <w:tcW w:w="2520" w:type="dxa"/>
          </w:tcPr>
          <w:p w14:paraId="2EE21A92" w14:textId="77777777" w:rsidR="00D5121C" w:rsidRPr="003B65FB" w:rsidRDefault="009B2480">
            <w:pPr>
              <w:ind w:left="609" w:right="-138" w:hanging="533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 xml:space="preserve">ฉบับที่ </w:t>
            </w:r>
            <w:r w:rsidRPr="003B65FB">
              <w:rPr>
                <w:rFonts w:ascii="Angsana New" w:hAnsi="Angsana New" w:hint="cs"/>
                <w:color w:val="000000"/>
                <w:sz w:val="28"/>
              </w:rPr>
              <w:t>19</w:t>
            </w:r>
          </w:p>
        </w:tc>
        <w:tc>
          <w:tcPr>
            <w:tcW w:w="6210" w:type="dxa"/>
          </w:tcPr>
          <w:p w14:paraId="332210DB" w14:textId="77777777" w:rsidR="00D5121C" w:rsidRPr="008345D6" w:rsidRDefault="009B2480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4EED58A" w14:textId="77777777" w:rsidR="00D5121C" w:rsidRPr="003B65FB" w:rsidRDefault="009B2480" w:rsidP="007A1E51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B65FB">
        <w:rPr>
          <w:rFonts w:ascii="Angsana New" w:hAnsi="Angsana New" w:hint="cs"/>
          <w:color w:val="000000"/>
          <w:spacing w:val="-2"/>
          <w:sz w:val="28"/>
        </w:rPr>
        <w:t>(Business Model)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2982BE0A" w14:textId="77777777" w:rsidR="00D5121C" w:rsidRPr="003B65FB" w:rsidRDefault="009B2480">
      <w:pPr>
        <w:overflowPunct/>
        <w:autoSpaceDE/>
        <w:autoSpaceDN/>
        <w:adjustRightInd/>
        <w:ind w:firstLine="360"/>
        <w:textAlignment w:val="auto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17C1543C" w14:textId="77777777" w:rsidR="00D5121C" w:rsidRPr="003B65FB" w:rsidRDefault="009B2480">
      <w:pPr>
        <w:tabs>
          <w:tab w:val="left" w:pos="810"/>
        </w:tabs>
        <w:spacing w:before="120" w:after="120"/>
        <w:ind w:left="540" w:hanging="18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-</w:t>
      </w:r>
      <w:r w:rsidRPr="003B65FB">
        <w:rPr>
          <w:rFonts w:ascii="Angsana New" w:hAnsi="Angsana New" w:hint="cs"/>
          <w:color w:val="000000"/>
          <w:spacing w:val="-2"/>
          <w:sz w:val="28"/>
        </w:rPr>
        <w:tab/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จดทะเบียนโดยกลุ่มบริษัทต้องวัดมูลค่ายุติธรรมของเงินลงทุนในตราสารทุนของบริษัทที่ไม่ใช่บริษัทจดทะเบียน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</w:t>
      </w:r>
    </w:p>
    <w:p w14:paraId="6EC94A06" w14:textId="5032EDFA" w:rsidR="00D5121C" w:rsidRPr="003B65FB" w:rsidRDefault="009B2480">
      <w:pPr>
        <w:tabs>
          <w:tab w:val="left" w:pos="810"/>
        </w:tabs>
        <w:spacing w:before="120" w:after="120"/>
        <w:ind w:left="540" w:hanging="18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-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ab/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การรับรู้รายการผลขาดทุนด้านเครดิตโดย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และใช้วิธีการทั่วไปในการพิจารณาค่าเผื่อผลขาดทุนจากการด้อยค่าของเงินให้กู้ยืม</w:t>
      </w:r>
    </w:p>
    <w:p w14:paraId="3B29CC47" w14:textId="77777777" w:rsidR="00D5121C" w:rsidRPr="008345D6" w:rsidRDefault="009B2480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>1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มกราคม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2563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และไม่ปรับย้อนหลังงบการเงินปีก่อนที่แสดงเปรียบเทียบ </w:t>
      </w:r>
    </w:p>
    <w:p w14:paraId="4D8EA29F" w14:textId="51D197F2" w:rsidR="00D5121C" w:rsidRPr="003B65FB" w:rsidRDefault="009B2480" w:rsidP="00F271BF">
      <w:pPr>
        <w:overflowPunct/>
        <w:autoSpaceDE/>
        <w:autoSpaceDN/>
        <w:adjustRightInd/>
        <w:spacing w:before="120"/>
        <w:ind w:firstLine="360"/>
        <w:textAlignment w:val="auto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C26DF0" w:rsidRPr="0040530D">
        <w:rPr>
          <w:rFonts w:ascii="Angsana New" w:hAnsi="Angsana New" w:hint="cs"/>
          <w:color w:val="000000"/>
          <w:spacing w:val="-2"/>
          <w:sz w:val="28"/>
        </w:rPr>
        <w:t>5</w:t>
      </w:r>
      <w:r w:rsidR="008B30F1" w:rsidRPr="0040530D">
        <w:rPr>
          <w:rFonts w:ascii="Angsana New" w:hAnsi="Angsana New" w:hint="cs"/>
          <w:color w:val="000000"/>
          <w:spacing w:val="-2"/>
          <w:sz w:val="28"/>
        </w:rPr>
        <w:t>.</w:t>
      </w:r>
      <w:r w:rsidR="003A5B68" w:rsidRPr="0040530D">
        <w:rPr>
          <w:rFonts w:ascii="Angsana New" w:hAnsi="Angsana New"/>
          <w:color w:val="000000"/>
          <w:spacing w:val="-2"/>
          <w:sz w:val="28"/>
        </w:rPr>
        <w:t>1</w:t>
      </w:r>
    </w:p>
    <w:p w14:paraId="74019E00" w14:textId="77777777" w:rsidR="00D5121C" w:rsidRPr="003B65FB" w:rsidRDefault="009B2480">
      <w:pPr>
        <w:spacing w:before="240" w:line="240" w:lineRule="atLeast"/>
        <w:ind w:firstLine="360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3B65FB">
        <w:rPr>
          <w:rFonts w:ascii="Angsana New" w:hAnsi="Angsana New" w:hint="cs"/>
          <w:b/>
          <w:bCs/>
          <w:sz w:val="28"/>
        </w:rPr>
        <w:t xml:space="preserve">16 </w:t>
      </w:r>
      <w:r w:rsidRPr="008345D6">
        <w:rPr>
          <w:rFonts w:ascii="Angsana New" w:hAnsi="Angsana New" w:hint="cs"/>
          <w:b/>
          <w:bCs/>
          <w:sz w:val="28"/>
          <w:cs/>
        </w:rPr>
        <w:t>เรื่อง สัญญาเช่า</w:t>
      </w:r>
    </w:p>
    <w:p w14:paraId="7D1769F2" w14:textId="77777777" w:rsidR="00D5121C" w:rsidRPr="003B65FB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มาตรฐานการรายงานทางการเงิน ฉบับที่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>16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ใช้แทนมาตรฐานการบัญชี ฉบับที่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>17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 12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เดือน เว้นแต่สินทรัพย์อ้างอิงนั้นมีมูลค่าต่ำ</w:t>
      </w:r>
    </w:p>
    <w:p w14:paraId="0648642D" w14:textId="77777777" w:rsidR="00D5121C" w:rsidRPr="003B65FB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การบัญชีสำหรับผู้ให้เช่าไม่มีการเปลี่ยนแปลงอย่างมีสาระสำคัญจากมาตรฐานการบัญชีฉบับที่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17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4F87CE84" w14:textId="4DF3EB77" w:rsidR="00D5121C" w:rsidRDefault="009B2480" w:rsidP="000666AF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>1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มกราคม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2563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และไม่ปรับย้อนหลังงบการเงิน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ปีก่อนที่แสดงเปรียบเทียบผลสะสม</w:t>
      </w:r>
      <w:r w:rsidR="004B600C" w:rsidRPr="008345D6">
        <w:rPr>
          <w:rFonts w:ascii="Angsana New" w:hAnsi="Angsana New" w:hint="cs"/>
          <w:color w:val="000000"/>
          <w:spacing w:val="-2"/>
          <w:sz w:val="28"/>
          <w:cs/>
        </w:rPr>
        <w:t>จากการ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C26DF0" w:rsidRPr="0040530D">
        <w:rPr>
          <w:rFonts w:ascii="Angsana New" w:hAnsi="Angsana New" w:hint="cs"/>
          <w:color w:val="000000"/>
          <w:spacing w:val="-2"/>
          <w:sz w:val="28"/>
        </w:rPr>
        <w:t>5</w:t>
      </w:r>
      <w:r w:rsidR="004B600C" w:rsidRPr="0040530D">
        <w:rPr>
          <w:rFonts w:ascii="Angsana New" w:hAnsi="Angsana New" w:hint="cs"/>
          <w:color w:val="000000"/>
          <w:spacing w:val="-2"/>
          <w:sz w:val="28"/>
        </w:rPr>
        <w:t>.</w:t>
      </w:r>
      <w:r w:rsidR="006871EA" w:rsidRPr="0040530D">
        <w:rPr>
          <w:rFonts w:ascii="Angsana New" w:hAnsi="Angsana New"/>
          <w:color w:val="000000"/>
          <w:spacing w:val="-2"/>
          <w:sz w:val="28"/>
        </w:rPr>
        <w:t>2</w:t>
      </w:r>
    </w:p>
    <w:p w14:paraId="7D56562B" w14:textId="7434AA6D" w:rsidR="005B6FAB" w:rsidRDefault="005B6FAB" w:rsidP="000666AF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237B0CB6" w14:textId="42A3785C" w:rsidR="005B6FAB" w:rsidRDefault="005B6FAB" w:rsidP="000666AF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144D3DE3" w14:textId="76B2B3FD" w:rsidR="005B6FAB" w:rsidRDefault="005B6FAB" w:rsidP="000666AF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40AFF0AA" w14:textId="38B0780F" w:rsidR="000C6A33" w:rsidRDefault="000C6A33" w:rsidP="000666AF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64FAAA2B" w14:textId="77777777" w:rsidR="000C6A33" w:rsidRDefault="000C6A33" w:rsidP="000666AF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64D605A7" w14:textId="6F0A5B87" w:rsidR="005B6FAB" w:rsidRDefault="005B6FAB" w:rsidP="000666AF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7B664A8B" w14:textId="1E46A41E" w:rsidR="0054751B" w:rsidRDefault="0054751B" w:rsidP="000666AF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1712E2DA" w14:textId="77777777" w:rsidR="0054751B" w:rsidRDefault="0054751B" w:rsidP="000666AF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483EE552" w14:textId="77777777" w:rsidR="00D5121C" w:rsidRPr="003B65FB" w:rsidRDefault="009B2480" w:rsidP="006045D3">
      <w:pPr>
        <w:pStyle w:val="ListParagraph"/>
        <w:numPr>
          <w:ilvl w:val="0"/>
          <w:numId w:val="1"/>
        </w:numPr>
        <w:tabs>
          <w:tab w:val="left" w:pos="360"/>
        </w:tabs>
        <w:spacing w:before="240" w:line="240" w:lineRule="atLeast"/>
        <w:jc w:val="thaiDistribute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นโยบายการบัญชีที่สำคัญ</w:t>
      </w:r>
    </w:p>
    <w:p w14:paraId="5BB36736" w14:textId="585207CA" w:rsidR="00EE7C33" w:rsidRPr="003B65FB" w:rsidRDefault="00802602" w:rsidP="00802602">
      <w:pPr>
        <w:tabs>
          <w:tab w:val="left" w:pos="360"/>
        </w:tabs>
        <w:spacing w:before="240" w:after="240"/>
        <w:jc w:val="thaiDistribute"/>
        <w:rPr>
          <w:rFonts w:ascii="Angsana New" w:hAnsi="Angsana New"/>
          <w:b/>
          <w:bCs/>
          <w:spacing w:val="-2"/>
          <w:sz w:val="28"/>
          <w:lang w:val="en-GB"/>
        </w:rPr>
      </w:pPr>
      <w:r w:rsidRPr="008345D6">
        <w:rPr>
          <w:rFonts w:ascii="Angsana New" w:hAnsi="Angsana New" w:hint="cs"/>
          <w:b/>
          <w:bCs/>
          <w:spacing w:val="-2"/>
          <w:sz w:val="28"/>
        </w:rPr>
        <w:t>4.1</w:t>
      </w:r>
      <w:r w:rsidRPr="008345D6">
        <w:rPr>
          <w:rFonts w:ascii="Angsana New" w:hAnsi="Angsana New" w:hint="cs"/>
          <w:b/>
          <w:bCs/>
          <w:spacing w:val="-2"/>
          <w:sz w:val="28"/>
        </w:rPr>
        <w:tab/>
      </w:r>
      <w:r w:rsidR="00EE7C33" w:rsidRPr="008345D6">
        <w:rPr>
          <w:rFonts w:ascii="Angsana New" w:hAnsi="Angsana New" w:hint="cs"/>
          <w:b/>
          <w:bCs/>
          <w:spacing w:val="-2"/>
          <w:sz w:val="28"/>
          <w:cs/>
        </w:rPr>
        <w:t>เงินสดและรายการเทียบเท่าเงินสด</w:t>
      </w:r>
    </w:p>
    <w:p w14:paraId="0C8B5E2F" w14:textId="754EB764" w:rsidR="00EE7C33" w:rsidRPr="003B65FB" w:rsidRDefault="00D81A03" w:rsidP="00D81A03">
      <w:pPr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และไม่ติดภาระค้ำประกัน และเงินเบิกเกินบัญชี ซึ่งเงินเบิกเกินบัญชีจะแสดงไว้ในส่วนของหนี้สินหมุนเวียนในงบแสดงฐานะการเงิน</w:t>
      </w:r>
      <w:r w:rsidR="00EE7C33" w:rsidRPr="008345D6">
        <w:rPr>
          <w:rFonts w:ascii="Angsana New" w:hAnsi="Angsana New" w:hint="cs"/>
          <w:spacing w:val="-2"/>
          <w:sz w:val="28"/>
          <w:cs/>
        </w:rPr>
        <w:tab/>
      </w:r>
    </w:p>
    <w:p w14:paraId="59A8E333" w14:textId="03BF6ED0" w:rsidR="00EE7C33" w:rsidRDefault="00802602" w:rsidP="00802602">
      <w:pPr>
        <w:spacing w:after="240"/>
        <w:ind w:left="360" w:hanging="360"/>
        <w:jc w:val="thaiDistribute"/>
        <w:rPr>
          <w:rFonts w:ascii="Angsana New" w:hAnsi="Angsana New"/>
          <w:b/>
          <w:bCs/>
          <w:spacing w:val="-2"/>
          <w:sz w:val="28"/>
          <w:lang w:val="en-GB"/>
        </w:rPr>
      </w:pPr>
      <w:r w:rsidRPr="008345D6">
        <w:rPr>
          <w:rFonts w:ascii="Angsana New" w:hAnsi="Angsana New" w:hint="cs"/>
          <w:b/>
          <w:bCs/>
          <w:spacing w:val="-2"/>
          <w:sz w:val="28"/>
        </w:rPr>
        <w:t>4.2</w:t>
      </w:r>
      <w:r w:rsidRPr="008345D6">
        <w:rPr>
          <w:rFonts w:ascii="Angsana New" w:hAnsi="Angsana New" w:hint="cs"/>
          <w:b/>
          <w:bCs/>
          <w:spacing w:val="-2"/>
          <w:sz w:val="28"/>
        </w:rPr>
        <w:tab/>
      </w:r>
      <w:r w:rsidR="00EE7C33" w:rsidRPr="008345D6">
        <w:rPr>
          <w:rFonts w:ascii="Angsana New" w:hAnsi="Angsana New" w:hint="cs"/>
          <w:b/>
          <w:bCs/>
          <w:spacing w:val="-2"/>
          <w:sz w:val="28"/>
          <w:cs/>
        </w:rPr>
        <w:t>ลูกหนี้การค้าและลูกหนี้หมุนเวียนอื่น</w:t>
      </w:r>
    </w:p>
    <w:p w14:paraId="620AC4C7" w14:textId="1F60226E" w:rsidR="005B6FAB" w:rsidRPr="003B65FB" w:rsidRDefault="005B6FAB" w:rsidP="00615173">
      <w:pPr>
        <w:spacing w:after="120"/>
        <w:ind w:left="360"/>
        <w:jc w:val="thaiDistribute"/>
        <w:rPr>
          <w:rFonts w:ascii="Angsana New" w:hAnsi="Angsana New"/>
          <w:b/>
          <w:bCs/>
          <w:spacing w:val="-2"/>
          <w:sz w:val="28"/>
          <w:lang w:val="en-GB"/>
        </w:rPr>
      </w:pPr>
      <w:r w:rsidRPr="008345D6">
        <w:rPr>
          <w:cs/>
        </w:rPr>
        <w:t>ก</w:t>
      </w:r>
      <w:r w:rsidRPr="008345D6">
        <w:rPr>
          <w:rFonts w:ascii="Angsana New" w:hAnsi="Angsana New"/>
          <w:spacing w:val="-2"/>
          <w:sz w:val="28"/>
          <w:cs/>
        </w:rPr>
        <w:t xml:space="preserve">) </w:t>
      </w:r>
      <w:r>
        <w:rPr>
          <w:rFonts w:ascii="Angsana New" w:hAnsi="Angsana New"/>
          <w:spacing w:val="-2"/>
          <w:sz w:val="28"/>
          <w:lang w:val="en-GB"/>
        </w:rPr>
        <w:t xml:space="preserve"> </w:t>
      </w:r>
      <w:r w:rsidRPr="008345D6">
        <w:rPr>
          <w:rFonts w:ascii="Angsana New" w:hAnsi="Angsana New"/>
          <w:spacing w:val="-2"/>
          <w:sz w:val="28"/>
          <w:cs/>
        </w:rPr>
        <w:t>นโยบายที่ปฏิบ</w:t>
      </w:r>
      <w:r w:rsidRPr="008345D6">
        <w:rPr>
          <w:rFonts w:ascii="Angsana New" w:hAnsi="Angsana New" w:hint="cs"/>
          <w:spacing w:val="-2"/>
          <w:sz w:val="28"/>
          <w:cs/>
        </w:rPr>
        <w:t>ัติ</w:t>
      </w:r>
      <w:r w:rsidRPr="008345D6">
        <w:rPr>
          <w:rFonts w:ascii="Angsana New" w:hAnsi="Angsana New"/>
          <w:spacing w:val="-2"/>
          <w:sz w:val="28"/>
          <w:cs/>
        </w:rPr>
        <w:t>ใช</w:t>
      </w:r>
      <w:r w:rsidRPr="008345D6">
        <w:rPr>
          <w:rFonts w:ascii="Angsana New" w:hAnsi="Angsana New" w:hint="cs"/>
          <w:spacing w:val="-2"/>
          <w:sz w:val="28"/>
          <w:cs/>
        </w:rPr>
        <w:t>้</w:t>
      </w:r>
      <w:r w:rsidRPr="008345D6">
        <w:rPr>
          <w:rFonts w:ascii="Angsana New" w:hAnsi="Angsana New"/>
          <w:spacing w:val="-2"/>
          <w:sz w:val="28"/>
          <w:cs/>
        </w:rPr>
        <w:t>ก</w:t>
      </w:r>
      <w:r w:rsidRPr="008345D6">
        <w:rPr>
          <w:rFonts w:ascii="Angsana New" w:hAnsi="Angsana New" w:hint="cs"/>
          <w:spacing w:val="-2"/>
          <w:sz w:val="28"/>
          <w:cs/>
        </w:rPr>
        <w:t>่</w:t>
      </w:r>
      <w:r w:rsidRPr="008345D6">
        <w:rPr>
          <w:rFonts w:ascii="Angsana New" w:hAnsi="Angsana New"/>
          <w:spacing w:val="-2"/>
          <w:sz w:val="28"/>
          <w:cs/>
        </w:rPr>
        <w:t>อนว</w:t>
      </w:r>
      <w:r w:rsidRPr="008345D6">
        <w:rPr>
          <w:rFonts w:ascii="Angsana New" w:hAnsi="Angsana New" w:hint="cs"/>
          <w:spacing w:val="-2"/>
          <w:sz w:val="28"/>
          <w:cs/>
        </w:rPr>
        <w:t>ัน</w:t>
      </w:r>
      <w:r w:rsidRPr="008345D6">
        <w:rPr>
          <w:rFonts w:ascii="Angsana New" w:hAnsi="Angsana New"/>
          <w:spacing w:val="-2"/>
          <w:sz w:val="28"/>
          <w:cs/>
        </w:rPr>
        <w:t>ที่</w:t>
      </w:r>
      <w:r w:rsidRPr="008345D6">
        <w:rPr>
          <w:rFonts w:ascii="Angsana New" w:hAnsi="Angsana New" w:hint="cs"/>
          <w:spacing w:val="-2"/>
          <w:sz w:val="28"/>
          <w:cs/>
        </w:rPr>
        <w:t xml:space="preserve"> </w:t>
      </w:r>
      <w:r>
        <w:rPr>
          <w:rFonts w:ascii="Angsana New" w:hAnsi="Angsana New"/>
          <w:spacing w:val="-2"/>
          <w:sz w:val="28"/>
        </w:rPr>
        <w:t>1</w:t>
      </w:r>
      <w:r w:rsidRPr="005B6FAB">
        <w:rPr>
          <w:rFonts w:ascii="Angsana New" w:hAnsi="Angsana New"/>
          <w:spacing w:val="-2"/>
          <w:sz w:val="28"/>
          <w:lang w:val="en-GB"/>
        </w:rPr>
        <w:t xml:space="preserve"> </w:t>
      </w:r>
      <w:r w:rsidRPr="008345D6">
        <w:rPr>
          <w:rFonts w:ascii="Angsana New" w:hAnsi="Angsana New"/>
          <w:spacing w:val="-2"/>
          <w:sz w:val="28"/>
          <w:cs/>
        </w:rPr>
        <w:t xml:space="preserve">มกราคม </w:t>
      </w:r>
      <w:r w:rsidRPr="005B6FAB">
        <w:rPr>
          <w:rFonts w:ascii="Angsana New" w:hAnsi="Angsana New"/>
          <w:spacing w:val="-2"/>
          <w:sz w:val="28"/>
          <w:lang w:val="en-GB"/>
        </w:rPr>
        <w:t>2563</w:t>
      </w:r>
    </w:p>
    <w:p w14:paraId="617A2A6B" w14:textId="77777777" w:rsidR="005B6FAB" w:rsidRDefault="005B6FAB" w:rsidP="00615173">
      <w:pPr>
        <w:overflowPunct/>
        <w:autoSpaceDE/>
        <w:autoSpaceDN/>
        <w:adjustRightInd/>
        <w:spacing w:after="120"/>
        <w:ind w:left="720"/>
        <w:jc w:val="thaiDistribute"/>
        <w:textAlignment w:val="auto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ลูกหนี้การค้าและลูกหนี้หมุนเวียนอื่นแสดงมูลค่าตามใบแจ้งหนี้และจะวัดมูลค่าสุทธิหลังจากหักค่าเผื่อหนี้สงสัยจะสูญ</w:t>
      </w:r>
    </w:p>
    <w:p w14:paraId="01AB9140" w14:textId="50529271" w:rsidR="005B6FAB" w:rsidRPr="005B6FAB" w:rsidRDefault="005B6FAB" w:rsidP="005B6FAB">
      <w:pPr>
        <w:overflowPunct/>
        <w:autoSpaceDE/>
        <w:autoSpaceDN/>
        <w:adjustRightInd/>
        <w:ind w:left="720"/>
        <w:jc w:val="thaiDistribute"/>
        <w:textAlignment w:val="auto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ค่าเผื่อหนี้สงสัยจะสูญสำหรับผลขาดทุนโดยประมาณที่อาจเกิดขึ้นจากการเก็บเงินจากลูกหนี้ไม่ได้</w:t>
      </w:r>
      <w:r w:rsidRPr="008345D6">
        <w:rPr>
          <w:rFonts w:ascii="Angsana New" w:hAnsi="Angsana New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spacing w:val="-2"/>
          <w:sz w:val="28"/>
          <w:cs/>
        </w:rPr>
        <w:t>ซึ่งโดยทั่วไปพิจารณาจากประสบการณ์การเก็บเงินและการวิเคราะห์อายุหนี้</w:t>
      </w:r>
      <w:r w:rsidRPr="008345D6">
        <w:rPr>
          <w:rFonts w:ascii="Angsana New" w:hAnsi="Angsana New"/>
          <w:spacing w:val="-2"/>
          <w:sz w:val="28"/>
          <w:cs/>
        </w:rPr>
        <w:t xml:space="preserve"> </w:t>
      </w:r>
    </w:p>
    <w:p w14:paraId="3AD53B60" w14:textId="482D8D63" w:rsidR="005B6FAB" w:rsidRPr="005B6FAB" w:rsidRDefault="005B6FAB" w:rsidP="00615173">
      <w:pPr>
        <w:spacing w:before="120" w:after="120"/>
        <w:ind w:left="360"/>
        <w:jc w:val="thaiDistribute"/>
        <w:rPr>
          <w:rFonts w:hint="eastAsia"/>
        </w:rPr>
      </w:pPr>
      <w:r w:rsidRPr="008345D6">
        <w:rPr>
          <w:cs/>
        </w:rPr>
        <w:t xml:space="preserve">ข) </w:t>
      </w:r>
      <w:r>
        <w:tab/>
      </w:r>
      <w:r w:rsidR="00615173" w:rsidRPr="008345D6">
        <w:rPr>
          <w:rFonts w:ascii="Angsana New" w:hAnsi="Angsana New"/>
          <w:spacing w:val="-2"/>
          <w:sz w:val="28"/>
          <w:cs/>
        </w:rPr>
        <w:t>นโยบายที่ปฏิบ</w:t>
      </w:r>
      <w:r w:rsidR="00615173" w:rsidRPr="008345D6">
        <w:rPr>
          <w:rFonts w:ascii="Angsana New" w:hAnsi="Angsana New" w:hint="cs"/>
          <w:spacing w:val="-2"/>
          <w:sz w:val="28"/>
          <w:cs/>
        </w:rPr>
        <w:t>ัติ</w:t>
      </w:r>
      <w:r w:rsidR="00615173" w:rsidRPr="008345D6">
        <w:rPr>
          <w:rFonts w:ascii="Angsana New" w:hAnsi="Angsana New"/>
          <w:spacing w:val="-2"/>
          <w:sz w:val="28"/>
          <w:cs/>
        </w:rPr>
        <w:t>ใช</w:t>
      </w:r>
      <w:r w:rsidR="00615173" w:rsidRPr="008345D6">
        <w:rPr>
          <w:rFonts w:ascii="Angsana New" w:hAnsi="Angsana New" w:hint="cs"/>
          <w:spacing w:val="-2"/>
          <w:sz w:val="28"/>
          <w:cs/>
        </w:rPr>
        <w:t>้หลัง</w:t>
      </w:r>
      <w:r w:rsidR="00615173" w:rsidRPr="008345D6">
        <w:rPr>
          <w:rFonts w:ascii="Angsana New" w:hAnsi="Angsana New"/>
          <w:spacing w:val="-2"/>
          <w:sz w:val="28"/>
          <w:cs/>
        </w:rPr>
        <w:t>ว</w:t>
      </w:r>
      <w:r w:rsidR="00615173" w:rsidRPr="008345D6">
        <w:rPr>
          <w:rFonts w:ascii="Angsana New" w:hAnsi="Angsana New" w:hint="cs"/>
          <w:spacing w:val="-2"/>
          <w:sz w:val="28"/>
          <w:cs/>
        </w:rPr>
        <w:t>ัน</w:t>
      </w:r>
      <w:r w:rsidR="00615173" w:rsidRPr="008345D6">
        <w:rPr>
          <w:rFonts w:ascii="Angsana New" w:hAnsi="Angsana New"/>
          <w:spacing w:val="-2"/>
          <w:sz w:val="28"/>
          <w:cs/>
        </w:rPr>
        <w:t>ที่</w:t>
      </w:r>
      <w:r w:rsidR="00615173" w:rsidRPr="008345D6">
        <w:rPr>
          <w:rFonts w:ascii="Angsana New" w:hAnsi="Angsana New" w:hint="cs"/>
          <w:spacing w:val="-2"/>
          <w:sz w:val="28"/>
          <w:cs/>
        </w:rPr>
        <w:t xml:space="preserve"> </w:t>
      </w:r>
      <w:r w:rsidR="00615173">
        <w:rPr>
          <w:rFonts w:ascii="Angsana New" w:hAnsi="Angsana New"/>
          <w:spacing w:val="-2"/>
          <w:sz w:val="28"/>
        </w:rPr>
        <w:t>1</w:t>
      </w:r>
      <w:r w:rsidR="00615173" w:rsidRPr="005B6FAB">
        <w:rPr>
          <w:rFonts w:ascii="Angsana New" w:hAnsi="Angsana New"/>
          <w:spacing w:val="-2"/>
          <w:sz w:val="28"/>
          <w:lang w:val="en-GB"/>
        </w:rPr>
        <w:t xml:space="preserve"> </w:t>
      </w:r>
      <w:r w:rsidR="00615173" w:rsidRPr="008345D6">
        <w:rPr>
          <w:rFonts w:ascii="Angsana New" w:hAnsi="Angsana New"/>
          <w:spacing w:val="-2"/>
          <w:sz w:val="28"/>
          <w:cs/>
        </w:rPr>
        <w:t xml:space="preserve">มกราคม </w:t>
      </w:r>
      <w:r w:rsidR="00615173" w:rsidRPr="005B6FAB">
        <w:rPr>
          <w:rFonts w:ascii="Angsana New" w:hAnsi="Angsana New"/>
          <w:spacing w:val="-2"/>
          <w:sz w:val="28"/>
          <w:lang w:val="en-GB"/>
        </w:rPr>
        <w:t>2563</w:t>
      </w:r>
    </w:p>
    <w:p w14:paraId="16A6AFAA" w14:textId="31687FED" w:rsidR="00615173" w:rsidRDefault="00615173" w:rsidP="00615173">
      <w:pPr>
        <w:overflowPunct/>
        <w:autoSpaceDE/>
        <w:autoSpaceDN/>
        <w:adjustRightInd/>
        <w:ind w:left="720"/>
        <w:jc w:val="thaiDistribute"/>
        <w:textAlignment w:val="auto"/>
        <w:rPr>
          <w:rFonts w:hint="eastAsia"/>
        </w:rPr>
      </w:pPr>
      <w:r w:rsidRPr="008345D6">
        <w:rPr>
          <w:rFonts w:ascii="Angsana New" w:hAnsi="Angsana New" w:hint="cs"/>
          <w:spacing w:val="-2"/>
          <w:sz w:val="28"/>
          <w:cs/>
        </w:rPr>
        <w:t xml:space="preserve">ลูกหนี้การค้าและลูกหนี้หมุนเวียนอื่น </w:t>
      </w:r>
      <w:r w:rsidRPr="008345D6">
        <w:rPr>
          <w:cs/>
        </w:rPr>
        <w:t>แสดงในราคาทุนสุทธิห</w:t>
      </w:r>
      <w:r w:rsidRPr="008345D6">
        <w:rPr>
          <w:rFonts w:hint="cs"/>
          <w:cs/>
        </w:rPr>
        <w:t>ัก</w:t>
      </w:r>
      <w:r w:rsidRPr="008345D6">
        <w:rPr>
          <w:cs/>
        </w:rPr>
        <w:t>ค่าเผื่อผลขาดทุนด</w:t>
      </w:r>
      <w:r w:rsidRPr="008345D6">
        <w:rPr>
          <w:rFonts w:hint="cs"/>
          <w:cs/>
        </w:rPr>
        <w:t>้า</w:t>
      </w:r>
      <w:r w:rsidRPr="008345D6">
        <w:rPr>
          <w:cs/>
        </w:rPr>
        <w:t>นเครดิตที่คาดว่าจะเกิดข</w:t>
      </w:r>
      <w:r w:rsidRPr="008345D6">
        <w:rPr>
          <w:rFonts w:hint="cs"/>
          <w:cs/>
        </w:rPr>
        <w:t>ึ้น</w:t>
      </w:r>
      <w:r w:rsidRPr="008345D6">
        <w:rPr>
          <w:cs/>
        </w:rPr>
        <w:t>จะเกิดข</w:t>
      </w:r>
      <w:r w:rsidRPr="008345D6">
        <w:rPr>
          <w:rFonts w:hint="cs"/>
          <w:cs/>
        </w:rPr>
        <w:t>ึ้น</w:t>
      </w:r>
    </w:p>
    <w:p w14:paraId="2190CA0F" w14:textId="3EDBE68C" w:rsidR="00E53D89" w:rsidRDefault="00424E51" w:rsidP="00424E51">
      <w:pPr>
        <w:overflowPunct/>
        <w:autoSpaceDE/>
        <w:autoSpaceDN/>
        <w:adjustRightInd/>
        <w:spacing w:before="120"/>
        <w:ind w:left="360" w:firstLine="360"/>
        <w:jc w:val="thaiDistribute"/>
        <w:textAlignment w:val="auto"/>
        <w:rPr>
          <w:rFonts w:hint="eastAsia"/>
        </w:rPr>
      </w:pPr>
      <w:r w:rsidRPr="008345D6">
        <w:rPr>
          <w:cs/>
        </w:rPr>
        <w:t>ค่าเผื่อผลขาดทุนด</w:t>
      </w:r>
      <w:r w:rsidRPr="008345D6">
        <w:rPr>
          <w:rFonts w:hint="cs"/>
          <w:cs/>
        </w:rPr>
        <w:t>้า</w:t>
      </w:r>
      <w:r w:rsidRPr="008345D6">
        <w:rPr>
          <w:cs/>
        </w:rPr>
        <w:t>นเครดิตที่คาดว่าจะเกิดข</w:t>
      </w:r>
      <w:r w:rsidRPr="008345D6">
        <w:rPr>
          <w:rFonts w:hint="cs"/>
          <w:cs/>
        </w:rPr>
        <w:t>ึ้น</w:t>
      </w:r>
      <w:r w:rsidRPr="008345D6">
        <w:rPr>
          <w:cs/>
        </w:rPr>
        <w:t>เปิดเผยไ</w:t>
      </w:r>
      <w:r w:rsidRPr="008345D6">
        <w:rPr>
          <w:rFonts w:hint="cs"/>
          <w:cs/>
        </w:rPr>
        <w:t>ว้ในห</w:t>
      </w:r>
      <w:r w:rsidRPr="008345D6">
        <w:rPr>
          <w:cs/>
        </w:rPr>
        <w:t>มายเหตุ</w:t>
      </w:r>
      <w:r w:rsidRPr="008345D6">
        <w:rPr>
          <w:rFonts w:ascii="Angsana New" w:hAnsi="Angsana New" w:hint="cs"/>
          <w:sz w:val="28"/>
          <w:cs/>
        </w:rPr>
        <w:t xml:space="preserve">ข้อ </w:t>
      </w:r>
      <w:r w:rsidR="00C70EEA" w:rsidRPr="004F42B0">
        <w:rPr>
          <w:rFonts w:ascii="Angsana New" w:hAnsi="Angsana New"/>
          <w:sz w:val="28"/>
        </w:rPr>
        <w:t>5.1</w:t>
      </w:r>
    </w:p>
    <w:p w14:paraId="7AE0A93B" w14:textId="77777777" w:rsidR="00424E51" w:rsidRPr="00424E51" w:rsidRDefault="00424E51" w:rsidP="00424E51">
      <w:pPr>
        <w:overflowPunct/>
        <w:autoSpaceDE/>
        <w:autoSpaceDN/>
        <w:adjustRightInd/>
        <w:ind w:left="360" w:firstLine="360"/>
        <w:jc w:val="thaiDistribute"/>
        <w:textAlignment w:val="auto"/>
        <w:rPr>
          <w:rFonts w:hint="eastAsia"/>
        </w:rPr>
      </w:pPr>
    </w:p>
    <w:p w14:paraId="49E136B4" w14:textId="449BD348" w:rsidR="00EE7C33" w:rsidRPr="003B65FB" w:rsidRDefault="00802602" w:rsidP="00424E51">
      <w:pPr>
        <w:tabs>
          <w:tab w:val="left" w:pos="547"/>
        </w:tabs>
        <w:spacing w:after="240"/>
        <w:ind w:left="360" w:hanging="446"/>
        <w:jc w:val="thaiDistribute"/>
        <w:rPr>
          <w:rFonts w:ascii="Angsana New" w:hAnsi="Angsana New"/>
          <w:b/>
          <w:bCs/>
          <w:spacing w:val="-2"/>
          <w:sz w:val="28"/>
          <w:lang w:val="en-GB"/>
        </w:rPr>
      </w:pPr>
      <w:r w:rsidRPr="008345D6">
        <w:rPr>
          <w:rFonts w:ascii="Angsana New" w:hAnsi="Angsana New" w:hint="cs"/>
          <w:b/>
          <w:bCs/>
          <w:spacing w:val="-2"/>
          <w:sz w:val="28"/>
        </w:rPr>
        <w:t>4.3</w:t>
      </w:r>
      <w:r w:rsidRPr="008345D6">
        <w:rPr>
          <w:rFonts w:ascii="Angsana New" w:hAnsi="Angsana New" w:hint="cs"/>
          <w:b/>
          <w:bCs/>
          <w:spacing w:val="-2"/>
          <w:sz w:val="28"/>
        </w:rPr>
        <w:tab/>
      </w:r>
      <w:r w:rsidR="00EE7C33" w:rsidRPr="008345D6">
        <w:rPr>
          <w:rFonts w:ascii="Angsana New" w:hAnsi="Angsana New" w:hint="cs"/>
          <w:b/>
          <w:bCs/>
          <w:spacing w:val="-2"/>
          <w:sz w:val="28"/>
          <w:cs/>
        </w:rPr>
        <w:t>สินค้าคงเหลือ</w:t>
      </w:r>
    </w:p>
    <w:p w14:paraId="4A5BFCE6" w14:textId="77777777" w:rsidR="00424E51" w:rsidRPr="00424E51" w:rsidRDefault="00424E51" w:rsidP="00424E51">
      <w:pPr>
        <w:overflowPunct/>
        <w:autoSpaceDE/>
        <w:autoSpaceDN/>
        <w:adjustRightInd/>
        <w:ind w:firstLine="360"/>
        <w:jc w:val="thaiDistribute"/>
        <w:textAlignment w:val="auto"/>
        <w:rPr>
          <w:rFonts w:hint="eastAsia"/>
        </w:rPr>
      </w:pPr>
      <w:r w:rsidRPr="008345D6">
        <w:rPr>
          <w:rFonts w:hint="cs"/>
          <w:cs/>
        </w:rPr>
        <w:t>สินค้าคงเหลือแสดงมูลค่าตามราคาทุนถัวเฉลี่ยหรือมูลค่าสุทธิที่จะได้รับแล้วแต่ราคาใดจะต่ำกว่า</w:t>
      </w:r>
      <w:r w:rsidRPr="008345D6">
        <w:rPr>
          <w:cs/>
        </w:rPr>
        <w:t xml:space="preserve"> </w:t>
      </w:r>
    </w:p>
    <w:p w14:paraId="4601DDB2" w14:textId="77777777" w:rsidR="00424E51" w:rsidRPr="00424E51" w:rsidRDefault="00424E51" w:rsidP="00424E51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hint="eastAsia"/>
        </w:rPr>
      </w:pPr>
      <w:r w:rsidRPr="008345D6">
        <w:rPr>
          <w:rFonts w:hint="cs"/>
          <w:cs/>
        </w:rPr>
        <w:t>มูลค่าสุทธิที่จะได้รับประมาณจากราคาที่คาดว่าจะขายได้ตามปกติของธุรกิจหักด้วยต้นทุนที่จำเป็นต้องจ่ายเพื่อให้ขายสินค้านั้นได้</w:t>
      </w:r>
    </w:p>
    <w:p w14:paraId="50A2BCD8" w14:textId="77777777" w:rsidR="00424E51" w:rsidRPr="00424E51" w:rsidRDefault="00424E51" w:rsidP="00424E51">
      <w:pPr>
        <w:overflowPunct/>
        <w:autoSpaceDE/>
        <w:autoSpaceDN/>
        <w:adjustRightInd/>
        <w:ind w:firstLine="360"/>
        <w:jc w:val="thaiDistribute"/>
        <w:textAlignment w:val="auto"/>
        <w:rPr>
          <w:rFonts w:hint="eastAsia"/>
        </w:rPr>
      </w:pPr>
      <w:r w:rsidRPr="008345D6">
        <w:rPr>
          <w:rFonts w:hint="cs"/>
          <w:cs/>
        </w:rPr>
        <w:t>รายการปรับลดราคาทุนของสินค้าคงเหลือจะตั้งขึ้นสำหรับสินค้าที่ล้าสมัย</w:t>
      </w:r>
      <w:r w:rsidRPr="008345D6">
        <w:rPr>
          <w:cs/>
        </w:rPr>
        <w:t xml:space="preserve"> </w:t>
      </w:r>
      <w:r w:rsidRPr="008345D6">
        <w:rPr>
          <w:rFonts w:hint="cs"/>
          <w:cs/>
        </w:rPr>
        <w:t>เคลื่อนไหวช้าหรือเสื่อมสภาพ</w:t>
      </w:r>
    </w:p>
    <w:p w14:paraId="2ACA0CA5" w14:textId="24C86233" w:rsidR="00424E51" w:rsidRDefault="00424E51" w:rsidP="00D81A03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pacing w:val="-2"/>
          <w:sz w:val="28"/>
          <w:lang w:val="en-GB"/>
        </w:rPr>
      </w:pPr>
    </w:p>
    <w:p w14:paraId="289A2789" w14:textId="3F9E39F1" w:rsidR="00147B71" w:rsidRPr="003B65FB" w:rsidRDefault="00802602" w:rsidP="00424E51">
      <w:pPr>
        <w:tabs>
          <w:tab w:val="left" w:pos="360"/>
          <w:tab w:val="left" w:pos="540"/>
          <w:tab w:val="left" w:pos="720"/>
        </w:tabs>
        <w:spacing w:after="240" w:line="400" w:lineRule="exact"/>
        <w:ind w:left="461" w:hanging="547"/>
        <w:jc w:val="thaiDistribute"/>
        <w:rPr>
          <w:rFonts w:ascii="Angsana New" w:hAnsi="Angsana New"/>
          <w:b/>
          <w:bCs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b/>
          <w:bCs/>
          <w:color w:val="000000"/>
          <w:spacing w:val="-2"/>
          <w:sz w:val="28"/>
        </w:rPr>
        <w:t>4.4</w:t>
      </w:r>
      <w:r w:rsidRPr="008345D6">
        <w:rPr>
          <w:rFonts w:ascii="Angsana New" w:hAnsi="Angsana New" w:hint="cs"/>
          <w:b/>
          <w:bCs/>
          <w:color w:val="000000"/>
          <w:spacing w:val="-2"/>
          <w:sz w:val="28"/>
        </w:rPr>
        <w:tab/>
      </w:r>
      <w:r w:rsidR="00EE7C33" w:rsidRPr="008345D6">
        <w:rPr>
          <w:rFonts w:ascii="Angsana New" w:hAnsi="Angsana New" w:hint="cs"/>
          <w:b/>
          <w:bCs/>
          <w:color w:val="000000"/>
          <w:spacing w:val="-2"/>
          <w:sz w:val="28"/>
          <w:cs/>
        </w:rPr>
        <w:t>บัญชีกลุ่มบริษัท - เงินลงทุนในบริษัทย่อยและบริษัทร่วม</w:t>
      </w:r>
    </w:p>
    <w:p w14:paraId="2F3B165F" w14:textId="179FED85" w:rsidR="00EE7C33" w:rsidRPr="003C1D86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450" w:hanging="450"/>
        <w:jc w:val="thaiDistribute"/>
        <w:rPr>
          <w:rFonts w:ascii="Angsana New" w:hAnsi="Angsana New"/>
          <w:b/>
          <w:bCs/>
          <w:i/>
          <w:iCs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b/>
          <w:bCs/>
          <w:i/>
          <w:iCs/>
          <w:color w:val="000000"/>
          <w:spacing w:val="-2"/>
          <w:sz w:val="28"/>
        </w:rPr>
        <w:tab/>
      </w:r>
      <w:r w:rsidRPr="003C1D86">
        <w:rPr>
          <w:rFonts w:ascii="Angsana New" w:hAnsi="Angsana New" w:hint="cs"/>
          <w:b/>
          <w:bCs/>
          <w:i/>
          <w:iCs/>
          <w:color w:val="000000"/>
          <w:spacing w:val="-2"/>
          <w:sz w:val="28"/>
          <w:cs/>
        </w:rPr>
        <w:t>บริษัทย่อย</w:t>
      </w:r>
    </w:p>
    <w:p w14:paraId="08D5F4CF" w14:textId="77777777" w:rsidR="00EE7C33" w:rsidRPr="003B65FB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บริษัทย่อยหมายถึงกิจการ (ซึ่งรวมถึงกิจการเฉพาะกิจ) ที่กลุ่มบริษัทควบคุม 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131D68D1" w14:textId="1E341B96" w:rsidR="00EE7C33" w:rsidRPr="003B65FB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lastRenderedPageBreak/>
        <w:t>กลุ่มบริษัทบันทึกบัญชีการรวมธุรกิจโดยถือปฏิบัติตามวิธีซื้อ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ผู้ถือหุ้นที่ออกโดยกลุ่มบริษัท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ที่อาจเกิดขึ้นที่รับมาจากการรวมธุรกิจจะถูกวัดมูลค่าด้วยมูลค่ายุติธรรม ณ วันที่ซื้อ ในการรวมธุรกิจแต่ละครั้ง กลุ่มบริษัทวัดมูลค่าของส่วนได้เสียที่ไม่มีอำนาจควบคุมในผู้ถูกซื้อด้วยมูลค่ายุติธรรม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14:paraId="6A4AD591" w14:textId="77777777" w:rsidR="00EE7C33" w:rsidRPr="003B65FB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14:paraId="53F00BFE" w14:textId="77777777" w:rsidR="00EE7C33" w:rsidRPr="003B65FB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สิ่งตอบแทนที่คาดว่าจะต้องจ่ายออกไปโดยกลุ่มบริษัท รับรู้ด้วยมูลค่ายุติธรรม ณ วันที่ซื้อ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สิ่งตอบแทนที่คาดว่าจะต้องจ่ายซึ่งจัดประเภทเป็นส่วนของผู้ถือหุ้นต้องไม่มีการวัดมูลค่าใหม่ และให้บันทึกการจ่ายชำระในภายหลังไว้ในส่วนของผู้ถือหุ้น</w:t>
      </w:r>
    </w:p>
    <w:p w14:paraId="617EDCB6" w14:textId="77777777" w:rsidR="00EE7C33" w:rsidRPr="003B65FB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ที่มากกว่ามูลค่ายุติธรรมสุทธิ ณ วันที่ซื้อของสินทรัพย์สุทธิที่ระบุได้ที่ได้มา ต้องรับรู้เป็นค่าความนิยม หากมูลค่าของมูลค่าสิ่งตอบแทนที่โอนให้มูลค่าส่วนได้เสียที่ไม่มีอำนาจควบคุมในผู้ถูกซื้อ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จะรับรู้ส่วนต่างโดยตรงไปยังกำไรหรือขาดทุน</w:t>
      </w:r>
    </w:p>
    <w:p w14:paraId="5AE62402" w14:textId="77777777" w:rsidR="00EE7C33" w:rsidRPr="003B65FB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กลุ่มบริษัทจะตัดรายการบัญชีระหว่างกัน ยอดคงเหลือ และกำไรที่ยังไม่ได้เกิดขึ้นจริงระหว่างกันในกลุ่มบริษัท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 นโยบายการบัญชีของบริษัทย่อยได้ถูกปรับปรุงเพื่อให้สอดคล้องกับนโยบายการบัญชีของกลุ่มบริษัท</w:t>
      </w:r>
    </w:p>
    <w:p w14:paraId="4A003E29" w14:textId="346EDDD4" w:rsidR="00EE7C33" w:rsidRPr="003B65FB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สิ่งตอบแทนที่คาดว่าจะต้องจ่าย ต้นทุนนั้นจะรวมต้นทุนทางตรงที่เกี่ยวข้องกับการได้มาของเงินลงทุนนี้</w:t>
      </w:r>
    </w:p>
    <w:p w14:paraId="065D9825" w14:textId="77777777" w:rsidR="00EE7C33" w:rsidRPr="003B65FB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รายชื่อของบริษัทย่อยของกลุ่มบริษัทได้แสดงไว้ในหมายเหตุประกอบงบการเงินข้อ </w:t>
      </w:r>
      <w:r w:rsidRPr="008345D6">
        <w:rPr>
          <w:rFonts w:ascii="Angsana New" w:hAnsi="Angsana New" w:hint="cs"/>
          <w:color w:val="000000"/>
          <w:spacing w:val="-2"/>
          <w:sz w:val="28"/>
        </w:rPr>
        <w:t>1</w:t>
      </w:r>
    </w:p>
    <w:p w14:paraId="4FA27079" w14:textId="77777777" w:rsidR="00EE7C33" w:rsidRPr="003B65FB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b/>
          <w:bCs/>
          <w:i/>
          <w:iCs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b/>
          <w:bCs/>
          <w:i/>
          <w:iCs/>
          <w:color w:val="000000"/>
          <w:spacing w:val="-2"/>
          <w:sz w:val="28"/>
          <w:cs/>
        </w:rPr>
        <w:t>รายการและส่วนได้เสียที่ไม่มีอำนาจควบคุม</w:t>
      </w:r>
    </w:p>
    <w:p w14:paraId="25C1B22B" w14:textId="77777777" w:rsidR="00EE7C33" w:rsidRPr="003B65FB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กลุ่มบริษัทปฏิบัติต่อรายการกับส่วนได้เสียที่ไม่มีอำนาจควบคุมเช่นเดียวกันกับส่วนที่เป็นของเจ้าของกลุ่มบริษัท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lastRenderedPageBreak/>
        <w:t>ในบริษัทย่อยจะถูกบันทึกในส่วนของผู้ถือหุ้น และกำไรหรือขาดทุนจากการขายในส่วนได้เสียที่ไม่มีอำนาจควบคุมจะถูกบันทึกในส่วนของผู้ถือหุ้น</w:t>
      </w:r>
    </w:p>
    <w:p w14:paraId="12DCD7CB" w14:textId="77777777" w:rsidR="00EE7C33" w:rsidRPr="003B65FB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b/>
          <w:bCs/>
          <w:i/>
          <w:iCs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b/>
          <w:bCs/>
          <w:i/>
          <w:iCs/>
          <w:color w:val="000000"/>
          <w:spacing w:val="-2"/>
          <w:sz w:val="28"/>
          <w:cs/>
        </w:rPr>
        <w:t xml:space="preserve">การจำหน่ายบริษัทย่อย </w:t>
      </w:r>
    </w:p>
    <w:p w14:paraId="3D4F34C1" w14:textId="77777777" w:rsidR="00EE7C33" w:rsidRPr="003B65FB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เมื่อกลุ่มบริษัทสูญเสียการควบคุม ส่วนได้เสียในกิจการที่เหลืออยู่จะวัดมูลค่าใหม่โดยใช้มูลค่ายุติธรรม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เพื่อวัตถุประสงค์ในการวัดมูลค่าในเวลาต่อมาของเงินลงทุนที่เหลืออยู่ในรูปของบริษัทร่วม กิจการร่วมค้า หรือสินทรัพย์ทางการเงิน สำหรับทุกจำนวนที่เคยรับรู้ในกำไรขาดทุนเบ็ดเสร็จอื่นในส่วนที่เกี่ยวข้องกับกิจการนั้นจะถูกปฏิบัติเสมือนว่ากลุ่มบริษัทมีการจำหน่ายสินทรัพย์หรือหนี้สินที่เกี่ยวข้องนั้นออกไป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 </w:t>
      </w:r>
    </w:p>
    <w:p w14:paraId="22A797D2" w14:textId="77777777" w:rsidR="00EE7C33" w:rsidRPr="003B65FB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b/>
          <w:bCs/>
          <w:i/>
          <w:iCs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b/>
          <w:bCs/>
          <w:i/>
          <w:iCs/>
          <w:color w:val="000000"/>
          <w:spacing w:val="-2"/>
          <w:sz w:val="28"/>
          <w:cs/>
        </w:rPr>
        <w:t>บริษัทร่วม</w:t>
      </w:r>
    </w:p>
    <w:p w14:paraId="1278269D" w14:textId="77777777" w:rsidR="00EE7C33" w:rsidRPr="003B65FB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บริษัทร่วมเป็นกิจการที่กลุ่มบริษัทมีอิทธิพลอย่างเป็นสาระสำคัญแต่ไม่ถึงกับควบคุม เงินลงทุนในบริษัทร่วมรับรู้โดยใช้วิธีส่วนได้เสียในการแสดงในงบการเงินรวม ภายใต้วิธีส่วนได้เสีย กลุ่มบริษัทรับรู้เงินลงทุนเมื่อเริ่มแรกด้วยราคาทุน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เงินลงทุนในบริษัทร่วมของกลุ่มบริษัทรวมถึงค่าความนิยมที่ระบุได้ ณ วันที่ซื้อเงินลงทุน</w:t>
      </w:r>
    </w:p>
    <w:p w14:paraId="266E07EA" w14:textId="77777777" w:rsidR="00EE7C33" w:rsidRPr="003B65FB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ถ้าส่วนได้เสียของเจ้าของในบริษัทร่วมนั้นลดลงแต่ยังคงมีอิทธิพลอย่างมีนัยสำคัญ  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</w:t>
      </w:r>
    </w:p>
    <w:p w14:paraId="66325C4B" w14:textId="77777777" w:rsidR="00EE7C33" w:rsidRPr="003B65FB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ส่วนแบ่งกำไรหรือขาดทุนของกลุ่มบริษัทในบริษัทร่วมที่เกิดขึ้นภายหลังการได้มาจะรวมไว้ในกำไรหรือขาดทุน และส่วนแบ่งในกำไรขาดทุนเบ็ดเสร็จอื่น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 จะปรับปรุงกับราคาตามบัญชีของเงินลงทุน เมื่อส่วนแบ่งขาดทุนของกลุ่มบริษัทในบริษัทร่วมมีมูลค่าเท่ากับหรือเกินกว่ามูลค่าส่วนได้เสียของกลุ่มบริษัทในบริษัทร่วมนั้น กลุ่มบริษัทจะไม่รับรู้ส่วนแบ่งขาดทุนอีกต่อไป  เว้นแต่กลุ่มบริษัทมีภาระผูกพันในหนี้ของบริษัทร่วมหรือรับว่าจะจ่ายหนี้แทนบริษัทร่วม</w:t>
      </w:r>
    </w:p>
    <w:p w14:paraId="350BA39B" w14:textId="77777777" w:rsidR="00EE7C33" w:rsidRPr="003B65FB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กลุ่มบริษัทมีการพิจารณาทุกสิ้นรอบระยะเวลาบัญชีว่ามีข้อบ่งชี้ที่แสดงว่าเงินลงทุนในบริษัทร่วมเกิดการด้อยค่าหรือไม่ หากมีข้อบ่งชี้เกิดขึ้นกลุ่มบริษัทจะคำนวณผลขาดทุนจากการด้อยค่า โดยเปรียบเทียบมูลค่าที่คาดว่าจะได้รับคืนกับมูลค่าตามบัญชีของเงินลงทุน และรับรู้ผลต่างไปที่ส่วนแบ่งกำไร (ขาดทุน) ของเงินลงทุนในบริษัทร่วมในงบกำไรขาดทุนและกำไรขาดทุนเบ็ดเสร็จอื่น</w:t>
      </w:r>
    </w:p>
    <w:p w14:paraId="1A903C8A" w14:textId="77777777" w:rsidR="00EE7C33" w:rsidRPr="003B65FB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รายการกำไรที่ยังไม่ได้เกิดขึ้นจริงระหว่างกลุ่มบริษัทกับบริษัทร่วมจะตัดบัญชีเท่าที่กลุ่มบริษัทมีส่วนได้เสียในบริษัทร่วมนั้น รายการขาดทุนที่ยังไม่ได้เกิดขึ้นจริงก็จะตัดบัญชีในทำนองเดียวกัน เว้นแต่รายการนั้นมีหลักฐานว่าสินทรัพย์ที่โอนระหว่างกันเกิดการด้อยค่า </w:t>
      </w:r>
    </w:p>
    <w:p w14:paraId="5A861001" w14:textId="5505E114" w:rsidR="00081F65" w:rsidRDefault="00EE7C33" w:rsidP="00EE7C3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ในงบการเงินเฉพาะกิจการ เงินลงทุนในบริษัทร่วม จะบันทึกบัญชีด้วยราคาทุนหักการด้อยค่า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ต้นทุนจะรวมต้นทุนทางตรงที่เกี่ยวข้องจากการได้มาของเงินลงทุนนี้</w:t>
      </w:r>
    </w:p>
    <w:p w14:paraId="43B1C53D" w14:textId="54E2F638" w:rsidR="00160DB5" w:rsidRPr="00FC67FD" w:rsidRDefault="00FC67FD" w:rsidP="00FC67FD">
      <w:pPr>
        <w:tabs>
          <w:tab w:val="left" w:pos="547"/>
        </w:tabs>
        <w:spacing w:before="120" w:after="120"/>
        <w:ind w:left="360" w:hanging="446"/>
        <w:jc w:val="thaiDistribute"/>
        <w:rPr>
          <w:rFonts w:ascii="Angsana New" w:hAnsi="Angsana New"/>
          <w:b/>
          <w:bCs/>
          <w:spacing w:val="-2"/>
          <w:sz w:val="28"/>
          <w:lang w:val="en-GB"/>
        </w:rPr>
      </w:pPr>
      <w:r>
        <w:rPr>
          <w:rFonts w:ascii="Angsana New" w:hAnsi="Angsana New"/>
          <w:b/>
          <w:bCs/>
          <w:spacing w:val="-2"/>
          <w:sz w:val="28"/>
          <w:lang w:val="en-GB"/>
        </w:rPr>
        <w:lastRenderedPageBreak/>
        <w:t>4.5</w:t>
      </w:r>
      <w:r w:rsidR="00160DB5" w:rsidRPr="008345D6">
        <w:rPr>
          <w:rFonts w:ascii="Angsana New" w:hAnsi="Angsana New"/>
          <w:b/>
          <w:bCs/>
          <w:spacing w:val="-2"/>
          <w:sz w:val="28"/>
        </w:rPr>
        <w:tab/>
      </w:r>
      <w:r w:rsidR="00160DB5" w:rsidRPr="008345D6">
        <w:rPr>
          <w:rFonts w:ascii="Angsana New" w:hAnsi="Angsana New"/>
          <w:b/>
          <w:bCs/>
          <w:spacing w:val="-2"/>
          <w:sz w:val="28"/>
          <w:cs/>
        </w:rPr>
        <w:t>เงินลงทุน</w:t>
      </w:r>
    </w:p>
    <w:p w14:paraId="15E87C45" w14:textId="77777777" w:rsidR="00160DB5" w:rsidRPr="00FC67FD" w:rsidRDefault="00160DB5" w:rsidP="00160DB5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i/>
          <w:iCs/>
          <w:color w:val="000000"/>
          <w:sz w:val="28"/>
        </w:rPr>
      </w:pPr>
      <w:r w:rsidRPr="008345D6">
        <w:rPr>
          <w:rFonts w:ascii="Angsana New" w:hAnsi="Angsana New"/>
          <w:i/>
          <w:iCs/>
          <w:color w:val="000000"/>
          <w:sz w:val="28"/>
          <w:cs/>
        </w:rPr>
        <w:t>เงินลงทุนชั่วคราว</w:t>
      </w:r>
    </w:p>
    <w:p w14:paraId="12F42502" w14:textId="77777777" w:rsidR="00160DB5" w:rsidRPr="00160DB5" w:rsidRDefault="00160DB5" w:rsidP="00FC67FD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/>
          <w:color w:val="000000"/>
          <w:sz w:val="28"/>
          <w:cs/>
        </w:rPr>
        <w:t>หลักทรัพย์เพื่อค้าแสดงตามมูลค่ายุติธรรม มูลค่ายุติธรรมของเงินลงทุนประเภทหลักทรัพย์หุ้นทุนที่เป็นหลักทรัพย์จดทะเบียนใช้ราคาเสนอซื้อของตลาดหลักทรัพย์แห่งประเทศไทย ณ สิ้นวันทำการสุดท้ายของงวด</w:t>
      </w:r>
    </w:p>
    <w:p w14:paraId="3B3C6B35" w14:textId="77777777" w:rsidR="00160DB5" w:rsidRPr="008345D6" w:rsidRDefault="00160DB5" w:rsidP="00FC67FD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="Angsana New" w:hAnsi="Angsana New"/>
          <w:color w:val="000000"/>
          <w:sz w:val="28"/>
          <w:cs/>
        </w:rPr>
      </w:pPr>
      <w:r w:rsidRPr="008345D6">
        <w:rPr>
          <w:rFonts w:ascii="Angsana New" w:hAnsi="Angsana New"/>
          <w:color w:val="000000"/>
          <w:sz w:val="28"/>
          <w:cs/>
        </w:rPr>
        <w:t>กำไรหรือขาดทุนจากการเปลี่ยนแปลงในมูลค่ายุติธรรมของหลักทรัพย์เพื่อค้ารับรู้เป็นรายการกำไรหรือรายการขาดทุนที่ยังไม่เกิดขึ้นในงบกำไรขาดทุนและกำไรขาดทุนเบ็ดเสร็จอื่น</w:t>
      </w:r>
    </w:p>
    <w:p w14:paraId="17E9B3E9" w14:textId="77777777" w:rsidR="00160DB5" w:rsidRPr="00FC67FD" w:rsidRDefault="00160DB5" w:rsidP="00160DB5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i/>
          <w:iCs/>
          <w:color w:val="000000"/>
          <w:sz w:val="28"/>
        </w:rPr>
      </w:pPr>
      <w:r w:rsidRPr="008345D6">
        <w:rPr>
          <w:rFonts w:ascii="Angsana New" w:hAnsi="Angsana New"/>
          <w:i/>
          <w:iCs/>
          <w:color w:val="000000"/>
          <w:sz w:val="28"/>
          <w:cs/>
        </w:rPr>
        <w:t>เงินลงทุนระยะยาวอื่น</w:t>
      </w:r>
    </w:p>
    <w:p w14:paraId="7BA7BB72" w14:textId="77777777" w:rsidR="00160DB5" w:rsidRPr="00160DB5" w:rsidRDefault="00160DB5" w:rsidP="00160DB5">
      <w:pPr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/>
          <w:color w:val="000000"/>
          <w:sz w:val="28"/>
          <w:cs/>
        </w:rPr>
        <w:t>เงินลงทุนระยะยาวอื่นคือเงินลงทุนในตราสารทุนซึ่งไม่ใช่หลักทรัพย์ในความต้องการของตลาดแสดงในราคาทุนหักการด้อยค่า</w:t>
      </w:r>
    </w:p>
    <w:p w14:paraId="160E9FA8" w14:textId="794ECF5C" w:rsidR="00DA2008" w:rsidRPr="003B65FB" w:rsidRDefault="00802602" w:rsidP="00DA2008">
      <w:pPr>
        <w:spacing w:after="240"/>
        <w:ind w:left="360" w:hanging="360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8345D6">
        <w:rPr>
          <w:rFonts w:ascii="Angsana New" w:hAnsi="Angsana New" w:hint="cs"/>
          <w:b/>
          <w:bCs/>
          <w:color w:val="000000"/>
          <w:spacing w:val="-2"/>
          <w:sz w:val="28"/>
        </w:rPr>
        <w:t>4.</w:t>
      </w:r>
      <w:r w:rsidR="00843634">
        <w:rPr>
          <w:rFonts w:ascii="Angsana New" w:hAnsi="Angsana New"/>
          <w:b/>
          <w:bCs/>
          <w:color w:val="000000"/>
          <w:spacing w:val="-2"/>
          <w:sz w:val="28"/>
          <w:lang w:val="en-GB"/>
        </w:rPr>
        <w:t>6</w:t>
      </w:r>
      <w:r w:rsidRPr="008345D6">
        <w:rPr>
          <w:rFonts w:ascii="Angsana New" w:hAnsi="Angsana New" w:hint="cs"/>
          <w:b/>
          <w:bCs/>
          <w:color w:val="000000"/>
          <w:spacing w:val="-2"/>
          <w:sz w:val="28"/>
        </w:rPr>
        <w:tab/>
      </w:r>
      <w:r w:rsidR="00DA2008" w:rsidRPr="008345D6">
        <w:rPr>
          <w:rFonts w:ascii="Angsana New" w:hAnsi="Angsana New" w:hint="cs"/>
          <w:b/>
          <w:bCs/>
          <w:sz w:val="28"/>
          <w:cs/>
        </w:rPr>
        <w:t>เครื่องมือทางการเงิน</w:t>
      </w:r>
    </w:p>
    <w:p w14:paraId="4A0FA5AE" w14:textId="77777777" w:rsidR="00DA2008" w:rsidRPr="003B65FB" w:rsidRDefault="00DA2008" w:rsidP="00DA2008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>สินทรัพย์ทางการเงินและหนี้สินทางการเงินรับรู้ในงบแสดงฐานะการเงินรวมและเฉพาะกิจการของกลุ่มบริษัท เมื่อกลุ่มบริษัทเป็นคู่สัญญาตามข้อกำหนดของสัญญาของเครื่องมือทางการเงิน</w:t>
      </w:r>
    </w:p>
    <w:p w14:paraId="5553EBA6" w14:textId="77777777" w:rsidR="00DA2008" w:rsidRPr="003B65FB" w:rsidRDefault="00DA2008" w:rsidP="00DA2008">
      <w:pPr>
        <w:spacing w:before="120" w:after="240"/>
        <w:ind w:left="360"/>
        <w:jc w:val="thaiDistribute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3B65FB">
        <w:rPr>
          <w:rFonts w:ascii="Angsana New" w:hAnsi="Angsana New" w:hint="cs"/>
          <w:color w:val="000000"/>
          <w:sz w:val="28"/>
        </w:rPr>
        <w:t>(</w:t>
      </w:r>
      <w:r w:rsidRPr="008345D6">
        <w:rPr>
          <w:rFonts w:ascii="Angsana New" w:hAnsi="Angsana New" w:hint="cs"/>
          <w:color w:val="000000"/>
          <w:sz w:val="28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3B65FB">
        <w:rPr>
          <w:rFonts w:ascii="Angsana New" w:hAnsi="Angsana New" w:hint="cs"/>
          <w:color w:val="000000"/>
          <w:sz w:val="28"/>
        </w:rPr>
        <w:t>)</w:t>
      </w:r>
      <w:r w:rsidRPr="008345D6">
        <w:rPr>
          <w:rFonts w:ascii="Angsana New" w:hAnsi="Angsana New" w:hint="cs"/>
          <w:color w:val="000000"/>
          <w:sz w:val="28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0F8422F6" w14:textId="77777777" w:rsidR="00DA2008" w:rsidRPr="00F46717" w:rsidRDefault="00DA2008" w:rsidP="00DA2008">
      <w:pPr>
        <w:spacing w:before="120" w:after="120"/>
        <w:ind w:left="360"/>
        <w:jc w:val="thaiDistribute"/>
        <w:rPr>
          <w:rFonts w:ascii="Angsana New" w:hAnsi="Angsana New"/>
          <w:b/>
          <w:bCs/>
          <w:i/>
          <w:iCs/>
          <w:color w:val="000000"/>
          <w:sz w:val="28"/>
        </w:rPr>
      </w:pPr>
      <w:r w:rsidRPr="008345D6">
        <w:rPr>
          <w:rFonts w:ascii="Angsana New" w:hAnsi="Angsana New" w:hint="cs"/>
          <w:b/>
          <w:bCs/>
          <w:i/>
          <w:iCs/>
          <w:color w:val="000000"/>
          <w:sz w:val="28"/>
          <w:cs/>
        </w:rPr>
        <w:t>สินทรัพย์ทางการเงิน</w:t>
      </w:r>
    </w:p>
    <w:p w14:paraId="5B3E012C" w14:textId="77777777" w:rsidR="00DA2008" w:rsidRPr="003B65FB" w:rsidRDefault="00DA2008" w:rsidP="00DA2008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74BFCB99" w14:textId="77777777" w:rsidR="00DA2008" w:rsidRPr="003B65FB" w:rsidRDefault="00DA2008" w:rsidP="00DA2008">
      <w:pPr>
        <w:spacing w:before="120" w:after="120"/>
        <w:ind w:firstLine="360"/>
        <w:jc w:val="thaiDistribute"/>
        <w:rPr>
          <w:rFonts w:ascii="Angsana New" w:hAnsi="Angsana New"/>
          <w:i/>
          <w:iCs/>
          <w:color w:val="000000"/>
          <w:sz w:val="28"/>
        </w:rPr>
      </w:pPr>
      <w:r w:rsidRPr="008345D6">
        <w:rPr>
          <w:rFonts w:ascii="Angsana New" w:hAnsi="Angsana New" w:hint="cs"/>
          <w:i/>
          <w:iCs/>
          <w:color w:val="000000"/>
          <w:sz w:val="28"/>
          <w:cs/>
        </w:rPr>
        <w:t>การจัดประเภทรายการของสินทรัพย์ทางการเงิน</w:t>
      </w:r>
    </w:p>
    <w:p w14:paraId="7CF2ABE2" w14:textId="77777777" w:rsidR="00DA2008" w:rsidRPr="003B65FB" w:rsidRDefault="00DA2008" w:rsidP="006045D3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1080" w:hanging="540"/>
        <w:contextualSpacing/>
        <w:jc w:val="thaiDistribute"/>
        <w:textAlignment w:val="auto"/>
        <w:rPr>
          <w:rFonts w:ascii="Angsana New" w:hAnsi="Angsana New"/>
          <w:color w:val="000000"/>
          <w:sz w:val="28"/>
          <w:u w:val="single"/>
        </w:rPr>
      </w:pPr>
      <w:r w:rsidRPr="008345D6">
        <w:rPr>
          <w:rFonts w:ascii="Angsana New" w:hAnsi="Angsana New" w:hint="cs"/>
          <w:color w:val="000000"/>
          <w:sz w:val="28"/>
          <w:u w:val="single"/>
          <w:cs/>
        </w:rPr>
        <w:t>ราคาทุนตัดจำหน่ายและวิธีดอกเบี้ยที่แท้จริง</w:t>
      </w:r>
    </w:p>
    <w:p w14:paraId="04B8EE52" w14:textId="77777777" w:rsidR="00DA2008" w:rsidRPr="003B65FB" w:rsidRDefault="00DA2008" w:rsidP="00DA2008">
      <w:pPr>
        <w:pStyle w:val="ListParagraph"/>
        <w:spacing w:before="120" w:after="120"/>
        <w:ind w:left="1080"/>
        <w:jc w:val="thaiDistribute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 xml:space="preserve"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 ดอกเบี้ยรับ รับรู้ในกำไรหรือขาดทุนและรวมในรายการ </w:t>
      </w:r>
      <w:r w:rsidRPr="003B65FB">
        <w:rPr>
          <w:rFonts w:ascii="Angsana New" w:hAnsi="Angsana New" w:hint="cs"/>
          <w:color w:val="000000"/>
          <w:sz w:val="28"/>
        </w:rPr>
        <w:t>“</w:t>
      </w:r>
      <w:r w:rsidRPr="008345D6">
        <w:rPr>
          <w:rFonts w:ascii="Angsana New" w:hAnsi="Angsana New" w:hint="cs"/>
          <w:color w:val="000000"/>
          <w:sz w:val="28"/>
          <w:cs/>
        </w:rPr>
        <w:t>รายได้ดอกเบี้ย</w:t>
      </w:r>
      <w:r w:rsidRPr="003B65FB">
        <w:rPr>
          <w:rFonts w:ascii="Angsana New" w:hAnsi="Angsana New" w:hint="cs"/>
          <w:color w:val="000000"/>
          <w:sz w:val="28"/>
        </w:rPr>
        <w:t>”</w:t>
      </w:r>
    </w:p>
    <w:p w14:paraId="7A482ADA" w14:textId="77777777" w:rsidR="00DA2008" w:rsidRPr="003B65FB" w:rsidRDefault="00DA2008" w:rsidP="006045D3">
      <w:pPr>
        <w:pStyle w:val="ListParagraph"/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contextualSpacing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u w:val="single"/>
          <w:cs/>
        </w:rPr>
        <w:t>ตราสารหนี้ที่จัดประเภทแสดงด้วยมูลค่ายุติธรรมผ่านกำไรขาดทุนเบ็ดเสร็จอื่น</w:t>
      </w:r>
    </w:p>
    <w:p w14:paraId="3DA0DF76" w14:textId="77777777" w:rsidR="00DA2008" w:rsidRPr="003B65FB" w:rsidRDefault="00DA2008" w:rsidP="00DA2008">
      <w:pPr>
        <w:pStyle w:val="ListParagraph"/>
        <w:tabs>
          <w:tab w:val="left" w:pos="810"/>
        </w:tabs>
        <w:spacing w:before="120"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3B65FB">
        <w:rPr>
          <w:rFonts w:ascii="Angsana New" w:hAnsi="Angsana New" w:hint="cs"/>
          <w:color w:val="000000"/>
          <w:sz w:val="28"/>
        </w:rPr>
        <w:tab/>
      </w:r>
      <w:r w:rsidRPr="003B65FB">
        <w:rPr>
          <w:rFonts w:ascii="Angsana New" w:hAnsi="Angsana New" w:hint="cs"/>
          <w:color w:val="000000"/>
          <w:sz w:val="28"/>
        </w:rPr>
        <w:tab/>
      </w:r>
      <w:r w:rsidRPr="008345D6">
        <w:rPr>
          <w:rFonts w:ascii="Angsana New" w:hAnsi="Angsana New" w:hint="cs"/>
          <w:color w:val="000000"/>
          <w:sz w:val="28"/>
          <w:cs/>
        </w:rPr>
        <w:t>หุ้นกู้ที่ถือครองโดยกลุ่มบริษัท จัดประเภทแสดงด้วยมูลค่ายุติธรรมผ่านกำไรขาดทุนเบ็ดเสร็จอื่น หุ้นกู้รับรู้รายการเมื่อเริ่มแรกด้วยมูลค่ายุติธรรมรวมต้นทุนการทำรายการ การเปลี่ยนแปลงภายหลังในมูลค่าตามบัญชีของหุ้นกู้เกิดจากผลกำไรหรือขาดทุนจากอัตราแลกเปลี่ยน ผลกำไรหรือขาดทุนจากการด้อยค่าและดอกเบี้ยรับที่คำนวณด้วยการใช้วิธีดอกเบี้ยที่แท้จริงรับรู้ในกำไรหรือขาดทุน จำนวนเงินที่รับรู้ในกำไรหรือขาดทุนเป็นจำนวนเดียวกับที่รับรู้ในกำไรหรือขาดทุนหากหุ้นกู้เหล่านี้รับรู้ในกำไรขาดทุนเบ็ดเสร็จและผลสะสมภายใต้รายการสำรองการวัด</w:t>
      </w:r>
      <w:r w:rsidRPr="008345D6">
        <w:rPr>
          <w:rFonts w:ascii="Angsana New" w:hAnsi="Angsana New" w:hint="cs"/>
          <w:color w:val="000000"/>
          <w:sz w:val="28"/>
          <w:cs/>
        </w:rPr>
        <w:lastRenderedPageBreak/>
        <w:t>มูลค่าเงินลงทุน เมื่อหุ้นกู้เหล่านี้ถูกตัดรายการ ผลกำไรหรือขาดทุนสะสมที่รับรู้ก่อนหน้าในกำไรขาดทุนเบ็ดเสร็จอื่นจะถูกจัดประเภทรายการใหม่เป็นกำไรหรือขาดทุน</w:t>
      </w:r>
    </w:p>
    <w:p w14:paraId="5FA98BDB" w14:textId="77777777" w:rsidR="00DA2008" w:rsidRPr="003B65FB" w:rsidRDefault="00DA2008" w:rsidP="006045D3">
      <w:pPr>
        <w:pStyle w:val="ListParagraph"/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contextualSpacing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0667302C" w14:textId="77777777" w:rsidR="00DA2008" w:rsidRPr="003B65FB" w:rsidRDefault="00DA2008" w:rsidP="00DA2008">
      <w:pPr>
        <w:pStyle w:val="ListParagraph"/>
        <w:tabs>
          <w:tab w:val="left" w:pos="810"/>
        </w:tabs>
        <w:spacing w:before="120"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3B65FB">
        <w:rPr>
          <w:rFonts w:ascii="Angsana New" w:hAnsi="Angsana New" w:hint="cs"/>
          <w:color w:val="000000"/>
          <w:sz w:val="28"/>
        </w:rPr>
        <w:tab/>
      </w:r>
      <w:r w:rsidRPr="003B65FB">
        <w:rPr>
          <w:rFonts w:ascii="Angsana New" w:hAnsi="Angsana New" w:hint="cs"/>
          <w:color w:val="000000"/>
          <w:sz w:val="28"/>
        </w:rPr>
        <w:tab/>
      </w:r>
      <w:r w:rsidRPr="008345D6">
        <w:rPr>
          <w:rFonts w:ascii="Angsana New" w:hAnsi="Angsana New" w:hint="cs"/>
          <w:color w:val="000000"/>
          <w:sz w:val="28"/>
          <w:cs/>
        </w:rPr>
        <w:t xml:space="preserve">ณ วันที่รับรู้รายการเมื่อเริ่มแรก กลุ่มบริษัทเลือกให้เงินลงทุนในตราสารทุนแสดงด้วยมูลค่ายุติธรรมผ่านกำไรขาดทุนเบ็ดเสร็จอื่น </w:t>
      </w:r>
      <w:r w:rsidRPr="003B65FB">
        <w:rPr>
          <w:rFonts w:ascii="Angsana New" w:hAnsi="Angsana New" w:hint="cs"/>
          <w:color w:val="000000"/>
          <w:sz w:val="28"/>
        </w:rPr>
        <w:t>(</w:t>
      </w:r>
      <w:r w:rsidRPr="008345D6">
        <w:rPr>
          <w:rFonts w:ascii="Angsana New" w:hAnsi="Angsana New" w:hint="cs"/>
          <w:color w:val="000000"/>
          <w:sz w:val="28"/>
          <w:cs/>
        </w:rPr>
        <w:t>เป็นรายตราสาร</w:t>
      </w:r>
      <w:r w:rsidRPr="003B65FB">
        <w:rPr>
          <w:rFonts w:ascii="Angsana New" w:hAnsi="Angsana New" w:hint="cs"/>
          <w:color w:val="000000"/>
          <w:sz w:val="28"/>
        </w:rPr>
        <w:t>)</w:t>
      </w:r>
      <w:r w:rsidRPr="008345D6">
        <w:rPr>
          <w:rFonts w:ascii="Angsana New" w:hAnsi="Angsana New" w:hint="cs"/>
          <w:color w:val="000000"/>
          <w:sz w:val="28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3FAFB2C5" w14:textId="77777777" w:rsidR="00DA2008" w:rsidRPr="003B65FB" w:rsidRDefault="00DA2008" w:rsidP="00DA2008">
      <w:pPr>
        <w:pStyle w:val="ListParagraph"/>
        <w:tabs>
          <w:tab w:val="left" w:pos="810"/>
          <w:tab w:val="left" w:pos="1620"/>
        </w:tabs>
        <w:spacing w:before="120"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3B65FB">
        <w:rPr>
          <w:rFonts w:ascii="Angsana New" w:hAnsi="Angsana New" w:hint="cs"/>
          <w:color w:val="000000"/>
          <w:sz w:val="28"/>
        </w:rPr>
        <w:tab/>
      </w:r>
      <w:r w:rsidRPr="003B65FB">
        <w:rPr>
          <w:rFonts w:ascii="Angsana New" w:hAnsi="Angsana New" w:hint="cs"/>
          <w:color w:val="000000"/>
          <w:sz w:val="28"/>
        </w:rPr>
        <w:tab/>
      </w:r>
      <w:r w:rsidRPr="008345D6">
        <w:rPr>
          <w:rFonts w:ascii="Angsana New" w:hAnsi="Angsana New" w:hint="cs"/>
          <w:color w:val="000000"/>
          <w:sz w:val="28"/>
          <w:cs/>
        </w:rPr>
        <w:t>สินทรัพย์ทางการเงินเป็นการถือไว้เพื่อค้าดังต่อไปนี้</w:t>
      </w:r>
    </w:p>
    <w:p w14:paraId="5269FE8A" w14:textId="77777777" w:rsidR="00DA2008" w:rsidRPr="003B65FB" w:rsidRDefault="00DA2008" w:rsidP="006045D3">
      <w:pPr>
        <w:pStyle w:val="ListParagraph"/>
        <w:numPr>
          <w:ilvl w:val="0"/>
          <w:numId w:val="5"/>
        </w:numPr>
        <w:tabs>
          <w:tab w:val="left" w:pos="810"/>
          <w:tab w:val="left" w:pos="1080"/>
          <w:tab w:val="left" w:pos="1350"/>
        </w:tabs>
        <w:overflowPunct/>
        <w:autoSpaceDE/>
        <w:autoSpaceDN/>
        <w:adjustRightInd/>
        <w:spacing w:before="120"/>
        <w:ind w:left="1080" w:firstLine="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>ได้มาโดยมีวัตถุประสงค์หลักเพื่อขายในอนาคตอันใกล้ หรือ</w:t>
      </w:r>
    </w:p>
    <w:p w14:paraId="4756DF35" w14:textId="4E479639" w:rsidR="00DA2008" w:rsidRPr="003B65FB" w:rsidRDefault="00DA2008" w:rsidP="006045D3">
      <w:pPr>
        <w:pStyle w:val="ListParagraph"/>
        <w:numPr>
          <w:ilvl w:val="0"/>
          <w:numId w:val="5"/>
        </w:numPr>
        <w:tabs>
          <w:tab w:val="left" w:pos="810"/>
          <w:tab w:val="left" w:pos="1350"/>
        </w:tabs>
        <w:overflowPunct/>
        <w:autoSpaceDE/>
        <w:autoSpaceDN/>
        <w:adjustRightInd/>
        <w:ind w:left="1350" w:hanging="27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>ถูกกำหนดให้เป็นส่วนหนึ่งของกลุ่มเครื่องมือทางการเงินซึ่งกลุ่มบริษัทบริหารเป็นกลุ่ม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6ABDBD62" w14:textId="77777777" w:rsidR="00DA2008" w:rsidRPr="003B65FB" w:rsidRDefault="00DA2008" w:rsidP="006045D3">
      <w:pPr>
        <w:pStyle w:val="ListParagraph"/>
        <w:numPr>
          <w:ilvl w:val="0"/>
          <w:numId w:val="5"/>
        </w:numPr>
        <w:tabs>
          <w:tab w:val="left" w:pos="810"/>
          <w:tab w:val="left" w:pos="1350"/>
        </w:tabs>
        <w:overflowPunct/>
        <w:autoSpaceDE/>
        <w:autoSpaceDN/>
        <w:adjustRightInd/>
        <w:spacing w:after="120"/>
        <w:ind w:left="1350" w:hanging="270"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 xml:space="preserve">เป็นอนุพันธ์ </w:t>
      </w:r>
      <w:r w:rsidRPr="003B65FB">
        <w:rPr>
          <w:rFonts w:ascii="Angsana New" w:hAnsi="Angsana New" w:hint="cs"/>
          <w:color w:val="000000"/>
          <w:sz w:val="28"/>
        </w:rPr>
        <w:t>(</w:t>
      </w:r>
      <w:r w:rsidRPr="008345D6">
        <w:rPr>
          <w:rFonts w:ascii="Angsana New" w:hAnsi="Angsana New" w:hint="cs"/>
          <w:color w:val="000000"/>
          <w:sz w:val="28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3B65FB">
        <w:rPr>
          <w:rFonts w:ascii="Angsana New" w:hAnsi="Angsana New" w:hint="cs"/>
          <w:color w:val="000000"/>
          <w:sz w:val="28"/>
        </w:rPr>
        <w:t>)</w:t>
      </w:r>
    </w:p>
    <w:p w14:paraId="0C173D3C" w14:textId="77777777" w:rsidR="00DA2008" w:rsidRPr="003B65FB" w:rsidRDefault="00DA2008" w:rsidP="00DA2008">
      <w:pPr>
        <w:tabs>
          <w:tab w:val="left" w:pos="810"/>
          <w:tab w:val="left" w:pos="162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3B65FB">
        <w:rPr>
          <w:rFonts w:ascii="Angsana New" w:hAnsi="Angsana New" w:hint="cs"/>
          <w:color w:val="000000"/>
          <w:sz w:val="28"/>
        </w:rPr>
        <w:tab/>
      </w:r>
      <w:r w:rsidRPr="003B65FB">
        <w:rPr>
          <w:rFonts w:ascii="Angsana New" w:hAnsi="Angsana New" w:hint="cs"/>
          <w:color w:val="000000"/>
          <w:sz w:val="28"/>
        </w:rPr>
        <w:tab/>
      </w:r>
      <w:r w:rsidRPr="008345D6">
        <w:rPr>
          <w:rFonts w:ascii="Angsana New" w:hAnsi="Angsana New" w:hint="cs"/>
          <w:color w:val="000000"/>
          <w:sz w:val="28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</w:p>
    <w:p w14:paraId="7294D819" w14:textId="77777777" w:rsidR="00DA2008" w:rsidRPr="003B65FB" w:rsidRDefault="00DA2008" w:rsidP="00DA2008">
      <w:pPr>
        <w:tabs>
          <w:tab w:val="left" w:pos="810"/>
          <w:tab w:val="left" w:pos="162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3B65FB">
        <w:rPr>
          <w:rFonts w:ascii="Angsana New" w:hAnsi="Angsana New" w:hint="cs"/>
          <w:color w:val="000000"/>
          <w:sz w:val="28"/>
        </w:rPr>
        <w:tab/>
      </w:r>
      <w:r w:rsidRPr="003B65FB">
        <w:rPr>
          <w:rFonts w:ascii="Angsana New" w:hAnsi="Angsana New" w:hint="cs"/>
          <w:color w:val="000000"/>
          <w:sz w:val="28"/>
        </w:rPr>
        <w:tab/>
      </w:r>
      <w:r w:rsidRPr="008345D6">
        <w:rPr>
          <w:rFonts w:ascii="Angsana New" w:hAnsi="Angsana New" w:hint="cs"/>
          <w:color w:val="000000"/>
          <w:sz w:val="28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533324DA" w14:textId="77777777" w:rsidR="00DA2008" w:rsidRPr="003B65FB" w:rsidRDefault="00DA2008" w:rsidP="00DA2008">
      <w:pPr>
        <w:tabs>
          <w:tab w:val="left" w:pos="81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3B65FB">
        <w:rPr>
          <w:rFonts w:ascii="Angsana New" w:hAnsi="Angsana New" w:hint="cs"/>
          <w:color w:val="000000"/>
          <w:sz w:val="28"/>
        </w:rPr>
        <w:tab/>
      </w:r>
      <w:r w:rsidRPr="003B65FB">
        <w:rPr>
          <w:rFonts w:ascii="Angsana New" w:hAnsi="Angsana New" w:hint="cs"/>
          <w:color w:val="000000"/>
          <w:sz w:val="28"/>
        </w:rPr>
        <w:tab/>
      </w:r>
      <w:r w:rsidRPr="008345D6">
        <w:rPr>
          <w:rFonts w:ascii="Angsana New" w:hAnsi="Angsana New" w:hint="cs"/>
          <w:color w:val="000000"/>
          <w:sz w:val="28"/>
          <w:cs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3B65FB">
        <w:rPr>
          <w:rFonts w:ascii="Angsana New" w:hAnsi="Angsana New" w:hint="cs"/>
          <w:color w:val="000000"/>
          <w:sz w:val="28"/>
        </w:rPr>
        <w:t>TFRS 9</w:t>
      </w:r>
      <w:r w:rsidRPr="008345D6">
        <w:rPr>
          <w:rFonts w:ascii="Angsana New" w:hAnsi="Angsana New" w:hint="cs"/>
          <w:color w:val="000000"/>
          <w:sz w:val="28"/>
          <w:cs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 </w:t>
      </w:r>
      <w:r w:rsidRPr="003B65FB">
        <w:rPr>
          <w:rFonts w:ascii="Angsana New" w:hAnsi="Angsana New" w:hint="cs"/>
          <w:color w:val="000000"/>
          <w:sz w:val="28"/>
        </w:rPr>
        <w:t>“</w:t>
      </w:r>
      <w:r w:rsidRPr="008345D6">
        <w:rPr>
          <w:rFonts w:ascii="Angsana New" w:hAnsi="Angsana New" w:hint="cs"/>
          <w:color w:val="000000"/>
          <w:sz w:val="28"/>
          <w:cs/>
        </w:rPr>
        <w:t>รายได้ทางการเงิน</w:t>
      </w:r>
      <w:r w:rsidRPr="003B65FB">
        <w:rPr>
          <w:rFonts w:ascii="Angsana New" w:hAnsi="Angsana New" w:hint="cs"/>
          <w:color w:val="000000"/>
          <w:sz w:val="28"/>
        </w:rPr>
        <w:t>”</w:t>
      </w:r>
      <w:r w:rsidRPr="008345D6">
        <w:rPr>
          <w:rFonts w:ascii="Angsana New" w:hAnsi="Angsana New" w:hint="cs"/>
          <w:color w:val="000000"/>
          <w:sz w:val="28"/>
          <w:cs/>
        </w:rPr>
        <w:t xml:space="preserve"> ในกำไรหรือขาดทุน</w:t>
      </w:r>
    </w:p>
    <w:p w14:paraId="6C199D14" w14:textId="77777777" w:rsidR="00DA2008" w:rsidRPr="003B65FB" w:rsidRDefault="00DA2008" w:rsidP="00DA2008">
      <w:pPr>
        <w:tabs>
          <w:tab w:val="left" w:pos="81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3B65FB">
        <w:rPr>
          <w:rFonts w:ascii="Angsana New" w:hAnsi="Angsana New" w:hint="cs"/>
          <w:color w:val="000000"/>
          <w:sz w:val="28"/>
        </w:rPr>
        <w:tab/>
      </w:r>
      <w:r w:rsidRPr="003B65FB">
        <w:rPr>
          <w:rFonts w:ascii="Angsana New" w:hAnsi="Angsana New" w:hint="cs"/>
          <w:color w:val="000000"/>
          <w:sz w:val="28"/>
        </w:rPr>
        <w:tab/>
      </w:r>
      <w:r w:rsidRPr="008345D6">
        <w:rPr>
          <w:rFonts w:ascii="Angsana New" w:hAnsi="Angsana New" w:hint="cs"/>
          <w:color w:val="000000"/>
          <w:sz w:val="28"/>
          <w:cs/>
        </w:rPr>
        <w:t xml:space="preserve">กลุ่ม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3B65FB">
        <w:rPr>
          <w:rFonts w:ascii="Angsana New" w:hAnsi="Angsana New" w:hint="cs"/>
          <w:color w:val="000000"/>
          <w:sz w:val="28"/>
        </w:rPr>
        <w:t xml:space="preserve">TFRS 9 </w:t>
      </w:r>
      <w:r w:rsidRPr="008345D6">
        <w:rPr>
          <w:rFonts w:ascii="Angsana New" w:hAnsi="Angsana New" w:hint="cs"/>
          <w:color w:val="000000"/>
          <w:sz w:val="28"/>
          <w:cs/>
        </w:rPr>
        <w:t xml:space="preserve">มาปฏิบัติใช้ครั้งแรก </w:t>
      </w:r>
    </w:p>
    <w:p w14:paraId="32C02BBA" w14:textId="77777777" w:rsidR="00DA2008" w:rsidRPr="003B65FB" w:rsidRDefault="00DA2008" w:rsidP="00DA2008">
      <w:pPr>
        <w:tabs>
          <w:tab w:val="left" w:pos="108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3B65FB">
        <w:rPr>
          <w:rFonts w:ascii="Angsana New" w:hAnsi="Angsana New" w:hint="cs"/>
          <w:color w:val="000000"/>
          <w:sz w:val="28"/>
        </w:rPr>
        <w:t>(4)</w:t>
      </w:r>
      <w:r w:rsidRPr="003B65FB">
        <w:rPr>
          <w:rFonts w:ascii="Angsana New" w:hAnsi="Angsana New" w:hint="cs"/>
          <w:color w:val="000000"/>
          <w:sz w:val="28"/>
        </w:rPr>
        <w:tab/>
      </w:r>
      <w:r w:rsidRPr="008345D6">
        <w:rPr>
          <w:rFonts w:ascii="Angsana New" w:hAnsi="Angsana New" w:hint="cs"/>
          <w:color w:val="000000"/>
          <w:sz w:val="28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115A4BF9" w14:textId="77777777" w:rsidR="00DA2008" w:rsidRPr="003B65FB" w:rsidRDefault="00DA2008" w:rsidP="00DA2008">
      <w:pPr>
        <w:tabs>
          <w:tab w:val="left" w:pos="810"/>
        </w:tabs>
        <w:spacing w:after="120"/>
        <w:ind w:left="1080" w:hanging="540"/>
        <w:jc w:val="thaiDistribute"/>
        <w:rPr>
          <w:rFonts w:ascii="Angsana New" w:hAnsi="Angsana New"/>
          <w:color w:val="000000"/>
          <w:sz w:val="28"/>
        </w:rPr>
      </w:pPr>
      <w:r w:rsidRPr="003B65FB">
        <w:rPr>
          <w:rFonts w:ascii="Angsana New" w:hAnsi="Angsana New" w:hint="cs"/>
          <w:color w:val="000000"/>
          <w:sz w:val="28"/>
        </w:rPr>
        <w:tab/>
      </w:r>
      <w:r w:rsidRPr="003B65FB">
        <w:rPr>
          <w:rFonts w:ascii="Angsana New" w:hAnsi="Angsana New" w:hint="cs"/>
          <w:color w:val="000000"/>
          <w:sz w:val="28"/>
        </w:rPr>
        <w:tab/>
      </w:r>
      <w:r w:rsidRPr="008345D6">
        <w:rPr>
          <w:rFonts w:ascii="Angsana New" w:hAnsi="Angsana New" w:hint="cs"/>
          <w:color w:val="000000"/>
          <w:sz w:val="28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 วัดมูลค่าด้วยมูลค่ายุติธรรมผ่านกำไรหรือขาดทุน โดยเฉพาะ</w:t>
      </w:r>
    </w:p>
    <w:p w14:paraId="50215B49" w14:textId="77777777" w:rsidR="00DA2008" w:rsidRPr="003B65FB" w:rsidRDefault="00DA2008" w:rsidP="006045D3">
      <w:pPr>
        <w:pStyle w:val="ListParagraph"/>
        <w:numPr>
          <w:ilvl w:val="0"/>
          <w:numId w:val="6"/>
        </w:numPr>
        <w:tabs>
          <w:tab w:val="left" w:pos="810"/>
        </w:tabs>
        <w:overflowPunct/>
        <w:autoSpaceDE/>
        <w:autoSpaceDN/>
        <w:adjustRightInd/>
        <w:spacing w:after="120"/>
        <w:ind w:left="1350" w:hanging="270"/>
        <w:contextualSpacing/>
        <w:jc w:val="thaiDistribute"/>
        <w:textAlignment w:val="auto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 xml:space="preserve">เงินลงทุนในตราสารทุนที่จัดประเภทแสดงด้วยมูลค่ายุติธรรมผ่านกำไรหรือขาดทุน เว้นแต่กลุ่มบริษัทกำหนดให้เงินลงทุนในตราสารทุนที่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 </w:t>
      </w:r>
    </w:p>
    <w:p w14:paraId="2AB7D277" w14:textId="77777777" w:rsidR="00DA2008" w:rsidRPr="003B65FB" w:rsidRDefault="00DA2008" w:rsidP="006045D3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left="1350" w:hanging="270"/>
        <w:jc w:val="thaiDistribute"/>
        <w:textAlignment w:val="auto"/>
        <w:rPr>
          <w:rFonts w:ascii="Angsana New" w:hAnsi="Angsana New"/>
          <w:i/>
          <w:iCs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lastRenderedPageBreak/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จัดประเภทแสดงด้วยมูลค่ายุติธรรมผ่านกำไรหรือขาดทุน นอกจากนี้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ณ วันที่รับรู้รายการเมื่อเริ่มแรก หากการกำหนดดังกล่าวช่วยขจัดหรือลดความไม่สอดคล้องในการวัดมูลค่าหรือการรับรู้รายการอย่างมีนัยสำคัญ </w:t>
      </w:r>
      <w:r w:rsidRPr="003B65FB">
        <w:rPr>
          <w:rFonts w:ascii="Angsana New" w:hAnsi="Angsana New" w:hint="cs"/>
          <w:color w:val="000000"/>
          <w:sz w:val="28"/>
        </w:rPr>
        <w:t>(</w:t>
      </w:r>
      <w:r w:rsidRPr="008345D6">
        <w:rPr>
          <w:rFonts w:ascii="Angsana New" w:hAnsi="Angsana New" w:hint="cs"/>
          <w:color w:val="000000"/>
          <w:sz w:val="28"/>
          <w:cs/>
        </w:rPr>
        <w:t>เรียกว่า</w:t>
      </w:r>
      <w:r w:rsidRPr="003B65FB">
        <w:rPr>
          <w:rFonts w:ascii="Angsana New" w:hAnsi="Angsana New" w:hint="cs"/>
          <w:color w:val="000000"/>
          <w:sz w:val="28"/>
        </w:rPr>
        <w:t xml:space="preserve"> “</w:t>
      </w:r>
      <w:r w:rsidRPr="008345D6">
        <w:rPr>
          <w:rFonts w:ascii="Angsana New" w:hAnsi="Angsana New" w:hint="cs"/>
          <w:color w:val="000000"/>
          <w:sz w:val="28"/>
          <w:cs/>
        </w:rPr>
        <w:t>การจับคู่ไม่เหมาะสมทางการบัญชี</w:t>
      </w:r>
      <w:r w:rsidRPr="003B65FB">
        <w:rPr>
          <w:rFonts w:ascii="Angsana New" w:hAnsi="Angsana New" w:hint="cs"/>
          <w:color w:val="000000"/>
          <w:sz w:val="28"/>
        </w:rPr>
        <w:t>”)</w:t>
      </w:r>
      <w:r w:rsidRPr="008345D6">
        <w:rPr>
          <w:rFonts w:ascii="Angsana New" w:hAnsi="Angsana New" w:hint="cs"/>
          <w:color w:val="000000"/>
          <w:sz w:val="28"/>
          <w:cs/>
        </w:rPr>
        <w:t xml:space="preserve"> ที่เกิดจากการวัดมูลค่าสินทรัพย์หรือหนี้สินหรือการรับรู้ผลกำไรและขาดทุนจากรายการดังกล่าวด้วยเกณฑ์ที่แตกต่างกัน กลุ่มบริษัท ไม่เลือกกำหนดให้ตราสารหนี้ใด ๆ แสดงด้วยมูลค่ายุติธรรมผ่านกำไรหรือขาดทุน</w:t>
      </w:r>
    </w:p>
    <w:p w14:paraId="6911FBFD" w14:textId="77777777" w:rsidR="00DA2008" w:rsidRPr="003B65FB" w:rsidRDefault="00DA2008" w:rsidP="00DA2008">
      <w:pPr>
        <w:pStyle w:val="ListParagraph"/>
        <w:tabs>
          <w:tab w:val="left" w:pos="810"/>
        </w:tabs>
        <w:overflowPunct/>
        <w:autoSpaceDE/>
        <w:autoSpaceDN/>
        <w:adjustRightInd/>
        <w:spacing w:after="120"/>
        <w:ind w:left="1080" w:hanging="720"/>
        <w:jc w:val="thaiDistribute"/>
        <w:textAlignment w:val="auto"/>
        <w:rPr>
          <w:rFonts w:ascii="Angsana New" w:hAnsi="Angsana New"/>
          <w:i/>
          <w:iCs/>
          <w:color w:val="000000"/>
          <w:sz w:val="28"/>
        </w:rPr>
      </w:pPr>
      <w:r w:rsidRPr="008345D6">
        <w:rPr>
          <w:rFonts w:ascii="Angsana New" w:hAnsi="Angsana New" w:hint="cs"/>
          <w:i/>
          <w:iCs/>
          <w:color w:val="000000"/>
          <w:sz w:val="28"/>
          <w:cs/>
        </w:rPr>
        <w:t>การด้อยค่าของสินทรัพย์ทางการเงิน</w:t>
      </w:r>
    </w:p>
    <w:p w14:paraId="71FD142A" w14:textId="77777777" w:rsidR="00DA2008" w:rsidRPr="003B65FB" w:rsidRDefault="00DA2008" w:rsidP="00DA2008">
      <w:pPr>
        <w:pStyle w:val="ListParagraph"/>
        <w:tabs>
          <w:tab w:val="left" w:pos="810"/>
        </w:tabs>
        <w:spacing w:after="120"/>
        <w:ind w:left="360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8345D6">
        <w:rPr>
          <w:rFonts w:ascii="Angsana New" w:hAnsi="Angsana New" w:hint="cs"/>
          <w:color w:val="000000"/>
          <w:spacing w:val="-6"/>
          <w:sz w:val="28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ลูกหนี้ และสินทรัพย์ที่เกิดจากสัญญา และสัญญาค้ำประกันทางการเงิน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14FB87BF" w14:textId="77777777" w:rsidR="00DA2008" w:rsidRPr="003B65FB" w:rsidRDefault="00DA2008" w:rsidP="00DA2008">
      <w:pPr>
        <w:pStyle w:val="ListParagraph"/>
        <w:tabs>
          <w:tab w:val="left" w:pos="810"/>
        </w:tabs>
        <w:spacing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 สินทรัพย์ที่เกิดจากสัญญา และหนี้สินตามสัญญาเช่า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109360DD" w14:textId="77777777" w:rsidR="00DA2008" w:rsidRPr="003B65FB" w:rsidRDefault="00DA2008" w:rsidP="00DA2008">
      <w:pPr>
        <w:pStyle w:val="ListParagraph"/>
        <w:tabs>
          <w:tab w:val="left" w:pos="810"/>
        </w:tabs>
        <w:spacing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 xml:space="preserve"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Pr="003B65FB">
        <w:rPr>
          <w:rFonts w:ascii="Angsana New" w:hAnsi="Angsana New" w:hint="cs"/>
          <w:color w:val="000000"/>
          <w:sz w:val="28"/>
        </w:rPr>
        <w:t xml:space="preserve">12 </w:t>
      </w:r>
      <w:r w:rsidRPr="008345D6">
        <w:rPr>
          <w:rFonts w:ascii="Angsana New" w:hAnsi="Angsana New" w:hint="cs"/>
          <w:color w:val="000000"/>
          <w:sz w:val="28"/>
          <w:cs/>
        </w:rPr>
        <w:t>เดือนข้างหน้า</w:t>
      </w:r>
    </w:p>
    <w:p w14:paraId="00F7B3CA" w14:textId="77777777" w:rsidR="00DA2008" w:rsidRPr="003B65FB" w:rsidRDefault="00DA2008" w:rsidP="00DA2008">
      <w:pPr>
        <w:pStyle w:val="ListParagraph"/>
        <w:tabs>
          <w:tab w:val="left" w:pos="810"/>
        </w:tabs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12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12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เดือนหลังจากวันที่รายงาน</w:t>
      </w:r>
    </w:p>
    <w:p w14:paraId="07764108" w14:textId="77777777" w:rsidR="00DA2008" w:rsidRPr="003B65FB" w:rsidRDefault="00DA2008" w:rsidP="006045D3">
      <w:pPr>
        <w:pStyle w:val="ListParagraph"/>
        <w:numPr>
          <w:ilvl w:val="0"/>
          <w:numId w:val="7"/>
        </w:numPr>
        <w:tabs>
          <w:tab w:val="left" w:pos="1170"/>
        </w:tabs>
        <w:overflowPunct/>
        <w:autoSpaceDE/>
        <w:autoSpaceDN/>
        <w:adjustRightInd/>
        <w:spacing w:after="120"/>
        <w:ind w:left="1080" w:hanging="540"/>
        <w:jc w:val="thaiDistribute"/>
        <w:textAlignment w:val="auto"/>
        <w:rPr>
          <w:rFonts w:ascii="Angsana New" w:hAnsi="Angsana New"/>
          <w:color w:val="000000"/>
          <w:sz w:val="28"/>
          <w:u w:val="single"/>
        </w:rPr>
      </w:pPr>
      <w:r w:rsidRPr="008345D6">
        <w:rPr>
          <w:rFonts w:ascii="Angsana New" w:hAnsi="Angsana New" w:hint="cs"/>
          <w:color w:val="000000"/>
          <w:sz w:val="28"/>
          <w:u w:val="single"/>
          <w:cs/>
        </w:rPr>
        <w:t>นโยบายการตัดรายการ</w:t>
      </w:r>
    </w:p>
    <w:p w14:paraId="5EA98D59" w14:textId="77777777" w:rsidR="00DA2008" w:rsidRPr="003B65FB" w:rsidRDefault="00DA2008" w:rsidP="00DA2008">
      <w:pPr>
        <w:tabs>
          <w:tab w:val="left" w:pos="810"/>
        </w:tabs>
        <w:spacing w:after="120"/>
        <w:ind w:left="1080"/>
        <w:jc w:val="thaiDistribute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>กลุ่มบริษัท 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29A06713" w14:textId="77777777" w:rsidR="00DA2008" w:rsidRPr="003B65FB" w:rsidRDefault="00DA2008" w:rsidP="006045D3">
      <w:pPr>
        <w:pStyle w:val="ListParagraph"/>
        <w:numPr>
          <w:ilvl w:val="0"/>
          <w:numId w:val="7"/>
        </w:numPr>
        <w:tabs>
          <w:tab w:val="left" w:pos="1080"/>
          <w:tab w:val="left" w:pos="1170"/>
        </w:tabs>
        <w:overflowPunct/>
        <w:autoSpaceDE/>
        <w:autoSpaceDN/>
        <w:adjustRightInd/>
        <w:spacing w:after="120"/>
        <w:ind w:left="1080" w:hanging="540"/>
        <w:jc w:val="thaiDistribute"/>
        <w:textAlignment w:val="auto"/>
        <w:rPr>
          <w:rFonts w:ascii="Angsana New" w:hAnsi="Angsana New"/>
          <w:color w:val="000000"/>
          <w:sz w:val="28"/>
          <w:u w:val="single"/>
        </w:rPr>
      </w:pPr>
      <w:r w:rsidRPr="008345D6">
        <w:rPr>
          <w:rFonts w:ascii="Angsana New" w:hAnsi="Angsana New" w:hint="cs"/>
          <w:color w:val="000000"/>
          <w:sz w:val="28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099F1248" w14:textId="77777777" w:rsidR="00DA2008" w:rsidRPr="003B65FB" w:rsidRDefault="00DA2008" w:rsidP="00DA2008">
      <w:pPr>
        <w:tabs>
          <w:tab w:val="left" w:pos="810"/>
        </w:tabs>
        <w:spacing w:after="120"/>
        <w:ind w:left="1080"/>
        <w:jc w:val="thaiDistribute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3B65FB">
        <w:rPr>
          <w:rFonts w:ascii="Angsana New" w:hAnsi="Angsana New" w:hint="cs"/>
          <w:color w:val="000000"/>
          <w:sz w:val="28"/>
        </w:rPr>
        <w:t>(</w:t>
      </w:r>
      <w:r w:rsidRPr="008345D6">
        <w:rPr>
          <w:rFonts w:ascii="Angsana New" w:hAnsi="Angsana New" w:hint="cs"/>
          <w:color w:val="000000"/>
          <w:sz w:val="28"/>
          <w:cs/>
        </w:rPr>
        <w:t>เช่น ผลกระทบของความเสียหายหากมีการผิด</w:t>
      </w:r>
      <w:r w:rsidRPr="008345D6">
        <w:rPr>
          <w:rFonts w:ascii="Angsana New" w:hAnsi="Angsana New" w:hint="cs"/>
          <w:color w:val="000000"/>
          <w:sz w:val="28"/>
          <w:cs/>
        </w:rPr>
        <w:lastRenderedPageBreak/>
        <w:t>สัญญา</w:t>
      </w:r>
      <w:r w:rsidRPr="003B65FB">
        <w:rPr>
          <w:rFonts w:ascii="Angsana New" w:hAnsi="Angsana New" w:hint="cs"/>
          <w:color w:val="000000"/>
          <w:sz w:val="28"/>
        </w:rPr>
        <w:t>)</w:t>
      </w:r>
      <w:r w:rsidRPr="008345D6">
        <w:rPr>
          <w:rFonts w:ascii="Angsana New" w:hAnsi="Angsana New" w:hint="cs"/>
          <w:color w:val="000000"/>
          <w:sz w:val="28"/>
          <w:cs/>
        </w:rPr>
        <w:t xml:space="preserve">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ที่คาดว่าจะถูกเบิกใช้ในอนาคตโดยวันที่ผิดสัญญาถูกประเมินโดยขึ้นอยู่กับแนวโน้มในอดีต กลุ่ม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368D077C" w14:textId="77777777" w:rsidR="00DA2008" w:rsidRPr="003B65FB" w:rsidRDefault="00DA2008" w:rsidP="00DA2008">
      <w:pPr>
        <w:tabs>
          <w:tab w:val="left" w:pos="810"/>
        </w:tabs>
        <w:spacing w:after="120"/>
        <w:ind w:left="1080"/>
        <w:jc w:val="thaiDistribute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 xml:space="preserve"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ต้องได้รับและกระแสเงินสดทั้งหมดซึ่งกลุ่มบริษัทคาดว่าจะได้รับคิดลดด้วยอัตราดอกเบี้ยที่แท้จริงเมื่อเริ่มแรก </w:t>
      </w:r>
    </w:p>
    <w:p w14:paraId="5B64E3C8" w14:textId="77777777" w:rsidR="00DA2008" w:rsidRPr="003B65FB" w:rsidRDefault="00DA2008" w:rsidP="00DA2008">
      <w:pPr>
        <w:tabs>
          <w:tab w:val="left" w:pos="810"/>
        </w:tabs>
        <w:spacing w:after="120"/>
        <w:ind w:left="1080"/>
        <w:jc w:val="thaiDistribute"/>
        <w:rPr>
          <w:rFonts w:ascii="Angsana New" w:hAnsi="Angsana New"/>
          <w:color w:val="000000"/>
          <w:spacing w:val="-4"/>
          <w:sz w:val="28"/>
        </w:rPr>
      </w:pPr>
      <w:r w:rsidRPr="008345D6">
        <w:rPr>
          <w:rFonts w:ascii="Angsana New" w:hAnsi="Angsana New" w:hint="cs"/>
          <w:color w:val="000000"/>
          <w:spacing w:val="-4"/>
          <w:sz w:val="28"/>
          <w:cs/>
        </w:rPr>
        <w:t>สำหรับสัญญาค้ำประกันทางการเงิน กลุ่มบริษัทต้องชำระเงินเฉพาะในกรณีที่ลูกหนี้ปฏิบัติผิดสัญญาซึ่งเป็นไปตามเงื่อนไขของเครื่องมือทางการเงินที่มีการค้ำประกัน ค่าเผื่อผลขาดทุนที่คาดว่าจะเกิดขึ้นคือประมาณการจ่ายเงินชดเชยที่จะจ่ายให้ผู้ถือสัญญาสำหรับผลขาดทุนด้านเครดิตหักจำนวนเงินที่ กลุ่มบริษัทคาดว่าจะได้รับจากผู้ถือสัญญา ลูกหนี้ หรือบุคคลใด</w:t>
      </w:r>
    </w:p>
    <w:p w14:paraId="4883514A" w14:textId="77777777" w:rsidR="00DA2008" w:rsidRPr="003B65FB" w:rsidRDefault="00DA2008" w:rsidP="00DA2008">
      <w:pPr>
        <w:tabs>
          <w:tab w:val="left" w:pos="810"/>
        </w:tabs>
        <w:spacing w:after="120"/>
        <w:ind w:left="1080"/>
        <w:jc w:val="thaiDistribute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 xml:space="preserve">หากกลุ่ม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พิจารณาแล้วเห็นว่าไม่ต้องถือปฏิบัติ กลุ่มบริษัทต้อง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Pr="003B65FB">
        <w:rPr>
          <w:rFonts w:ascii="Angsana New" w:hAnsi="Angsana New" w:hint="cs"/>
          <w:color w:val="000000"/>
          <w:sz w:val="28"/>
        </w:rPr>
        <w:t xml:space="preserve">12 </w:t>
      </w:r>
      <w:r w:rsidRPr="008345D6">
        <w:rPr>
          <w:rFonts w:ascii="Angsana New" w:hAnsi="Angsana New" w:hint="cs"/>
          <w:color w:val="000000"/>
          <w:sz w:val="28"/>
          <w:cs/>
        </w:rPr>
        <w:t>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70D2515B" w14:textId="77777777" w:rsidR="00DA2008" w:rsidRPr="003B65FB" w:rsidRDefault="00DA2008" w:rsidP="00DA2008">
      <w:pPr>
        <w:tabs>
          <w:tab w:val="left" w:pos="810"/>
        </w:tabs>
        <w:ind w:left="1080"/>
        <w:jc w:val="thaiDistribute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เว้นแต่เงินลงทุนในตราสารหนี้ที่วัดมูลค่าด้วยมูลค่ายุติธรรมผ่านกำไรขาดทุนเบ็ดเสร็จอื่น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และไม่ลดมูลค่าตามบัญชีของสินทรัพย์ทางการเงินในงบแสดงฐานะการเงิน</w:t>
      </w:r>
    </w:p>
    <w:p w14:paraId="7403DBBD" w14:textId="77777777" w:rsidR="00DA2008" w:rsidRPr="003B65FB" w:rsidRDefault="00DA2008" w:rsidP="00DA2008">
      <w:pPr>
        <w:tabs>
          <w:tab w:val="left" w:pos="810"/>
        </w:tabs>
        <w:spacing w:before="120" w:after="120"/>
        <w:ind w:left="1080" w:hanging="720"/>
        <w:jc w:val="thaiDistribute"/>
        <w:rPr>
          <w:rFonts w:ascii="Angsana New" w:hAnsi="Angsana New"/>
          <w:i/>
          <w:iCs/>
          <w:color w:val="000000"/>
          <w:sz w:val="28"/>
        </w:rPr>
      </w:pPr>
      <w:r w:rsidRPr="008345D6">
        <w:rPr>
          <w:rFonts w:ascii="Angsana New" w:hAnsi="Angsana New" w:hint="cs"/>
          <w:i/>
          <w:iCs/>
          <w:color w:val="000000"/>
          <w:sz w:val="28"/>
          <w:cs/>
        </w:rPr>
        <w:t>การตัดรายการของสินทรัพย์ทางการเงิน</w:t>
      </w:r>
    </w:p>
    <w:p w14:paraId="5311C5EA" w14:textId="77777777" w:rsidR="00DA2008" w:rsidRPr="003B65FB" w:rsidRDefault="00DA2008" w:rsidP="00DA2008">
      <w:pPr>
        <w:tabs>
          <w:tab w:val="left" w:pos="810"/>
        </w:tabs>
        <w:spacing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>กลุ่มบริษัทตัดรายการสินทรัพย์ทางการเงิน</w:t>
      </w:r>
      <w:r w:rsidRPr="003B65FB">
        <w:rPr>
          <w:rFonts w:ascii="Angsana New" w:hAnsi="Angsana New" w:hint="cs"/>
          <w:color w:val="000000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z w:val="28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 ยังคงไว้ซึ่งความเสี่ยงและผลตอบแทนของความเป็นเจ้าของสินทรัพย์ทางการเงินที่โอน กลุ่มบริษัท 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6BE27D58" w14:textId="77777777" w:rsidR="00DA2008" w:rsidRPr="003B65FB" w:rsidRDefault="00DA2008" w:rsidP="00DA2008">
      <w:pPr>
        <w:spacing w:after="240"/>
        <w:ind w:left="360"/>
        <w:jc w:val="thaiDistribute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</w:t>
      </w:r>
      <w:r w:rsidRPr="003B65FB">
        <w:rPr>
          <w:rFonts w:ascii="Angsana New" w:hAnsi="Angsana New" w:hint="cs"/>
          <w:color w:val="000000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z w:val="28"/>
          <w:cs/>
        </w:rPr>
        <w:t>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กำไรหรือขาดทุน ในทางกลับกัน ณ วันที่ตัดรายการของ</w:t>
      </w:r>
      <w:r w:rsidRPr="008345D6">
        <w:rPr>
          <w:rFonts w:ascii="Angsana New" w:hAnsi="Angsana New" w:hint="cs"/>
          <w:color w:val="000000"/>
          <w:sz w:val="28"/>
          <w:cs/>
        </w:rPr>
        <w:lastRenderedPageBreak/>
        <w:t>เงินลงทุนในตราสารทุนที่กลุ่มบริษัทเลือก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กำไรสะสม</w:t>
      </w:r>
    </w:p>
    <w:p w14:paraId="6AEF82EA" w14:textId="77777777" w:rsidR="00DA2008" w:rsidRPr="003B65FB" w:rsidRDefault="00DA2008" w:rsidP="00DA2008">
      <w:pPr>
        <w:tabs>
          <w:tab w:val="left" w:pos="1260"/>
        </w:tabs>
        <w:spacing w:after="120"/>
        <w:ind w:left="360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8345D6">
        <w:rPr>
          <w:rFonts w:ascii="Angsana New" w:hAnsi="Angsana New" w:hint="cs"/>
          <w:b/>
          <w:bCs/>
          <w:color w:val="000000"/>
          <w:sz w:val="28"/>
          <w:cs/>
        </w:rPr>
        <w:t>หนี้สินทางการเงิน</w:t>
      </w:r>
    </w:p>
    <w:p w14:paraId="017E4538" w14:textId="77777777" w:rsidR="00DA2008" w:rsidRPr="003B65FB" w:rsidRDefault="00DA2008" w:rsidP="00DA2008">
      <w:pPr>
        <w:tabs>
          <w:tab w:val="left" w:pos="1260"/>
        </w:tabs>
        <w:spacing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</w:p>
    <w:p w14:paraId="643232B5" w14:textId="77777777" w:rsidR="00DA2008" w:rsidRPr="003B65FB" w:rsidRDefault="00DA2008" w:rsidP="00DA2008">
      <w:pPr>
        <w:spacing w:before="120" w:after="120"/>
        <w:ind w:left="360"/>
        <w:jc w:val="thaiDistribute"/>
        <w:rPr>
          <w:rFonts w:ascii="Angsana New" w:hAnsi="Angsana New"/>
          <w:i/>
          <w:iCs/>
          <w:color w:val="000000"/>
          <w:sz w:val="28"/>
        </w:rPr>
      </w:pPr>
      <w:r w:rsidRPr="008345D6">
        <w:rPr>
          <w:rFonts w:ascii="Angsana New" w:hAnsi="Angsana New" w:hint="cs"/>
          <w:i/>
          <w:iCs/>
          <w:color w:val="000000"/>
          <w:sz w:val="28"/>
          <w:cs/>
        </w:rPr>
        <w:t>หนี้สินทางการเงินที่วัดมูลค่าภายหลังด้วยราคาทุนตัดจำหน่าย</w:t>
      </w:r>
    </w:p>
    <w:p w14:paraId="74D040E3" w14:textId="77777777" w:rsidR="00DA2008" w:rsidRPr="003B65FB" w:rsidRDefault="00DA2008" w:rsidP="00DA2008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 xml:space="preserve">หนี้สินทางการเงินที่ไม่เป็น </w:t>
      </w:r>
      <w:r w:rsidRPr="003B65FB">
        <w:rPr>
          <w:rFonts w:ascii="Angsana New" w:hAnsi="Angsana New" w:hint="cs"/>
          <w:color w:val="000000"/>
          <w:sz w:val="28"/>
        </w:rPr>
        <w:t>(1)</w:t>
      </w:r>
      <w:r w:rsidRPr="008345D6">
        <w:rPr>
          <w:rFonts w:ascii="Angsana New" w:hAnsi="Angsana New" w:hint="cs"/>
          <w:color w:val="000000"/>
          <w:sz w:val="28"/>
          <w:cs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3B65FB">
        <w:rPr>
          <w:rFonts w:ascii="Angsana New" w:hAnsi="Angsana New" w:hint="cs"/>
          <w:color w:val="000000"/>
          <w:sz w:val="28"/>
        </w:rPr>
        <w:t>(2)</w:t>
      </w:r>
      <w:r w:rsidRPr="008345D6">
        <w:rPr>
          <w:rFonts w:ascii="Angsana New" w:hAnsi="Angsana New" w:hint="cs"/>
          <w:color w:val="000000"/>
          <w:sz w:val="28"/>
          <w:cs/>
        </w:rPr>
        <w:t xml:space="preserve"> ถือไว้เพื่อค้า หรือ </w:t>
      </w:r>
      <w:r w:rsidRPr="003B65FB">
        <w:rPr>
          <w:rFonts w:ascii="Angsana New" w:hAnsi="Angsana New" w:hint="cs"/>
          <w:color w:val="000000"/>
          <w:sz w:val="28"/>
        </w:rPr>
        <w:t>(3)</w:t>
      </w:r>
      <w:r w:rsidRPr="008345D6">
        <w:rPr>
          <w:rFonts w:ascii="Angsana New" w:hAnsi="Angsana New" w:hint="cs"/>
          <w:color w:val="000000"/>
          <w:sz w:val="28"/>
          <w:cs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745648C9" w14:textId="77777777" w:rsidR="00DA2008" w:rsidRPr="003B65FB" w:rsidRDefault="00DA2008" w:rsidP="00DA2008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3B65FB">
        <w:rPr>
          <w:rFonts w:ascii="Angsana New" w:hAnsi="Angsana New" w:hint="cs"/>
          <w:color w:val="000000"/>
          <w:sz w:val="28"/>
        </w:rPr>
        <w:t>(</w:t>
      </w:r>
      <w:r w:rsidRPr="008345D6">
        <w:rPr>
          <w:rFonts w:ascii="Angsana New" w:hAnsi="Angsana New" w:hint="cs"/>
          <w:color w:val="000000"/>
          <w:sz w:val="28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3B65FB">
        <w:rPr>
          <w:rFonts w:ascii="Angsana New" w:hAnsi="Angsana New" w:hint="cs"/>
          <w:color w:val="000000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z w:val="28"/>
          <w:cs/>
        </w:rPr>
        <w:t xml:space="preserve">ต้นทุนการทำรายการ และส่วนเกินหรือส่วนลดมูลค่าอื่น ๆ </w:t>
      </w:r>
      <w:r w:rsidRPr="003B65FB">
        <w:rPr>
          <w:rFonts w:ascii="Angsana New" w:hAnsi="Angsana New" w:hint="cs"/>
          <w:color w:val="000000"/>
          <w:sz w:val="28"/>
        </w:rPr>
        <w:t xml:space="preserve">) </w:t>
      </w:r>
      <w:r w:rsidRPr="008345D6">
        <w:rPr>
          <w:rFonts w:ascii="Angsana New" w:hAnsi="Angsana New" w:hint="cs"/>
          <w:color w:val="000000"/>
          <w:sz w:val="28"/>
          <w:cs/>
        </w:rPr>
        <w:t xml:space="preserve">ตลอดอายุที่คาดไว้ของหนี้สินทางการเงินหรือ </w:t>
      </w:r>
      <w:r w:rsidRPr="003B65FB">
        <w:rPr>
          <w:rFonts w:ascii="Angsana New" w:hAnsi="Angsana New" w:hint="cs"/>
          <w:color w:val="000000"/>
          <w:sz w:val="28"/>
        </w:rPr>
        <w:t>(</w:t>
      </w:r>
      <w:r w:rsidRPr="008345D6">
        <w:rPr>
          <w:rFonts w:ascii="Angsana New" w:hAnsi="Angsana New" w:hint="cs"/>
          <w:color w:val="000000"/>
          <w:sz w:val="28"/>
          <w:cs/>
        </w:rPr>
        <w:t>ตามความเหมาะสม</w:t>
      </w:r>
      <w:r w:rsidRPr="003B65FB">
        <w:rPr>
          <w:rFonts w:ascii="Angsana New" w:hAnsi="Angsana New" w:hint="cs"/>
          <w:color w:val="000000"/>
          <w:sz w:val="28"/>
        </w:rPr>
        <w:t>)</w:t>
      </w:r>
      <w:r w:rsidRPr="008345D6">
        <w:rPr>
          <w:rFonts w:ascii="Angsana New" w:hAnsi="Angsana New" w:hint="cs"/>
          <w:color w:val="000000"/>
          <w:sz w:val="28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2D333ED5" w14:textId="77777777" w:rsidR="00DA2008" w:rsidRPr="003B65FB" w:rsidRDefault="00DA2008" w:rsidP="00DA2008">
      <w:pPr>
        <w:pStyle w:val="ListParagraph"/>
        <w:tabs>
          <w:tab w:val="left" w:pos="1260"/>
        </w:tabs>
        <w:spacing w:after="120"/>
        <w:ind w:left="360"/>
        <w:jc w:val="thaiDistribute"/>
        <w:rPr>
          <w:rFonts w:ascii="Angsana New" w:hAnsi="Angsana New"/>
          <w:i/>
          <w:iCs/>
          <w:color w:val="000000"/>
          <w:sz w:val="28"/>
        </w:rPr>
      </w:pPr>
      <w:r w:rsidRPr="008345D6">
        <w:rPr>
          <w:rFonts w:ascii="Angsana New" w:hAnsi="Angsana New" w:hint="cs"/>
          <w:i/>
          <w:iCs/>
          <w:color w:val="000000"/>
          <w:sz w:val="28"/>
          <w:cs/>
        </w:rPr>
        <w:t>การตัดรายการของหนี้สินทางการเงิน</w:t>
      </w:r>
    </w:p>
    <w:p w14:paraId="21FE35F1" w14:textId="77777777" w:rsidR="00DA2008" w:rsidRPr="003B65FB" w:rsidRDefault="00DA2008" w:rsidP="00DA2008">
      <w:pPr>
        <w:spacing w:after="240"/>
        <w:ind w:left="360"/>
        <w:jc w:val="thaiDistribute"/>
        <w:rPr>
          <w:rFonts w:ascii="Angsana New" w:eastAsia="Angsana New" w:hAnsi="Angsana New"/>
          <w:color w:val="000000"/>
          <w:sz w:val="28"/>
        </w:rPr>
      </w:pPr>
      <w:r w:rsidRPr="008345D6">
        <w:rPr>
          <w:rFonts w:ascii="Angsana New" w:eastAsia="Angsana New" w:hAnsi="Angsana New" w:hint="cs"/>
          <w:color w:val="000000"/>
          <w:sz w:val="28"/>
          <w:cs/>
        </w:rPr>
        <w:t>กลุ่มบริษัทตัดรายการหนี้สินทางการเงิน</w:t>
      </w:r>
      <w:r w:rsidRPr="003B65FB">
        <w:rPr>
          <w:rFonts w:ascii="Angsana New" w:eastAsia="Angsana New" w:hAnsi="Angsana New" w:hint="cs"/>
          <w:color w:val="000000"/>
          <w:sz w:val="28"/>
        </w:rPr>
        <w:t xml:space="preserve"> </w:t>
      </w:r>
      <w:r w:rsidRPr="008345D6">
        <w:rPr>
          <w:rFonts w:ascii="Angsana New" w:eastAsia="Angsana New" w:hAnsi="Angsana New" w:hint="cs"/>
          <w:color w:val="000000"/>
          <w:sz w:val="28"/>
          <w:cs/>
        </w:rPr>
        <w:t>เฉพาะเมื่อภาระผูกพันของกลุ่มบริษัทได้มีการปฏิบัติตามแล้ว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05287FDC" w14:textId="4C5E9842" w:rsidR="00143C57" w:rsidRPr="003B65FB" w:rsidRDefault="00143C57" w:rsidP="004C5F76">
      <w:pPr>
        <w:tabs>
          <w:tab w:val="left" w:pos="360"/>
        </w:tabs>
        <w:spacing w:after="120"/>
        <w:jc w:val="thaiDistribute"/>
        <w:rPr>
          <w:rFonts w:ascii="Angsana New" w:hAnsi="Angsana New"/>
          <w:b/>
          <w:bCs/>
          <w:spacing w:val="-2"/>
          <w:sz w:val="28"/>
          <w:lang w:val="en-GB"/>
        </w:rPr>
      </w:pPr>
      <w:r w:rsidRPr="003B65FB">
        <w:rPr>
          <w:rFonts w:ascii="Angsana New" w:hAnsi="Angsana New" w:hint="cs"/>
          <w:b/>
          <w:bCs/>
          <w:spacing w:val="-2"/>
          <w:sz w:val="28"/>
        </w:rPr>
        <w:t>4.</w:t>
      </w:r>
      <w:r w:rsidR="004C5F76">
        <w:rPr>
          <w:rFonts w:ascii="Angsana New" w:hAnsi="Angsana New"/>
          <w:b/>
          <w:bCs/>
          <w:spacing w:val="-2"/>
          <w:sz w:val="28"/>
        </w:rPr>
        <w:t>7</w:t>
      </w:r>
      <w:r w:rsidRPr="003B65FB">
        <w:rPr>
          <w:rFonts w:ascii="Angsana New" w:hAnsi="Angsana New" w:hint="cs"/>
          <w:b/>
          <w:bCs/>
          <w:spacing w:val="-2"/>
          <w:sz w:val="28"/>
        </w:rPr>
        <w:tab/>
      </w:r>
      <w:r w:rsidRPr="008345D6">
        <w:rPr>
          <w:rFonts w:ascii="Angsana New" w:hAnsi="Angsana New" w:hint="cs"/>
          <w:b/>
          <w:bCs/>
          <w:spacing w:val="-2"/>
          <w:sz w:val="28"/>
          <w:cs/>
        </w:rPr>
        <w:t>อสังหาริมทรัพย์เพื่อการลงทุน</w:t>
      </w:r>
    </w:p>
    <w:p w14:paraId="7DBDDF8E" w14:textId="77777777" w:rsidR="00143C57" w:rsidRPr="003B65FB" w:rsidRDefault="00143C57" w:rsidP="004C5F76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อสังหาริมทรัพย์ที่ถือครองโดยบริษัทเพื่อหาประโยชน์จากรายได้ค่าเช่า ถูกจัดประเภทเป็นอสังหาริมทรัพย์เพื่อการลงทุน บริษัทวัดมูลค่าเริ่มแรกของอสังหาริมทรัพย์เพื่อการลงทุนด้วยราคาทุนซึ่งรวมต้นทุนการทำรายการ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บริษัทจะวัดมูลค่าอสังหาริมทรัพย์เพื่อการลงทุนด้วยมูลค่ายุติธรรม 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7836331C" w14:textId="77777777" w:rsidR="00143C57" w:rsidRPr="003B65FB" w:rsidRDefault="00143C57" w:rsidP="004C5F76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Pr="003B65FB">
        <w:rPr>
          <w:rFonts w:ascii="Angsana New" w:hAnsi="Angsana New" w:hint="cs"/>
          <w:spacing w:val="-2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pacing w:val="-2"/>
          <w:sz w:val="28"/>
          <w:cs/>
        </w:rPr>
        <w:t>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44B61734" w14:textId="1C40E349" w:rsidR="00802602" w:rsidRDefault="00143C57" w:rsidP="001E72F7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การโอนไปยัง (หรือโอนจาก) อสังหาริมทรัพย์เพื่อการลงทุนจะทำได้ก็ต่อเมื่อมีการเปลี่ยนแปลงการใช้งานของอสังหาริมทรัพย์นั้น ในการโอนจากอสังหาริมทรัพย์เพื่อการลงทุนไปเป็นอสังหาริมทรัพย์ที่มีไว้ใช้งานต้องใช้มูลค่ายุติธรรม ณ วันที่มีการเปลี่ยนแปลงการใช้งานเป็นราคาทุนของอสังหาริมทรัพย์นั้น หากอสังหาริมทรัพย์ที่มีไว้ใช้งานได้เปลี่ยนมาเป็นอสังหาริมทรัพย์เพื่อการลงทุน บริษัทต้องปฏิบัติตามนโยบายเกี่ยวกับที่ดิน อาคารและอุปกรณ์ จนถึงวันที่มีการเปลี่ยนแปลงการใช้งาน</w:t>
      </w:r>
    </w:p>
    <w:p w14:paraId="13D2958A" w14:textId="77777777" w:rsidR="004C5F76" w:rsidRDefault="004C5F76" w:rsidP="00F647F7">
      <w:pPr>
        <w:tabs>
          <w:tab w:val="left" w:pos="360"/>
        </w:tabs>
        <w:spacing w:after="240"/>
        <w:jc w:val="thaiDistribute"/>
        <w:rPr>
          <w:rFonts w:ascii="Angsana New" w:hAnsi="Angsana New"/>
          <w:b/>
          <w:bCs/>
          <w:spacing w:val="-2"/>
          <w:sz w:val="28"/>
        </w:rPr>
      </w:pPr>
    </w:p>
    <w:p w14:paraId="0A02BAD2" w14:textId="2965E77E" w:rsidR="00F647F7" w:rsidRPr="003B65FB" w:rsidRDefault="00F647F7" w:rsidP="00D97470">
      <w:pPr>
        <w:tabs>
          <w:tab w:val="left" w:pos="360"/>
        </w:tabs>
        <w:spacing w:after="12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3B65FB">
        <w:rPr>
          <w:rFonts w:ascii="Angsana New" w:hAnsi="Angsana New" w:hint="cs"/>
          <w:b/>
          <w:bCs/>
          <w:spacing w:val="-2"/>
          <w:sz w:val="28"/>
        </w:rPr>
        <w:lastRenderedPageBreak/>
        <w:t>4.</w:t>
      </w:r>
      <w:r w:rsidR="00EF2AF3">
        <w:rPr>
          <w:rFonts w:ascii="Angsana New" w:hAnsi="Angsana New"/>
          <w:b/>
          <w:bCs/>
          <w:spacing w:val="-2"/>
          <w:sz w:val="28"/>
        </w:rPr>
        <w:t>8</w:t>
      </w:r>
      <w:r w:rsidRPr="003B65FB">
        <w:rPr>
          <w:rFonts w:ascii="Angsana New" w:hAnsi="Angsana New" w:hint="cs"/>
          <w:b/>
          <w:bCs/>
          <w:spacing w:val="-2"/>
          <w:sz w:val="28"/>
        </w:rPr>
        <w:tab/>
      </w:r>
      <w:r w:rsidRPr="008345D6">
        <w:rPr>
          <w:rFonts w:ascii="Angsana New" w:hAnsi="Angsana New" w:hint="cs"/>
          <w:b/>
          <w:bCs/>
          <w:spacing w:val="-2"/>
          <w:sz w:val="28"/>
          <w:cs/>
        </w:rPr>
        <w:t>ที่ดิน อาคารและอุปกรณ์</w:t>
      </w:r>
    </w:p>
    <w:p w14:paraId="25C5B167" w14:textId="7197F3BC" w:rsidR="00F647F7" w:rsidRPr="001E72F7" w:rsidRDefault="00F647F7" w:rsidP="001E72F7">
      <w:pPr>
        <w:spacing w:after="120"/>
        <w:ind w:left="360"/>
        <w:jc w:val="thaiDistribute"/>
        <w:rPr>
          <w:rFonts w:ascii="Angsana New" w:hAnsi="Angsana New"/>
          <w:spacing w:val="-2"/>
          <w:sz w:val="28"/>
        </w:rPr>
      </w:pPr>
      <w:r w:rsidRPr="008345D6">
        <w:rPr>
          <w:rFonts w:ascii="Angsana New" w:hAnsi="Angsana New" w:hint="cs"/>
          <w:spacing w:val="-2"/>
          <w:sz w:val="28"/>
          <w:cs/>
        </w:rPr>
        <w:t xml:space="preserve">ที่ดินแสดงมูลค่าตามราคาที่ตีใหม่ อาคารและส่วนปรับปรุงอาคารแสดงมูลค่าตามราคาที่ตีใหม่หักค่าเสื่อมราคาสะสม และค่าเผื่อการด้อยค่าของสินทรัพย์ </w:t>
      </w:r>
      <w:r w:rsidRPr="003B65FB">
        <w:rPr>
          <w:rFonts w:ascii="Angsana New" w:hAnsi="Angsana New" w:hint="cs"/>
          <w:spacing w:val="-2"/>
          <w:sz w:val="28"/>
          <w:lang w:val="en-GB"/>
        </w:rPr>
        <w:t>(</w:t>
      </w:r>
      <w:r w:rsidRPr="008345D6">
        <w:rPr>
          <w:rFonts w:ascii="Angsana New" w:hAnsi="Angsana New" w:hint="cs"/>
          <w:spacing w:val="-2"/>
          <w:sz w:val="28"/>
          <w:cs/>
        </w:rPr>
        <w:t>ถ้ามี</w:t>
      </w:r>
      <w:r w:rsidRPr="003B65FB">
        <w:rPr>
          <w:rFonts w:ascii="Angsana New" w:hAnsi="Angsana New" w:hint="cs"/>
          <w:spacing w:val="-2"/>
          <w:sz w:val="28"/>
          <w:lang w:val="en-GB"/>
        </w:rPr>
        <w:t xml:space="preserve">) </w:t>
      </w:r>
      <w:r w:rsidRPr="008345D6">
        <w:rPr>
          <w:rFonts w:ascii="Angsana New" w:hAnsi="Angsana New" w:hint="cs"/>
          <w:spacing w:val="-2"/>
          <w:sz w:val="28"/>
          <w:cs/>
        </w:rPr>
        <w:t xml:space="preserve">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3B65FB">
        <w:rPr>
          <w:rFonts w:ascii="Angsana New" w:hAnsi="Angsana New" w:hint="cs"/>
          <w:spacing w:val="-2"/>
          <w:sz w:val="28"/>
          <w:lang w:val="en-GB"/>
        </w:rPr>
        <w:t>(</w:t>
      </w:r>
      <w:r w:rsidRPr="008345D6">
        <w:rPr>
          <w:rFonts w:ascii="Angsana New" w:hAnsi="Angsana New" w:hint="cs"/>
          <w:spacing w:val="-2"/>
          <w:sz w:val="28"/>
          <w:cs/>
        </w:rPr>
        <w:t>ถ้ามี</w:t>
      </w:r>
      <w:r w:rsidR="001E72F7">
        <w:rPr>
          <w:rFonts w:ascii="Angsana New" w:hAnsi="Angsana New"/>
          <w:spacing w:val="-2"/>
          <w:sz w:val="28"/>
        </w:rPr>
        <w:t>)</w:t>
      </w:r>
    </w:p>
    <w:p w14:paraId="2C338F37" w14:textId="77777777" w:rsidR="00F647F7" w:rsidRPr="003B65FB" w:rsidRDefault="00F647F7" w:rsidP="001E72F7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 xml:space="preserve">กลุ่มบริษัทและบริษัทย่อยบันทึกมูลค่าเริ่มแรกของที่ดิน อาคารและส่วนปรับปรุงอาคารในราคาทุน ณ วันที่ได้สินทรัพย์มา หลังจากนั้นกลุ่มบริษัทจัดให้มีการประเมินราคาที่ดิน อาคารและส่วนปรับปรุงอาคาร โดยผู้ประเมินราคาอิสระและบันทึกสินทรัพย์ดังกล่าวในราคาที่ตีใหม่ ทั้งนี้บริษัทและบริษัทย่อย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 </w:t>
      </w:r>
    </w:p>
    <w:p w14:paraId="5109FFCE" w14:textId="77777777" w:rsidR="00F647F7" w:rsidRPr="008345D6" w:rsidRDefault="00F647F7" w:rsidP="001E72F7">
      <w:pPr>
        <w:spacing w:after="120"/>
        <w:ind w:left="360"/>
        <w:jc w:val="thaiDistribute"/>
        <w:rPr>
          <w:rFonts w:ascii="Angsana New" w:hAnsi="Angsana New"/>
          <w:spacing w:val="-2"/>
          <w:sz w:val="28"/>
          <w:cs/>
        </w:rPr>
      </w:pPr>
      <w:r w:rsidRPr="008345D6">
        <w:rPr>
          <w:rFonts w:ascii="Angsana New" w:hAnsi="Angsana New" w:hint="cs"/>
          <w:spacing w:val="-2"/>
          <w:sz w:val="28"/>
          <w:cs/>
        </w:rPr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07A75EFA" w14:textId="2E37DE16" w:rsidR="00F647F7" w:rsidRPr="003B65FB" w:rsidRDefault="00F647F7" w:rsidP="001E72F7">
      <w:pPr>
        <w:spacing w:after="120"/>
        <w:ind w:left="990" w:hanging="540"/>
        <w:jc w:val="thaiDistribute"/>
        <w:rPr>
          <w:rFonts w:ascii="Angsana New" w:hAnsi="Angsana New"/>
          <w:spacing w:val="-2"/>
          <w:sz w:val="28"/>
          <w:lang w:val="en-GB"/>
        </w:rPr>
      </w:pPr>
      <w:r w:rsidRPr="003B65FB">
        <w:rPr>
          <w:rFonts w:ascii="Angsana New" w:hAnsi="Angsana New" w:hint="cs"/>
          <w:spacing w:val="-2"/>
          <w:sz w:val="28"/>
          <w:lang w:val="en-GB"/>
        </w:rPr>
        <w:t>-</w:t>
      </w:r>
      <w:r w:rsidRPr="003B65FB">
        <w:rPr>
          <w:rFonts w:ascii="Angsana New" w:hAnsi="Angsana New" w:hint="cs"/>
          <w:spacing w:val="-2"/>
          <w:sz w:val="28"/>
          <w:lang w:val="en-GB"/>
        </w:rPr>
        <w:tab/>
      </w:r>
      <w:r w:rsidRPr="008345D6">
        <w:rPr>
          <w:rFonts w:ascii="Angsana New" w:hAnsi="Angsana New" w:hint="cs"/>
          <w:spacing w:val="-2"/>
          <w:sz w:val="28"/>
          <w:cs/>
        </w:rPr>
        <w:t xml:space="preserve"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3B65FB">
        <w:rPr>
          <w:rFonts w:ascii="Angsana New" w:hAnsi="Angsana New" w:hint="cs"/>
          <w:spacing w:val="-2"/>
          <w:sz w:val="28"/>
          <w:lang w:val="en-GB"/>
        </w:rPr>
        <w:t>“</w:t>
      </w:r>
      <w:r w:rsidRPr="008345D6">
        <w:rPr>
          <w:rFonts w:ascii="Angsana New" w:hAnsi="Angsana New" w:hint="cs"/>
          <w:spacing w:val="-2"/>
          <w:sz w:val="28"/>
          <w:cs/>
        </w:rPr>
        <w:t>ส่วนเกินทุนจากการตีราคาสินทรัพย์</w:t>
      </w:r>
      <w:r w:rsidRPr="003B65FB">
        <w:rPr>
          <w:rFonts w:ascii="Angsana New" w:hAnsi="Angsana New" w:hint="cs"/>
          <w:spacing w:val="-2"/>
          <w:sz w:val="28"/>
          <w:lang w:val="en-GB"/>
        </w:rPr>
        <w:t xml:space="preserve">” </w:t>
      </w:r>
      <w:r w:rsidRPr="008345D6">
        <w:rPr>
          <w:rFonts w:ascii="Angsana New" w:hAnsi="Angsana New" w:hint="cs"/>
          <w:spacing w:val="-2"/>
          <w:sz w:val="28"/>
          <w:cs/>
        </w:rPr>
        <w:t>ในส่วนของผู้ถือหุ้น อย่างไรก็ตาม 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AF347D4" w14:textId="0BB68100" w:rsidR="00F647F7" w:rsidRPr="003B65FB" w:rsidRDefault="00F647F7" w:rsidP="00843634">
      <w:pPr>
        <w:spacing w:after="120"/>
        <w:ind w:left="993" w:hanging="547"/>
        <w:jc w:val="thaiDistribute"/>
        <w:rPr>
          <w:rFonts w:ascii="Angsana New" w:hAnsi="Angsana New"/>
          <w:spacing w:val="-2"/>
          <w:sz w:val="28"/>
          <w:lang w:val="en-GB"/>
        </w:rPr>
      </w:pPr>
      <w:r w:rsidRPr="003B65FB">
        <w:rPr>
          <w:rFonts w:ascii="Angsana New" w:hAnsi="Angsana New" w:hint="cs"/>
          <w:spacing w:val="-2"/>
          <w:sz w:val="28"/>
          <w:lang w:val="en-GB"/>
        </w:rPr>
        <w:t>-</w:t>
      </w:r>
      <w:r w:rsidRPr="003B65FB">
        <w:rPr>
          <w:rFonts w:ascii="Angsana New" w:hAnsi="Angsana New" w:hint="cs"/>
          <w:spacing w:val="-2"/>
          <w:sz w:val="28"/>
          <w:lang w:val="en-GB"/>
        </w:rPr>
        <w:tab/>
      </w:r>
      <w:r w:rsidRPr="008345D6">
        <w:rPr>
          <w:rFonts w:ascii="Angsana New" w:hAnsi="Angsana New" w:hint="cs"/>
          <w:spacing w:val="-2"/>
          <w:sz w:val="28"/>
          <w:cs/>
        </w:rPr>
        <w:t xml:space="preserve">บริษัทและบริษัทย่อย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3B65FB">
        <w:rPr>
          <w:rFonts w:ascii="Angsana New" w:hAnsi="Angsana New" w:hint="cs"/>
          <w:spacing w:val="-2"/>
          <w:sz w:val="28"/>
          <w:lang w:val="en-GB"/>
        </w:rPr>
        <w:t>“</w:t>
      </w:r>
      <w:r w:rsidRPr="008345D6">
        <w:rPr>
          <w:rFonts w:ascii="Angsana New" w:hAnsi="Angsana New" w:hint="cs"/>
          <w:spacing w:val="-2"/>
          <w:sz w:val="28"/>
          <w:cs/>
        </w:rPr>
        <w:t>ส่วนเกินทุนจากการตีราคาสินทรัพย์</w:t>
      </w:r>
      <w:r w:rsidRPr="003B65FB">
        <w:rPr>
          <w:rFonts w:ascii="Angsana New" w:hAnsi="Angsana New" w:hint="cs"/>
          <w:spacing w:val="-2"/>
          <w:sz w:val="28"/>
          <w:lang w:val="en-GB"/>
        </w:rPr>
        <w:t>”</w:t>
      </w:r>
      <w:r w:rsidRPr="008345D6">
        <w:rPr>
          <w:rFonts w:ascii="Angsana New" w:hAnsi="Angsana New" w:hint="cs"/>
          <w:spacing w:val="-2"/>
          <w:sz w:val="28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3B65FB">
        <w:rPr>
          <w:rFonts w:ascii="Angsana New" w:hAnsi="Angsana New" w:hint="cs"/>
          <w:spacing w:val="-2"/>
          <w:sz w:val="28"/>
          <w:lang w:val="en-GB"/>
        </w:rPr>
        <w:t>“</w:t>
      </w:r>
      <w:r w:rsidRPr="008345D6">
        <w:rPr>
          <w:rFonts w:ascii="Angsana New" w:hAnsi="Angsana New" w:hint="cs"/>
          <w:spacing w:val="-2"/>
          <w:sz w:val="28"/>
          <w:cs/>
        </w:rPr>
        <w:t>ส่วนเกินทุนจากการตีราคาสินทรัพย์</w:t>
      </w:r>
      <w:r w:rsidRPr="003B65FB">
        <w:rPr>
          <w:rFonts w:ascii="Angsana New" w:hAnsi="Angsana New" w:hint="cs"/>
          <w:spacing w:val="-2"/>
          <w:sz w:val="28"/>
          <w:lang w:val="en-GB"/>
        </w:rPr>
        <w:t xml:space="preserve">” </w:t>
      </w:r>
    </w:p>
    <w:p w14:paraId="221773E6" w14:textId="77777777" w:rsidR="00F647F7" w:rsidRPr="003B65FB" w:rsidRDefault="00F647F7" w:rsidP="00843634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สำหรับที่ดิน อาคารและอุปกรณ์ที่ได้มาจากการซื้อธุรกิจ บริษัทและบริษัทย่อยบันทึกต้นทุนเริ่มแรกของที่ดิน อาคารและอุปกรณ์ที่ได้มาจากการรวมธุรกิจตามมูลค่ายุติธรรมของสินทรัพย์นั้น ณ วันซื้อธุรกิจ</w:t>
      </w:r>
    </w:p>
    <w:p w14:paraId="78C5F6E6" w14:textId="072DAEBD" w:rsidR="00F647F7" w:rsidRPr="003B65FB" w:rsidRDefault="00F647F7" w:rsidP="00311F2D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3B65FB">
        <w:rPr>
          <w:rFonts w:ascii="Angsana New" w:hAnsi="Angsana New" w:hint="cs"/>
          <w:spacing w:val="-2"/>
          <w:sz w:val="28"/>
          <w:cs/>
          <w:lang w:val="en-GB"/>
        </w:rPr>
        <w:t>ค่าเสื่อมราคาของอาคารและอุปกรณ์</w:t>
      </w:r>
      <w:r w:rsidR="00520EFD">
        <w:rPr>
          <w:rFonts w:ascii="Angsana New" w:hAnsi="Angsana New" w:hint="cs"/>
          <w:spacing w:val="-2"/>
          <w:sz w:val="28"/>
          <w:cs/>
          <w:lang w:val="en-GB"/>
        </w:rPr>
        <w:t>โดยทั่วไป</w:t>
      </w:r>
      <w:r w:rsidRPr="003B65FB">
        <w:rPr>
          <w:rFonts w:ascii="Angsana New" w:hAnsi="Angsana New" w:hint="cs"/>
          <w:spacing w:val="-2"/>
          <w:sz w:val="28"/>
          <w:cs/>
          <w:lang w:val="en-GB"/>
        </w:rPr>
        <w:t>คำนวณจากราคาทุนหรือราคาที่ตีใหม่ของสินทรัพย์โดยวิธีเส้นตรงตามอายุการให้ประโยชน์โดยประมาณดังนี้</w:t>
      </w:r>
    </w:p>
    <w:tbl>
      <w:tblPr>
        <w:tblW w:w="8010" w:type="dxa"/>
        <w:tblInd w:w="900" w:type="dxa"/>
        <w:tblLook w:val="01E0" w:firstRow="1" w:lastRow="1" w:firstColumn="1" w:lastColumn="1" w:noHBand="0" w:noVBand="0"/>
      </w:tblPr>
      <w:tblGrid>
        <w:gridCol w:w="4860"/>
        <w:gridCol w:w="1374"/>
        <w:gridCol w:w="1776"/>
      </w:tblGrid>
      <w:tr w:rsidR="00F647F7" w:rsidRPr="001E72F7" w14:paraId="006D381C" w14:textId="77777777" w:rsidTr="00B564DA">
        <w:trPr>
          <w:trHeight w:val="389"/>
        </w:trPr>
        <w:tc>
          <w:tcPr>
            <w:tcW w:w="4860" w:type="dxa"/>
          </w:tcPr>
          <w:p w14:paraId="5D9DC62C" w14:textId="77777777" w:rsidR="00F647F7" w:rsidRPr="008345D6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ส่วนปรับปรุงที่ดิน</w:t>
            </w:r>
          </w:p>
        </w:tc>
        <w:tc>
          <w:tcPr>
            <w:tcW w:w="1374" w:type="dxa"/>
          </w:tcPr>
          <w:p w14:paraId="08C86020" w14:textId="2A0D6D19" w:rsidR="00F647F7" w:rsidRPr="001E72F7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1E72F7">
              <w:rPr>
                <w:rFonts w:ascii="Angsana New" w:hAnsi="Angsana New" w:hint="cs"/>
                <w:spacing w:val="-2"/>
                <w:sz w:val="28"/>
                <w:lang w:val="en-GB"/>
              </w:rPr>
              <w:t>21</w:t>
            </w:r>
            <w:r w:rsidRPr="008345D6">
              <w:rPr>
                <w:rFonts w:ascii="Angsana New" w:hAnsi="Angsana New" w:hint="cs"/>
                <w:spacing w:val="-2"/>
                <w:sz w:val="28"/>
              </w:rPr>
              <w:t xml:space="preserve"> </w:t>
            </w:r>
            <w:r w:rsidRPr="001E72F7">
              <w:rPr>
                <w:rFonts w:ascii="Angsana New" w:hAnsi="Angsana New" w:hint="cs"/>
                <w:spacing w:val="-2"/>
                <w:sz w:val="28"/>
                <w:lang w:val="en-GB"/>
              </w:rPr>
              <w:t>-</w:t>
            </w:r>
            <w:r w:rsidRPr="008345D6">
              <w:rPr>
                <w:rFonts w:ascii="Angsana New" w:hAnsi="Angsana New" w:hint="cs"/>
                <w:spacing w:val="-2"/>
                <w:sz w:val="28"/>
              </w:rPr>
              <w:t xml:space="preserve"> </w:t>
            </w:r>
            <w:r w:rsidRPr="001E72F7">
              <w:rPr>
                <w:rFonts w:ascii="Angsana New" w:hAnsi="Angsana New" w:hint="cs"/>
                <w:spacing w:val="-2"/>
                <w:sz w:val="28"/>
                <w:lang w:val="en-GB"/>
              </w:rPr>
              <w:t>23</w:t>
            </w:r>
          </w:p>
        </w:tc>
        <w:tc>
          <w:tcPr>
            <w:tcW w:w="1776" w:type="dxa"/>
          </w:tcPr>
          <w:p w14:paraId="0A1C72CF" w14:textId="5BC6C6BC" w:rsidR="00F647F7" w:rsidRPr="001E72F7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1E72F7" w14:paraId="2FEF606D" w14:textId="77777777" w:rsidTr="00B564DA">
        <w:trPr>
          <w:trHeight w:val="389"/>
        </w:trPr>
        <w:tc>
          <w:tcPr>
            <w:tcW w:w="4860" w:type="dxa"/>
          </w:tcPr>
          <w:p w14:paraId="790E3387" w14:textId="77777777" w:rsidR="00F647F7" w:rsidRPr="008345D6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74" w:type="dxa"/>
          </w:tcPr>
          <w:p w14:paraId="30DBCC70" w14:textId="3E62D7E8" w:rsidR="00F647F7" w:rsidRPr="001E72F7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1E72F7">
              <w:rPr>
                <w:rFonts w:ascii="Angsana New" w:hAnsi="Angsana New" w:hint="cs"/>
                <w:spacing w:val="-2"/>
                <w:sz w:val="28"/>
                <w:lang w:val="en-GB"/>
              </w:rPr>
              <w:t>20</w:t>
            </w:r>
            <w:r w:rsidRPr="008345D6">
              <w:rPr>
                <w:rFonts w:ascii="Angsana New" w:hAnsi="Angsana New" w:hint="cs"/>
                <w:spacing w:val="-2"/>
                <w:sz w:val="28"/>
              </w:rPr>
              <w:t xml:space="preserve"> - </w:t>
            </w:r>
            <w:r w:rsidRPr="001E72F7">
              <w:rPr>
                <w:rFonts w:ascii="Angsana New" w:hAnsi="Angsana New" w:hint="cs"/>
                <w:spacing w:val="-2"/>
                <w:sz w:val="28"/>
                <w:lang w:val="en-GB"/>
              </w:rPr>
              <w:t>46</w:t>
            </w:r>
          </w:p>
        </w:tc>
        <w:tc>
          <w:tcPr>
            <w:tcW w:w="1776" w:type="dxa"/>
          </w:tcPr>
          <w:p w14:paraId="7B3EB695" w14:textId="7C52DC70" w:rsidR="00F647F7" w:rsidRPr="001E72F7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1E72F7" w14:paraId="56C7C7E7" w14:textId="77777777" w:rsidTr="00B564DA">
        <w:trPr>
          <w:trHeight w:val="401"/>
        </w:trPr>
        <w:tc>
          <w:tcPr>
            <w:tcW w:w="4860" w:type="dxa"/>
          </w:tcPr>
          <w:p w14:paraId="0D52F777" w14:textId="77777777" w:rsidR="00F647F7" w:rsidRPr="008345D6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374" w:type="dxa"/>
          </w:tcPr>
          <w:p w14:paraId="42EC36BE" w14:textId="158DB4C9" w:rsidR="00F647F7" w:rsidRPr="001E72F7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1E72F7">
              <w:rPr>
                <w:rFonts w:ascii="Angsana New" w:hAnsi="Angsana New" w:hint="cs"/>
                <w:spacing w:val="-2"/>
                <w:sz w:val="28"/>
                <w:lang w:val="en-GB"/>
              </w:rPr>
              <w:t>20</w:t>
            </w:r>
          </w:p>
        </w:tc>
        <w:tc>
          <w:tcPr>
            <w:tcW w:w="1776" w:type="dxa"/>
          </w:tcPr>
          <w:p w14:paraId="7AFCFECC" w14:textId="310485CC" w:rsidR="00F647F7" w:rsidRPr="001E72F7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1E72F7" w14:paraId="67EBDA33" w14:textId="77777777" w:rsidTr="00B564DA">
        <w:trPr>
          <w:trHeight w:val="389"/>
        </w:trPr>
        <w:tc>
          <w:tcPr>
            <w:tcW w:w="4860" w:type="dxa"/>
          </w:tcPr>
          <w:p w14:paraId="494CC30E" w14:textId="77777777" w:rsidR="00F647F7" w:rsidRPr="008345D6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374" w:type="dxa"/>
          </w:tcPr>
          <w:p w14:paraId="20E3DDA2" w14:textId="4D75A2DD" w:rsidR="00F647F7" w:rsidRPr="001E72F7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1E72F7">
              <w:rPr>
                <w:rFonts w:ascii="Angsana New" w:hAnsi="Angsana New" w:hint="cs"/>
                <w:spacing w:val="-2"/>
                <w:sz w:val="28"/>
                <w:lang w:val="en-GB"/>
              </w:rPr>
              <w:t>10</w:t>
            </w:r>
          </w:p>
        </w:tc>
        <w:tc>
          <w:tcPr>
            <w:tcW w:w="1776" w:type="dxa"/>
          </w:tcPr>
          <w:p w14:paraId="60BA58C1" w14:textId="365A9E3F" w:rsidR="00F647F7" w:rsidRPr="001E72F7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1E72F7" w14:paraId="2C94B904" w14:textId="77777777" w:rsidTr="00B564DA">
        <w:trPr>
          <w:trHeight w:val="389"/>
        </w:trPr>
        <w:tc>
          <w:tcPr>
            <w:tcW w:w="4860" w:type="dxa"/>
          </w:tcPr>
          <w:p w14:paraId="5E1EBA8E" w14:textId="77777777" w:rsidR="00F647F7" w:rsidRPr="008345D6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อุปกรณ์คอมพิวเตอร์</w:t>
            </w:r>
          </w:p>
        </w:tc>
        <w:tc>
          <w:tcPr>
            <w:tcW w:w="1374" w:type="dxa"/>
          </w:tcPr>
          <w:p w14:paraId="5BE7C63B" w14:textId="5188C949" w:rsidR="00F647F7" w:rsidRPr="001E72F7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1E72F7">
              <w:rPr>
                <w:rFonts w:ascii="Angsana New" w:hAnsi="Angsana New" w:hint="cs"/>
                <w:spacing w:val="-2"/>
                <w:sz w:val="28"/>
                <w:lang w:val="en-GB"/>
              </w:rPr>
              <w:t>3</w:t>
            </w:r>
          </w:p>
        </w:tc>
        <w:tc>
          <w:tcPr>
            <w:tcW w:w="1776" w:type="dxa"/>
          </w:tcPr>
          <w:p w14:paraId="65ACADCF" w14:textId="4AB309B9" w:rsidR="00F647F7" w:rsidRPr="001E72F7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1E72F7" w14:paraId="283584A9" w14:textId="77777777" w:rsidTr="00B564DA">
        <w:trPr>
          <w:trHeight w:val="389"/>
        </w:trPr>
        <w:tc>
          <w:tcPr>
            <w:tcW w:w="4860" w:type="dxa"/>
          </w:tcPr>
          <w:p w14:paraId="608A879F" w14:textId="77777777" w:rsidR="00F647F7" w:rsidRPr="008345D6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เครื่องใช้สำนักงาน</w:t>
            </w:r>
          </w:p>
        </w:tc>
        <w:tc>
          <w:tcPr>
            <w:tcW w:w="1374" w:type="dxa"/>
          </w:tcPr>
          <w:p w14:paraId="3D81CF4E" w14:textId="4DB3C8E1" w:rsidR="00F647F7" w:rsidRPr="001E72F7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1E72F7">
              <w:rPr>
                <w:rFonts w:ascii="Angsana New" w:hAnsi="Angsana New" w:hint="cs"/>
                <w:spacing w:val="-2"/>
                <w:sz w:val="28"/>
                <w:lang w:val="en-GB"/>
              </w:rPr>
              <w:t>5</w:t>
            </w:r>
          </w:p>
        </w:tc>
        <w:tc>
          <w:tcPr>
            <w:tcW w:w="1776" w:type="dxa"/>
          </w:tcPr>
          <w:p w14:paraId="37FAB66F" w14:textId="6ECD1BE3" w:rsidR="00F647F7" w:rsidRPr="001E72F7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1E72F7" w14:paraId="610C9E15" w14:textId="77777777" w:rsidTr="00B564DA">
        <w:trPr>
          <w:trHeight w:val="389"/>
        </w:trPr>
        <w:tc>
          <w:tcPr>
            <w:tcW w:w="4860" w:type="dxa"/>
          </w:tcPr>
          <w:p w14:paraId="282F140C" w14:textId="77777777" w:rsidR="00F647F7" w:rsidRPr="008345D6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374" w:type="dxa"/>
          </w:tcPr>
          <w:p w14:paraId="3120E33B" w14:textId="06011560" w:rsidR="00F647F7" w:rsidRPr="001E72F7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1E72F7">
              <w:rPr>
                <w:rFonts w:ascii="Angsana New" w:hAnsi="Angsana New" w:hint="cs"/>
                <w:spacing w:val="-2"/>
                <w:sz w:val="28"/>
                <w:lang w:val="en-GB"/>
              </w:rPr>
              <w:t>5</w:t>
            </w:r>
            <w:r w:rsidRPr="008345D6">
              <w:rPr>
                <w:rFonts w:ascii="Angsana New" w:hAnsi="Angsana New" w:hint="cs"/>
                <w:spacing w:val="-2"/>
                <w:sz w:val="28"/>
              </w:rPr>
              <w:t xml:space="preserve"> </w:t>
            </w:r>
            <w:r w:rsidRPr="001E72F7">
              <w:rPr>
                <w:rFonts w:ascii="Angsana New" w:hAnsi="Angsana New" w:hint="cs"/>
                <w:spacing w:val="-2"/>
                <w:sz w:val="28"/>
                <w:lang w:val="en-GB"/>
              </w:rPr>
              <w:t>-</w:t>
            </w:r>
            <w:r w:rsidRPr="008345D6">
              <w:rPr>
                <w:rFonts w:ascii="Angsana New" w:hAnsi="Angsana New" w:hint="cs"/>
                <w:spacing w:val="-2"/>
                <w:sz w:val="28"/>
              </w:rPr>
              <w:t xml:space="preserve"> </w:t>
            </w:r>
            <w:r w:rsidRPr="001E72F7">
              <w:rPr>
                <w:rFonts w:ascii="Angsana New" w:hAnsi="Angsana New" w:hint="cs"/>
                <w:spacing w:val="-2"/>
                <w:sz w:val="28"/>
                <w:lang w:val="en-GB"/>
              </w:rPr>
              <w:t>15</w:t>
            </w:r>
          </w:p>
        </w:tc>
        <w:tc>
          <w:tcPr>
            <w:tcW w:w="1776" w:type="dxa"/>
          </w:tcPr>
          <w:p w14:paraId="55BA243A" w14:textId="655842A1" w:rsidR="00F647F7" w:rsidRPr="001E72F7" w:rsidRDefault="00F647F7" w:rsidP="00B564DA">
            <w:pPr>
              <w:tabs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1E72F7" w14:paraId="504888DC" w14:textId="77777777" w:rsidTr="00B564DA">
        <w:trPr>
          <w:trHeight w:val="401"/>
        </w:trPr>
        <w:tc>
          <w:tcPr>
            <w:tcW w:w="4860" w:type="dxa"/>
          </w:tcPr>
          <w:p w14:paraId="3C1983BD" w14:textId="77777777" w:rsidR="00F647F7" w:rsidRPr="008345D6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ยานพาหนะ</w:t>
            </w:r>
          </w:p>
        </w:tc>
        <w:tc>
          <w:tcPr>
            <w:tcW w:w="1374" w:type="dxa"/>
          </w:tcPr>
          <w:p w14:paraId="39DFCA05" w14:textId="690254BE" w:rsidR="00F647F7" w:rsidRPr="001E72F7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1E72F7">
              <w:rPr>
                <w:rFonts w:ascii="Angsana New" w:hAnsi="Angsana New" w:hint="cs"/>
                <w:spacing w:val="-2"/>
                <w:sz w:val="28"/>
                <w:lang w:val="en-GB"/>
              </w:rPr>
              <w:t>5</w:t>
            </w:r>
          </w:p>
        </w:tc>
        <w:tc>
          <w:tcPr>
            <w:tcW w:w="1776" w:type="dxa"/>
          </w:tcPr>
          <w:p w14:paraId="5955EBEB" w14:textId="42197151" w:rsidR="00F647F7" w:rsidRPr="001E72F7" w:rsidRDefault="00F647F7" w:rsidP="00B564DA">
            <w:pPr>
              <w:tabs>
                <w:tab w:val="left" w:pos="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  <w:tr w:rsidR="00F647F7" w:rsidRPr="001E72F7" w14:paraId="07126D30" w14:textId="77777777" w:rsidTr="00B564DA">
        <w:trPr>
          <w:trHeight w:val="389"/>
        </w:trPr>
        <w:tc>
          <w:tcPr>
            <w:tcW w:w="4860" w:type="dxa"/>
          </w:tcPr>
          <w:p w14:paraId="09B74EBF" w14:textId="77777777" w:rsidR="00F647F7" w:rsidRPr="008345D6" w:rsidRDefault="00F647F7" w:rsidP="007E34CB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374" w:type="dxa"/>
          </w:tcPr>
          <w:p w14:paraId="58549B4D" w14:textId="28D3AFFC" w:rsidR="00F647F7" w:rsidRPr="001E72F7" w:rsidRDefault="00B564DA" w:rsidP="00B564DA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right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1E72F7">
              <w:rPr>
                <w:rFonts w:ascii="Angsana New" w:hAnsi="Angsana New" w:hint="cs"/>
                <w:spacing w:val="-2"/>
                <w:sz w:val="28"/>
                <w:lang w:val="en-GB"/>
              </w:rPr>
              <w:t>5</w:t>
            </w:r>
          </w:p>
        </w:tc>
        <w:tc>
          <w:tcPr>
            <w:tcW w:w="1776" w:type="dxa"/>
          </w:tcPr>
          <w:p w14:paraId="40D6AF5E" w14:textId="651D03D2" w:rsidR="00F647F7" w:rsidRPr="001E72F7" w:rsidRDefault="00F647F7" w:rsidP="00B564DA">
            <w:pPr>
              <w:tabs>
                <w:tab w:val="left" w:pos="0"/>
                <w:tab w:val="left" w:pos="360"/>
                <w:tab w:val="left" w:pos="1440"/>
                <w:tab w:val="left" w:pos="2880"/>
              </w:tabs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ปี</w:t>
            </w:r>
          </w:p>
        </w:tc>
      </w:tr>
    </w:tbl>
    <w:p w14:paraId="3EBAD62E" w14:textId="2162CC09" w:rsidR="00520EFD" w:rsidRDefault="00520EFD" w:rsidP="00F647F7">
      <w:pPr>
        <w:spacing w:before="24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lastRenderedPageBreak/>
        <w:t>อุปกรณ์ที่เกี่ยวข้องกับการบำบัดน้ำ</w:t>
      </w:r>
      <w:r w:rsidRPr="008345D6">
        <w:rPr>
          <w:rFonts w:ascii="Angsana New" w:hAnsi="Angsana New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spacing w:val="-2"/>
          <w:sz w:val="28"/>
          <w:cs/>
        </w:rPr>
        <w:t>กลุ่มกิจการเลือกใช้วิธีการคิดค่าเสื่อมราคาด้วยวิธีจำนวนผลผลิต</w:t>
      </w:r>
      <w:r w:rsidRPr="008345D6">
        <w:rPr>
          <w:rFonts w:ascii="Angsana New" w:hAnsi="Angsana New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spacing w:val="-2"/>
          <w:sz w:val="28"/>
          <w:cs/>
        </w:rPr>
        <w:t>โดยวิธีจำานวนผลผลิตมีผลทำให้ค่าเสื่อมราคาขึ้นอยู่กับประโยชน์หรือผลผลิตที่คาดว่าจะได้รับจากสินทรัพย์และสะท้อนรูปแบบของประโยชน์เชิงเศรษฐกิจที่คาดว่าจะได้รับในอนาคตจากสินทรัพย์ได้ใกล้เคียงที่สุด</w:t>
      </w:r>
    </w:p>
    <w:p w14:paraId="68F37B37" w14:textId="7E953FBB" w:rsidR="00F647F7" w:rsidRPr="003B65FB" w:rsidRDefault="00F647F7" w:rsidP="00F647F7">
      <w:pPr>
        <w:spacing w:before="24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FCAD055" w14:textId="77777777" w:rsidR="00F647F7" w:rsidRPr="003B65FB" w:rsidRDefault="00F647F7" w:rsidP="00843634">
      <w:pPr>
        <w:spacing w:before="240"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บริษัทและบริษัทย่อยตัดรายการอุปกรณ์ออกจากบัญชี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Pr="003B65FB">
        <w:rPr>
          <w:rFonts w:ascii="Angsana New" w:hAnsi="Angsana New" w:hint="cs"/>
          <w:spacing w:val="-2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pacing w:val="-2"/>
          <w:sz w:val="28"/>
          <w:cs/>
        </w:rPr>
        <w:t>การจำหน่ายสินทรัพย์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02A7478A" w14:textId="0852EE14" w:rsidR="00F647F7" w:rsidRPr="003B65FB" w:rsidRDefault="00A47C2B" w:rsidP="00D97470">
      <w:pPr>
        <w:tabs>
          <w:tab w:val="left" w:pos="360"/>
        </w:tabs>
        <w:spacing w:after="120"/>
        <w:jc w:val="thaiDistribute"/>
        <w:rPr>
          <w:rFonts w:ascii="Angsana New" w:hAnsi="Angsana New"/>
          <w:b/>
          <w:bCs/>
          <w:spacing w:val="-2"/>
          <w:sz w:val="28"/>
          <w:lang w:val="en-GB"/>
        </w:rPr>
      </w:pPr>
      <w:r w:rsidRPr="003B65FB">
        <w:rPr>
          <w:rFonts w:ascii="Angsana New" w:hAnsi="Angsana New" w:hint="cs"/>
          <w:b/>
          <w:bCs/>
          <w:spacing w:val="-2"/>
          <w:sz w:val="28"/>
          <w:lang w:val="en-GB"/>
        </w:rPr>
        <w:t>4.</w:t>
      </w:r>
      <w:r w:rsidR="00843634">
        <w:rPr>
          <w:rFonts w:ascii="Angsana New" w:hAnsi="Angsana New"/>
          <w:b/>
          <w:bCs/>
          <w:spacing w:val="-2"/>
          <w:sz w:val="28"/>
          <w:lang w:val="en-GB"/>
        </w:rPr>
        <w:t>9</w:t>
      </w:r>
      <w:r w:rsidRPr="003B65FB">
        <w:rPr>
          <w:rFonts w:ascii="Angsana New" w:hAnsi="Angsana New" w:hint="cs"/>
          <w:b/>
          <w:bCs/>
          <w:spacing w:val="-2"/>
          <w:sz w:val="28"/>
          <w:lang w:val="en-GB"/>
        </w:rPr>
        <w:tab/>
      </w:r>
      <w:r w:rsidR="00F647F7" w:rsidRPr="008345D6">
        <w:rPr>
          <w:rFonts w:ascii="Angsana New" w:hAnsi="Angsana New" w:hint="cs"/>
          <w:b/>
          <w:bCs/>
          <w:spacing w:val="-2"/>
          <w:sz w:val="28"/>
          <w:cs/>
        </w:rPr>
        <w:t>ต้นทุนการกู้ยืม</w:t>
      </w:r>
    </w:p>
    <w:p w14:paraId="667039DE" w14:textId="15D217BA" w:rsidR="00F647F7" w:rsidRDefault="00F647F7" w:rsidP="00843634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7393540" w14:textId="2AAFBCB9" w:rsidR="00D97470" w:rsidRPr="00D97470" w:rsidRDefault="00D97470" w:rsidP="00D97470">
      <w:pPr>
        <w:tabs>
          <w:tab w:val="left" w:pos="360"/>
        </w:tabs>
        <w:spacing w:after="120"/>
        <w:jc w:val="thaiDistribute"/>
        <w:rPr>
          <w:rFonts w:ascii="Angsana New" w:hAnsi="Angsana New"/>
          <w:b/>
          <w:bCs/>
          <w:spacing w:val="-2"/>
          <w:sz w:val="28"/>
          <w:lang w:val="en-GB"/>
        </w:rPr>
      </w:pPr>
      <w:r>
        <w:rPr>
          <w:rFonts w:ascii="Angsana New" w:hAnsi="Angsana New"/>
          <w:b/>
          <w:bCs/>
          <w:spacing w:val="-2"/>
          <w:sz w:val="28"/>
          <w:lang w:val="en-GB"/>
        </w:rPr>
        <w:t xml:space="preserve">4.10 </w:t>
      </w:r>
      <w:r w:rsidR="008404E2" w:rsidRPr="008345D6">
        <w:rPr>
          <w:rFonts w:ascii="Angsana New" w:hAnsi="Angsana New"/>
          <w:b/>
          <w:bCs/>
          <w:spacing w:val="-2"/>
          <w:sz w:val="28"/>
          <w:cs/>
        </w:rPr>
        <w:t>สินทรัพย์สิทธิการใช้และหน</w:t>
      </w:r>
      <w:r w:rsidR="008404E2" w:rsidRPr="008345D6">
        <w:rPr>
          <w:rFonts w:ascii="Angsana New" w:hAnsi="Angsana New" w:hint="cs"/>
          <w:b/>
          <w:bCs/>
          <w:spacing w:val="-2"/>
          <w:sz w:val="28"/>
          <w:cs/>
        </w:rPr>
        <w:t>ี้</w:t>
      </w:r>
      <w:r w:rsidR="008404E2" w:rsidRPr="008345D6">
        <w:rPr>
          <w:rFonts w:ascii="Angsana New" w:hAnsi="Angsana New"/>
          <w:b/>
          <w:bCs/>
          <w:spacing w:val="-2"/>
          <w:sz w:val="28"/>
          <w:cs/>
        </w:rPr>
        <w:t>สินตามส</w:t>
      </w:r>
      <w:r w:rsidR="008404E2" w:rsidRPr="008345D6">
        <w:rPr>
          <w:rFonts w:ascii="Angsana New" w:hAnsi="Angsana New" w:hint="cs"/>
          <w:b/>
          <w:bCs/>
          <w:spacing w:val="-2"/>
          <w:sz w:val="28"/>
          <w:cs/>
        </w:rPr>
        <w:t>ัญ</w:t>
      </w:r>
      <w:r w:rsidR="008404E2" w:rsidRPr="008345D6">
        <w:rPr>
          <w:rFonts w:ascii="Angsana New" w:hAnsi="Angsana New"/>
          <w:b/>
          <w:bCs/>
          <w:spacing w:val="-2"/>
          <w:sz w:val="28"/>
          <w:cs/>
        </w:rPr>
        <w:t>ญาเช่า</w:t>
      </w:r>
    </w:p>
    <w:p w14:paraId="18BCC247" w14:textId="26BDF8B1" w:rsidR="00D97470" w:rsidRPr="00D97470" w:rsidRDefault="00D97470" w:rsidP="00D97470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/>
          <w:spacing w:val="-2"/>
          <w:sz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C75D218" w14:textId="3661D389" w:rsidR="00D97470" w:rsidRPr="00D97470" w:rsidRDefault="00D97470" w:rsidP="00D97470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="Angsana New" w:hAnsi="Angsana New"/>
          <w:b/>
          <w:bCs/>
          <w:spacing w:val="-2"/>
          <w:sz w:val="28"/>
          <w:lang w:val="en-GB"/>
        </w:rPr>
      </w:pPr>
      <w:r w:rsidRPr="008345D6">
        <w:rPr>
          <w:rFonts w:ascii="Angsana New" w:hAnsi="Angsana New"/>
          <w:b/>
          <w:bCs/>
          <w:spacing w:val="-2"/>
          <w:sz w:val="28"/>
          <w:cs/>
        </w:rPr>
        <w:t>กลุ่มบริษัทในฐานะผู้เช่า</w:t>
      </w:r>
    </w:p>
    <w:p w14:paraId="6F09B450" w14:textId="77777777" w:rsidR="00D97470" w:rsidRPr="00264794" w:rsidRDefault="00D97470" w:rsidP="00D97470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i/>
          <w:iCs/>
          <w:spacing w:val="-2"/>
          <w:sz w:val="28"/>
          <w:u w:val="single"/>
          <w:lang w:val="en-GB"/>
        </w:rPr>
      </w:pPr>
      <w:r w:rsidRPr="008345D6">
        <w:rPr>
          <w:rFonts w:ascii="Angsana New" w:hAnsi="Angsana New"/>
          <w:spacing w:val="-2"/>
          <w:sz w:val="28"/>
        </w:rPr>
        <w:tab/>
      </w:r>
      <w:r w:rsidRPr="008345D6">
        <w:rPr>
          <w:rFonts w:ascii="Angsana New" w:hAnsi="Angsana New"/>
          <w:i/>
          <w:iCs/>
          <w:spacing w:val="-2"/>
          <w:sz w:val="28"/>
          <w:u w:val="single"/>
          <w:cs/>
        </w:rPr>
        <w:t xml:space="preserve">นโยบายการบัญชีที่ถือปฏิบัติตั้งแต่วันที่ </w:t>
      </w:r>
      <w:r w:rsidRPr="00264794">
        <w:rPr>
          <w:rFonts w:ascii="Angsana New" w:hAnsi="Angsana New"/>
          <w:i/>
          <w:iCs/>
          <w:spacing w:val="-2"/>
          <w:sz w:val="28"/>
          <w:u w:val="single"/>
          <w:lang w:val="en-GB"/>
        </w:rPr>
        <w:t>1</w:t>
      </w:r>
      <w:r w:rsidRPr="008345D6">
        <w:rPr>
          <w:rFonts w:ascii="Angsana New" w:hAnsi="Angsana New" w:hint="cs"/>
          <w:i/>
          <w:iCs/>
          <w:spacing w:val="-2"/>
          <w:sz w:val="28"/>
          <w:u w:val="single"/>
          <w:cs/>
        </w:rPr>
        <w:t xml:space="preserve"> มกราคม </w:t>
      </w:r>
      <w:r w:rsidRPr="00264794">
        <w:rPr>
          <w:rFonts w:ascii="Angsana New" w:hAnsi="Angsana New"/>
          <w:i/>
          <w:iCs/>
          <w:spacing w:val="-2"/>
          <w:sz w:val="28"/>
          <w:u w:val="single"/>
          <w:lang w:val="en-GB"/>
        </w:rPr>
        <w:t>2563</w:t>
      </w:r>
      <w:r w:rsidRPr="003C1D86">
        <w:rPr>
          <w:rFonts w:ascii="Angsana New" w:hAnsi="Angsana New"/>
          <w:i/>
          <w:iCs/>
          <w:spacing w:val="-2"/>
          <w:sz w:val="28"/>
          <w:lang w:val="en-GB"/>
        </w:rPr>
        <w:t xml:space="preserve"> </w:t>
      </w:r>
    </w:p>
    <w:p w14:paraId="625759D8" w14:textId="77777777" w:rsidR="00D97470" w:rsidRPr="00D97470" w:rsidRDefault="00D97470" w:rsidP="00D97470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/>
          <w:spacing w:val="-2"/>
          <w:sz w:val="28"/>
        </w:rPr>
        <w:tab/>
      </w:r>
      <w:r w:rsidRPr="008345D6">
        <w:rPr>
          <w:rFonts w:ascii="Angsana New" w:hAnsi="Angsana New"/>
          <w:spacing w:val="-2"/>
          <w:sz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D97470">
        <w:rPr>
          <w:rFonts w:ascii="Angsana New" w:hAnsi="Angsana New"/>
          <w:spacing w:val="-2"/>
          <w:sz w:val="28"/>
          <w:lang w:val="en-GB"/>
        </w:rPr>
        <w:tab/>
      </w:r>
    </w:p>
    <w:p w14:paraId="4C1EAC2E" w14:textId="77777777" w:rsidR="00D97470" w:rsidRPr="00D97470" w:rsidRDefault="00D97470" w:rsidP="00D97470">
      <w:pPr>
        <w:tabs>
          <w:tab w:val="left" w:pos="1440"/>
        </w:tabs>
        <w:spacing w:before="80" w:after="80" w:line="420" w:lineRule="exact"/>
        <w:ind w:left="360"/>
        <w:jc w:val="thaiDistribute"/>
        <w:rPr>
          <w:rFonts w:ascii="Angsana New" w:hAnsi="Angsana New"/>
          <w:i/>
          <w:iCs/>
          <w:spacing w:val="-2"/>
          <w:sz w:val="28"/>
          <w:lang w:val="en-GB"/>
        </w:rPr>
      </w:pPr>
      <w:r w:rsidRPr="008345D6">
        <w:rPr>
          <w:rFonts w:ascii="Angsana New" w:hAnsi="Angsana New"/>
          <w:i/>
          <w:iCs/>
          <w:spacing w:val="-2"/>
          <w:sz w:val="28"/>
          <w:cs/>
        </w:rPr>
        <w:t xml:space="preserve">สินทรัพย์สิทธิการใช้ </w:t>
      </w:r>
    </w:p>
    <w:p w14:paraId="4FC02C17" w14:textId="3BEEB4DF" w:rsidR="00D97470" w:rsidRPr="00D97470" w:rsidRDefault="00D97470" w:rsidP="00D97470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/>
          <w:spacing w:val="-2"/>
          <w:sz w:val="28"/>
        </w:rPr>
        <w:tab/>
      </w:r>
      <w:r w:rsidRPr="008345D6">
        <w:rPr>
          <w:rFonts w:ascii="Angsana New" w:hAnsi="Angsana New"/>
          <w:spacing w:val="-2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</w:t>
      </w:r>
      <w:r w:rsidRPr="00D97470">
        <w:rPr>
          <w:rFonts w:ascii="Angsana New" w:hAnsi="Angsana New"/>
          <w:spacing w:val="-2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pacing w:val="-2"/>
          <w:sz w:val="28"/>
          <w:cs/>
        </w:rPr>
        <w:t>ต้นทุนในการรื้อถอน</w:t>
      </w:r>
      <w:r w:rsidRPr="008345D6">
        <w:rPr>
          <w:rFonts w:ascii="Angsana New" w:hAnsi="Angsana New"/>
          <w:spacing w:val="-2"/>
          <w:sz w:val="28"/>
          <w:cs/>
        </w:rPr>
        <w:t xml:space="preserve">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A683DDB" w14:textId="367F1527" w:rsidR="00D97470" w:rsidRDefault="00D97470" w:rsidP="00D97470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/>
          <w:spacing w:val="-2"/>
          <w:sz w:val="28"/>
        </w:rPr>
        <w:tab/>
      </w:r>
      <w:r w:rsidRPr="008345D6">
        <w:rPr>
          <w:rFonts w:ascii="Angsana New" w:hAnsi="Angsana New"/>
          <w:spacing w:val="-2"/>
          <w:sz w:val="28"/>
          <w:cs/>
        </w:rPr>
        <w:t>ค่าเสื่อมราคาของสินทรัพย์สิทธิการใช้คำนวณจากราคาทุน</w:t>
      </w:r>
      <w:r w:rsidRPr="008345D6">
        <w:rPr>
          <w:rFonts w:ascii="Angsana New" w:hAnsi="Angsana New" w:hint="cs"/>
          <w:spacing w:val="-2"/>
          <w:sz w:val="28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45B3BB4" w14:textId="77777777" w:rsidR="00C733BE" w:rsidRPr="00D97470" w:rsidRDefault="00C733BE" w:rsidP="00D97470">
      <w:pPr>
        <w:tabs>
          <w:tab w:val="left" w:pos="1440"/>
        </w:tabs>
        <w:spacing w:before="80" w:after="80" w:line="420" w:lineRule="exact"/>
        <w:ind w:left="360" w:hanging="540"/>
        <w:jc w:val="thaiDistribute"/>
        <w:rPr>
          <w:rFonts w:ascii="Angsana New" w:hAnsi="Angsana New"/>
          <w:spacing w:val="-2"/>
          <w:sz w:val="28"/>
          <w:lang w:val="en-GB"/>
        </w:rPr>
      </w:pP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357"/>
        <w:gridCol w:w="1720"/>
      </w:tblGrid>
      <w:tr w:rsidR="00D97470" w:rsidRPr="00D32E45" w14:paraId="5DEAF086" w14:textId="77777777" w:rsidTr="00311F2D">
        <w:tc>
          <w:tcPr>
            <w:tcW w:w="5310" w:type="dxa"/>
            <w:hideMark/>
          </w:tcPr>
          <w:p w14:paraId="610F44BF" w14:textId="77777777" w:rsidR="00D97470" w:rsidRPr="00FC12B6" w:rsidRDefault="00D97470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right="0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</w:rPr>
            </w:pPr>
            <w:r w:rsidRPr="008345D6">
              <w:rPr>
                <w:rFonts w:ascii="Angsana New" w:eastAsia="Malgun Gothic" w:hAnsi="Angsana New" w:cs="Angsana New" w:hint="cs"/>
                <w:color w:val="auto"/>
                <w:spacing w:val="-2"/>
                <w:cs/>
              </w:rPr>
              <w:lastRenderedPageBreak/>
              <w:t>ที่ดิน</w:t>
            </w:r>
          </w:p>
        </w:tc>
        <w:tc>
          <w:tcPr>
            <w:tcW w:w="1357" w:type="dxa"/>
          </w:tcPr>
          <w:p w14:paraId="21CD31F3" w14:textId="3A3A63CD" w:rsidR="00D97470" w:rsidRPr="00C7010E" w:rsidRDefault="00560F21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="Angsana New" w:eastAsia="Malgun Gothic" w:hAnsi="Angsana New" w:cs="Angsana New"/>
                <w:color w:val="auto"/>
                <w:spacing w:val="-2"/>
              </w:rPr>
            </w:pPr>
            <w:r w:rsidRPr="00C7010E">
              <w:rPr>
                <w:rFonts w:ascii="Angsana New" w:eastAsia="Malgun Gothic" w:hAnsi="Angsana New" w:cs="Angsana New"/>
                <w:color w:val="auto"/>
                <w:spacing w:val="-2"/>
              </w:rPr>
              <w:t>9-30</w:t>
            </w:r>
          </w:p>
        </w:tc>
        <w:tc>
          <w:tcPr>
            <w:tcW w:w="1720" w:type="dxa"/>
            <w:hideMark/>
          </w:tcPr>
          <w:p w14:paraId="5801F398" w14:textId="77777777" w:rsidR="00D97470" w:rsidRPr="00C7010E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8345D6"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  <w:t>ปี</w:t>
            </w:r>
          </w:p>
        </w:tc>
      </w:tr>
      <w:tr w:rsidR="00D97470" w:rsidRPr="00D32E45" w14:paraId="2ED8DCA4" w14:textId="77777777" w:rsidTr="00311F2D">
        <w:tc>
          <w:tcPr>
            <w:tcW w:w="5310" w:type="dxa"/>
          </w:tcPr>
          <w:p w14:paraId="191A2A83" w14:textId="77777777" w:rsidR="00D97470" w:rsidRPr="00C7010E" w:rsidRDefault="00D97470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8345D6">
              <w:rPr>
                <w:rFonts w:ascii="Angsana New" w:eastAsia="Malgun Gothic" w:hAnsi="Angsana New" w:cs="Angsana New" w:hint="cs"/>
                <w:color w:val="auto"/>
                <w:spacing w:val="-2"/>
                <w:cs/>
              </w:rPr>
              <w:t>อาคารและสิ่งปลูกสร้าง</w:t>
            </w:r>
          </w:p>
        </w:tc>
        <w:tc>
          <w:tcPr>
            <w:tcW w:w="1357" w:type="dxa"/>
          </w:tcPr>
          <w:p w14:paraId="1BDD914C" w14:textId="6D591B20" w:rsidR="00D97470" w:rsidRPr="00C7010E" w:rsidRDefault="00560F21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C7010E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2-30</w:t>
            </w:r>
          </w:p>
        </w:tc>
        <w:tc>
          <w:tcPr>
            <w:tcW w:w="1720" w:type="dxa"/>
          </w:tcPr>
          <w:p w14:paraId="1E1BE2CF" w14:textId="77777777" w:rsidR="00D97470" w:rsidRPr="00C7010E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8345D6"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  <w:t>ปี</w:t>
            </w:r>
          </w:p>
        </w:tc>
      </w:tr>
      <w:tr w:rsidR="00D97470" w:rsidRPr="00D32E45" w14:paraId="71CBCD03" w14:textId="77777777" w:rsidTr="00311F2D">
        <w:tc>
          <w:tcPr>
            <w:tcW w:w="5310" w:type="dxa"/>
          </w:tcPr>
          <w:p w14:paraId="50955752" w14:textId="77777777" w:rsidR="00D97470" w:rsidRPr="008345D6" w:rsidRDefault="00D97470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</w:pPr>
            <w:r w:rsidRPr="008345D6"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  <w:t>คอมพิวเตอร์</w:t>
            </w:r>
          </w:p>
        </w:tc>
        <w:tc>
          <w:tcPr>
            <w:tcW w:w="1357" w:type="dxa"/>
          </w:tcPr>
          <w:p w14:paraId="0C43B32B" w14:textId="798E1961" w:rsidR="00D97470" w:rsidRPr="00C7010E" w:rsidRDefault="00560F21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C7010E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2-5</w:t>
            </w:r>
          </w:p>
        </w:tc>
        <w:tc>
          <w:tcPr>
            <w:tcW w:w="1720" w:type="dxa"/>
          </w:tcPr>
          <w:p w14:paraId="1C3D2BF3" w14:textId="77777777" w:rsidR="00D97470" w:rsidRPr="00C7010E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8345D6"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  <w:t>ปี</w:t>
            </w:r>
          </w:p>
        </w:tc>
      </w:tr>
      <w:tr w:rsidR="00D97470" w:rsidRPr="00D32E45" w14:paraId="1DD8083B" w14:textId="77777777" w:rsidTr="00311F2D">
        <w:tc>
          <w:tcPr>
            <w:tcW w:w="5310" w:type="dxa"/>
          </w:tcPr>
          <w:p w14:paraId="3284CDB9" w14:textId="77777777" w:rsidR="00D97470" w:rsidRPr="008345D6" w:rsidRDefault="00D97470" w:rsidP="00311F2D">
            <w:pPr>
              <w:pStyle w:val="1"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</w:pPr>
            <w:r w:rsidRPr="008345D6"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  <w:t>ยานพาหนะ</w:t>
            </w:r>
          </w:p>
        </w:tc>
        <w:tc>
          <w:tcPr>
            <w:tcW w:w="1357" w:type="dxa"/>
          </w:tcPr>
          <w:p w14:paraId="2BD4FFC2" w14:textId="393D15A7" w:rsidR="00D97470" w:rsidRPr="00C7010E" w:rsidRDefault="00560F21" w:rsidP="00311F2D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right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C7010E"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  <w:t>3-5</w:t>
            </w:r>
          </w:p>
        </w:tc>
        <w:tc>
          <w:tcPr>
            <w:tcW w:w="1720" w:type="dxa"/>
          </w:tcPr>
          <w:p w14:paraId="25648F3E" w14:textId="77777777" w:rsidR="00D97470" w:rsidRPr="00C7010E" w:rsidRDefault="00D97470" w:rsidP="00311F2D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spacing w:line="420" w:lineRule="exact"/>
              <w:ind w:left="902" w:right="0" w:hanging="902"/>
              <w:jc w:val="thaiDistribute"/>
              <w:rPr>
                <w:rFonts w:ascii="Angsana New" w:eastAsia="Malgun Gothic" w:hAnsi="Angsana New" w:cs="Angsana New"/>
                <w:color w:val="auto"/>
                <w:spacing w:val="-2"/>
                <w:lang w:val="en-GB"/>
              </w:rPr>
            </w:pPr>
            <w:r w:rsidRPr="008345D6">
              <w:rPr>
                <w:rFonts w:ascii="Angsana New" w:eastAsia="Malgun Gothic" w:hAnsi="Angsana New" w:cs="Angsana New"/>
                <w:color w:val="auto"/>
                <w:spacing w:val="-2"/>
                <w:cs/>
              </w:rPr>
              <w:t>ปี</w:t>
            </w:r>
          </w:p>
        </w:tc>
      </w:tr>
    </w:tbl>
    <w:p w14:paraId="03C07696" w14:textId="62249407" w:rsidR="00D97470" w:rsidRPr="00070D52" w:rsidRDefault="00D97470" w:rsidP="00D97470">
      <w:pPr>
        <w:tabs>
          <w:tab w:val="left" w:pos="1440"/>
        </w:tabs>
        <w:spacing w:before="120" w:line="420" w:lineRule="exact"/>
        <w:ind w:left="533" w:hanging="504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/>
          <w:sz w:val="32"/>
          <w:szCs w:val="32"/>
        </w:rPr>
        <w:tab/>
      </w:r>
      <w:r w:rsidR="00070D52" w:rsidRPr="008345D6">
        <w:rPr>
          <w:rFonts w:ascii="Angsana New" w:hAnsi="Angsana New"/>
          <w:sz w:val="28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991FFFC" w14:textId="77777777" w:rsidR="00D97470" w:rsidRPr="00070D52" w:rsidRDefault="00D97470" w:rsidP="00D97470">
      <w:pPr>
        <w:tabs>
          <w:tab w:val="left" w:pos="1440"/>
        </w:tabs>
        <w:spacing w:before="80" w:after="80" w:line="420" w:lineRule="exact"/>
        <w:ind w:left="533"/>
        <w:jc w:val="thaiDistribute"/>
        <w:rPr>
          <w:rFonts w:ascii="Angsana New" w:hAnsi="Angsana New"/>
          <w:b/>
          <w:bCs/>
          <w:i/>
          <w:iCs/>
          <w:spacing w:val="-4"/>
          <w:sz w:val="28"/>
        </w:rPr>
      </w:pPr>
      <w:r w:rsidRPr="008345D6">
        <w:rPr>
          <w:rFonts w:ascii="Angsana New" w:hAnsi="Angsana New"/>
          <w:b/>
          <w:bCs/>
          <w:i/>
          <w:iCs/>
          <w:spacing w:val="-4"/>
          <w:sz w:val="28"/>
          <w:cs/>
        </w:rPr>
        <w:t>หนี้สินตามสัญญาเช่า</w:t>
      </w:r>
    </w:p>
    <w:p w14:paraId="41160F75" w14:textId="77777777" w:rsidR="00D97470" w:rsidRPr="00070D52" w:rsidRDefault="00D97470" w:rsidP="00D97470">
      <w:pPr>
        <w:tabs>
          <w:tab w:val="left" w:pos="1440"/>
        </w:tabs>
        <w:spacing w:before="80" w:after="80" w:line="420" w:lineRule="exact"/>
        <w:ind w:left="533" w:hanging="504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/>
          <w:sz w:val="28"/>
        </w:rPr>
        <w:tab/>
      </w:r>
      <w:r w:rsidRPr="008345D6">
        <w:rPr>
          <w:rFonts w:ascii="Angsana New" w:hAnsi="Angsana New"/>
          <w:sz w:val="28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065BDC17" w14:textId="77777777" w:rsidR="00D97470" w:rsidRPr="002B444F" w:rsidRDefault="00D97470" w:rsidP="00D97470">
      <w:pPr>
        <w:tabs>
          <w:tab w:val="left" w:pos="1440"/>
        </w:tabs>
        <w:spacing w:before="80" w:after="80" w:line="420" w:lineRule="exact"/>
        <w:ind w:left="533" w:hanging="504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/>
          <w:sz w:val="28"/>
        </w:rPr>
        <w:tab/>
      </w:r>
      <w:r w:rsidRPr="008345D6">
        <w:rPr>
          <w:rFonts w:ascii="Angsana New" w:hAnsi="Angsana New"/>
          <w:sz w:val="28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D171701" w14:textId="77777777" w:rsidR="00D97470" w:rsidRPr="008345D6" w:rsidRDefault="00D97470" w:rsidP="00070D52">
      <w:pPr>
        <w:tabs>
          <w:tab w:val="left" w:pos="1440"/>
        </w:tabs>
        <w:spacing w:before="120" w:after="120" w:line="420" w:lineRule="exact"/>
        <w:ind w:left="533"/>
        <w:jc w:val="thaiDistribute"/>
        <w:rPr>
          <w:rFonts w:ascii="Angsana New" w:hAnsi="Angsana New"/>
          <w:b/>
          <w:bCs/>
          <w:i/>
          <w:iCs/>
          <w:spacing w:val="-4"/>
          <w:sz w:val="28"/>
          <w:cs/>
        </w:rPr>
      </w:pPr>
      <w:r w:rsidRPr="008345D6">
        <w:rPr>
          <w:rFonts w:ascii="Angsana New" w:hAnsi="Angsana New"/>
          <w:b/>
          <w:bCs/>
          <w:i/>
          <w:iCs/>
          <w:spacing w:val="-4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9DA4121" w14:textId="77777777" w:rsidR="00D97470" w:rsidRPr="002B444F" w:rsidRDefault="00D97470" w:rsidP="00D97470">
      <w:pPr>
        <w:tabs>
          <w:tab w:val="left" w:pos="1440"/>
        </w:tabs>
        <w:spacing w:before="80" w:after="80" w:line="420" w:lineRule="exact"/>
        <w:ind w:left="533" w:hanging="504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/>
          <w:sz w:val="28"/>
        </w:rPr>
        <w:tab/>
      </w:r>
      <w:r w:rsidRPr="008345D6">
        <w:rPr>
          <w:rFonts w:ascii="Angsana New" w:hAnsi="Angsana New"/>
          <w:sz w:val="28"/>
          <w:cs/>
        </w:rPr>
        <w:t xml:space="preserve">สัญญาเช่าที่มีอายุสัญญาเช่า </w:t>
      </w:r>
      <w:r w:rsidRPr="002B444F">
        <w:rPr>
          <w:rFonts w:ascii="Angsana New" w:hAnsi="Angsana New"/>
          <w:sz w:val="28"/>
        </w:rPr>
        <w:t xml:space="preserve">12 </w:t>
      </w:r>
      <w:r w:rsidRPr="008345D6">
        <w:rPr>
          <w:rFonts w:ascii="Angsana New" w:hAnsi="Angsana New" w:hint="cs"/>
          <w:sz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5015891" w14:textId="77777777" w:rsidR="00D97470" w:rsidRPr="002B444F" w:rsidRDefault="00D97470" w:rsidP="00070D52">
      <w:pPr>
        <w:tabs>
          <w:tab w:val="left" w:pos="1440"/>
        </w:tabs>
        <w:spacing w:before="120" w:after="80" w:line="420" w:lineRule="exact"/>
        <w:ind w:left="533" w:hanging="504"/>
        <w:jc w:val="thaiDistribute"/>
        <w:rPr>
          <w:rFonts w:ascii="Angsana New" w:hAnsi="Angsana New"/>
          <w:i/>
          <w:iCs/>
          <w:sz w:val="28"/>
          <w:u w:val="single"/>
        </w:rPr>
      </w:pPr>
      <w:r w:rsidRPr="008345D6">
        <w:rPr>
          <w:rFonts w:ascii="Angsana New" w:hAnsi="Angsana New"/>
          <w:sz w:val="28"/>
        </w:rPr>
        <w:tab/>
      </w:r>
      <w:r w:rsidRPr="008345D6">
        <w:rPr>
          <w:rFonts w:ascii="Angsana New" w:hAnsi="Angsana New"/>
          <w:i/>
          <w:iCs/>
          <w:sz w:val="28"/>
          <w:u w:val="single"/>
          <w:cs/>
        </w:rPr>
        <w:t xml:space="preserve">นโยบายการบัญชีที่ถือปฏิบัติก่อนวันที่ </w:t>
      </w:r>
      <w:r w:rsidRPr="002B444F">
        <w:rPr>
          <w:rFonts w:ascii="Angsana New" w:hAnsi="Angsana New"/>
          <w:i/>
          <w:iCs/>
          <w:sz w:val="28"/>
          <w:u w:val="single"/>
        </w:rPr>
        <w:t>1</w:t>
      </w:r>
      <w:r w:rsidRPr="008345D6">
        <w:rPr>
          <w:rFonts w:ascii="Angsana New" w:hAnsi="Angsana New" w:hint="cs"/>
          <w:i/>
          <w:iCs/>
          <w:sz w:val="28"/>
          <w:u w:val="single"/>
          <w:cs/>
        </w:rPr>
        <w:t xml:space="preserve"> มกราคม </w:t>
      </w:r>
      <w:r w:rsidRPr="002B444F">
        <w:rPr>
          <w:rFonts w:ascii="Angsana New" w:hAnsi="Angsana New"/>
          <w:i/>
          <w:iCs/>
          <w:sz w:val="28"/>
          <w:u w:val="single"/>
        </w:rPr>
        <w:t>2563</w:t>
      </w:r>
      <w:r w:rsidRPr="003C1D86">
        <w:rPr>
          <w:rFonts w:ascii="Angsana New" w:hAnsi="Angsana New"/>
          <w:i/>
          <w:iCs/>
          <w:sz w:val="28"/>
        </w:rPr>
        <w:t xml:space="preserve"> </w:t>
      </w:r>
    </w:p>
    <w:p w14:paraId="2FAF9AC1" w14:textId="77777777" w:rsidR="00D97470" w:rsidRPr="008345D6" w:rsidRDefault="00D97470" w:rsidP="00070D52">
      <w:pPr>
        <w:tabs>
          <w:tab w:val="left" w:pos="1440"/>
        </w:tabs>
        <w:spacing w:before="120" w:after="80" w:line="420" w:lineRule="exact"/>
        <w:ind w:left="533" w:hanging="504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2B444F">
        <w:rPr>
          <w:rFonts w:ascii="Angsana New" w:hAnsi="Angsana New"/>
          <w:i/>
          <w:iCs/>
          <w:sz w:val="28"/>
        </w:rPr>
        <w:tab/>
      </w:r>
      <w:r w:rsidRPr="008345D6">
        <w:rPr>
          <w:rFonts w:ascii="Angsana New" w:hAnsi="Angsana New" w:hint="cs"/>
          <w:b/>
          <w:bCs/>
          <w:i/>
          <w:iCs/>
          <w:sz w:val="28"/>
          <w:cs/>
        </w:rPr>
        <w:t>สัญญาเช่าระยะยาว</w:t>
      </w:r>
    </w:p>
    <w:p w14:paraId="7ED09D0D" w14:textId="77777777" w:rsidR="00D97470" w:rsidRPr="002B444F" w:rsidRDefault="00D97470" w:rsidP="00D97470">
      <w:pPr>
        <w:tabs>
          <w:tab w:val="left" w:pos="1440"/>
        </w:tabs>
        <w:spacing w:before="80" w:after="80" w:line="420" w:lineRule="exact"/>
        <w:ind w:left="533" w:hanging="504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/>
          <w:sz w:val="28"/>
        </w:rPr>
        <w:tab/>
      </w:r>
      <w:r w:rsidRPr="008345D6">
        <w:rPr>
          <w:rFonts w:ascii="Angsana New" w:hAnsi="Angsana New"/>
          <w:sz w:val="28"/>
          <w:cs/>
        </w:rPr>
        <w:t xml:space="preserve"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14:paraId="2425EBBE" w14:textId="77777777" w:rsidR="00D97470" w:rsidRPr="002B444F" w:rsidRDefault="00D97470" w:rsidP="00D97470">
      <w:pPr>
        <w:tabs>
          <w:tab w:val="left" w:pos="1440"/>
        </w:tabs>
        <w:spacing w:before="80" w:after="80" w:line="420" w:lineRule="exact"/>
        <w:ind w:left="533" w:hanging="504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/>
          <w:sz w:val="28"/>
        </w:rPr>
        <w:lastRenderedPageBreak/>
        <w:tab/>
      </w:r>
      <w:r w:rsidRPr="008345D6">
        <w:rPr>
          <w:rFonts w:ascii="Angsana New" w:hAnsi="Angsana New"/>
          <w:sz w:val="28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5DD1A0C7" w14:textId="77777777" w:rsidR="00D97470" w:rsidRPr="002B444F" w:rsidRDefault="00D97470" w:rsidP="00D97470">
      <w:pPr>
        <w:tabs>
          <w:tab w:val="left" w:pos="1440"/>
        </w:tabs>
        <w:spacing w:before="80" w:after="80" w:line="420" w:lineRule="exact"/>
        <w:ind w:left="533" w:hanging="504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8345D6">
        <w:rPr>
          <w:rFonts w:ascii="Angsana New" w:hAnsi="Angsana New"/>
          <w:b/>
          <w:bCs/>
          <w:i/>
          <w:iCs/>
          <w:sz w:val="28"/>
        </w:rPr>
        <w:tab/>
      </w:r>
      <w:r w:rsidRPr="008345D6">
        <w:rPr>
          <w:rFonts w:ascii="Angsana New" w:hAnsi="Angsana New" w:hint="cs"/>
          <w:b/>
          <w:bCs/>
          <w:i/>
          <w:iCs/>
          <w:sz w:val="28"/>
          <w:cs/>
        </w:rPr>
        <w:t>สิทธิการเช่า</w:t>
      </w:r>
    </w:p>
    <w:p w14:paraId="3ADA86CF" w14:textId="25286F80" w:rsidR="002B444F" w:rsidRPr="002B444F" w:rsidRDefault="002B444F" w:rsidP="00B564DA">
      <w:pPr>
        <w:spacing w:before="120" w:after="120"/>
        <w:ind w:left="360" w:firstLine="18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สิทธิการเช่าแสดงมูลค่าตามราคาทุนหักค่าตัดจำหน่ายสะสมและค่าเผื่อการด้อยค่าสะสม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E11DA71" w14:textId="1941C894" w:rsidR="00D97470" w:rsidRPr="00070D52" w:rsidRDefault="002B444F" w:rsidP="00B564DA">
      <w:pPr>
        <w:spacing w:after="120"/>
        <w:ind w:left="360" w:firstLine="18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pacing w:val="-2"/>
          <w:sz w:val="28"/>
          <w:cs/>
        </w:rPr>
        <w:t>สิทธิการเช่าตัดจำหน่ายตามระยะเวลาของสัญญาเช่าแต่ละสัญญา</w:t>
      </w:r>
      <w:r w:rsidRPr="002B444F">
        <w:rPr>
          <w:rFonts w:ascii="Angsana New" w:hAnsi="Angsana New"/>
          <w:spacing w:val="-2"/>
          <w:sz w:val="28"/>
          <w:lang w:val="en-GB"/>
        </w:rPr>
        <w:t xml:space="preserve"> </w:t>
      </w:r>
      <w:r w:rsidR="00D97470" w:rsidRPr="008345D6">
        <w:rPr>
          <w:rFonts w:ascii="Angsana New" w:hAnsi="Angsana New" w:hint="cs"/>
          <w:sz w:val="28"/>
          <w:cs/>
        </w:rPr>
        <w:t>ค่าตัดจำหน่ายจะถูกรับรู้ในส่วนกำไรหรือขาดทุน</w:t>
      </w:r>
    </w:p>
    <w:p w14:paraId="390442AD" w14:textId="66542760" w:rsidR="00F647F7" w:rsidRPr="008345D6" w:rsidRDefault="00C04FA8" w:rsidP="00D97470">
      <w:pPr>
        <w:spacing w:after="120"/>
        <w:ind w:left="360" w:hanging="360"/>
        <w:jc w:val="thaiDistribute"/>
        <w:rPr>
          <w:rFonts w:ascii="Angsana New" w:hAnsi="Angsana New"/>
          <w:b/>
          <w:bCs/>
          <w:spacing w:val="-2"/>
          <w:sz w:val="28"/>
          <w:cs/>
        </w:rPr>
      </w:pPr>
      <w:r w:rsidRPr="003B65FB">
        <w:rPr>
          <w:rFonts w:ascii="Angsana New" w:hAnsi="Angsana New" w:hint="cs"/>
          <w:b/>
          <w:bCs/>
          <w:spacing w:val="-2"/>
          <w:sz w:val="28"/>
          <w:lang w:val="en-GB"/>
        </w:rPr>
        <w:t>4</w:t>
      </w:r>
      <w:r w:rsidR="00F647F7" w:rsidRPr="003B65FB">
        <w:rPr>
          <w:rFonts w:ascii="Angsana New" w:hAnsi="Angsana New" w:hint="cs"/>
          <w:b/>
          <w:bCs/>
          <w:spacing w:val="-2"/>
          <w:sz w:val="28"/>
          <w:lang w:val="en-GB"/>
        </w:rPr>
        <w:t>.</w:t>
      </w:r>
      <w:r w:rsidRPr="003B65FB">
        <w:rPr>
          <w:rFonts w:ascii="Angsana New" w:hAnsi="Angsana New" w:hint="cs"/>
          <w:b/>
          <w:bCs/>
          <w:spacing w:val="-2"/>
          <w:sz w:val="28"/>
          <w:lang w:val="en-GB"/>
        </w:rPr>
        <w:t>1</w:t>
      </w:r>
      <w:r w:rsidR="00843634">
        <w:rPr>
          <w:rFonts w:ascii="Angsana New" w:hAnsi="Angsana New"/>
          <w:b/>
          <w:bCs/>
          <w:spacing w:val="-2"/>
          <w:sz w:val="28"/>
          <w:lang w:val="en-GB"/>
        </w:rPr>
        <w:t>1</w:t>
      </w:r>
      <w:r w:rsidRPr="003B65FB">
        <w:rPr>
          <w:rFonts w:ascii="Angsana New" w:hAnsi="Angsana New" w:hint="cs"/>
          <w:b/>
          <w:bCs/>
          <w:spacing w:val="-2"/>
          <w:sz w:val="28"/>
          <w:lang w:val="en-GB"/>
        </w:rPr>
        <w:t xml:space="preserve"> </w:t>
      </w:r>
      <w:r w:rsidR="00F647F7" w:rsidRPr="008345D6">
        <w:rPr>
          <w:rFonts w:ascii="Angsana New" w:hAnsi="Angsana New" w:hint="cs"/>
          <w:b/>
          <w:bCs/>
          <w:spacing w:val="-2"/>
          <w:sz w:val="28"/>
          <w:cs/>
        </w:rPr>
        <w:t>สินทรัพย์ไม่มีตัวตน</w:t>
      </w:r>
    </w:p>
    <w:p w14:paraId="737EAC01" w14:textId="77777777" w:rsidR="00F647F7" w:rsidRPr="003B65FB" w:rsidRDefault="00F647F7" w:rsidP="00D97470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บริษัทและบริษัทย่อย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บริษัทและบริษัทย่อยจะบันทึกต้นทุนเริ่มแรกของสินทรัพย์นั้นตามราคาทุน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D99954D" w14:textId="77777777" w:rsidR="00F647F7" w:rsidRPr="003B65FB" w:rsidRDefault="00F647F7" w:rsidP="00D97470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บริษัทและบริษัทย่อย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0FFC6D1" w14:textId="77777777" w:rsidR="00F647F7" w:rsidRPr="003B65FB" w:rsidRDefault="00F647F7" w:rsidP="00C268EC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10152" w:type="dxa"/>
        <w:jc w:val="center"/>
        <w:tblLook w:val="01E0" w:firstRow="1" w:lastRow="1" w:firstColumn="1" w:lastColumn="1" w:noHBand="0" w:noVBand="0"/>
      </w:tblPr>
      <w:tblGrid>
        <w:gridCol w:w="4590"/>
        <w:gridCol w:w="270"/>
        <w:gridCol w:w="5292"/>
      </w:tblGrid>
      <w:tr w:rsidR="00F647F7" w:rsidRPr="003B65FB" w14:paraId="1CB262F5" w14:textId="77777777" w:rsidTr="00FE0E0F">
        <w:trPr>
          <w:jc w:val="center"/>
        </w:trPr>
        <w:tc>
          <w:tcPr>
            <w:tcW w:w="4590" w:type="dxa"/>
          </w:tcPr>
          <w:p w14:paraId="0F7B1054" w14:textId="77777777" w:rsidR="00F647F7" w:rsidRPr="008345D6" w:rsidRDefault="00F647F7" w:rsidP="00B564DA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87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bookmarkStart w:id="0" w:name="_Hlk64715851"/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270" w:type="dxa"/>
          </w:tcPr>
          <w:p w14:paraId="7F2E162B" w14:textId="77777777" w:rsidR="00F647F7" w:rsidRPr="00C268EC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lang w:val="en-GB"/>
              </w:rPr>
            </w:pPr>
          </w:p>
        </w:tc>
        <w:tc>
          <w:tcPr>
            <w:tcW w:w="5292" w:type="dxa"/>
          </w:tcPr>
          <w:p w14:paraId="26155D8B" w14:textId="77777777" w:rsidR="00F647F7" w:rsidRPr="008345D6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cs/>
              </w:rPr>
            </w:pPr>
            <w:r w:rsidRPr="00C268EC">
              <w:rPr>
                <w:rFonts w:ascii="Angsana New" w:hAnsi="Angsana New" w:hint="cs"/>
                <w:spacing w:val="-2"/>
                <w:sz w:val="28"/>
                <w:lang w:val="en-GB"/>
              </w:rPr>
              <w:t>5</w:t>
            </w: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 xml:space="preserve"> ปี</w:t>
            </w:r>
          </w:p>
        </w:tc>
      </w:tr>
      <w:tr w:rsidR="00F647F7" w:rsidRPr="003B65FB" w14:paraId="76E6988B" w14:textId="77777777" w:rsidTr="00FE0E0F">
        <w:trPr>
          <w:jc w:val="center"/>
        </w:trPr>
        <w:tc>
          <w:tcPr>
            <w:tcW w:w="4590" w:type="dxa"/>
          </w:tcPr>
          <w:p w14:paraId="028B1318" w14:textId="77777777" w:rsidR="00F647F7" w:rsidRPr="008345D6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สิทธิภายใต้สัญญาซื้อขายไฟฟ้า</w:t>
            </w:r>
          </w:p>
        </w:tc>
        <w:tc>
          <w:tcPr>
            <w:tcW w:w="270" w:type="dxa"/>
          </w:tcPr>
          <w:p w14:paraId="2C683B23" w14:textId="77777777" w:rsidR="00F647F7" w:rsidRPr="00C268EC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lang w:val="en-GB"/>
              </w:rPr>
            </w:pPr>
          </w:p>
        </w:tc>
        <w:tc>
          <w:tcPr>
            <w:tcW w:w="5292" w:type="dxa"/>
          </w:tcPr>
          <w:p w14:paraId="35B18921" w14:textId="77777777" w:rsidR="00F647F7" w:rsidRPr="008345D6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ตามอายุของสัญญา</w:t>
            </w:r>
          </w:p>
        </w:tc>
      </w:tr>
      <w:tr w:rsidR="00F647F7" w:rsidRPr="003B65FB" w14:paraId="7452E8AC" w14:textId="77777777" w:rsidTr="00FE0E0F">
        <w:trPr>
          <w:jc w:val="center"/>
        </w:trPr>
        <w:tc>
          <w:tcPr>
            <w:tcW w:w="4590" w:type="dxa"/>
          </w:tcPr>
          <w:p w14:paraId="0776F95F" w14:textId="77777777" w:rsidR="00F647F7" w:rsidRPr="008345D6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270" w:type="dxa"/>
          </w:tcPr>
          <w:p w14:paraId="7A496223" w14:textId="77777777" w:rsidR="00F647F7" w:rsidRPr="00C268EC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lang w:val="en-GB"/>
              </w:rPr>
            </w:pPr>
          </w:p>
        </w:tc>
        <w:tc>
          <w:tcPr>
            <w:tcW w:w="5292" w:type="dxa"/>
          </w:tcPr>
          <w:p w14:paraId="6C46D47E" w14:textId="77777777" w:rsidR="00F647F7" w:rsidRPr="008345D6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ตามอายุของสัญญา</w:t>
            </w:r>
          </w:p>
        </w:tc>
      </w:tr>
      <w:tr w:rsidR="00F647F7" w:rsidRPr="003B65FB" w14:paraId="7EFAA92C" w14:textId="77777777" w:rsidTr="00FE0E0F">
        <w:trPr>
          <w:jc w:val="center"/>
        </w:trPr>
        <w:tc>
          <w:tcPr>
            <w:tcW w:w="4590" w:type="dxa"/>
          </w:tcPr>
          <w:p w14:paraId="2BB4F4EA" w14:textId="77777777" w:rsidR="00F647F7" w:rsidRPr="00C268EC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 w:right="252"/>
              <w:rPr>
                <w:rFonts w:ascii="Angsana New" w:hAnsi="Angsana New"/>
                <w:spacing w:val="-2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สิทธิภายใต้สัญญาบริหารสถานีแก๊ส</w:t>
            </w:r>
          </w:p>
        </w:tc>
        <w:tc>
          <w:tcPr>
            <w:tcW w:w="270" w:type="dxa"/>
          </w:tcPr>
          <w:p w14:paraId="5824742C" w14:textId="77777777" w:rsidR="00F647F7" w:rsidRPr="00C268EC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cs/>
                <w:lang w:val="en-GB"/>
              </w:rPr>
            </w:pPr>
          </w:p>
        </w:tc>
        <w:tc>
          <w:tcPr>
            <w:tcW w:w="5292" w:type="dxa"/>
          </w:tcPr>
          <w:p w14:paraId="09899A8C" w14:textId="77777777" w:rsidR="00F647F7" w:rsidRPr="008345D6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ตามอายุของสัญญา</w:t>
            </w:r>
          </w:p>
        </w:tc>
      </w:tr>
      <w:tr w:rsidR="00F647F7" w:rsidRPr="003B65FB" w14:paraId="7559F451" w14:textId="77777777" w:rsidTr="00FE0E0F">
        <w:trPr>
          <w:jc w:val="center"/>
        </w:trPr>
        <w:tc>
          <w:tcPr>
            <w:tcW w:w="4590" w:type="dxa"/>
          </w:tcPr>
          <w:p w14:paraId="713905A7" w14:textId="77777777" w:rsidR="00F647F7" w:rsidRPr="008345D6" w:rsidRDefault="00F647F7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 w:right="252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สัญญาที่ทำกับลูกค้า</w:t>
            </w:r>
          </w:p>
        </w:tc>
        <w:tc>
          <w:tcPr>
            <w:tcW w:w="270" w:type="dxa"/>
          </w:tcPr>
          <w:p w14:paraId="339ABD7F" w14:textId="77777777" w:rsidR="00F647F7" w:rsidRPr="00C268EC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lang w:val="en-GB"/>
              </w:rPr>
            </w:pPr>
          </w:p>
        </w:tc>
        <w:tc>
          <w:tcPr>
            <w:tcW w:w="5292" w:type="dxa"/>
          </w:tcPr>
          <w:p w14:paraId="52648548" w14:textId="77777777" w:rsidR="00F647F7" w:rsidRPr="008345D6" w:rsidRDefault="00F647F7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cs/>
              </w:rPr>
            </w:pPr>
            <w:r w:rsidRPr="00C268EC">
              <w:rPr>
                <w:rFonts w:ascii="Angsana New" w:hAnsi="Angsana New" w:hint="cs"/>
                <w:spacing w:val="-2"/>
                <w:sz w:val="28"/>
                <w:lang w:val="en-GB"/>
              </w:rPr>
              <w:t>5</w:t>
            </w: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 xml:space="preserve"> ปี</w:t>
            </w:r>
          </w:p>
        </w:tc>
      </w:tr>
      <w:tr w:rsidR="00520EFD" w:rsidRPr="003B65FB" w14:paraId="21350711" w14:textId="77777777" w:rsidTr="00FE0E0F">
        <w:trPr>
          <w:jc w:val="center"/>
        </w:trPr>
        <w:tc>
          <w:tcPr>
            <w:tcW w:w="4590" w:type="dxa"/>
          </w:tcPr>
          <w:p w14:paraId="718CBC96" w14:textId="4C328043" w:rsidR="00520EFD" w:rsidRPr="008345D6" w:rsidRDefault="00520EFD" w:rsidP="00FE0E0F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96" w:right="252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อนุสิทธิบัตร</w:t>
            </w:r>
          </w:p>
        </w:tc>
        <w:tc>
          <w:tcPr>
            <w:tcW w:w="270" w:type="dxa"/>
          </w:tcPr>
          <w:p w14:paraId="3F2BC233" w14:textId="77777777" w:rsidR="00520EFD" w:rsidRPr="00C268EC" w:rsidRDefault="00520EFD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jc w:val="thaiDistribute"/>
              <w:rPr>
                <w:rFonts w:ascii="Angsana New" w:hAnsi="Angsana New"/>
                <w:spacing w:val="-2"/>
                <w:sz w:val="28"/>
                <w:lang w:val="en-GB"/>
              </w:rPr>
            </w:pPr>
          </w:p>
        </w:tc>
        <w:tc>
          <w:tcPr>
            <w:tcW w:w="5292" w:type="dxa"/>
          </w:tcPr>
          <w:p w14:paraId="0CC5F42D" w14:textId="2AC4D28F" w:rsidR="00520EFD" w:rsidRPr="00C268EC" w:rsidRDefault="00520EFD" w:rsidP="00FE0E0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ind w:left="796"/>
              <w:rPr>
                <w:rFonts w:ascii="Angsana New" w:hAnsi="Angsana New"/>
                <w:spacing w:val="-2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ตามอายุของสัญญา</w:t>
            </w:r>
          </w:p>
        </w:tc>
      </w:tr>
    </w:tbl>
    <w:bookmarkEnd w:id="0"/>
    <w:p w14:paraId="16FECD7A" w14:textId="3EBCF741" w:rsidR="00F647F7" w:rsidRPr="003B65FB" w:rsidRDefault="00C04FA8" w:rsidP="00A47C2B">
      <w:pPr>
        <w:spacing w:before="240"/>
        <w:ind w:left="360" w:hanging="360"/>
        <w:jc w:val="thaiDistribute"/>
        <w:rPr>
          <w:rFonts w:ascii="Angsana New" w:hAnsi="Angsana New"/>
          <w:b/>
          <w:bCs/>
          <w:spacing w:val="-2"/>
          <w:sz w:val="28"/>
          <w:lang w:val="en-GB"/>
        </w:rPr>
      </w:pPr>
      <w:r w:rsidRPr="003B65FB">
        <w:rPr>
          <w:rFonts w:ascii="Angsana New" w:hAnsi="Angsana New" w:hint="cs"/>
          <w:b/>
          <w:bCs/>
          <w:spacing w:val="-2"/>
          <w:sz w:val="28"/>
          <w:lang w:val="en-GB"/>
        </w:rPr>
        <w:t>4.1</w:t>
      </w:r>
      <w:r w:rsidR="00FE0E0F">
        <w:rPr>
          <w:rFonts w:ascii="Angsana New" w:hAnsi="Angsana New"/>
          <w:b/>
          <w:bCs/>
          <w:spacing w:val="-2"/>
          <w:sz w:val="28"/>
          <w:lang w:val="en-GB"/>
        </w:rPr>
        <w:t>2</w:t>
      </w:r>
      <w:r w:rsidR="00F647F7" w:rsidRPr="003B65FB">
        <w:rPr>
          <w:rFonts w:ascii="Angsana New" w:hAnsi="Angsana New" w:hint="cs"/>
          <w:b/>
          <w:bCs/>
          <w:spacing w:val="-2"/>
          <w:sz w:val="28"/>
          <w:lang w:val="en-GB"/>
        </w:rPr>
        <w:tab/>
      </w:r>
      <w:r w:rsidR="00F647F7" w:rsidRPr="008345D6">
        <w:rPr>
          <w:rFonts w:ascii="Angsana New" w:hAnsi="Angsana New" w:hint="cs"/>
          <w:b/>
          <w:bCs/>
          <w:spacing w:val="-2"/>
          <w:sz w:val="28"/>
          <w:cs/>
        </w:rPr>
        <w:t>การรวมธุรกิจและค่าความนิยม</w:t>
      </w:r>
    </w:p>
    <w:p w14:paraId="481D7326" w14:textId="77777777" w:rsidR="00F647F7" w:rsidRPr="003B65FB" w:rsidRDefault="00F647F7" w:rsidP="00C268EC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 xml:space="preserve">บริษัทและบริษัทย่อยบันทึกบัญชีสำหรับการรวมธุรกิจโดยถือปฏิบัติตามวิธีซื้อ บริษัทและบริษัทย่อย </w:t>
      </w:r>
      <w:r w:rsidRPr="003B65FB">
        <w:rPr>
          <w:rFonts w:ascii="Angsana New" w:hAnsi="Angsana New" w:hint="cs"/>
          <w:spacing w:val="-2"/>
          <w:sz w:val="28"/>
          <w:lang w:val="en-GB"/>
        </w:rPr>
        <w:t>(</w:t>
      </w:r>
      <w:r w:rsidRPr="008345D6">
        <w:rPr>
          <w:rFonts w:ascii="Angsana New" w:hAnsi="Angsana New" w:hint="cs"/>
          <w:spacing w:val="-2"/>
          <w:sz w:val="28"/>
          <w:cs/>
        </w:rPr>
        <w:t xml:space="preserve">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 ณ วันที่ซื้อ และจำนวนของส่วนของผู้ที่ไม่มีอำนาจควบคุมในผู้ถูกซื้อ ในการรวมธุรกิจแต่ละครั้ง ผู้ซื้อจะวัดมูลค่าส่วนของผู้ที่ไม่มีอำนาจควบคุม (ถ้ามี) 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14:paraId="2CD74AA1" w14:textId="77777777" w:rsidR="00F647F7" w:rsidRPr="003B65FB" w:rsidRDefault="00F647F7" w:rsidP="00C6545C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 xml:space="preserve">บริษัทและบริษัทย่อย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 </w:t>
      </w:r>
    </w:p>
    <w:p w14:paraId="5A56C373" w14:textId="77777777" w:rsidR="00F647F7" w:rsidRPr="003B65FB" w:rsidRDefault="00F647F7" w:rsidP="00C6545C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lastRenderedPageBreak/>
        <w:t>บริษัทและบริษัทย่อย (ผู้ซื้อ)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บริษัทและบริษัทย่อยจะรับรู้ส่วนที่สูงกว่านี้เป็นกำไรในส่วนของกำไรหรือขาดทุนทันที</w:t>
      </w:r>
    </w:p>
    <w:p w14:paraId="4D94FF20" w14:textId="77777777" w:rsidR="00F647F7" w:rsidRPr="003B65FB" w:rsidRDefault="00F647F7" w:rsidP="00A47C2B">
      <w:pPr>
        <w:spacing w:after="24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บริษัทและบริษัทย่อยแสดงค่าความนิยมตามราคาทุนหักค่าเผื่อการด้อยค่าสะสม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680C3B20" w14:textId="77777777" w:rsidR="00F647F7" w:rsidRPr="003B65FB" w:rsidRDefault="00F647F7" w:rsidP="00C6545C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เพื่อวัตถุประสงค์ในการทดสอบการด้อยค่า บริษัทและบริษัทย่อย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บริษัทและบริษัทย่อย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บริษัทและบริษัทย่อยจะรับรู้ขาดทุนจากการด้อยค่าในส่วนของกำไรหรือขาดทุน และบริษัทและบริษัทย่อยไม่สามารถกลับบัญชีขาดทุนจากการด้อยค่าได้ในอนาคต</w:t>
      </w:r>
    </w:p>
    <w:p w14:paraId="384525EC" w14:textId="469E66B3" w:rsidR="00F647F7" w:rsidRPr="008345D6" w:rsidRDefault="00CC3462" w:rsidP="00C6545C">
      <w:pPr>
        <w:spacing w:after="120"/>
        <w:ind w:left="360" w:hanging="360"/>
        <w:jc w:val="thaiDistribute"/>
        <w:rPr>
          <w:rFonts w:ascii="Angsana New" w:hAnsi="Angsana New"/>
          <w:b/>
          <w:bCs/>
          <w:spacing w:val="-2"/>
          <w:sz w:val="28"/>
          <w:cs/>
        </w:rPr>
      </w:pPr>
      <w:r w:rsidRPr="003B65FB">
        <w:rPr>
          <w:rFonts w:ascii="Angsana New" w:hAnsi="Angsana New" w:hint="cs"/>
          <w:b/>
          <w:bCs/>
          <w:spacing w:val="-2"/>
          <w:sz w:val="28"/>
          <w:lang w:val="en-GB"/>
        </w:rPr>
        <w:t>4</w:t>
      </w:r>
      <w:r w:rsidR="00F647F7" w:rsidRPr="003B65FB">
        <w:rPr>
          <w:rFonts w:ascii="Angsana New" w:hAnsi="Angsana New" w:hint="cs"/>
          <w:b/>
          <w:bCs/>
          <w:spacing w:val="-2"/>
          <w:sz w:val="28"/>
          <w:lang w:val="en-GB"/>
        </w:rPr>
        <w:t>.</w:t>
      </w:r>
      <w:r w:rsidR="00C04FA8" w:rsidRPr="003B65FB">
        <w:rPr>
          <w:rFonts w:ascii="Angsana New" w:hAnsi="Angsana New" w:hint="cs"/>
          <w:b/>
          <w:bCs/>
          <w:spacing w:val="-2"/>
          <w:sz w:val="28"/>
          <w:lang w:val="en-GB"/>
        </w:rPr>
        <w:t>1</w:t>
      </w:r>
      <w:r w:rsidR="00C6545C">
        <w:rPr>
          <w:rFonts w:ascii="Angsana New" w:hAnsi="Angsana New"/>
          <w:b/>
          <w:bCs/>
          <w:spacing w:val="-2"/>
          <w:sz w:val="28"/>
          <w:lang w:val="en-GB"/>
        </w:rPr>
        <w:t>3</w:t>
      </w:r>
      <w:r w:rsidR="00F647F7" w:rsidRPr="003B65FB">
        <w:rPr>
          <w:rFonts w:ascii="Angsana New" w:hAnsi="Angsana New" w:hint="cs"/>
          <w:b/>
          <w:bCs/>
          <w:spacing w:val="-2"/>
          <w:sz w:val="28"/>
          <w:lang w:val="en-GB"/>
        </w:rPr>
        <w:tab/>
      </w:r>
      <w:r w:rsidR="00F647F7" w:rsidRPr="008345D6">
        <w:rPr>
          <w:rFonts w:ascii="Angsana New" w:hAnsi="Angsana New" w:hint="cs"/>
          <w:b/>
          <w:bCs/>
          <w:spacing w:val="-2"/>
          <w:sz w:val="28"/>
          <w:cs/>
        </w:rPr>
        <w:t>รายการธุรกิจกับบุคคลหรือกิจการที่เกี่ยวข้องกัน</w:t>
      </w:r>
    </w:p>
    <w:p w14:paraId="4FCCACC5" w14:textId="77777777" w:rsidR="00F647F7" w:rsidRPr="003B65FB" w:rsidRDefault="00F647F7" w:rsidP="00C6545C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</w:t>
      </w:r>
      <w:r w:rsidRPr="003B65FB">
        <w:rPr>
          <w:rFonts w:ascii="Angsana New" w:hAnsi="Angsana New" w:hint="cs"/>
          <w:spacing w:val="-2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pacing w:val="-2"/>
          <w:sz w:val="28"/>
          <w:cs/>
        </w:rPr>
        <w:t>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7A0CD9D4" w14:textId="77777777" w:rsidR="00F647F7" w:rsidRPr="003B65FB" w:rsidRDefault="00F647F7" w:rsidP="00C6545C">
      <w:pPr>
        <w:spacing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มีนัยสำคัญต่อบริษัท ผู้บริหารสำคัญ กรรมการหรือพนักงานของบริษัท ที่มีอำนาจในการวางแผนและควบคุมการดำเนินงานของบริษัท</w:t>
      </w:r>
    </w:p>
    <w:p w14:paraId="22F0036F" w14:textId="52022C2C" w:rsidR="00032507" w:rsidRPr="003B65FB" w:rsidRDefault="00032507" w:rsidP="00C6545C">
      <w:pPr>
        <w:spacing w:before="120" w:after="120"/>
        <w:ind w:left="360" w:hanging="360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3B65FB">
        <w:rPr>
          <w:rFonts w:ascii="Angsana New" w:hAnsi="Angsana New" w:hint="cs"/>
          <w:b/>
          <w:bCs/>
          <w:sz w:val="28"/>
          <w:lang w:val="en-GB"/>
        </w:rPr>
        <w:t xml:space="preserve">4.14 </w:t>
      </w:r>
      <w:r w:rsidRPr="008345D6">
        <w:rPr>
          <w:rFonts w:ascii="Angsana New" w:hAnsi="Angsana New" w:hint="cs"/>
          <w:b/>
          <w:bCs/>
          <w:sz w:val="28"/>
          <w:cs/>
        </w:rPr>
        <w:t>เงินตราต่างประเทศ</w:t>
      </w:r>
    </w:p>
    <w:p w14:paraId="6CC07C02" w14:textId="77777777" w:rsidR="00032507" w:rsidRPr="003B65FB" w:rsidRDefault="00032507" w:rsidP="00C6545C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</w:t>
      </w:r>
    </w:p>
    <w:p w14:paraId="2F624BE5" w14:textId="77777777" w:rsidR="00032507" w:rsidRPr="003B65FB" w:rsidRDefault="00032507" w:rsidP="00C6545C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3B65FB">
        <w:rPr>
          <w:rFonts w:ascii="Angsana New" w:hAnsi="Angsana New" w:hint="cs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ณ</w:t>
      </w:r>
      <w:r w:rsidRPr="003B65FB">
        <w:rPr>
          <w:rFonts w:ascii="Angsana New" w:hAnsi="Angsana New" w:hint="cs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วันที่เกิดรายการ</w:t>
      </w:r>
      <w:r w:rsidRPr="003B65FB">
        <w:rPr>
          <w:rFonts w:ascii="Angsana New" w:hAnsi="Angsana New" w:hint="cs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3B65FB">
        <w:rPr>
          <w:rFonts w:ascii="Angsana New" w:hAnsi="Angsana New" w:hint="cs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ณ</w:t>
      </w:r>
      <w:r w:rsidRPr="003B65FB">
        <w:rPr>
          <w:rFonts w:ascii="Angsana New" w:hAnsi="Angsana New" w:hint="cs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วันสิ้นรอบระยะเวลารายงาน</w:t>
      </w:r>
      <w:r w:rsidRPr="003B65FB">
        <w:rPr>
          <w:rFonts w:ascii="Angsana New" w:hAnsi="Angsana New" w:hint="cs"/>
          <w:sz w:val="28"/>
          <w:lang w:val="en-GB"/>
        </w:rPr>
        <w:t xml:space="preserve"> </w:t>
      </w:r>
    </w:p>
    <w:p w14:paraId="69064AB5" w14:textId="77777777" w:rsidR="00032507" w:rsidRPr="003B65FB" w:rsidRDefault="00032507" w:rsidP="00C6545C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F6F183F" w14:textId="53EA731B" w:rsidR="000D21E7" w:rsidRPr="003B65FB" w:rsidRDefault="00BE7A22" w:rsidP="00790DF5">
      <w:pPr>
        <w:spacing w:before="120" w:after="120"/>
        <w:ind w:left="360" w:hanging="360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790DF5">
        <w:rPr>
          <w:rFonts w:ascii="Angsana New" w:hAnsi="Angsana New" w:hint="cs"/>
          <w:b/>
          <w:bCs/>
          <w:sz w:val="28"/>
          <w:lang w:val="en-GB"/>
        </w:rPr>
        <w:t xml:space="preserve">4.15 </w:t>
      </w:r>
      <w:r w:rsidR="000D21E7" w:rsidRPr="008345D6">
        <w:rPr>
          <w:rFonts w:ascii="Angsana New" w:hAnsi="Angsana New" w:hint="cs"/>
          <w:b/>
          <w:bCs/>
          <w:sz w:val="28"/>
          <w:cs/>
        </w:rPr>
        <w:t>การ</w:t>
      </w:r>
      <w:r w:rsidR="00790DF5" w:rsidRPr="008345D6">
        <w:rPr>
          <w:rFonts w:ascii="Angsana New" w:hAnsi="Angsana New"/>
          <w:b/>
          <w:bCs/>
          <w:sz w:val="28"/>
          <w:cs/>
        </w:rPr>
        <w:t>ด้อยค่าของสินทรัพย์</w:t>
      </w:r>
      <w:r w:rsidR="00790DF5" w:rsidRPr="008345D6">
        <w:rPr>
          <w:rFonts w:ascii="Angsana New" w:hAnsi="Angsana New" w:hint="cs"/>
          <w:b/>
          <w:bCs/>
          <w:sz w:val="28"/>
          <w:cs/>
        </w:rPr>
        <w:t>ที่ไม่ใช่สินทรัพย์ทางการเงิน</w:t>
      </w:r>
    </w:p>
    <w:p w14:paraId="54020619" w14:textId="77777777" w:rsidR="000D21E7" w:rsidRPr="003B65FB" w:rsidRDefault="000D21E7" w:rsidP="00BE7A22">
      <w:pPr>
        <w:spacing w:after="24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ทุกวันสิ้นรอบระยะเวลารายงาน บริษัทและบริษัทย่อยจะทำการประเมินการด้อยค่าของที่ดิน อาคารและอุปกรณ์หรือสินทรัพย์ที่ไม่มีตัวตนอื่นหากมีข้อบ่งชี้ว่าสินทรัพย์ดังกล่าวอาจด้อยค่า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และบริษัทย่อย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บริษัทและบริษัทย่อยใช้</w:t>
      </w:r>
      <w:r w:rsidRPr="008345D6">
        <w:rPr>
          <w:rFonts w:ascii="Angsana New" w:hAnsi="Angsana New" w:hint="cs"/>
          <w:sz w:val="28"/>
          <w:cs/>
        </w:rPr>
        <w:lastRenderedPageBreak/>
        <w:t>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CB0C56C" w14:textId="74913A09" w:rsidR="000D21E7" w:rsidRPr="003B65FB" w:rsidRDefault="000D21E7" w:rsidP="00790DF5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บริษัทและบริษัทย่อยจะรับรู้รายการขาดทุนจากการด้อยค่าในส่วนของกำไรหรือขาดทุน ยกเว้นในกรณีที่ ที่ดิน อาคารและส่วนปรับปรุงอาคาร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54929FFE" w14:textId="3FD673CB" w:rsidR="000D21E7" w:rsidRPr="003B65FB" w:rsidRDefault="000D21E7" w:rsidP="00BE7A22">
      <w:pPr>
        <w:spacing w:after="16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3B65FB">
        <w:rPr>
          <w:rFonts w:ascii="Angsana New" w:hAnsi="Angsana New" w:hint="cs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บริษัทและบริษัทย่อยจะประมาณมูลค่าที่คาดว่าจะได้รับคืนของสินทรัพย์นั้น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</w:t>
      </w:r>
      <w:r w:rsidRPr="003B65FB">
        <w:rPr>
          <w:rFonts w:ascii="Angsana New" w:hAnsi="Angsana New" w:hint="cs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บริษัท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1810B283" w14:textId="16DA2355" w:rsidR="000D21E7" w:rsidRPr="003B65FB" w:rsidRDefault="00FA3248" w:rsidP="00311F2D">
      <w:pPr>
        <w:spacing w:after="120"/>
        <w:ind w:left="360" w:hanging="360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3B65FB">
        <w:rPr>
          <w:rFonts w:ascii="Angsana New" w:hAnsi="Angsana New" w:hint="cs"/>
          <w:b/>
          <w:bCs/>
          <w:sz w:val="28"/>
          <w:lang w:val="en-GB"/>
        </w:rPr>
        <w:t>4.1</w:t>
      </w:r>
      <w:r w:rsidR="00D33A2E">
        <w:rPr>
          <w:rFonts w:ascii="Angsana New" w:hAnsi="Angsana New"/>
          <w:b/>
          <w:bCs/>
          <w:sz w:val="28"/>
          <w:lang w:val="en-GB"/>
        </w:rPr>
        <w:t>6</w:t>
      </w:r>
      <w:r w:rsidRPr="003B65FB">
        <w:rPr>
          <w:rFonts w:ascii="Angsana New" w:hAnsi="Angsana New" w:hint="cs"/>
          <w:b/>
          <w:bCs/>
          <w:sz w:val="28"/>
          <w:lang w:val="en-GB"/>
        </w:rPr>
        <w:t xml:space="preserve"> </w:t>
      </w:r>
      <w:r w:rsidR="000D21E7" w:rsidRPr="008345D6">
        <w:rPr>
          <w:rFonts w:ascii="Angsana New" w:hAnsi="Angsana New" w:hint="cs"/>
          <w:b/>
          <w:bCs/>
          <w:sz w:val="28"/>
          <w:cs/>
        </w:rPr>
        <w:t>ผลประโยชน์ของพนักงาน</w:t>
      </w:r>
    </w:p>
    <w:p w14:paraId="539CF9E5" w14:textId="77777777" w:rsidR="000D21E7" w:rsidRPr="00D33A2E" w:rsidRDefault="000D21E7" w:rsidP="00D33A2E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ผลประโยชน์ระยะสั้นของพนักงาน</w:t>
      </w:r>
    </w:p>
    <w:p w14:paraId="482BA9C5" w14:textId="77777777" w:rsidR="000D21E7" w:rsidRPr="003B65FB" w:rsidRDefault="000D21E7" w:rsidP="00311F2D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E1CD3C4" w14:textId="77777777" w:rsidR="000D21E7" w:rsidRPr="00D33A2E" w:rsidRDefault="000D21E7" w:rsidP="00BE7A22">
      <w:pPr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 xml:space="preserve">ผลประโยชน์หลังออกจากงานของพนักงาน </w:t>
      </w:r>
    </w:p>
    <w:p w14:paraId="42F4E0F1" w14:textId="77777777" w:rsidR="000D21E7" w:rsidRPr="003B65FB" w:rsidRDefault="000D21E7" w:rsidP="00311F2D">
      <w:pPr>
        <w:spacing w:before="120"/>
        <w:ind w:left="360"/>
        <w:jc w:val="thaiDistribute"/>
        <w:rPr>
          <w:rFonts w:ascii="Angsana New" w:hAnsi="Angsana New"/>
          <w:i/>
          <w:iCs/>
          <w:sz w:val="28"/>
          <w:lang w:val="en-GB"/>
        </w:rPr>
      </w:pPr>
      <w:r w:rsidRPr="008345D6">
        <w:rPr>
          <w:rFonts w:ascii="Angsana New" w:hAnsi="Angsana New" w:hint="cs"/>
          <w:i/>
          <w:iCs/>
          <w:sz w:val="28"/>
          <w:cs/>
        </w:rPr>
        <w:t>โครงการสมทบเงิน</w:t>
      </w:r>
    </w:p>
    <w:p w14:paraId="4766561E" w14:textId="77777777" w:rsidR="000D21E7" w:rsidRPr="003B65FB" w:rsidRDefault="000D21E7" w:rsidP="00D33A2E">
      <w:pPr>
        <w:spacing w:before="120"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บริษัท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3C028B33" w14:textId="77777777" w:rsidR="000D21E7" w:rsidRPr="003B65FB" w:rsidRDefault="000D21E7" w:rsidP="00BE7A22">
      <w:pPr>
        <w:ind w:left="360"/>
        <w:jc w:val="thaiDistribute"/>
        <w:rPr>
          <w:rFonts w:ascii="Angsana New" w:hAnsi="Angsana New"/>
          <w:i/>
          <w:iCs/>
          <w:sz w:val="28"/>
          <w:lang w:val="en-GB"/>
        </w:rPr>
      </w:pPr>
      <w:r w:rsidRPr="008345D6">
        <w:rPr>
          <w:rFonts w:ascii="Angsana New" w:hAnsi="Angsana New" w:hint="cs"/>
          <w:i/>
          <w:iCs/>
          <w:sz w:val="28"/>
          <w:cs/>
        </w:rPr>
        <w:t xml:space="preserve">โครงการผลประโยชน์หลังออกจากงาน </w:t>
      </w:r>
    </w:p>
    <w:p w14:paraId="48A2F63F" w14:textId="77777777" w:rsidR="000D21E7" w:rsidRPr="003B65FB" w:rsidRDefault="000D21E7" w:rsidP="00D33A2E">
      <w:pPr>
        <w:spacing w:before="120"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2ECDBD1C" w14:textId="77777777" w:rsidR="000D21E7" w:rsidRPr="003B65FB" w:rsidRDefault="000D21E7" w:rsidP="00D33A2E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บริษัทและบริษัทย่อยคำนวณหนี้สินตามโครงการผลประโยชน์หลังออกจากงานของพนักงาน</w:t>
      </w:r>
      <w:r w:rsidRPr="003B65FB">
        <w:rPr>
          <w:rFonts w:ascii="Angsana New" w:hAnsi="Angsana New" w:hint="cs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โดยใช้วิธีคิดลดแต่ละหน่วยที่ประมาณการไว้ (</w:t>
      </w:r>
      <w:r w:rsidRPr="003B65FB">
        <w:rPr>
          <w:rFonts w:ascii="Angsana New" w:hAnsi="Angsana New" w:hint="cs"/>
          <w:sz w:val="28"/>
          <w:lang w:val="en-GB"/>
        </w:rPr>
        <w:t>Projected Unit Credit Method)</w:t>
      </w:r>
      <w:r w:rsidRPr="008345D6">
        <w:rPr>
          <w:rFonts w:ascii="Angsana New" w:hAnsi="Angsana New" w:hint="cs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5DC9611" w14:textId="05BFFBBC" w:rsidR="000D21E7" w:rsidRDefault="000D21E7" w:rsidP="00311F2D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128FD64" w14:textId="77777777" w:rsidR="00C733BE" w:rsidRDefault="00C733BE" w:rsidP="00311F2D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</w:p>
    <w:p w14:paraId="5451D060" w14:textId="55790FB1" w:rsidR="00D33A2E" w:rsidRPr="003B65FB" w:rsidRDefault="00D33A2E" w:rsidP="00D33A2E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450" w:hanging="450"/>
        <w:jc w:val="thaiDistribute"/>
        <w:rPr>
          <w:rFonts w:ascii="Angsana New" w:hAnsi="Angsana New"/>
          <w:b/>
          <w:bCs/>
          <w:color w:val="000000"/>
          <w:spacing w:val="-2"/>
          <w:sz w:val="28"/>
          <w:lang w:val="en-GB"/>
        </w:rPr>
      </w:pPr>
      <w:r w:rsidRPr="00D33A2E">
        <w:rPr>
          <w:rFonts w:ascii="Angsana New" w:hAnsi="Angsana New" w:hint="cs"/>
          <w:b/>
          <w:bCs/>
          <w:sz w:val="28"/>
          <w:lang w:val="en-GB"/>
        </w:rPr>
        <w:lastRenderedPageBreak/>
        <w:t>4.1</w:t>
      </w:r>
      <w:r w:rsidRPr="00D33A2E">
        <w:rPr>
          <w:rFonts w:ascii="Angsana New" w:hAnsi="Angsana New"/>
          <w:b/>
          <w:bCs/>
          <w:sz w:val="28"/>
          <w:lang w:val="en-GB"/>
        </w:rPr>
        <w:t>7</w:t>
      </w:r>
      <w:r w:rsidRPr="00D33A2E">
        <w:rPr>
          <w:rFonts w:ascii="Angsana New" w:hAnsi="Angsana New" w:hint="cs"/>
          <w:b/>
          <w:bCs/>
          <w:sz w:val="28"/>
          <w:lang w:val="en-GB"/>
        </w:rPr>
        <w:t xml:space="preserve"> </w:t>
      </w:r>
      <w:r w:rsidRPr="008345D6">
        <w:rPr>
          <w:rFonts w:ascii="Angsana New" w:hAnsi="Angsana New" w:hint="cs"/>
          <w:b/>
          <w:bCs/>
          <w:color w:val="000000"/>
          <w:spacing w:val="-2"/>
          <w:sz w:val="28"/>
          <w:cs/>
        </w:rPr>
        <w:t>หุ้นกู้แปลงสภาพ</w:t>
      </w:r>
    </w:p>
    <w:p w14:paraId="61B3E344" w14:textId="37BC54D5" w:rsidR="00D33A2E" w:rsidRPr="003B65FB" w:rsidRDefault="00D33A2E" w:rsidP="00D33A2E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หุ้นกู้แปลงสภาพแสดงองค์ประกอบที่เป็นหนี้สินและส่วนที่เป็นของเจ้าของแยกจากกันในงบแสดงฐานะการเงิน</w:t>
      </w:r>
      <w:r w:rsidR="00311F2D">
        <w:rPr>
          <w:rFonts w:ascii="Angsana New" w:hAnsi="Angsana New"/>
          <w:spacing w:val="-2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pacing w:val="-2"/>
          <w:sz w:val="28"/>
          <w:cs/>
        </w:rPr>
        <w:t>บริษัทได้แยกแสดงองค์ประกอบดังกล่าว โดยกำหนดราคาตามบัญชีของหนี้สินจากการ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และหุ้นกู้แปลงสภาพ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  <w:r w:rsidRPr="003B65FB">
        <w:rPr>
          <w:rFonts w:ascii="Angsana New" w:hAnsi="Angsana New" w:hint="cs"/>
          <w:spacing w:val="-2"/>
          <w:sz w:val="28"/>
          <w:lang w:val="en-GB"/>
        </w:rPr>
        <w:t xml:space="preserve"> </w:t>
      </w:r>
    </w:p>
    <w:p w14:paraId="4D22933A" w14:textId="5BE5D524" w:rsidR="00D33A2E" w:rsidRDefault="00D33A2E" w:rsidP="00D33A2E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4276E4A6" w14:textId="77777777" w:rsidR="00D33A2E" w:rsidRPr="003B65FB" w:rsidRDefault="00D33A2E" w:rsidP="00D33A2E">
      <w:pPr>
        <w:spacing w:before="120" w:after="120"/>
        <w:ind w:left="360"/>
        <w:jc w:val="thaiDistribute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ค่าใช้จ่ายในการออกหุ้นกู้บันทึกแยกตามส่วนขององค์ประกอบที่เป็นหนี้สินและองค์ประกอบที่เป็นทุนตามสัดส่วน โดยค่าใช้จ่ายในการออกหุ้นกู้ส่วนขององค์ประกอบที่เป็นหนี้สินให้บันทึกหักจาก หุ้นกู้แปลงสภาพ – องค์ประกอบที่เป็นหนี้สินและตัดจำหน่ายตามอายุของหุ้นกู้แปลงสภาพ ส่วนค่าใช้จ่ายในการออกหุ้นกู้ส่วนขององค์ประกอบที่เป็นทุนแสดงหักจากส่วนของหุ้นกู้แปลงสภาพองค์ประกอบที่เป็นทุนโดยไม่ต้องตัดจำหน่าย</w:t>
      </w:r>
    </w:p>
    <w:p w14:paraId="1A75DB2D" w14:textId="319192C3" w:rsidR="000D21E7" w:rsidRPr="008345D6" w:rsidRDefault="00FA3248" w:rsidP="00D33A2E">
      <w:pPr>
        <w:spacing w:after="120"/>
        <w:ind w:left="360" w:hanging="360"/>
        <w:jc w:val="thaiDistribute"/>
        <w:rPr>
          <w:rFonts w:ascii="Angsana New" w:hAnsi="Angsana New"/>
          <w:b/>
          <w:bCs/>
          <w:sz w:val="28"/>
          <w:cs/>
        </w:rPr>
      </w:pPr>
      <w:r w:rsidRPr="003B65FB">
        <w:rPr>
          <w:rFonts w:ascii="Angsana New" w:hAnsi="Angsana New" w:hint="cs"/>
          <w:b/>
          <w:bCs/>
          <w:sz w:val="28"/>
          <w:lang w:val="en-GB"/>
        </w:rPr>
        <w:t>4.18</w:t>
      </w:r>
      <w:r w:rsidR="00BE7A22" w:rsidRPr="003B65FB">
        <w:rPr>
          <w:rFonts w:ascii="Angsana New" w:hAnsi="Angsana New" w:hint="cs"/>
          <w:b/>
          <w:bCs/>
          <w:sz w:val="28"/>
          <w:lang w:val="en-GB"/>
        </w:rPr>
        <w:t xml:space="preserve"> </w:t>
      </w:r>
      <w:r w:rsidR="000D21E7" w:rsidRPr="008345D6">
        <w:rPr>
          <w:rFonts w:ascii="Angsana New" w:hAnsi="Angsana New" w:hint="cs"/>
          <w:b/>
          <w:bCs/>
          <w:sz w:val="28"/>
          <w:cs/>
        </w:rPr>
        <w:t>ประมาณการหนี้สิน</w:t>
      </w:r>
    </w:p>
    <w:p w14:paraId="36660E63" w14:textId="5EF96506" w:rsidR="000D21E7" w:rsidRPr="003B65FB" w:rsidRDefault="000D21E7" w:rsidP="00BE7A22">
      <w:pPr>
        <w:spacing w:after="16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 xml:space="preserve">บริษัท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ว่าบริษัทและบริษัทย่อยจะเสียทรัพยากรเชิงเศรษฐกิจไปเพื่อปลดเปลื้องภาระผูกพันนั้น และบริษัทและบริษัทย่อยสามารถประมาณมูลค่าภาระผูกพันนั้นได้อย่างน่าเชื่อถือ </w:t>
      </w:r>
      <w:r w:rsidR="00B752C8" w:rsidRPr="003B65FB">
        <w:rPr>
          <w:rFonts w:ascii="Angsana New" w:hAnsi="Angsana New" w:hint="cs"/>
          <w:sz w:val="28"/>
          <w:lang w:val="en-GB"/>
        </w:rPr>
        <w:t xml:space="preserve"> </w:t>
      </w:r>
    </w:p>
    <w:p w14:paraId="0EBCD7C1" w14:textId="09A1575A" w:rsidR="000D21E7" w:rsidRPr="003B65FB" w:rsidRDefault="00FA3248" w:rsidP="00D33A2E">
      <w:pPr>
        <w:spacing w:after="120"/>
        <w:ind w:left="360" w:hanging="360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3B65FB">
        <w:rPr>
          <w:rFonts w:ascii="Angsana New" w:hAnsi="Angsana New" w:hint="cs"/>
          <w:b/>
          <w:bCs/>
          <w:sz w:val="28"/>
          <w:lang w:val="en-GB"/>
        </w:rPr>
        <w:t>4.19</w:t>
      </w:r>
      <w:r w:rsidR="00BE7A22" w:rsidRPr="003B65FB">
        <w:rPr>
          <w:rFonts w:ascii="Angsana New" w:hAnsi="Angsana New" w:hint="cs"/>
          <w:b/>
          <w:bCs/>
          <w:sz w:val="28"/>
          <w:lang w:val="en-GB"/>
        </w:rPr>
        <w:t xml:space="preserve"> </w:t>
      </w:r>
      <w:r w:rsidR="000D21E7" w:rsidRPr="008345D6">
        <w:rPr>
          <w:rFonts w:ascii="Angsana New" w:hAnsi="Angsana New" w:hint="cs"/>
          <w:b/>
          <w:bCs/>
          <w:sz w:val="28"/>
          <w:cs/>
        </w:rPr>
        <w:t>ภาษีเงินได้</w:t>
      </w:r>
    </w:p>
    <w:p w14:paraId="7DADCC6B" w14:textId="77777777" w:rsidR="000D21E7" w:rsidRPr="003B65FB" w:rsidRDefault="000D21E7" w:rsidP="00D33A2E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F8825C0" w14:textId="77777777" w:rsidR="000D21E7" w:rsidRPr="008345D6" w:rsidRDefault="000D21E7" w:rsidP="00D33A2E">
      <w:pPr>
        <w:spacing w:after="120"/>
        <w:ind w:left="360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8345D6">
        <w:rPr>
          <w:rFonts w:ascii="Angsana New" w:hAnsi="Angsana New" w:hint="cs"/>
          <w:b/>
          <w:bCs/>
          <w:i/>
          <w:iCs/>
          <w:sz w:val="28"/>
          <w:cs/>
        </w:rPr>
        <w:t>ภาษีเงินได้ปัจจุบัน</w:t>
      </w:r>
    </w:p>
    <w:p w14:paraId="751CFA68" w14:textId="77777777" w:rsidR="000D21E7" w:rsidRPr="003B65FB" w:rsidRDefault="000D21E7" w:rsidP="00D33A2E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บริษัท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3BF68CE" w14:textId="77777777" w:rsidR="000D21E7" w:rsidRPr="008345D6" w:rsidRDefault="000D21E7" w:rsidP="00D33A2E">
      <w:pPr>
        <w:spacing w:after="120"/>
        <w:ind w:left="360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8345D6">
        <w:rPr>
          <w:rFonts w:ascii="Angsana New" w:hAnsi="Angsana New" w:hint="cs"/>
          <w:b/>
          <w:bCs/>
          <w:i/>
          <w:iCs/>
          <w:sz w:val="28"/>
          <w:cs/>
        </w:rPr>
        <w:t>ภาษีเงินได้รอการตัดบัญชี</w:t>
      </w:r>
    </w:p>
    <w:p w14:paraId="11249EF3" w14:textId="77777777" w:rsidR="000D21E7" w:rsidRPr="003B65FB" w:rsidRDefault="000D21E7" w:rsidP="00D33A2E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 xml:space="preserve"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4F28A59" w14:textId="77777777" w:rsidR="000D21E7" w:rsidRPr="003B65FB" w:rsidRDefault="000D21E7" w:rsidP="00311F2D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บริษัท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7B24968" w14:textId="77777777" w:rsidR="000D21E7" w:rsidRPr="003B65FB" w:rsidRDefault="000D21E7" w:rsidP="00D33A2E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lastRenderedPageBreak/>
        <w:t>บริษัท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3B65FB">
        <w:rPr>
          <w:rFonts w:ascii="Angsana New" w:hAnsi="Angsana New" w:hint="cs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หากมีความเป็นไปได้ค่อนข้างแน่ว่าบริษัท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DB6E2C9" w14:textId="77777777" w:rsidR="000D21E7" w:rsidRPr="003B65FB" w:rsidRDefault="000D21E7" w:rsidP="00BE7A22">
      <w:pPr>
        <w:spacing w:after="24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 xml:space="preserve">บริษัท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A0EC736" w14:textId="6EB010DC" w:rsidR="000D21E7" w:rsidRPr="003B65FB" w:rsidRDefault="00CD783E" w:rsidP="00311F2D">
      <w:pPr>
        <w:spacing w:after="120"/>
        <w:ind w:left="360" w:hanging="360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3B65FB">
        <w:rPr>
          <w:rFonts w:ascii="Angsana New" w:hAnsi="Angsana New" w:hint="cs"/>
          <w:b/>
          <w:bCs/>
          <w:sz w:val="28"/>
          <w:lang w:val="en-GB"/>
        </w:rPr>
        <w:t>4</w:t>
      </w:r>
      <w:r w:rsidR="000D21E7" w:rsidRPr="003B65FB">
        <w:rPr>
          <w:rFonts w:ascii="Angsana New" w:hAnsi="Angsana New" w:hint="cs"/>
          <w:b/>
          <w:bCs/>
          <w:sz w:val="28"/>
          <w:lang w:val="en-GB"/>
        </w:rPr>
        <w:t>.</w:t>
      </w:r>
      <w:r w:rsidR="00FA3248" w:rsidRPr="003B65FB">
        <w:rPr>
          <w:rFonts w:ascii="Angsana New" w:hAnsi="Angsana New" w:hint="cs"/>
          <w:b/>
          <w:bCs/>
          <w:sz w:val="28"/>
          <w:lang w:val="en-GB"/>
        </w:rPr>
        <w:t>20</w:t>
      </w:r>
      <w:r w:rsidR="000D21E7" w:rsidRPr="003B65FB">
        <w:rPr>
          <w:rFonts w:ascii="Angsana New" w:hAnsi="Angsana New" w:hint="cs"/>
          <w:b/>
          <w:bCs/>
          <w:sz w:val="28"/>
          <w:lang w:val="en-GB"/>
        </w:rPr>
        <w:tab/>
      </w:r>
      <w:r w:rsidR="000D21E7" w:rsidRPr="008345D6">
        <w:rPr>
          <w:rFonts w:ascii="Angsana New" w:hAnsi="Angsana New" w:hint="cs"/>
          <w:b/>
          <w:bCs/>
          <w:sz w:val="28"/>
          <w:cs/>
        </w:rPr>
        <w:t>การวัดมูลค่ายุติธรรม</w:t>
      </w:r>
    </w:p>
    <w:p w14:paraId="23FD6E96" w14:textId="77777777" w:rsidR="000D21E7" w:rsidRPr="003B65FB" w:rsidRDefault="000D21E7" w:rsidP="005E4C7C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B65FB">
        <w:rPr>
          <w:rFonts w:ascii="Angsana New" w:hAnsi="Angsana New" w:hint="cs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z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C882FA8" w14:textId="77777777" w:rsidR="000D21E7" w:rsidRPr="003B65FB" w:rsidRDefault="000D21E7" w:rsidP="00BE7A22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F991E98" w14:textId="77777777" w:rsidR="000D21E7" w:rsidRPr="003B65FB" w:rsidRDefault="000D21E7" w:rsidP="00BE7A22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 xml:space="preserve">ระดับ </w:t>
      </w:r>
      <w:r w:rsidRPr="003B65FB">
        <w:rPr>
          <w:rFonts w:ascii="Angsana New" w:hAnsi="Angsana New" w:hint="cs"/>
          <w:sz w:val="28"/>
          <w:lang w:val="en-GB"/>
        </w:rPr>
        <w:t xml:space="preserve">1 </w:t>
      </w:r>
      <w:r w:rsidRPr="003B65FB">
        <w:rPr>
          <w:rFonts w:ascii="Angsana New" w:hAnsi="Angsana New" w:hint="cs"/>
          <w:sz w:val="28"/>
          <w:lang w:val="en-GB"/>
        </w:rPr>
        <w:tab/>
      </w:r>
      <w:r w:rsidRPr="008345D6">
        <w:rPr>
          <w:rFonts w:ascii="Angsana New" w:hAnsi="Angsana New" w:hint="cs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0376989" w14:textId="77777777" w:rsidR="000D21E7" w:rsidRPr="003B65FB" w:rsidRDefault="000D21E7" w:rsidP="00BE7A22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 xml:space="preserve">ระดับ </w:t>
      </w:r>
      <w:r w:rsidRPr="003B65FB">
        <w:rPr>
          <w:rFonts w:ascii="Angsana New" w:hAnsi="Angsana New" w:hint="cs"/>
          <w:sz w:val="28"/>
          <w:lang w:val="en-GB"/>
        </w:rPr>
        <w:t>2</w:t>
      </w:r>
      <w:r w:rsidRPr="003B65FB">
        <w:rPr>
          <w:rFonts w:ascii="Angsana New" w:hAnsi="Angsana New" w:hint="cs"/>
          <w:sz w:val="28"/>
          <w:lang w:val="en-GB"/>
        </w:rPr>
        <w:tab/>
      </w:r>
      <w:r w:rsidRPr="008345D6">
        <w:rPr>
          <w:rFonts w:ascii="Angsana New" w:hAnsi="Angsana New" w:hint="cs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8D88F13" w14:textId="77777777" w:rsidR="000D21E7" w:rsidRPr="003B65FB" w:rsidRDefault="000D21E7" w:rsidP="005E4C7C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 xml:space="preserve">ระดับ </w:t>
      </w:r>
      <w:r w:rsidRPr="003B65FB">
        <w:rPr>
          <w:rFonts w:ascii="Angsana New" w:hAnsi="Angsana New" w:hint="cs"/>
          <w:sz w:val="28"/>
          <w:lang w:val="en-GB"/>
        </w:rPr>
        <w:t>3</w:t>
      </w:r>
      <w:r w:rsidRPr="003B65FB">
        <w:rPr>
          <w:rFonts w:ascii="Angsana New" w:hAnsi="Angsana New" w:hint="cs"/>
          <w:sz w:val="28"/>
          <w:lang w:val="en-GB"/>
        </w:rPr>
        <w:tab/>
      </w:r>
      <w:r w:rsidRPr="008345D6">
        <w:rPr>
          <w:rFonts w:ascii="Angsana New" w:hAnsi="Angsana New" w:hint="cs"/>
          <w:sz w:val="28"/>
          <w:cs/>
        </w:rPr>
        <w:t>ใช้ข้อมูลที่ไม่สามารถสังเกตได้</w:t>
      </w:r>
      <w:r w:rsidRPr="003B65FB">
        <w:rPr>
          <w:rFonts w:ascii="Angsana New" w:hAnsi="Angsana New" w:hint="cs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z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6F5B1BB" w14:textId="77777777" w:rsidR="000D21E7" w:rsidRPr="000272E4" w:rsidRDefault="000D21E7" w:rsidP="00BE7A22">
      <w:pPr>
        <w:spacing w:after="16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ทุกวันสิ้นรอบระยะเวลารายงาน บริษัท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272E4">
        <w:rPr>
          <w:rFonts w:ascii="Angsana New" w:hAnsi="Angsana New" w:hint="cs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ณ</w:t>
      </w:r>
      <w:r w:rsidRPr="000272E4">
        <w:rPr>
          <w:rFonts w:ascii="Angsana New" w:hAnsi="Angsana New" w:hint="cs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F4B1855" w14:textId="2E7187DB" w:rsidR="00662B0B" w:rsidRPr="003B65FB" w:rsidRDefault="00662B0B" w:rsidP="000272E4">
      <w:pPr>
        <w:spacing w:after="120"/>
        <w:ind w:left="360" w:hanging="360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0272E4">
        <w:rPr>
          <w:rFonts w:ascii="Angsana New" w:hAnsi="Angsana New" w:hint="cs"/>
          <w:b/>
          <w:bCs/>
          <w:sz w:val="28"/>
          <w:lang w:val="en-GB"/>
        </w:rPr>
        <w:t xml:space="preserve">4.21 </w:t>
      </w:r>
      <w:r w:rsidRPr="008345D6">
        <w:rPr>
          <w:rFonts w:ascii="Angsana New" w:hAnsi="Angsana New" w:hint="cs"/>
          <w:b/>
          <w:bCs/>
          <w:sz w:val="28"/>
          <w:cs/>
        </w:rPr>
        <w:t>การรับรู้รายได้</w:t>
      </w:r>
    </w:p>
    <w:p w14:paraId="7EF17680" w14:textId="2E7187DB" w:rsidR="00662B0B" w:rsidRPr="008345D6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="Angsana New" w:hAnsi="Angsana New"/>
          <w:b/>
          <w:bCs/>
          <w:i/>
          <w:iCs/>
          <w:spacing w:val="-2"/>
          <w:sz w:val="28"/>
          <w:cs/>
        </w:rPr>
      </w:pPr>
      <w:r w:rsidRPr="008345D6">
        <w:rPr>
          <w:rFonts w:ascii="Angsana New" w:hAnsi="Angsana New" w:hint="cs"/>
          <w:b/>
          <w:bCs/>
          <w:i/>
          <w:iCs/>
          <w:spacing w:val="-2"/>
          <w:sz w:val="28"/>
          <w:cs/>
        </w:rPr>
        <w:t>รายได้จากการขาย</w:t>
      </w:r>
    </w:p>
    <w:p w14:paraId="105C15FF" w14:textId="77777777" w:rsidR="00662B0B" w:rsidRPr="003B65FB" w:rsidRDefault="00662B0B" w:rsidP="000272E4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7C4971A" w14:textId="77777777" w:rsidR="00662B0B" w:rsidRPr="003B65FB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="Angsana New" w:hAnsi="Angsana New"/>
          <w:b/>
          <w:bCs/>
          <w:i/>
          <w:iCs/>
          <w:spacing w:val="-2"/>
          <w:sz w:val="28"/>
          <w:lang w:val="en-GB"/>
        </w:rPr>
      </w:pPr>
      <w:r w:rsidRPr="008345D6">
        <w:rPr>
          <w:rFonts w:ascii="Angsana New" w:hAnsi="Angsana New" w:hint="cs"/>
          <w:b/>
          <w:bCs/>
          <w:i/>
          <w:iCs/>
          <w:spacing w:val="-2"/>
          <w:sz w:val="28"/>
          <w:cs/>
        </w:rPr>
        <w:t>รายได้จากการให้บริการ</w:t>
      </w:r>
    </w:p>
    <w:p w14:paraId="0BE59485" w14:textId="77777777" w:rsidR="00662B0B" w:rsidRPr="003B65FB" w:rsidRDefault="00662B0B" w:rsidP="00662B0B">
      <w:pPr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รายได้จากการให้บริการ ประกอบด้วย รายได้จากการให้บริการขนส่งแก๊ส และรายได้จากการให้บริการบำรุงรักษา รายได้จากการให้บริการรับรู้ตลอดช่วงเวลาที่ให้บริการโดยพิจารณาถึงขั้นความสำเร็จของงาน อัตราค่าบริการและระยะเวลาเป็นไปตามที่กำหนดในสัญญา ค่านายหน้าจ่ายหรือส่วนลดที่ให้กับคู่ค้า ซึ่งถูกพิจารณาเป็นลูกค้าของกลุ่มบริษัท จะบันทึกสุทธิจากรายได้จากการให้บริการ</w:t>
      </w:r>
    </w:p>
    <w:p w14:paraId="017F5E27" w14:textId="77777777" w:rsidR="00662B0B" w:rsidRPr="003B65FB" w:rsidRDefault="00662B0B" w:rsidP="000272E4">
      <w:pPr>
        <w:overflowPunct/>
        <w:autoSpaceDE/>
        <w:autoSpaceDN/>
        <w:adjustRightInd/>
        <w:spacing w:before="240" w:after="120"/>
        <w:ind w:left="360"/>
        <w:jc w:val="thaiDistribute"/>
        <w:textAlignment w:val="auto"/>
        <w:rPr>
          <w:rFonts w:ascii="Angsana New" w:hAnsi="Angsana New"/>
          <w:b/>
          <w:bCs/>
          <w:i/>
          <w:iCs/>
          <w:spacing w:val="-2"/>
          <w:sz w:val="28"/>
          <w:lang w:val="en-GB"/>
        </w:rPr>
      </w:pPr>
      <w:r w:rsidRPr="008345D6">
        <w:rPr>
          <w:rFonts w:ascii="Angsana New" w:hAnsi="Angsana New" w:hint="cs"/>
          <w:b/>
          <w:bCs/>
          <w:i/>
          <w:iCs/>
          <w:spacing w:val="-2"/>
          <w:sz w:val="28"/>
          <w:cs/>
        </w:rPr>
        <w:lastRenderedPageBreak/>
        <w:t>รายได้จากการให้บริการรับเหมาติดตั้งงานระบบ</w:t>
      </w:r>
    </w:p>
    <w:p w14:paraId="0E4BBB9D" w14:textId="77777777" w:rsidR="00662B0B" w:rsidRPr="003B65FB" w:rsidRDefault="00662B0B" w:rsidP="00662B0B">
      <w:pPr>
        <w:overflowPunct/>
        <w:autoSpaceDE/>
        <w:autoSpaceDN/>
        <w:adjustRightInd/>
        <w:spacing w:after="240"/>
        <w:ind w:left="360"/>
        <w:jc w:val="thaiDistribute"/>
        <w:textAlignment w:val="auto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รายได้จากการให้บริการรับเหมาติดตั้งงานระบบ สำหรับโครงการที่มีมูลค่าต่ำและระยะเวลาทำงานสั้นและยังไม่ได้โอนการควบคุมในสินทรัพย์ที่เกิดขึ้นให้กับลูกค้า จะรับรู้เมื่อให้บริการแล้วเสร็จ</w:t>
      </w:r>
    </w:p>
    <w:p w14:paraId="0A69276B" w14:textId="77777777" w:rsidR="00662B0B" w:rsidRPr="003B65FB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="Angsana New" w:hAnsi="Angsana New"/>
          <w:b/>
          <w:bCs/>
          <w:i/>
          <w:iCs/>
          <w:spacing w:val="-2"/>
          <w:sz w:val="28"/>
          <w:lang w:val="en-GB"/>
        </w:rPr>
      </w:pPr>
      <w:r w:rsidRPr="008345D6">
        <w:rPr>
          <w:rFonts w:ascii="Angsana New" w:hAnsi="Angsana New" w:hint="cs"/>
          <w:b/>
          <w:bCs/>
          <w:i/>
          <w:iCs/>
          <w:spacing w:val="-2"/>
          <w:sz w:val="28"/>
          <w:cs/>
        </w:rPr>
        <w:t>รายได้ค่าบริหารจัดการ</w:t>
      </w:r>
    </w:p>
    <w:p w14:paraId="7F19E761" w14:textId="77777777" w:rsidR="00662B0B" w:rsidRPr="003B65FB" w:rsidRDefault="00662B0B" w:rsidP="00662B0B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pacing w:val="-2"/>
          <w:sz w:val="28"/>
          <w:lang w:val="en-GB"/>
        </w:rPr>
      </w:pPr>
      <w:r w:rsidRPr="008345D6">
        <w:rPr>
          <w:rFonts w:ascii="Angsana New" w:hAnsi="Angsana New" w:hint="cs"/>
          <w:spacing w:val="-2"/>
          <w:sz w:val="28"/>
          <w:cs/>
        </w:rPr>
        <w:t>รายได้ค่าบริหารจัดการรับรู้เป็นรายได้ตามเกณฑ์คงค้างตามเงื่อนไขและข้อตกลงที่ระบุในสัญญาที่เกี่ยวข้อง</w:t>
      </w:r>
    </w:p>
    <w:p w14:paraId="1FCE82F1" w14:textId="77777777" w:rsidR="00662B0B" w:rsidRPr="003B65FB" w:rsidRDefault="00662B0B" w:rsidP="000272E4">
      <w:pPr>
        <w:overflowPunct/>
        <w:autoSpaceDE/>
        <w:autoSpaceDN/>
        <w:adjustRightInd/>
        <w:spacing w:before="120" w:after="120"/>
        <w:ind w:left="360"/>
        <w:jc w:val="thaiDistribute"/>
        <w:textAlignment w:val="auto"/>
        <w:rPr>
          <w:rFonts w:ascii="Angsana New" w:hAnsi="Angsana New"/>
          <w:b/>
          <w:bCs/>
          <w:i/>
          <w:iCs/>
          <w:spacing w:val="-2"/>
          <w:sz w:val="28"/>
          <w:lang w:val="en-GB"/>
        </w:rPr>
      </w:pPr>
      <w:r w:rsidRPr="008345D6">
        <w:rPr>
          <w:rFonts w:ascii="Angsana New" w:hAnsi="Angsana New" w:hint="cs"/>
          <w:b/>
          <w:bCs/>
          <w:i/>
          <w:iCs/>
          <w:spacing w:val="-2"/>
          <w:sz w:val="28"/>
          <w:cs/>
        </w:rPr>
        <w:t>ดอกเบี้ยรับ</w:t>
      </w:r>
    </w:p>
    <w:p w14:paraId="50821BCF" w14:textId="242D5F2F" w:rsidR="00662B0B" w:rsidRDefault="00662B0B" w:rsidP="000272E4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12D8036F" w14:textId="4663CE40" w:rsidR="000D21E7" w:rsidRPr="003B65FB" w:rsidRDefault="00CD783E" w:rsidP="000272E4">
      <w:pPr>
        <w:spacing w:after="120"/>
        <w:ind w:left="360" w:hanging="360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3B65FB">
        <w:rPr>
          <w:rFonts w:ascii="Angsana New" w:hAnsi="Angsana New" w:hint="cs"/>
          <w:b/>
          <w:bCs/>
          <w:sz w:val="28"/>
          <w:lang w:val="en-GB"/>
        </w:rPr>
        <w:t>4</w:t>
      </w:r>
      <w:r w:rsidR="000D21E7" w:rsidRPr="003B65FB">
        <w:rPr>
          <w:rFonts w:ascii="Angsana New" w:hAnsi="Angsana New" w:hint="cs"/>
          <w:b/>
          <w:bCs/>
          <w:sz w:val="28"/>
          <w:lang w:val="en-GB"/>
        </w:rPr>
        <w:t>.</w:t>
      </w:r>
      <w:r w:rsidR="00444950" w:rsidRPr="003B65FB">
        <w:rPr>
          <w:rFonts w:ascii="Angsana New" w:hAnsi="Angsana New" w:hint="cs"/>
          <w:b/>
          <w:bCs/>
          <w:sz w:val="28"/>
          <w:lang w:val="en-GB"/>
        </w:rPr>
        <w:t>22</w:t>
      </w:r>
      <w:r w:rsidR="000D21E7" w:rsidRPr="008345D6">
        <w:rPr>
          <w:rFonts w:ascii="Angsana New" w:hAnsi="Angsana New" w:hint="cs"/>
          <w:b/>
          <w:bCs/>
          <w:sz w:val="28"/>
        </w:rPr>
        <w:tab/>
      </w:r>
      <w:r w:rsidR="000D21E7" w:rsidRPr="008345D6">
        <w:rPr>
          <w:rFonts w:ascii="Angsana New" w:hAnsi="Angsana New" w:hint="cs"/>
          <w:b/>
          <w:bCs/>
          <w:sz w:val="28"/>
          <w:cs/>
        </w:rPr>
        <w:t>ข้อมูลจำแนกตามส่วนงาน</w:t>
      </w:r>
    </w:p>
    <w:p w14:paraId="040872A6" w14:textId="77777777" w:rsidR="000D21E7" w:rsidRPr="003B65FB" w:rsidRDefault="000D21E7" w:rsidP="000272E4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5322FC0E" w14:textId="6E335AB8" w:rsidR="000D21E7" w:rsidRPr="003B65FB" w:rsidRDefault="00CD783E" w:rsidP="000272E4">
      <w:pPr>
        <w:spacing w:after="120"/>
        <w:ind w:left="360" w:hanging="360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3B65FB">
        <w:rPr>
          <w:rFonts w:ascii="Angsana New" w:hAnsi="Angsana New" w:hint="cs"/>
          <w:b/>
          <w:bCs/>
          <w:sz w:val="28"/>
          <w:lang w:val="en-GB"/>
        </w:rPr>
        <w:t>4</w:t>
      </w:r>
      <w:r w:rsidR="000D21E7" w:rsidRPr="008345D6">
        <w:rPr>
          <w:rFonts w:ascii="Angsana New" w:hAnsi="Angsana New" w:hint="cs"/>
          <w:b/>
          <w:bCs/>
          <w:sz w:val="28"/>
        </w:rPr>
        <w:t>.</w:t>
      </w:r>
      <w:r w:rsidR="00444950" w:rsidRPr="003B65FB">
        <w:rPr>
          <w:rFonts w:ascii="Angsana New" w:hAnsi="Angsana New" w:hint="cs"/>
          <w:b/>
          <w:bCs/>
          <w:sz w:val="28"/>
          <w:lang w:val="en-GB"/>
        </w:rPr>
        <w:t>23</w:t>
      </w:r>
      <w:r w:rsidR="000D21E7" w:rsidRPr="008345D6">
        <w:rPr>
          <w:rFonts w:ascii="Angsana New" w:hAnsi="Angsana New" w:hint="cs"/>
          <w:b/>
          <w:bCs/>
          <w:sz w:val="28"/>
        </w:rPr>
        <w:tab/>
      </w:r>
      <w:r w:rsidR="000D21E7" w:rsidRPr="008345D6">
        <w:rPr>
          <w:rFonts w:ascii="Angsana New" w:hAnsi="Angsana New" w:hint="cs"/>
          <w:b/>
          <w:bCs/>
          <w:sz w:val="28"/>
          <w:cs/>
        </w:rPr>
        <w:t xml:space="preserve">กำไร (ขาดทุน) ต่อหุ้น </w:t>
      </w:r>
    </w:p>
    <w:p w14:paraId="002C964F" w14:textId="77777777" w:rsidR="000D21E7" w:rsidRPr="003B65FB" w:rsidRDefault="000D21E7" w:rsidP="000272E4">
      <w:pPr>
        <w:overflowPunct/>
        <w:autoSpaceDE/>
        <w:autoSpaceDN/>
        <w:adjustRightInd/>
        <w:spacing w:after="120"/>
        <w:ind w:left="360"/>
        <w:jc w:val="thaiDistribute"/>
        <w:textAlignment w:val="auto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กำไร (ขาดทุน) ต่อหุ้นขั้นพื้นฐานคำนวณโดยการหารกำไร (ขาดทุน) 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ในกรณีที่มีการเพิ่มทุนใช้จำนวนหุ้นสามัญถัวเฉลี่ยถ่วงน้ำหนักตามระยะเวลาการรับชำระค่าหุ้นเพิ่มทุน และในกรณีที่ลดทุนใช้จำนวนหุ้นสามัญถัวเฉลี่ยถ่วงน้ำหนักตามระยะเวลาการจดทะเบียนการลดทุน กำไร (ขาดทุน) ต่อหุ้นปรับลดคำนวณจากจำนวนหุ้นสามัญถัวเฉลี่ยถ่วงน้ำหนักที่รวมสมมติฐานว่าหุ้นสามัญเทียบเท่าได้ถูกแปลงเป็นหุ้นสามัญทั้งหมด</w:t>
      </w:r>
    </w:p>
    <w:p w14:paraId="498EF36B" w14:textId="1519A6D5" w:rsidR="000D21E7" w:rsidRPr="003B65FB" w:rsidRDefault="00CD783E" w:rsidP="000272E4">
      <w:pPr>
        <w:spacing w:after="120"/>
        <w:ind w:left="360" w:hanging="360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3B65FB">
        <w:rPr>
          <w:rFonts w:ascii="Angsana New" w:hAnsi="Angsana New" w:hint="cs"/>
          <w:b/>
          <w:bCs/>
          <w:sz w:val="28"/>
          <w:lang w:val="en-GB"/>
        </w:rPr>
        <w:t>4.</w:t>
      </w:r>
      <w:r w:rsidR="00444950" w:rsidRPr="003B65FB">
        <w:rPr>
          <w:rFonts w:ascii="Angsana New" w:hAnsi="Angsana New" w:hint="cs"/>
          <w:b/>
          <w:bCs/>
          <w:sz w:val="28"/>
          <w:lang w:val="en-GB"/>
        </w:rPr>
        <w:t>24</w:t>
      </w:r>
      <w:r w:rsidR="000D21E7" w:rsidRPr="003B65FB">
        <w:rPr>
          <w:rFonts w:ascii="Angsana New" w:hAnsi="Angsana New" w:hint="cs"/>
          <w:b/>
          <w:bCs/>
          <w:sz w:val="28"/>
          <w:lang w:val="en-GB"/>
        </w:rPr>
        <w:tab/>
      </w:r>
      <w:r w:rsidR="000D21E7" w:rsidRPr="008345D6">
        <w:rPr>
          <w:rFonts w:ascii="Angsana New" w:hAnsi="Angsana New" w:hint="cs"/>
          <w:b/>
          <w:bCs/>
          <w:sz w:val="28"/>
          <w:cs/>
        </w:rPr>
        <w:t>การใช้ดุลยพินิจและประมาณการทางบัญชีที่สำคัญ</w:t>
      </w:r>
    </w:p>
    <w:p w14:paraId="0C1D3BD9" w14:textId="77777777" w:rsidR="000D21E7" w:rsidRPr="003B65FB" w:rsidRDefault="000D21E7" w:rsidP="000272E4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88DABE1" w14:textId="77777777" w:rsidR="000D21E7" w:rsidRPr="003B65FB" w:rsidRDefault="000D21E7" w:rsidP="000272E4">
      <w:pPr>
        <w:spacing w:after="120"/>
        <w:ind w:left="360"/>
        <w:jc w:val="thaiDistribute"/>
        <w:rPr>
          <w:rFonts w:ascii="Angsana New" w:hAnsi="Angsana New"/>
          <w:b/>
          <w:bCs/>
          <w:i/>
          <w:iCs/>
          <w:sz w:val="28"/>
          <w:lang w:val="en-GB"/>
        </w:rPr>
      </w:pPr>
      <w:r w:rsidRPr="008345D6">
        <w:rPr>
          <w:rFonts w:ascii="Angsana New" w:hAnsi="Angsana New" w:hint="cs"/>
          <w:b/>
          <w:bCs/>
          <w:i/>
          <w:iCs/>
          <w:sz w:val="28"/>
          <w:cs/>
        </w:rPr>
        <w:t>ที่ดิน อาคารและอุปกรณ์และค่าเสื่อมราคา</w:t>
      </w:r>
    </w:p>
    <w:p w14:paraId="4E07AB7B" w14:textId="77777777" w:rsidR="000D21E7" w:rsidRPr="003B65FB" w:rsidRDefault="000D21E7" w:rsidP="000272E4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74A783C" w14:textId="19F3C35B" w:rsidR="000D21E7" w:rsidRPr="003B65FB" w:rsidRDefault="000D21E7" w:rsidP="005E4C7C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บริษัทและบริษัทย่อยแสดงมูลค่าของที่ดิน อาคารและส่วนปรับปรุงอาคารด้วยราคาที่ตีใหม่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สำหรับที่ดินและวิธีวิเคราะห์มูลค่าจากต้นทุนสำหรับอาคารและส่วนปรับปรุงอาคาร ซึ่งการประเมินมูลค่าดังกล่าวต้องอาศัยข้อสมมติฐานและการประมาณการบางประการ</w:t>
      </w:r>
      <w:r w:rsidRPr="003B65FB">
        <w:rPr>
          <w:rFonts w:ascii="Angsana New" w:hAnsi="Angsana New" w:hint="cs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z w:val="28"/>
          <w:cs/>
        </w:rPr>
        <w:t xml:space="preserve">ตามที่อธิบายไว้ในหมายเหตุข้อ </w:t>
      </w:r>
      <w:r w:rsidR="007057B2" w:rsidRPr="007057B2">
        <w:rPr>
          <w:rFonts w:ascii="Angsana New" w:hAnsi="Angsana New"/>
          <w:sz w:val="28"/>
          <w:lang w:val="en-GB"/>
        </w:rPr>
        <w:t>21</w:t>
      </w:r>
    </w:p>
    <w:p w14:paraId="77FE00B3" w14:textId="28B196E3" w:rsidR="000D21E7" w:rsidRDefault="000D21E7" w:rsidP="000272E4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lastRenderedPageBreak/>
        <w:t>นอกจากนี้</w:t>
      </w:r>
      <w:r w:rsidRPr="003B65FB">
        <w:rPr>
          <w:rFonts w:ascii="Angsana New" w:hAnsi="Angsana New" w:hint="cs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66DCE6F" w14:textId="77777777" w:rsidR="000D21E7" w:rsidRPr="003B65FB" w:rsidRDefault="000D21E7" w:rsidP="000272E4">
      <w:pPr>
        <w:spacing w:after="120"/>
        <w:ind w:left="360"/>
        <w:jc w:val="thaiDistribute"/>
        <w:rPr>
          <w:rFonts w:ascii="Angsana New" w:hAnsi="Angsana New"/>
          <w:b/>
          <w:bCs/>
          <w:i/>
          <w:iCs/>
          <w:sz w:val="28"/>
          <w:lang w:val="en-GB"/>
        </w:rPr>
      </w:pPr>
      <w:r w:rsidRPr="008345D6">
        <w:rPr>
          <w:rFonts w:ascii="Angsana New" w:hAnsi="Angsana New" w:hint="cs"/>
          <w:b/>
          <w:bCs/>
          <w:i/>
          <w:iCs/>
          <w:sz w:val="28"/>
          <w:cs/>
        </w:rPr>
        <w:t>ค่าความนิยมและสินทรัพย์ไม่มีตัวตน</w:t>
      </w:r>
    </w:p>
    <w:p w14:paraId="1D955876" w14:textId="73452267" w:rsidR="000D21E7" w:rsidRPr="003B65FB" w:rsidRDefault="000D21E7" w:rsidP="000272E4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</w:t>
      </w:r>
      <w:r w:rsidRPr="003B65FB">
        <w:rPr>
          <w:rFonts w:ascii="Angsana New" w:hAnsi="Angsana New" w:hint="cs"/>
          <w:sz w:val="28"/>
          <w:lang w:val="en-GB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056F5C12" w14:textId="77777777" w:rsidR="000D21E7" w:rsidRPr="003B65FB" w:rsidRDefault="000D21E7" w:rsidP="000272E4">
      <w:pPr>
        <w:spacing w:after="120"/>
        <w:ind w:left="360"/>
        <w:jc w:val="thaiDistribute"/>
        <w:rPr>
          <w:rFonts w:ascii="Angsana New" w:hAnsi="Angsana New"/>
          <w:b/>
          <w:bCs/>
          <w:i/>
          <w:iCs/>
          <w:sz w:val="28"/>
          <w:lang w:val="en-GB"/>
        </w:rPr>
      </w:pPr>
      <w:r w:rsidRPr="008345D6">
        <w:rPr>
          <w:rFonts w:ascii="Angsana New" w:hAnsi="Angsana New" w:hint="cs"/>
          <w:b/>
          <w:bCs/>
          <w:i/>
          <w:iCs/>
          <w:sz w:val="28"/>
          <w:cs/>
        </w:rPr>
        <w:t>สินทรัพย์ภาษีเงินได้รอการตัดบัญชี</w:t>
      </w:r>
    </w:p>
    <w:p w14:paraId="25AE1889" w14:textId="1C2BD0AB" w:rsidR="00032507" w:rsidRPr="003B65FB" w:rsidRDefault="000D21E7" w:rsidP="005E4C7C">
      <w:pPr>
        <w:spacing w:after="120"/>
        <w:ind w:left="36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2C4079B" w14:textId="26168380" w:rsidR="00D5121C" w:rsidRPr="00B60C9B" w:rsidRDefault="0057438E" w:rsidP="005E4C7C">
      <w:pPr>
        <w:pStyle w:val="ListParagraph"/>
        <w:numPr>
          <w:ilvl w:val="0"/>
          <w:numId w:val="1"/>
        </w:numPr>
        <w:tabs>
          <w:tab w:val="left" w:pos="180"/>
          <w:tab w:val="left" w:pos="360"/>
        </w:tabs>
        <w:spacing w:before="120" w:line="240" w:lineRule="atLeast"/>
        <w:jc w:val="thaiDistribute"/>
        <w:rPr>
          <w:rFonts w:ascii="Angsana New" w:hAnsi="Angsana New"/>
          <w:b/>
          <w:bCs/>
          <w:sz w:val="28"/>
        </w:rPr>
      </w:pPr>
      <w:r w:rsidRPr="003B65FB">
        <w:rPr>
          <w:rFonts w:ascii="Angsana New" w:hAnsi="Angsana New" w:hint="cs"/>
          <w:b/>
          <w:bCs/>
          <w:sz w:val="28"/>
          <w:lang w:val="en-GB"/>
        </w:rPr>
        <w:t xml:space="preserve"> </w:t>
      </w:r>
      <w:r w:rsidR="009B2480" w:rsidRPr="008345D6">
        <w:rPr>
          <w:rFonts w:ascii="Angsana New" w:hAnsi="Angsana New" w:hint="cs"/>
          <w:b/>
          <w:bCs/>
          <w:sz w:val="28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1564B328" w14:textId="34844CF2" w:rsidR="00D5121C" w:rsidRPr="00B60C9B" w:rsidRDefault="009B2480" w:rsidP="00965FF2">
      <w:pPr>
        <w:spacing w:before="120" w:after="120" w:line="240" w:lineRule="atLeas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B60C9B">
        <w:rPr>
          <w:rFonts w:ascii="Angsana New" w:hAnsi="Angsana New" w:hint="cs"/>
          <w:color w:val="000000"/>
          <w:spacing w:val="-2"/>
          <w:sz w:val="28"/>
        </w:rPr>
        <w:t>16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มาถือปฏิบัติในระหว่า</w:t>
      </w:r>
      <w:r w:rsidR="004E2B4E" w:rsidRPr="008345D6">
        <w:rPr>
          <w:rFonts w:ascii="Angsana New" w:hAnsi="Angsana New" w:hint="cs"/>
          <w:color w:val="000000"/>
          <w:spacing w:val="-2"/>
          <w:sz w:val="28"/>
          <w:cs/>
        </w:rPr>
        <w:t>งปี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ปัจจุบัน โดยกลุ่มบริษัทได้เลือกปรับผลสะสมจากการเปลี่ยนแปลงโดยปรับปรุงกับกำไรสะสม </w:t>
      </w:r>
      <w:r w:rsidR="00965FF2" w:rsidRPr="00B60C9B">
        <w:rPr>
          <w:rFonts w:ascii="Angsana New" w:hAnsi="Angsana New"/>
          <w:color w:val="000000"/>
          <w:spacing w:val="-2"/>
          <w:sz w:val="28"/>
          <w:lang w:val="en-GB"/>
        </w:rPr>
        <w:t xml:space="preserve"> 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Pr="00B60C9B">
        <w:rPr>
          <w:rFonts w:ascii="Angsana New" w:hAnsi="Angsana New" w:hint="cs"/>
          <w:color w:val="000000"/>
          <w:spacing w:val="-2"/>
          <w:sz w:val="28"/>
        </w:rPr>
        <w:t>1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มกราคม </w:t>
      </w:r>
      <w:r w:rsidRPr="00B60C9B">
        <w:rPr>
          <w:rFonts w:ascii="Angsana New" w:hAnsi="Angsana New" w:hint="cs"/>
          <w:color w:val="000000"/>
          <w:spacing w:val="-2"/>
          <w:sz w:val="28"/>
        </w:rPr>
        <w:t>2563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5339C3F2" w14:textId="77777777" w:rsidR="00D5121C" w:rsidRPr="00B60C9B" w:rsidRDefault="009B2480">
      <w:pPr>
        <w:spacing w:line="240" w:lineRule="atLeas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B60C9B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ผลกระทบต่อกำไรสะสมต้นงวดปี</w:t>
      </w:r>
      <w:r w:rsidRPr="00B60C9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B60C9B">
        <w:rPr>
          <w:rFonts w:ascii="Angsana New" w:hAnsi="Angsana New" w:hint="cs"/>
          <w:color w:val="000000"/>
          <w:spacing w:val="-2"/>
          <w:sz w:val="28"/>
        </w:rPr>
        <w:t>2563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17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800"/>
        <w:gridCol w:w="1620"/>
        <w:gridCol w:w="1425"/>
        <w:gridCol w:w="6"/>
      </w:tblGrid>
      <w:tr w:rsidR="00D5121C" w:rsidRPr="00B60C9B" w14:paraId="4263AD7B" w14:textId="77777777">
        <w:trPr>
          <w:tblHeader/>
        </w:trPr>
        <w:tc>
          <w:tcPr>
            <w:tcW w:w="9171" w:type="dxa"/>
            <w:gridSpan w:val="6"/>
            <w:shd w:val="clear" w:color="auto" w:fill="auto"/>
          </w:tcPr>
          <w:p w14:paraId="6A1F0084" w14:textId="77777777" w:rsidR="00D5121C" w:rsidRPr="00B60C9B" w:rsidRDefault="009B2480">
            <w:pPr>
              <w:spacing w:line="360" w:lineRule="exact"/>
              <w:ind w:right="-52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(</w:t>
            </w:r>
            <w:r w:rsidRPr="008345D6">
              <w:rPr>
                <w:rFonts w:ascii="Angsana New" w:hAnsi="Angsana New" w:cs="Angsana New" w:hint="cs"/>
                <w:sz w:val="28"/>
                <w:cs/>
              </w:rPr>
              <w:t>หน่วย</w:t>
            </w:r>
            <w:r w:rsidRPr="00B60C9B">
              <w:rPr>
                <w:rFonts w:ascii="Angsana New" w:hAnsi="Angsana New" w:cs="Angsana New" w:hint="cs"/>
                <w:sz w:val="28"/>
              </w:rPr>
              <w:t>:</w:t>
            </w:r>
            <w:r w:rsidRPr="008345D6">
              <w:rPr>
                <w:rFonts w:ascii="Angsana New" w:hAnsi="Angsana New" w:cs="Angsana New" w:hint="cs"/>
                <w:sz w:val="28"/>
                <w:cs/>
              </w:rPr>
              <w:t xml:space="preserve"> พันบาท</w:t>
            </w:r>
            <w:r w:rsidRPr="00B60C9B">
              <w:rPr>
                <w:rFonts w:ascii="Angsana New" w:hAnsi="Angsana New" w:cs="Angsana New" w:hint="cs"/>
                <w:sz w:val="28"/>
              </w:rPr>
              <w:t>)</w:t>
            </w:r>
          </w:p>
        </w:tc>
      </w:tr>
      <w:tr w:rsidR="00D5121C" w:rsidRPr="00B60C9B" w14:paraId="5957DC32" w14:textId="77777777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</w:tcPr>
          <w:p w14:paraId="0503263F" w14:textId="77777777" w:rsidR="00D5121C" w:rsidRPr="00B60C9B" w:rsidRDefault="00D5121C">
            <w:pPr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85" w:type="dxa"/>
            <w:gridSpan w:val="4"/>
            <w:shd w:val="clear" w:color="auto" w:fill="auto"/>
            <w:vAlign w:val="bottom"/>
          </w:tcPr>
          <w:p w14:paraId="64DEFB34" w14:textId="77777777" w:rsidR="00D5121C" w:rsidRPr="008345D6" w:rsidRDefault="009B2480">
            <w:pPr>
              <w:pBdr>
                <w:bottom w:val="single" w:sz="4" w:space="1" w:color="auto"/>
              </w:pBdr>
              <w:spacing w:line="360" w:lineRule="exact"/>
              <w:ind w:left="-106" w:right="-5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</w:tr>
      <w:tr w:rsidR="00D5121C" w:rsidRPr="00B60C9B" w14:paraId="6C65D58D" w14:textId="77777777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</w:tcPr>
          <w:p w14:paraId="1AA74FFF" w14:textId="77777777" w:rsidR="00D5121C" w:rsidRPr="00B60C9B" w:rsidRDefault="00D5121C">
            <w:pPr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B49758" w14:textId="77777777" w:rsidR="00D5121C" w:rsidRPr="00B60C9B" w:rsidRDefault="00D5121C">
            <w:pPr>
              <w:spacing w:line="360" w:lineRule="exact"/>
              <w:ind w:right="-7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6E1EDD2A" w14:textId="77777777" w:rsidR="00D5121C" w:rsidRPr="008345D6" w:rsidRDefault="009B2480">
            <w:pPr>
              <w:pBdr>
                <w:bottom w:val="single" w:sz="4" w:space="1" w:color="auto"/>
              </w:pBdr>
              <w:spacing w:line="360" w:lineRule="exact"/>
              <w:ind w:right="-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ผลกระทบจาก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1177810" w14:textId="77777777" w:rsidR="00D5121C" w:rsidRPr="00B60C9B" w:rsidRDefault="00D5121C">
            <w:pPr>
              <w:spacing w:line="360" w:lineRule="exact"/>
              <w:ind w:right="-74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121C" w:rsidRPr="00B60C9B" w14:paraId="35BC71F8" w14:textId="77777777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</w:tcPr>
          <w:p w14:paraId="19BE76F7" w14:textId="77777777" w:rsidR="00D5121C" w:rsidRPr="00B60C9B" w:rsidRDefault="00D5121C">
            <w:pPr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E69535" w14:textId="77777777" w:rsidR="00D5121C" w:rsidRPr="00B60C9B" w:rsidRDefault="009B2480">
            <w:pPr>
              <w:pBdr>
                <w:bottom w:val="single" w:sz="4" w:space="1" w:color="auto"/>
              </w:pBdr>
              <w:spacing w:line="360" w:lineRule="exact"/>
              <w:ind w:left="-106" w:right="-76"/>
              <w:jc w:val="center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B60C9B">
              <w:rPr>
                <w:rFonts w:ascii="Angsana New" w:hAnsi="Angsana New" w:cs="Angsana New" w:hint="cs"/>
                <w:sz w:val="28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F6E3ED" w14:textId="77777777" w:rsidR="00D5121C" w:rsidRPr="00B60C9B" w:rsidRDefault="009B24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มาตรฐานการรายงาน            ทางการเงินกลุ่มเครื่องมือทางการเงิน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92D47D" w14:textId="77777777" w:rsidR="00D5121C" w:rsidRPr="008345D6" w:rsidRDefault="009B2480">
            <w:pPr>
              <w:pBdr>
                <w:bottom w:val="single" w:sz="4" w:space="1" w:color="auto"/>
              </w:pBdr>
              <w:spacing w:line="360" w:lineRule="exact"/>
              <w:ind w:right="-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B60C9B">
              <w:rPr>
                <w:rFonts w:ascii="Angsana New" w:hAnsi="Angsana New" w:cs="Angsana New" w:hint="cs"/>
                <w:sz w:val="28"/>
              </w:rPr>
              <w:t>16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7EE8DA3" w14:textId="77777777" w:rsidR="00D5121C" w:rsidRPr="00B60C9B" w:rsidRDefault="009B2480">
            <w:pPr>
              <w:pBdr>
                <w:bottom w:val="single" w:sz="4" w:space="1" w:color="auto"/>
              </w:pBdr>
              <w:spacing w:line="360" w:lineRule="exact"/>
              <w:ind w:right="-53"/>
              <w:jc w:val="center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 xml:space="preserve">1 </w:t>
            </w:r>
            <w:r w:rsidRPr="008345D6">
              <w:rPr>
                <w:rFonts w:ascii="Angsana New" w:hAnsi="Angsana New" w:cs="Angsana New" w:hint="cs"/>
                <w:sz w:val="28"/>
                <w:cs/>
              </w:rPr>
              <w:t xml:space="preserve">มกราคม </w:t>
            </w:r>
            <w:r w:rsidRPr="00B60C9B">
              <w:rPr>
                <w:rFonts w:ascii="Angsana New" w:hAnsi="Angsana New" w:cs="Angsana New" w:hint="cs"/>
                <w:sz w:val="28"/>
              </w:rPr>
              <w:t>2563</w:t>
            </w:r>
          </w:p>
        </w:tc>
      </w:tr>
      <w:tr w:rsidR="00D5121C" w:rsidRPr="00B60C9B" w14:paraId="5F52AC72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196D0313" w14:textId="77777777" w:rsidR="00D5121C" w:rsidRPr="00B60C9B" w:rsidRDefault="009B2480">
            <w:pPr>
              <w:spacing w:line="360" w:lineRule="exact"/>
              <w:ind w:left="-112" w:firstLine="4"/>
              <w:rPr>
                <w:rFonts w:ascii="Angsana New" w:hAnsi="Angsana New" w:cs="Angsana New"/>
                <w:b/>
                <w:bCs/>
                <w:sz w:val="28"/>
              </w:rPr>
            </w:pPr>
            <w:r w:rsidRPr="008345D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40" w:type="dxa"/>
            <w:shd w:val="clear" w:color="auto" w:fill="auto"/>
          </w:tcPr>
          <w:p w14:paraId="061BAA6D" w14:textId="77777777" w:rsidR="00D5121C" w:rsidRPr="00B60C9B" w:rsidRDefault="00D512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E65C5C0" w14:textId="77777777" w:rsidR="00D5121C" w:rsidRPr="00B60C9B" w:rsidRDefault="00D512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16052C1" w14:textId="77777777" w:rsidR="00D5121C" w:rsidRPr="00B60C9B" w:rsidRDefault="00D512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7753A7A0" w14:textId="77777777" w:rsidR="00D5121C" w:rsidRPr="00B60C9B" w:rsidRDefault="00D512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121C" w:rsidRPr="00B60C9B" w14:paraId="71CE3E5E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1AE6D0E" w14:textId="77777777" w:rsidR="00D5121C" w:rsidRPr="008345D6" w:rsidRDefault="009B2480">
            <w:pPr>
              <w:spacing w:line="360" w:lineRule="exact"/>
              <w:ind w:left="-112" w:firstLine="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9A6B2F" w14:textId="77777777" w:rsidR="00D5121C" w:rsidRPr="00B60C9B" w:rsidRDefault="00D5121C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E0EAD4A" w14:textId="77777777" w:rsidR="00D5121C" w:rsidRPr="00B60C9B" w:rsidRDefault="00D5121C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1AB7BD" w14:textId="77777777" w:rsidR="00D5121C" w:rsidRPr="00B60C9B" w:rsidRDefault="00D5121C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7007AEEA" w14:textId="77777777" w:rsidR="00D5121C" w:rsidRPr="00B60C9B" w:rsidRDefault="00D5121C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121C" w:rsidRPr="00B60C9B" w14:paraId="7D5864B7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103B83A1" w14:textId="77777777" w:rsidR="00D5121C" w:rsidRPr="008345D6" w:rsidRDefault="009B2480">
            <w:pPr>
              <w:spacing w:line="360" w:lineRule="exact"/>
              <w:ind w:left="-112" w:firstLine="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5651E" w14:textId="77777777" w:rsidR="00D5121C" w:rsidRPr="00B60C9B" w:rsidRDefault="00D5121C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975217D" w14:textId="77777777" w:rsidR="00D5121C" w:rsidRPr="00B60C9B" w:rsidRDefault="00D5121C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D92A055" w14:textId="77777777" w:rsidR="00D5121C" w:rsidRPr="00B60C9B" w:rsidRDefault="00D5121C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7D1DDA9B" w14:textId="77777777" w:rsidR="00D5121C" w:rsidRPr="00B60C9B" w:rsidRDefault="00D5121C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121C" w:rsidRPr="00B60C9B" w14:paraId="54481B40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431CBCC9" w14:textId="77777777" w:rsidR="00D5121C" w:rsidRPr="008345D6" w:rsidRDefault="009B2480">
            <w:pPr>
              <w:spacing w:line="360" w:lineRule="exact"/>
              <w:ind w:left="-112" w:firstLine="4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เงินลงทุนชั่วคราว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83520C" w14:textId="77777777" w:rsidR="00D5121C" w:rsidRPr="00B60C9B" w:rsidRDefault="009B2480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7,371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EF66D6" w14:textId="77777777" w:rsidR="00D5121C" w:rsidRPr="00B60C9B" w:rsidRDefault="009B2480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(7,371)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48D65D" w14:textId="77777777" w:rsidR="00D5121C" w:rsidRPr="00B60C9B" w:rsidRDefault="009B2480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C549795" w14:textId="77777777" w:rsidR="00D5121C" w:rsidRPr="00B60C9B" w:rsidRDefault="009B2480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</w:tr>
      <w:tr w:rsidR="00D5121C" w:rsidRPr="00B60C9B" w14:paraId="55C37176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6D4A4448" w14:textId="77777777" w:rsidR="00D5121C" w:rsidRPr="008345D6" w:rsidRDefault="009B2480">
            <w:pPr>
              <w:spacing w:line="360" w:lineRule="exact"/>
              <w:ind w:left="-110" w:firstLine="2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A7CC9" w14:textId="77777777" w:rsidR="00D5121C" w:rsidRPr="00B60C9B" w:rsidRDefault="009B2480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0203F5" w14:textId="77777777" w:rsidR="00D5121C" w:rsidRPr="00B60C9B" w:rsidRDefault="009B2480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7,371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5EBF26" w14:textId="77777777" w:rsidR="00D5121C" w:rsidRPr="00B60C9B" w:rsidRDefault="009B2480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FD7D2EC" w14:textId="77777777" w:rsidR="00D5121C" w:rsidRPr="00B60C9B" w:rsidRDefault="009B2480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7,371</w:t>
            </w:r>
          </w:p>
        </w:tc>
      </w:tr>
      <w:tr w:rsidR="00D5121C" w:rsidRPr="00B60C9B" w14:paraId="6A6A2848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45E4B1E1" w14:textId="77777777" w:rsidR="00D5121C" w:rsidRPr="00B60C9B" w:rsidRDefault="009B2480">
            <w:pPr>
              <w:spacing w:line="360" w:lineRule="exact"/>
              <w:ind w:left="-112" w:firstLine="4"/>
              <w:rPr>
                <w:rFonts w:ascii="Angsana New" w:hAnsi="Angsana New" w:cs="Angsana New"/>
                <w:sz w:val="28"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8E1CC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353,545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4B3FE1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 xml:space="preserve"> (24,693)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DE5C74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 xml:space="preserve"> -   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D8D8D14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328,852</w:t>
            </w:r>
          </w:p>
        </w:tc>
      </w:tr>
      <w:tr w:rsidR="00D5121C" w:rsidRPr="00B60C9B" w14:paraId="50D46D19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5984CD1" w14:textId="77777777" w:rsidR="00D5121C" w:rsidRPr="008345D6" w:rsidRDefault="009B2480">
            <w:pPr>
              <w:spacing w:line="360" w:lineRule="exact"/>
              <w:ind w:left="-112" w:firstLine="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C7AEAA" w14:textId="77777777" w:rsidR="00D5121C" w:rsidRPr="00B60C9B" w:rsidRDefault="00D5121C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D848734" w14:textId="77777777" w:rsidR="00D5121C" w:rsidRPr="00B60C9B" w:rsidRDefault="00D5121C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0438865" w14:textId="77777777" w:rsidR="00D5121C" w:rsidRPr="00B60C9B" w:rsidRDefault="00D5121C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29D44E81" w14:textId="77777777" w:rsidR="00D5121C" w:rsidRPr="00B60C9B" w:rsidRDefault="00D5121C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121C" w:rsidRPr="00B60C9B" w14:paraId="4A9A4B6C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06A47CE" w14:textId="77777777" w:rsidR="00D5121C" w:rsidRPr="008345D6" w:rsidRDefault="009B2480">
            <w:pPr>
              <w:spacing w:line="360" w:lineRule="exact"/>
              <w:ind w:left="-112" w:firstLine="4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5156A6" w14:textId="77777777" w:rsidR="00D5121C" w:rsidRPr="00B60C9B" w:rsidRDefault="009B2480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24,801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75C33F" w14:textId="77777777" w:rsidR="00D5121C" w:rsidRPr="00B60C9B" w:rsidRDefault="009B2480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(24,801)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D01BEB" w14:textId="77777777" w:rsidR="00D5121C" w:rsidRPr="00B60C9B" w:rsidRDefault="009B2480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5CBE845" w14:textId="77777777" w:rsidR="00D5121C" w:rsidRPr="00B60C9B" w:rsidRDefault="009B2480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</w:tr>
      <w:tr w:rsidR="00D5121C" w:rsidRPr="00B60C9B" w14:paraId="5179B925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1C4C5C75" w14:textId="77777777" w:rsidR="00D5121C" w:rsidRPr="008345D6" w:rsidRDefault="009B2480">
            <w:pPr>
              <w:spacing w:line="360" w:lineRule="exact"/>
              <w:ind w:left="-112" w:firstLine="4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3AF66" w14:textId="77777777" w:rsidR="00D5121C" w:rsidRPr="00B60C9B" w:rsidRDefault="009B2480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ECAD0E" w14:textId="77777777" w:rsidR="00D5121C" w:rsidRPr="00B60C9B" w:rsidRDefault="009B2480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24,801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B7B320" w14:textId="77777777" w:rsidR="00D5121C" w:rsidRPr="00B60C9B" w:rsidRDefault="009B2480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A5F9F93" w14:textId="77777777" w:rsidR="00D5121C" w:rsidRPr="00B60C9B" w:rsidRDefault="009B2480">
            <w:pPr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24,801</w:t>
            </w:r>
          </w:p>
        </w:tc>
      </w:tr>
      <w:tr w:rsidR="00D5121C" w:rsidRPr="00B60C9B" w14:paraId="55F9DD65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45C0AC1D" w14:textId="77777777" w:rsidR="00D5121C" w:rsidRPr="00B60C9B" w:rsidRDefault="009B2480">
            <w:pPr>
              <w:spacing w:line="360" w:lineRule="exact"/>
              <w:ind w:left="-112" w:firstLine="4"/>
              <w:rPr>
                <w:rFonts w:ascii="Angsana New" w:hAnsi="Angsana New" w:cs="Angsana New"/>
                <w:sz w:val="28"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lastRenderedPageBreak/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7AF0D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660,172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234962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C30F44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(12,207)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72D754C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647,965</w:t>
            </w:r>
          </w:p>
        </w:tc>
      </w:tr>
      <w:tr w:rsidR="00D5121C" w:rsidRPr="00B60C9B" w14:paraId="170C1B91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6DAF3E09" w14:textId="77777777" w:rsidR="00D5121C" w:rsidRPr="00B60C9B" w:rsidRDefault="009B2480">
            <w:pPr>
              <w:spacing w:line="360" w:lineRule="exact"/>
              <w:ind w:left="-112" w:firstLine="4"/>
              <w:rPr>
                <w:rFonts w:ascii="Angsana New" w:hAnsi="Angsana New" w:cs="Angsana New"/>
                <w:spacing w:val="-6"/>
                <w:sz w:val="28"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BD102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BE2FBD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3A42CC" w14:textId="77777777" w:rsidR="00D5121C" w:rsidRPr="00B60C9B" w:rsidRDefault="009B2480">
            <w:pPr>
              <w:tabs>
                <w:tab w:val="decimal" w:pos="1176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233,699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C215D7C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233,699</w:t>
            </w:r>
          </w:p>
        </w:tc>
      </w:tr>
      <w:tr w:rsidR="00D5121C" w:rsidRPr="00B60C9B" w14:paraId="09B83308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4146E024" w14:textId="77777777" w:rsidR="00965FF2" w:rsidRPr="00B60C9B" w:rsidRDefault="00965FF2">
            <w:pPr>
              <w:spacing w:line="360" w:lineRule="exact"/>
              <w:ind w:left="-112" w:firstLine="4"/>
              <w:rPr>
                <w:rFonts w:ascii="Angsana New" w:hAnsi="Angsana New" w:cs="Angsana New"/>
                <w:b/>
                <w:bCs/>
                <w:sz w:val="28"/>
                <w:lang w:val="en-GB"/>
              </w:rPr>
            </w:pPr>
          </w:p>
          <w:p w14:paraId="468A4206" w14:textId="57966FAB" w:rsidR="00D5121C" w:rsidRPr="00B60C9B" w:rsidRDefault="009B2480">
            <w:pPr>
              <w:spacing w:line="360" w:lineRule="exact"/>
              <w:ind w:left="-112" w:firstLine="4"/>
              <w:rPr>
                <w:rFonts w:ascii="Angsana New" w:hAnsi="Angsana New" w:cs="Angsana New"/>
                <w:b/>
                <w:bCs/>
                <w:sz w:val="28"/>
              </w:rPr>
            </w:pPr>
            <w:r w:rsidRPr="008345D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3AA6F" w14:textId="77777777" w:rsidR="00D5121C" w:rsidRPr="00B60C9B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A7E3E64" w14:textId="77777777" w:rsidR="00D5121C" w:rsidRPr="00B60C9B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82C428B" w14:textId="77777777" w:rsidR="00D5121C" w:rsidRPr="00B60C9B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65019B85" w14:textId="77777777" w:rsidR="00D5121C" w:rsidRPr="00B60C9B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121C" w:rsidRPr="00B60C9B" w14:paraId="76D954E2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7A8A7B17" w14:textId="77777777" w:rsidR="00D5121C" w:rsidRPr="00B60C9B" w:rsidRDefault="009B2480">
            <w:pPr>
              <w:spacing w:line="360" w:lineRule="exact"/>
              <w:ind w:left="-112" w:firstLine="4"/>
              <w:rPr>
                <w:rFonts w:ascii="Angsana New" w:hAnsi="Angsana New" w:cs="Angsana New"/>
                <w:b/>
                <w:bCs/>
                <w:sz w:val="28"/>
              </w:rPr>
            </w:pPr>
            <w:r w:rsidRPr="008345D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A1229C" w14:textId="77777777" w:rsidR="00D5121C" w:rsidRPr="00B60C9B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9B97AE3" w14:textId="77777777" w:rsidR="00D5121C" w:rsidRPr="00B60C9B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BAC237D" w14:textId="77777777" w:rsidR="00D5121C" w:rsidRPr="00B60C9B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15DA6820" w14:textId="77777777" w:rsidR="00D5121C" w:rsidRPr="00B60C9B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121C" w:rsidRPr="00B60C9B" w14:paraId="7D7DE4F0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A9A6A53" w14:textId="77777777" w:rsidR="00D5121C" w:rsidRPr="008345D6" w:rsidRDefault="009B2480">
            <w:pPr>
              <w:spacing w:line="360" w:lineRule="exact"/>
              <w:ind w:left="168" w:hanging="276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DAE51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2,797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9455429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BA709B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(2,797)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27E9743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</w:tr>
      <w:tr w:rsidR="00D5121C" w:rsidRPr="00B60C9B" w14:paraId="33377BDC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61C4D847" w14:textId="77777777" w:rsidR="00D5121C" w:rsidRPr="008345D6" w:rsidRDefault="009B2480">
            <w:pPr>
              <w:spacing w:line="360" w:lineRule="exact"/>
              <w:ind w:left="168" w:hanging="276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A9F6D4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6F1775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E3A151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18,802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5B09B03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18,802</w:t>
            </w:r>
          </w:p>
        </w:tc>
      </w:tr>
      <w:tr w:rsidR="00D5121C" w:rsidRPr="00B60C9B" w14:paraId="4233B096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7297827B" w14:textId="77777777" w:rsidR="00D5121C" w:rsidRPr="008345D6" w:rsidRDefault="009B2480">
            <w:pPr>
              <w:spacing w:line="360" w:lineRule="exact"/>
              <w:ind w:left="-112" w:firstLine="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5A78A" w14:textId="77777777" w:rsidR="00D5121C" w:rsidRPr="00B60C9B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1A92089" w14:textId="77777777" w:rsidR="00D5121C" w:rsidRPr="00B60C9B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0522BF2" w14:textId="77777777" w:rsidR="00D5121C" w:rsidRPr="00B60C9B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6B6CA646" w14:textId="77777777" w:rsidR="00D5121C" w:rsidRPr="00B60C9B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121C" w:rsidRPr="00B60C9B" w14:paraId="57EEC158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540A3498" w14:textId="77777777" w:rsidR="00D5121C" w:rsidRPr="008345D6" w:rsidRDefault="009B2480">
            <w:pPr>
              <w:spacing w:line="360" w:lineRule="exact"/>
              <w:ind w:left="168" w:hanging="276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909DB6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7,691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4FF1793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382EAF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(7,691)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B639F9B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</w:tr>
      <w:tr w:rsidR="00D5121C" w:rsidRPr="00B60C9B" w14:paraId="7DB53569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7D7C241B" w14:textId="77777777" w:rsidR="00D5121C" w:rsidRPr="008345D6" w:rsidRDefault="009B2480">
            <w:pPr>
              <w:spacing w:line="360" w:lineRule="exact"/>
              <w:ind w:left="168" w:hanging="276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22987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7FF47E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D32E17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215,745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D9BD132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215,745</w:t>
            </w:r>
          </w:p>
        </w:tc>
      </w:tr>
      <w:tr w:rsidR="00D5121C" w:rsidRPr="00B60C9B" w14:paraId="39FBFCAA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2BCEF5EE" w14:textId="77777777" w:rsidR="00D5121C" w:rsidRPr="00B60C9B" w:rsidRDefault="009B2480">
            <w:pPr>
              <w:spacing w:line="360" w:lineRule="exact"/>
              <w:ind w:left="-112" w:firstLine="4"/>
              <w:rPr>
                <w:rFonts w:ascii="Angsana New" w:hAnsi="Angsana New" w:cs="Angsana New"/>
                <w:b/>
                <w:bCs/>
                <w:sz w:val="28"/>
              </w:rPr>
            </w:pPr>
            <w:r w:rsidRPr="008345D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D7DCF" w14:textId="77777777" w:rsidR="00D5121C" w:rsidRPr="00B60C9B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9903994" w14:textId="77777777" w:rsidR="00D5121C" w:rsidRPr="00B60C9B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FDB244" w14:textId="77777777" w:rsidR="00D5121C" w:rsidRPr="00B60C9B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4BACA9D4" w14:textId="77777777" w:rsidR="00D5121C" w:rsidRPr="00B60C9B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121C" w:rsidRPr="00B60C9B" w14:paraId="759049CD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1318C6A6" w14:textId="77777777" w:rsidR="00D5121C" w:rsidRPr="00B60C9B" w:rsidRDefault="009B2480">
            <w:pPr>
              <w:spacing w:line="360" w:lineRule="exact"/>
              <w:ind w:left="-112" w:firstLine="4"/>
              <w:rPr>
                <w:rFonts w:ascii="Angsana New" w:hAnsi="Angsana New" w:cs="Angsana New"/>
                <w:sz w:val="28"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ขาดทุนสะสม - ยังไม่ได้จัดสรร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98D52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(1,287,903)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FF536A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(24,693)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2FCE11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20143BC" w14:textId="77777777" w:rsidR="00D5121C" w:rsidRPr="00B60C9B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(1,312,596)</w:t>
            </w:r>
          </w:p>
        </w:tc>
      </w:tr>
    </w:tbl>
    <w:p w14:paraId="3B6C3AC1" w14:textId="77777777" w:rsidR="00D5121C" w:rsidRPr="00890681" w:rsidRDefault="00D5121C">
      <w:pPr>
        <w:spacing w:line="360" w:lineRule="exact"/>
        <w:jc w:val="right"/>
        <w:rPr>
          <w:rFonts w:ascii="Angsana New" w:eastAsia="Verdana" w:hAnsi="Angsana New"/>
          <w:sz w:val="28"/>
          <w:highlight w:val="yellow"/>
        </w:rPr>
      </w:pPr>
    </w:p>
    <w:tbl>
      <w:tblPr>
        <w:tblStyle w:val="TableGrid2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  <w:gridCol w:w="1454"/>
        <w:gridCol w:w="1799"/>
        <w:gridCol w:w="1606"/>
        <w:gridCol w:w="1454"/>
      </w:tblGrid>
      <w:tr w:rsidR="00D5121C" w:rsidRPr="00B60C9B" w14:paraId="7FB290F7" w14:textId="77777777">
        <w:trPr>
          <w:tblHeader/>
        </w:trPr>
        <w:tc>
          <w:tcPr>
            <w:tcW w:w="9180" w:type="dxa"/>
            <w:gridSpan w:val="5"/>
            <w:shd w:val="clear" w:color="auto" w:fill="auto"/>
          </w:tcPr>
          <w:p w14:paraId="4216CC90" w14:textId="77777777" w:rsidR="00D5121C" w:rsidRPr="00B60C9B" w:rsidRDefault="009B248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(</w:t>
            </w:r>
            <w:r w:rsidRPr="008345D6">
              <w:rPr>
                <w:rFonts w:ascii="Angsana New" w:hAnsi="Angsana New" w:cs="Angsana New" w:hint="cs"/>
                <w:sz w:val="28"/>
                <w:cs/>
              </w:rPr>
              <w:t>หน่วย</w:t>
            </w:r>
            <w:r w:rsidRPr="00B60C9B">
              <w:rPr>
                <w:rFonts w:ascii="Angsana New" w:hAnsi="Angsana New" w:cs="Angsana New" w:hint="cs"/>
                <w:sz w:val="28"/>
              </w:rPr>
              <w:t>:</w:t>
            </w:r>
            <w:r w:rsidRPr="008345D6">
              <w:rPr>
                <w:rFonts w:ascii="Angsana New" w:hAnsi="Angsana New" w:cs="Angsana New" w:hint="cs"/>
                <w:sz w:val="28"/>
                <w:cs/>
              </w:rPr>
              <w:t xml:space="preserve"> พันบาท</w:t>
            </w:r>
            <w:r w:rsidRPr="00B60C9B">
              <w:rPr>
                <w:rFonts w:ascii="Angsana New" w:hAnsi="Angsana New" w:cs="Angsana New" w:hint="cs"/>
                <w:sz w:val="28"/>
              </w:rPr>
              <w:t>)</w:t>
            </w:r>
          </w:p>
        </w:tc>
      </w:tr>
      <w:tr w:rsidR="00D5121C" w:rsidRPr="00B60C9B" w14:paraId="2EE0C8B0" w14:textId="77777777">
        <w:trPr>
          <w:tblHeader/>
        </w:trPr>
        <w:tc>
          <w:tcPr>
            <w:tcW w:w="2867" w:type="dxa"/>
            <w:shd w:val="clear" w:color="auto" w:fill="auto"/>
          </w:tcPr>
          <w:p w14:paraId="00706013" w14:textId="77777777" w:rsidR="00D5121C" w:rsidRPr="00B60C9B" w:rsidRDefault="00D5121C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13" w:type="dxa"/>
            <w:gridSpan w:val="4"/>
            <w:shd w:val="clear" w:color="auto" w:fill="auto"/>
            <w:vAlign w:val="bottom"/>
          </w:tcPr>
          <w:p w14:paraId="7222749E" w14:textId="77777777" w:rsidR="00D5121C" w:rsidRPr="008345D6" w:rsidRDefault="009B2480">
            <w:pPr>
              <w:pBdr>
                <w:bottom w:val="single" w:sz="4" w:space="1" w:color="auto"/>
              </w:pBdr>
              <w:ind w:left="-19" w:right="-10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B60C9B" w14:paraId="450759BF" w14:textId="77777777">
        <w:trPr>
          <w:tblHeader/>
        </w:trPr>
        <w:tc>
          <w:tcPr>
            <w:tcW w:w="2867" w:type="dxa"/>
            <w:shd w:val="clear" w:color="auto" w:fill="auto"/>
          </w:tcPr>
          <w:p w14:paraId="007FCD8D" w14:textId="77777777" w:rsidR="00D5121C" w:rsidRPr="00B60C9B" w:rsidRDefault="00D5121C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1FD43E2" w14:textId="77777777" w:rsidR="00D5121C" w:rsidRPr="00B60C9B" w:rsidRDefault="00D5121C">
            <w:pPr>
              <w:ind w:right="-7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2C220EA5" w14:textId="77777777" w:rsidR="00D5121C" w:rsidRPr="008345D6" w:rsidRDefault="009B2480">
            <w:pPr>
              <w:pBdr>
                <w:bottom w:val="single" w:sz="4" w:space="1" w:color="auto"/>
              </w:pBdr>
              <w:ind w:left="-3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ผลกระทบจาก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1989135" w14:textId="77777777" w:rsidR="00D5121C" w:rsidRPr="00B60C9B" w:rsidRDefault="00D5121C">
            <w:pPr>
              <w:ind w:right="-74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121C" w:rsidRPr="00B60C9B" w14:paraId="47C54409" w14:textId="77777777">
        <w:trPr>
          <w:tblHeader/>
        </w:trPr>
        <w:tc>
          <w:tcPr>
            <w:tcW w:w="2867" w:type="dxa"/>
            <w:shd w:val="clear" w:color="auto" w:fill="auto"/>
          </w:tcPr>
          <w:p w14:paraId="460AD6C4" w14:textId="77777777" w:rsidR="00D5121C" w:rsidRPr="00B60C9B" w:rsidRDefault="00D5121C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28DE0A00" w14:textId="77777777" w:rsidR="00D5121C" w:rsidRPr="00B60C9B" w:rsidRDefault="009B2480">
            <w:pPr>
              <w:pBdr>
                <w:bottom w:val="single" w:sz="4" w:space="1" w:color="auto"/>
              </w:pBdr>
              <w:ind w:left="-20" w:right="-102"/>
              <w:jc w:val="center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B60C9B">
              <w:rPr>
                <w:rFonts w:ascii="Angsana New" w:hAnsi="Angsana New" w:cs="Angsana New" w:hint="cs"/>
                <w:sz w:val="28"/>
              </w:rPr>
              <w:t>2562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93271F2" w14:textId="77777777" w:rsidR="00D5121C" w:rsidRPr="00B60C9B" w:rsidRDefault="009B2480">
            <w:pPr>
              <w:pBdr>
                <w:bottom w:val="single" w:sz="4" w:space="1" w:color="auto"/>
              </w:pBdr>
              <w:ind w:left="-3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มาตรฐานการรายงาน            ทางการเงินกลุ่มเครื่องมือทางการเงิน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4F4A49D9" w14:textId="77777777" w:rsidR="00D5121C" w:rsidRPr="00B60C9B" w:rsidRDefault="009B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B60C9B">
              <w:rPr>
                <w:rFonts w:ascii="Angsana New" w:hAnsi="Angsana New" w:cs="Angsana New" w:hint="cs"/>
                <w:sz w:val="28"/>
              </w:rPr>
              <w:t>16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FFFEA1D" w14:textId="77777777" w:rsidR="00D5121C" w:rsidRPr="00B60C9B" w:rsidRDefault="009B248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 xml:space="preserve">1 </w:t>
            </w:r>
            <w:r w:rsidRPr="008345D6">
              <w:rPr>
                <w:rFonts w:ascii="Angsana New" w:hAnsi="Angsana New" w:cs="Angsana New" w:hint="cs"/>
                <w:sz w:val="28"/>
                <w:cs/>
              </w:rPr>
              <w:t xml:space="preserve">มกราคม </w:t>
            </w:r>
            <w:r w:rsidRPr="00B60C9B">
              <w:rPr>
                <w:rFonts w:ascii="Angsana New" w:hAnsi="Angsana New" w:cs="Angsana New" w:hint="cs"/>
                <w:sz w:val="28"/>
              </w:rPr>
              <w:t>2563</w:t>
            </w:r>
          </w:p>
        </w:tc>
      </w:tr>
      <w:tr w:rsidR="00D5121C" w:rsidRPr="00B60C9B" w14:paraId="210CA64F" w14:textId="77777777">
        <w:tc>
          <w:tcPr>
            <w:tcW w:w="2867" w:type="dxa"/>
            <w:shd w:val="clear" w:color="auto" w:fill="auto"/>
          </w:tcPr>
          <w:p w14:paraId="75CFDD84" w14:textId="77777777" w:rsidR="00D5121C" w:rsidRPr="00B60C9B" w:rsidRDefault="009B2480">
            <w:pPr>
              <w:ind w:left="-108" w:hanging="4"/>
              <w:rPr>
                <w:rFonts w:ascii="Angsana New" w:hAnsi="Angsana New" w:cs="Angsana New"/>
                <w:b/>
                <w:bCs/>
                <w:sz w:val="28"/>
              </w:rPr>
            </w:pPr>
            <w:r w:rsidRPr="008345D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54" w:type="dxa"/>
            <w:shd w:val="clear" w:color="auto" w:fill="auto"/>
          </w:tcPr>
          <w:p w14:paraId="4271FF66" w14:textId="77777777" w:rsidR="00D5121C" w:rsidRPr="00B60C9B" w:rsidRDefault="00D5121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99" w:type="dxa"/>
            <w:shd w:val="clear" w:color="auto" w:fill="auto"/>
          </w:tcPr>
          <w:p w14:paraId="2A5FBC01" w14:textId="77777777" w:rsidR="00D5121C" w:rsidRPr="00B60C9B" w:rsidRDefault="00D5121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6" w:type="dxa"/>
            <w:shd w:val="clear" w:color="auto" w:fill="auto"/>
          </w:tcPr>
          <w:p w14:paraId="35BC44EF" w14:textId="77777777" w:rsidR="00D5121C" w:rsidRPr="00B60C9B" w:rsidRDefault="00D5121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12AD651C" w14:textId="77777777" w:rsidR="00D5121C" w:rsidRPr="00B60C9B" w:rsidRDefault="00D5121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121C" w:rsidRPr="00B60C9B" w14:paraId="2F41DEE3" w14:textId="77777777">
        <w:tc>
          <w:tcPr>
            <w:tcW w:w="2867" w:type="dxa"/>
            <w:shd w:val="clear" w:color="auto" w:fill="auto"/>
          </w:tcPr>
          <w:p w14:paraId="7D54F4F2" w14:textId="77777777" w:rsidR="00D5121C" w:rsidRPr="008345D6" w:rsidRDefault="009B2480">
            <w:pPr>
              <w:ind w:left="-108" w:hanging="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F45D65C" w14:textId="77777777" w:rsidR="00D5121C" w:rsidRPr="00B60C9B" w:rsidRDefault="00D5121C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753D575E" w14:textId="77777777" w:rsidR="00D5121C" w:rsidRPr="00B60C9B" w:rsidRDefault="00D5121C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D4DAA15" w14:textId="77777777" w:rsidR="00D5121C" w:rsidRPr="00B60C9B" w:rsidRDefault="00D5121C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3782C810" w14:textId="77777777" w:rsidR="00D5121C" w:rsidRPr="00B60C9B" w:rsidRDefault="00D5121C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121C" w:rsidRPr="00B60C9B" w14:paraId="02C193DF" w14:textId="77777777">
        <w:tc>
          <w:tcPr>
            <w:tcW w:w="2867" w:type="dxa"/>
            <w:shd w:val="clear" w:color="auto" w:fill="auto"/>
          </w:tcPr>
          <w:p w14:paraId="0D107279" w14:textId="77777777" w:rsidR="00D5121C" w:rsidRPr="008345D6" w:rsidRDefault="009B2480">
            <w:pPr>
              <w:ind w:left="-108" w:hanging="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B0454C9" w14:textId="77777777" w:rsidR="00D5121C" w:rsidRPr="00B60C9B" w:rsidRDefault="00D5121C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0359224" w14:textId="77777777" w:rsidR="00D5121C" w:rsidRPr="00B60C9B" w:rsidRDefault="00D5121C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23430DE" w14:textId="77777777" w:rsidR="00D5121C" w:rsidRPr="00B60C9B" w:rsidRDefault="00D5121C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7437A8F" w14:textId="77777777" w:rsidR="00D5121C" w:rsidRPr="00B60C9B" w:rsidRDefault="00D5121C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121C" w:rsidRPr="00B60C9B" w14:paraId="14BE0F06" w14:textId="77777777">
        <w:tc>
          <w:tcPr>
            <w:tcW w:w="2867" w:type="dxa"/>
            <w:shd w:val="clear" w:color="auto" w:fill="auto"/>
          </w:tcPr>
          <w:p w14:paraId="57529645" w14:textId="77777777" w:rsidR="00D5121C" w:rsidRPr="008345D6" w:rsidRDefault="009B2480">
            <w:pPr>
              <w:ind w:left="-108" w:hanging="4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เงินลงทุนชั่วคราว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65BC11E" w14:textId="77777777" w:rsidR="00D5121C" w:rsidRPr="00B60C9B" w:rsidRDefault="009B2480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7,371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590C6387" w14:textId="77777777" w:rsidR="00D5121C" w:rsidRPr="00B60C9B" w:rsidRDefault="009B2480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(7,371)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4B5324C2" w14:textId="77777777" w:rsidR="00D5121C" w:rsidRPr="00B60C9B" w:rsidRDefault="009B2480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FB603D6" w14:textId="77777777" w:rsidR="00D5121C" w:rsidRPr="00B60C9B" w:rsidRDefault="009B2480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</w:tr>
      <w:tr w:rsidR="00D5121C" w:rsidRPr="00B60C9B" w14:paraId="775AD24E" w14:textId="77777777">
        <w:tc>
          <w:tcPr>
            <w:tcW w:w="2867" w:type="dxa"/>
            <w:shd w:val="clear" w:color="auto" w:fill="auto"/>
          </w:tcPr>
          <w:p w14:paraId="5A530A55" w14:textId="77777777" w:rsidR="00D5121C" w:rsidRPr="008345D6" w:rsidRDefault="009B2480">
            <w:pPr>
              <w:ind w:left="-108" w:hanging="4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EC03EB6" w14:textId="77777777" w:rsidR="00D5121C" w:rsidRPr="00B60C9B" w:rsidRDefault="009B2480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7032B22B" w14:textId="77777777" w:rsidR="00D5121C" w:rsidRPr="00B60C9B" w:rsidRDefault="009B2480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7,371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3EA0498" w14:textId="77777777" w:rsidR="00D5121C" w:rsidRPr="00B60C9B" w:rsidRDefault="009B2480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3BF277E" w14:textId="77777777" w:rsidR="00D5121C" w:rsidRPr="00B60C9B" w:rsidRDefault="009B2480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7,371</w:t>
            </w:r>
          </w:p>
        </w:tc>
      </w:tr>
      <w:tr w:rsidR="00D5121C" w:rsidRPr="00B60C9B" w14:paraId="5999DB4A" w14:textId="77777777">
        <w:tc>
          <w:tcPr>
            <w:tcW w:w="2867" w:type="dxa"/>
            <w:shd w:val="clear" w:color="auto" w:fill="auto"/>
          </w:tcPr>
          <w:p w14:paraId="7242E9C0" w14:textId="77777777" w:rsidR="00D5121C" w:rsidRPr="00B60C9B" w:rsidRDefault="009B2480">
            <w:pPr>
              <w:ind w:left="-112"/>
              <w:rPr>
                <w:rFonts w:ascii="Angsana New" w:hAnsi="Angsana New" w:cs="Angsana New"/>
                <w:sz w:val="28"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  <w:r w:rsidRPr="00B60C9B">
              <w:rPr>
                <w:rFonts w:ascii="Angsana New" w:hAnsi="Angsana New" w:cs="Angsana New" w:hint="cs"/>
                <w:sz w:val="28"/>
              </w:rPr>
              <w:t xml:space="preserve">      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C0E6EDA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75,815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0BF5DAA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(15,338)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8790CA3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6E6A6CE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60,477</w:t>
            </w:r>
          </w:p>
        </w:tc>
      </w:tr>
      <w:tr w:rsidR="00D5121C" w:rsidRPr="00B60C9B" w14:paraId="0BD5461E" w14:textId="77777777">
        <w:tc>
          <w:tcPr>
            <w:tcW w:w="2867" w:type="dxa"/>
            <w:shd w:val="clear" w:color="auto" w:fill="auto"/>
          </w:tcPr>
          <w:p w14:paraId="7E7E9765" w14:textId="77777777" w:rsidR="00D5121C" w:rsidRPr="008345D6" w:rsidRDefault="009B2480">
            <w:pPr>
              <w:ind w:left="-108" w:hanging="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9830503" w14:textId="77777777" w:rsidR="00D5121C" w:rsidRPr="00B60C9B" w:rsidRDefault="00D5121C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12641FBB" w14:textId="77777777" w:rsidR="00D5121C" w:rsidRPr="008345D6" w:rsidRDefault="00D5121C">
            <w:pPr>
              <w:ind w:right="67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6220208" w14:textId="77777777" w:rsidR="00D5121C" w:rsidRPr="00B60C9B" w:rsidRDefault="00D5121C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01B4B01F" w14:textId="77777777" w:rsidR="00D5121C" w:rsidRPr="00B60C9B" w:rsidRDefault="00D5121C">
            <w:pPr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121C" w:rsidRPr="00B60C9B" w14:paraId="38FCC185" w14:textId="77777777">
        <w:tc>
          <w:tcPr>
            <w:tcW w:w="2867" w:type="dxa"/>
            <w:shd w:val="clear" w:color="auto" w:fill="auto"/>
          </w:tcPr>
          <w:p w14:paraId="0FEFB0DD" w14:textId="77777777" w:rsidR="00D5121C" w:rsidRPr="00B60C9B" w:rsidRDefault="009B2480">
            <w:pPr>
              <w:ind w:left="-108" w:hanging="4"/>
              <w:rPr>
                <w:rFonts w:ascii="Angsana New" w:hAnsi="Angsana New" w:cs="Angsana New"/>
                <w:sz w:val="28"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960CF16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206,487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11F57485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1083D561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(10,463)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C9DB385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196,024</w:t>
            </w:r>
          </w:p>
        </w:tc>
      </w:tr>
      <w:tr w:rsidR="00D5121C" w:rsidRPr="00B60C9B" w14:paraId="23DB270B" w14:textId="77777777">
        <w:tc>
          <w:tcPr>
            <w:tcW w:w="2867" w:type="dxa"/>
            <w:shd w:val="clear" w:color="auto" w:fill="auto"/>
          </w:tcPr>
          <w:p w14:paraId="5398DABD" w14:textId="77777777" w:rsidR="00D5121C" w:rsidRPr="00B60C9B" w:rsidRDefault="009B2480">
            <w:pPr>
              <w:ind w:left="-108" w:hanging="4"/>
              <w:rPr>
                <w:rFonts w:ascii="Angsana New" w:hAnsi="Angsana New" w:cs="Angsana New"/>
                <w:sz w:val="28"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A0C732E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3AAB827B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0B96932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10,463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4058C10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10,463</w:t>
            </w:r>
          </w:p>
        </w:tc>
      </w:tr>
      <w:tr w:rsidR="00D5121C" w:rsidRPr="00B60C9B" w14:paraId="02143D4B" w14:textId="77777777">
        <w:tc>
          <w:tcPr>
            <w:tcW w:w="2867" w:type="dxa"/>
            <w:shd w:val="clear" w:color="auto" w:fill="auto"/>
          </w:tcPr>
          <w:p w14:paraId="4E815750" w14:textId="2FC1A050" w:rsidR="00D5121C" w:rsidRPr="00B60C9B" w:rsidRDefault="009B2480">
            <w:pPr>
              <w:ind w:left="-108" w:hanging="4"/>
              <w:rPr>
                <w:rFonts w:ascii="Angsana New" w:hAnsi="Angsana New" w:cs="Angsana New"/>
                <w:b/>
                <w:bCs/>
                <w:sz w:val="28"/>
              </w:rPr>
            </w:pPr>
            <w:r w:rsidRPr="008345D6">
              <w:rPr>
                <w:rFonts w:ascii="Angsana New" w:hAnsi="Angsana New" w:cs="Angsana New" w:hint="cs"/>
                <w:b/>
                <w:bCs/>
                <w:sz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2FF71E7" w14:textId="77777777" w:rsidR="00D5121C" w:rsidRPr="00B60C9B" w:rsidRDefault="00D5121C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2CC17C97" w14:textId="77777777" w:rsidR="00D5121C" w:rsidRPr="00B60C9B" w:rsidRDefault="00D5121C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5D5863F" w14:textId="77777777" w:rsidR="00D5121C" w:rsidRPr="00B60C9B" w:rsidRDefault="00D5121C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3B8BED1D" w14:textId="77777777" w:rsidR="00D5121C" w:rsidRPr="00B60C9B" w:rsidRDefault="00D5121C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121C" w:rsidRPr="00B60C9B" w14:paraId="17393593" w14:textId="77777777">
        <w:tc>
          <w:tcPr>
            <w:tcW w:w="2867" w:type="dxa"/>
            <w:shd w:val="clear" w:color="auto" w:fill="auto"/>
          </w:tcPr>
          <w:p w14:paraId="5D800BDC" w14:textId="77777777" w:rsidR="00D5121C" w:rsidRPr="00B60C9B" w:rsidRDefault="009B2480">
            <w:pPr>
              <w:ind w:left="-108" w:hanging="4"/>
              <w:rPr>
                <w:rFonts w:ascii="Angsana New" w:hAnsi="Angsana New" w:cs="Angsana New"/>
                <w:b/>
                <w:bCs/>
                <w:sz w:val="28"/>
              </w:rPr>
            </w:pPr>
            <w:r w:rsidRPr="008345D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453D7CF" w14:textId="77777777" w:rsidR="00D5121C" w:rsidRPr="00B60C9B" w:rsidRDefault="00D5121C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6F8AE55B" w14:textId="77777777" w:rsidR="00D5121C" w:rsidRPr="00B60C9B" w:rsidRDefault="00D5121C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E8DC700" w14:textId="77777777" w:rsidR="00D5121C" w:rsidRPr="00B60C9B" w:rsidRDefault="00D5121C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6018170D" w14:textId="77777777" w:rsidR="00D5121C" w:rsidRPr="00B60C9B" w:rsidRDefault="00D5121C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121C" w:rsidRPr="00B60C9B" w14:paraId="6E01FA55" w14:textId="77777777">
        <w:tc>
          <w:tcPr>
            <w:tcW w:w="2867" w:type="dxa"/>
            <w:shd w:val="clear" w:color="auto" w:fill="auto"/>
          </w:tcPr>
          <w:p w14:paraId="08C918CE" w14:textId="77777777" w:rsidR="00D5121C" w:rsidRPr="00B60C9B" w:rsidRDefault="009B2480">
            <w:pPr>
              <w:ind w:left="-112"/>
              <w:rPr>
                <w:rFonts w:ascii="Angsana New" w:hAnsi="Angsana New" w:cs="Angsana New"/>
                <w:sz w:val="28"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ส่วนของหนี้สินตามสัญญาเช่า</w:t>
            </w:r>
            <w:r w:rsidRPr="00B60C9B">
              <w:rPr>
                <w:rFonts w:ascii="Angsana New" w:hAnsi="Angsana New" w:cs="Angsana New" w:hint="cs"/>
                <w:sz w:val="28"/>
              </w:rPr>
              <w:t xml:space="preserve">                                   </w:t>
            </w:r>
          </w:p>
          <w:p w14:paraId="25C9467E" w14:textId="77777777" w:rsidR="00D5121C" w:rsidRPr="00B60C9B" w:rsidRDefault="009B2480">
            <w:pPr>
              <w:ind w:left="-112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cs="Angsana New" w:hint="cs"/>
                <w:sz w:val="28"/>
                <w:cs/>
              </w:rPr>
              <w:t>การเงินที่ถึงกำหนดชำระ</w:t>
            </w:r>
          </w:p>
          <w:p w14:paraId="35A21755" w14:textId="77777777" w:rsidR="00D5121C" w:rsidRPr="008345D6" w:rsidRDefault="009B2480">
            <w:pPr>
              <w:ind w:left="-112"/>
              <w:rPr>
                <w:rFonts w:ascii="Angsana New" w:hAnsi="Angsana New" w:cs="Angsana New"/>
                <w:sz w:val="28"/>
                <w:cs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cs="Angsana New" w:hint="cs"/>
                <w:sz w:val="28"/>
                <w:cs/>
              </w:rPr>
              <w:t>ภายในหนึ่งปี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665DD44" w14:textId="77777777" w:rsidR="00D5121C" w:rsidRPr="00B60C9B" w:rsidRDefault="00D5121C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  <w:p w14:paraId="2CE634D3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2,472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16854232" w14:textId="77777777" w:rsidR="00D5121C" w:rsidRPr="00B60C9B" w:rsidRDefault="00D5121C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  <w:p w14:paraId="11492CD8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F4A022E" w14:textId="77777777" w:rsidR="00D5121C" w:rsidRPr="00B60C9B" w:rsidRDefault="00D5121C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  <w:p w14:paraId="154282E5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(2,472)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3A4390C" w14:textId="77777777" w:rsidR="00D5121C" w:rsidRPr="00B60C9B" w:rsidRDefault="00D5121C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</w:p>
          <w:p w14:paraId="3E2D617E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</w:tr>
      <w:tr w:rsidR="00D5121C" w:rsidRPr="00B60C9B" w14:paraId="7620D16B" w14:textId="77777777">
        <w:tc>
          <w:tcPr>
            <w:tcW w:w="2867" w:type="dxa"/>
            <w:shd w:val="clear" w:color="auto" w:fill="auto"/>
          </w:tcPr>
          <w:p w14:paraId="5CED8DBB" w14:textId="77777777" w:rsidR="00D5121C" w:rsidRPr="00B60C9B" w:rsidRDefault="009B2480">
            <w:pPr>
              <w:ind w:left="-108" w:hanging="4"/>
              <w:rPr>
                <w:rFonts w:ascii="Angsana New" w:hAnsi="Angsana New" w:cs="Angsana New"/>
                <w:sz w:val="28"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ส่วนของหนี้สินตามสัญญาเช่าที่</w:t>
            </w:r>
          </w:p>
          <w:p w14:paraId="20632CB5" w14:textId="77777777" w:rsidR="00D5121C" w:rsidRPr="008345D6" w:rsidRDefault="009B2480">
            <w:pPr>
              <w:ind w:left="-108" w:hanging="4"/>
              <w:rPr>
                <w:rFonts w:ascii="Angsana New" w:hAnsi="Angsana New" w:cs="Angsana New"/>
                <w:sz w:val="28"/>
                <w:cs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cs="Angsana New" w:hint="cs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7B6D334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5BD13540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3F4BD68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2,472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F12FA7F" w14:textId="77777777" w:rsidR="00D5121C" w:rsidRPr="00B60C9B" w:rsidRDefault="009B2480">
            <w:pPr>
              <w:tabs>
                <w:tab w:val="decimal" w:pos="1170"/>
              </w:tabs>
              <w:ind w:right="67"/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2,472</w:t>
            </w:r>
          </w:p>
        </w:tc>
      </w:tr>
      <w:tr w:rsidR="00D5121C" w:rsidRPr="00B60C9B" w14:paraId="5EB93C04" w14:textId="77777777">
        <w:tc>
          <w:tcPr>
            <w:tcW w:w="2867" w:type="dxa"/>
            <w:shd w:val="clear" w:color="auto" w:fill="auto"/>
          </w:tcPr>
          <w:p w14:paraId="3946A8CE" w14:textId="77777777" w:rsidR="00D5121C" w:rsidRPr="008345D6" w:rsidRDefault="009B2480">
            <w:pPr>
              <w:ind w:left="-108" w:hanging="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54" w:type="dxa"/>
            <w:shd w:val="clear" w:color="auto" w:fill="auto"/>
          </w:tcPr>
          <w:p w14:paraId="66C6CB76" w14:textId="77777777" w:rsidR="00D5121C" w:rsidRPr="00B60C9B" w:rsidRDefault="00D5121C">
            <w:pPr>
              <w:tabs>
                <w:tab w:val="decimal" w:pos="117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99" w:type="dxa"/>
            <w:shd w:val="clear" w:color="auto" w:fill="auto"/>
          </w:tcPr>
          <w:p w14:paraId="73786BE5" w14:textId="77777777" w:rsidR="00D5121C" w:rsidRPr="00B60C9B" w:rsidRDefault="00D5121C">
            <w:pPr>
              <w:tabs>
                <w:tab w:val="decimal" w:pos="117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6" w:type="dxa"/>
            <w:shd w:val="clear" w:color="auto" w:fill="auto"/>
          </w:tcPr>
          <w:p w14:paraId="6DD01DF5" w14:textId="77777777" w:rsidR="00D5121C" w:rsidRPr="00B60C9B" w:rsidRDefault="00D5121C">
            <w:pPr>
              <w:tabs>
                <w:tab w:val="decimal" w:pos="117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641A4440" w14:textId="77777777" w:rsidR="00D5121C" w:rsidRPr="00B60C9B" w:rsidRDefault="00D5121C">
            <w:pPr>
              <w:tabs>
                <w:tab w:val="decimal" w:pos="1170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D5121C" w:rsidRPr="00B60C9B" w14:paraId="503C0330" w14:textId="77777777">
        <w:trPr>
          <w:trHeight w:val="351"/>
        </w:trPr>
        <w:tc>
          <w:tcPr>
            <w:tcW w:w="2867" w:type="dxa"/>
            <w:shd w:val="clear" w:color="auto" w:fill="auto"/>
          </w:tcPr>
          <w:p w14:paraId="03404D75" w14:textId="77777777" w:rsidR="00D5121C" w:rsidRPr="008345D6" w:rsidRDefault="009B2480">
            <w:pPr>
              <w:ind w:left="68" w:hanging="180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 xml:space="preserve">หนี้สินตามสัญญาเช่าการเงิน 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4E83979" w14:textId="77777777" w:rsidR="00D5121C" w:rsidRPr="00B60C9B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7,147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BF1CB19" w14:textId="77777777" w:rsidR="00D5121C" w:rsidRPr="00B60C9B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6095D64" w14:textId="77777777" w:rsidR="00D5121C" w:rsidRPr="00B60C9B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(7,147)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050A0F8" w14:textId="77777777" w:rsidR="00D5121C" w:rsidRPr="00B60C9B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</w:tr>
      <w:tr w:rsidR="00D5121C" w:rsidRPr="00B60C9B" w14:paraId="51EA20FA" w14:textId="77777777">
        <w:trPr>
          <w:trHeight w:val="351"/>
        </w:trPr>
        <w:tc>
          <w:tcPr>
            <w:tcW w:w="2867" w:type="dxa"/>
            <w:shd w:val="clear" w:color="auto" w:fill="auto"/>
          </w:tcPr>
          <w:p w14:paraId="29533203" w14:textId="77777777" w:rsidR="00D5121C" w:rsidRPr="008345D6" w:rsidRDefault="009B2480">
            <w:pPr>
              <w:ind w:left="68" w:hanging="180"/>
              <w:rPr>
                <w:rFonts w:ascii="Angsana New" w:hAnsi="Angsana New" w:cs="Angsana New"/>
                <w:sz w:val="28"/>
                <w:cs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7B2744E" w14:textId="77777777" w:rsidR="00D5121C" w:rsidRPr="00B60C9B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1424BEAA" w14:textId="77777777" w:rsidR="00D5121C" w:rsidRPr="00B60C9B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0B329A4" w14:textId="77777777" w:rsidR="00D5121C" w:rsidRPr="00B60C9B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7,147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4516706" w14:textId="77777777" w:rsidR="00D5121C" w:rsidRPr="00B60C9B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7,147</w:t>
            </w:r>
          </w:p>
        </w:tc>
      </w:tr>
      <w:tr w:rsidR="00D5121C" w:rsidRPr="00B60C9B" w14:paraId="59198340" w14:textId="77777777">
        <w:tc>
          <w:tcPr>
            <w:tcW w:w="2867" w:type="dxa"/>
            <w:shd w:val="clear" w:color="auto" w:fill="auto"/>
          </w:tcPr>
          <w:p w14:paraId="1E0001D2" w14:textId="77777777" w:rsidR="00D5121C" w:rsidRPr="00B60C9B" w:rsidRDefault="009B2480">
            <w:pPr>
              <w:ind w:left="-108" w:hanging="4"/>
              <w:rPr>
                <w:rFonts w:ascii="Angsana New" w:hAnsi="Angsana New" w:cs="Angsana New"/>
                <w:b/>
                <w:bCs/>
                <w:sz w:val="28"/>
              </w:rPr>
            </w:pPr>
            <w:r w:rsidRPr="008345D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1529774" w14:textId="77777777" w:rsidR="00D5121C" w:rsidRPr="00B60C9B" w:rsidRDefault="00D5121C">
            <w:pPr>
              <w:tabs>
                <w:tab w:val="decimal" w:pos="1170"/>
                <w:tab w:val="left" w:pos="1246"/>
              </w:tabs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5888FF87" w14:textId="77777777" w:rsidR="00D5121C" w:rsidRPr="00B60C9B" w:rsidRDefault="00D5121C">
            <w:pPr>
              <w:tabs>
                <w:tab w:val="decimal" w:pos="1170"/>
                <w:tab w:val="left" w:pos="1246"/>
              </w:tabs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ABFB557" w14:textId="77777777" w:rsidR="00D5121C" w:rsidRPr="00B60C9B" w:rsidRDefault="00D5121C">
            <w:pPr>
              <w:tabs>
                <w:tab w:val="decimal" w:pos="1170"/>
                <w:tab w:val="left" w:pos="1246"/>
              </w:tabs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79C7AA2" w14:textId="77777777" w:rsidR="00D5121C" w:rsidRPr="00B60C9B" w:rsidRDefault="00D5121C">
            <w:pPr>
              <w:tabs>
                <w:tab w:val="decimal" w:pos="1170"/>
                <w:tab w:val="left" w:pos="1246"/>
              </w:tabs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121C" w:rsidRPr="003B65FB" w14:paraId="6F5DEDAA" w14:textId="77777777">
        <w:tc>
          <w:tcPr>
            <w:tcW w:w="2867" w:type="dxa"/>
            <w:shd w:val="clear" w:color="auto" w:fill="auto"/>
          </w:tcPr>
          <w:p w14:paraId="42CD0564" w14:textId="77777777" w:rsidR="00D5121C" w:rsidRPr="00B60C9B" w:rsidRDefault="009B2480">
            <w:pPr>
              <w:ind w:left="-108" w:hanging="4"/>
              <w:rPr>
                <w:rFonts w:ascii="Angsana New" w:hAnsi="Angsana New" w:cs="Angsana New"/>
                <w:sz w:val="28"/>
              </w:rPr>
            </w:pPr>
            <w:r w:rsidRPr="008345D6">
              <w:rPr>
                <w:rFonts w:ascii="Angsana New" w:hAnsi="Angsana New" w:cs="Angsana New" w:hint="cs"/>
                <w:sz w:val="28"/>
                <w:cs/>
              </w:rPr>
              <w:t>ขาดทุนสะสม - ยังไม่ได้จัดสรร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E54B0AF" w14:textId="77777777" w:rsidR="00D5121C" w:rsidRPr="00B60C9B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(1,201,025)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20AFDDF" w14:textId="77777777" w:rsidR="00D5121C" w:rsidRPr="00B60C9B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(15,338)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1ABA14C1" w14:textId="77777777" w:rsidR="00D5121C" w:rsidRPr="00B60C9B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FBAE130" w14:textId="77777777" w:rsidR="00D5121C" w:rsidRPr="00B60C9B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B60C9B">
              <w:rPr>
                <w:rFonts w:ascii="Angsana New" w:hAnsi="Angsana New" w:cs="Angsana New" w:hint="cs"/>
                <w:sz w:val="28"/>
              </w:rPr>
              <w:t>(1,216,363)</w:t>
            </w:r>
          </w:p>
        </w:tc>
      </w:tr>
    </w:tbl>
    <w:p w14:paraId="01737D16" w14:textId="77777777" w:rsidR="00D5121C" w:rsidRPr="003B65FB" w:rsidRDefault="00D5121C">
      <w:pPr>
        <w:spacing w:line="400" w:lineRule="exact"/>
        <w:jc w:val="thaiDistribute"/>
        <w:rPr>
          <w:rFonts w:ascii="Angsana New" w:hAnsi="Angsana New"/>
          <w:sz w:val="28"/>
        </w:rPr>
      </w:pPr>
    </w:p>
    <w:p w14:paraId="46925EE1" w14:textId="4C176C86" w:rsidR="00D5121C" w:rsidRPr="00B60C9B" w:rsidRDefault="007E6B19" w:rsidP="0057438E">
      <w:pPr>
        <w:rPr>
          <w:rFonts w:ascii="Angsana New" w:eastAsia="Arial Unicode MS" w:hAnsi="Angsana New"/>
          <w:b/>
          <w:bCs/>
          <w:sz w:val="28"/>
        </w:rPr>
      </w:pPr>
      <w:r w:rsidRPr="00B60C9B">
        <w:rPr>
          <w:rFonts w:ascii="Angsana New" w:eastAsia="Arial Unicode MS" w:hAnsi="Angsana New" w:hint="cs"/>
          <w:b/>
          <w:bCs/>
          <w:sz w:val="28"/>
        </w:rPr>
        <w:t xml:space="preserve">5.1 </w:t>
      </w:r>
      <w:r w:rsidR="009B2480" w:rsidRPr="008345D6">
        <w:rPr>
          <w:rFonts w:ascii="Angsana New" w:eastAsia="Arial Unicode MS" w:hAnsi="Angsana New" w:hint="cs"/>
          <w:b/>
          <w:bCs/>
          <w:sz w:val="28"/>
          <w:cs/>
        </w:rPr>
        <w:t>เครื่องมือทางการเงิน</w:t>
      </w:r>
    </w:p>
    <w:p w14:paraId="784EA5D1" w14:textId="77777777" w:rsidR="00D5121C" w:rsidRPr="00B60C9B" w:rsidRDefault="009B2480" w:rsidP="0057438E">
      <w:pPr>
        <w:spacing w:before="120"/>
        <w:ind w:left="270" w:right="86"/>
        <w:jc w:val="thaiDistribute"/>
        <w:rPr>
          <w:rFonts w:ascii="Angsana New" w:eastAsia="Arial Unicode MS" w:hAnsi="Angsana New"/>
          <w:color w:val="000000" w:themeColor="text1"/>
          <w:sz w:val="28"/>
        </w:rPr>
      </w:pPr>
      <w:r w:rsidRPr="008345D6">
        <w:rPr>
          <w:rFonts w:ascii="Angsana New" w:eastAsia="Arial Unicode MS" w:hAnsi="Angsana New" w:hint="cs"/>
          <w:color w:val="000000" w:themeColor="text1"/>
          <w:sz w:val="28"/>
          <w:cs/>
        </w:rPr>
        <w:t>รายละเอียดผลกระทบที่มีต่อขาดทุนสะสม ณ วันที่</w:t>
      </w:r>
      <w:r w:rsidRPr="00B60C9B">
        <w:rPr>
          <w:rFonts w:ascii="Angsana New" w:eastAsia="Arial Unicode MS" w:hAnsi="Angsana New" w:hint="cs"/>
          <w:color w:val="000000" w:themeColor="text1"/>
          <w:sz w:val="28"/>
          <w:lang w:val="en-GB"/>
        </w:rPr>
        <w:t xml:space="preserve"> </w:t>
      </w:r>
      <w:r w:rsidRPr="00B60C9B">
        <w:rPr>
          <w:rFonts w:ascii="Angsana New" w:eastAsia="Arial Unicode MS" w:hAnsi="Angsana New" w:hint="cs"/>
          <w:color w:val="000000" w:themeColor="text1"/>
          <w:sz w:val="28"/>
        </w:rPr>
        <w:t xml:space="preserve">1 </w:t>
      </w:r>
      <w:r w:rsidRPr="008345D6">
        <w:rPr>
          <w:rFonts w:ascii="Angsana New" w:eastAsia="Arial Unicode MS" w:hAnsi="Angsana New" w:hint="cs"/>
          <w:color w:val="000000" w:themeColor="text1"/>
          <w:sz w:val="28"/>
          <w:cs/>
        </w:rPr>
        <w:t xml:space="preserve">มกราคม </w:t>
      </w:r>
      <w:r w:rsidRPr="00B60C9B">
        <w:rPr>
          <w:rFonts w:ascii="Angsana New" w:eastAsia="Arial Unicode MS" w:hAnsi="Angsana New" w:hint="cs"/>
          <w:color w:val="000000" w:themeColor="text1"/>
          <w:sz w:val="28"/>
        </w:rPr>
        <w:t xml:space="preserve">2563 </w:t>
      </w:r>
      <w:r w:rsidRPr="008345D6">
        <w:rPr>
          <w:rFonts w:ascii="Angsana New" w:eastAsia="Arial Unicode MS" w:hAnsi="Angsana New" w:hint="cs"/>
          <w:color w:val="000000" w:themeColor="text1"/>
          <w:sz w:val="28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2070"/>
        <w:gridCol w:w="270"/>
        <w:gridCol w:w="2250"/>
      </w:tblGrid>
      <w:tr w:rsidR="00D5121C" w:rsidRPr="00B60C9B" w14:paraId="4BF869F2" w14:textId="77777777" w:rsidTr="0057438E">
        <w:tc>
          <w:tcPr>
            <w:tcW w:w="4680" w:type="dxa"/>
            <w:shd w:val="clear" w:color="auto" w:fill="auto"/>
          </w:tcPr>
          <w:p w14:paraId="7C3C448C" w14:textId="77777777" w:rsidR="00D5121C" w:rsidRPr="00B60C9B" w:rsidRDefault="00D5121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2F1EB85B" w14:textId="77777777" w:rsidR="00D5121C" w:rsidRPr="00B60C9B" w:rsidRDefault="00D5121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8933A86" w14:textId="77777777" w:rsidR="00D5121C" w:rsidRPr="00B60C9B" w:rsidRDefault="00D5121C">
            <w:pPr>
              <w:ind w:right="-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5338FAC0" w14:textId="77777777" w:rsidR="00D5121C" w:rsidRPr="00B60C9B" w:rsidRDefault="009B2480">
            <w:pPr>
              <w:ind w:right="-19"/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B60C9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B60C9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5121C" w:rsidRPr="00B60C9B" w14:paraId="58AB5957" w14:textId="77777777" w:rsidTr="0057438E">
        <w:tc>
          <w:tcPr>
            <w:tcW w:w="4680" w:type="dxa"/>
            <w:shd w:val="clear" w:color="auto" w:fill="auto"/>
          </w:tcPr>
          <w:p w14:paraId="14054CB9" w14:textId="77777777" w:rsidR="00D5121C" w:rsidRPr="00B60C9B" w:rsidRDefault="00D5121C">
            <w:pPr>
              <w:ind w:left="162" w:hanging="176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2A5D0696" w14:textId="77777777" w:rsidR="00D5121C" w:rsidRPr="00B60C9B" w:rsidRDefault="009B2480">
            <w:pP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D276DE" w14:textId="77777777" w:rsidR="00D5121C" w:rsidRPr="00B60C9B" w:rsidRDefault="00D5121C">
            <w:pP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1E26FC57" w14:textId="77777777" w:rsidR="00D5121C" w:rsidRPr="008345D6" w:rsidRDefault="009B2480">
            <w:pP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B60C9B" w14:paraId="086E1CD1" w14:textId="77777777" w:rsidTr="002E59C2">
        <w:tc>
          <w:tcPr>
            <w:tcW w:w="4680" w:type="dxa"/>
            <w:shd w:val="clear" w:color="auto" w:fill="auto"/>
          </w:tcPr>
          <w:p w14:paraId="408F403D" w14:textId="77777777" w:rsidR="00D5121C" w:rsidRPr="00B60C9B" w:rsidRDefault="009B2480">
            <w:pPr>
              <w:ind w:left="162" w:hanging="266"/>
              <w:rPr>
                <w:rFonts w:ascii="Angsana New" w:hAnsi="Angsana New"/>
                <w:spacing w:val="-2"/>
                <w:sz w:val="28"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การรับรู้ผลขาดทุนด้านเครดิตที่คาดว่าจะเกิดขึ้นต่อสินทรัพย์</w:t>
            </w:r>
          </w:p>
          <w:p w14:paraId="52A031A3" w14:textId="77777777" w:rsidR="00D5121C" w:rsidRPr="00B60C9B" w:rsidRDefault="009B2480">
            <w:pPr>
              <w:ind w:left="428" w:hanging="270"/>
              <w:rPr>
                <w:rFonts w:ascii="Angsana New" w:hAnsi="Angsana New"/>
                <w:spacing w:val="-4"/>
                <w:sz w:val="28"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69D0D02" w14:textId="77777777" w:rsidR="00D5121C" w:rsidRPr="00B60C9B" w:rsidRDefault="009B2480">
            <w:pPr>
              <w:tabs>
                <w:tab w:val="decimal" w:pos="1780"/>
              </w:tabs>
              <w:ind w:right="-11"/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(24,693)</w:t>
            </w:r>
          </w:p>
        </w:tc>
        <w:tc>
          <w:tcPr>
            <w:tcW w:w="270" w:type="dxa"/>
          </w:tcPr>
          <w:p w14:paraId="3208FAEA" w14:textId="77777777" w:rsidR="00D5121C" w:rsidRPr="00B60C9B" w:rsidRDefault="00D5121C">
            <w:pPr>
              <w:tabs>
                <w:tab w:val="decimal" w:pos="1780"/>
              </w:tabs>
              <w:ind w:right="-1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1D8EC025" w14:textId="77777777" w:rsidR="00D5121C" w:rsidRPr="00B60C9B" w:rsidRDefault="009B2480">
            <w:pPr>
              <w:tabs>
                <w:tab w:val="decimal" w:pos="1780"/>
              </w:tabs>
              <w:ind w:right="-11"/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(15,338)</w:t>
            </w:r>
          </w:p>
        </w:tc>
      </w:tr>
      <w:tr w:rsidR="00D5121C" w:rsidRPr="003B65FB" w14:paraId="258F5742" w14:textId="77777777" w:rsidTr="0057438E">
        <w:tc>
          <w:tcPr>
            <w:tcW w:w="4680" w:type="dxa"/>
            <w:shd w:val="clear" w:color="auto" w:fill="auto"/>
          </w:tcPr>
          <w:p w14:paraId="03543B72" w14:textId="77777777" w:rsidR="00D5121C" w:rsidRPr="00B60C9B" w:rsidRDefault="009B2480">
            <w:pPr>
              <w:ind w:left="166" w:hanging="270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ผลกระทบต่อขาดทุนสะสม</w:t>
            </w:r>
            <w:r w:rsidRPr="008345D6">
              <w:rPr>
                <w:rFonts w:ascii="Angsana New" w:hAnsi="Angsana New" w:hint="cs"/>
                <w:sz w:val="28"/>
                <w:cs/>
              </w:rPr>
              <w:t>จากการนำมาตรฐานการรายงาน</w:t>
            </w:r>
          </w:p>
          <w:p w14:paraId="51793CC2" w14:textId="77777777" w:rsidR="00D5121C" w:rsidRPr="00B60C9B" w:rsidRDefault="009B2480">
            <w:pPr>
              <w:ind w:left="166" w:hanging="8"/>
              <w:rPr>
                <w:rFonts w:ascii="Angsana New" w:hAnsi="Angsana New"/>
                <w:color w:val="FF0000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ทางการเงินกลุ่มเครื่องมือทางการเงินมาถือปฏิบัติ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31CCF19" w14:textId="77777777" w:rsidR="00D5121C" w:rsidRPr="00B60C9B" w:rsidRDefault="009B2480">
            <w:pPr>
              <w:tabs>
                <w:tab w:val="decimal" w:pos="1780"/>
              </w:tabs>
              <w:ind w:right="-11"/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(24,693)</w:t>
            </w:r>
          </w:p>
        </w:tc>
        <w:tc>
          <w:tcPr>
            <w:tcW w:w="270" w:type="dxa"/>
          </w:tcPr>
          <w:p w14:paraId="7341BCC8" w14:textId="77777777" w:rsidR="00D5121C" w:rsidRPr="00B60C9B" w:rsidRDefault="00D5121C">
            <w:pPr>
              <w:tabs>
                <w:tab w:val="decimal" w:pos="1780"/>
              </w:tabs>
              <w:ind w:right="-1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3BF44888" w14:textId="77777777" w:rsidR="00D5121C" w:rsidRPr="003B65FB" w:rsidRDefault="009B2480">
            <w:pPr>
              <w:tabs>
                <w:tab w:val="decimal" w:pos="1780"/>
              </w:tabs>
              <w:ind w:right="-11"/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(15,338)</w:t>
            </w:r>
          </w:p>
        </w:tc>
      </w:tr>
    </w:tbl>
    <w:p w14:paraId="07134E41" w14:textId="77777777" w:rsidR="00D5121C" w:rsidRPr="003B65FB" w:rsidRDefault="00D5121C">
      <w:pPr>
        <w:jc w:val="thaiDistribute"/>
        <w:rPr>
          <w:rFonts w:ascii="Angsana New" w:eastAsia="Arial Unicode MS" w:hAnsi="Angsana New"/>
          <w:color w:val="D04A02"/>
          <w:sz w:val="28"/>
          <w:lang w:val="en-GB"/>
        </w:rPr>
        <w:sectPr w:rsidR="00D5121C" w:rsidRPr="003B65FB" w:rsidSect="00D9003F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22" w:bottom="720" w:left="1440" w:header="864" w:footer="432" w:gutter="0"/>
          <w:pgNumType w:start="21"/>
          <w:cols w:space="720"/>
          <w:docGrid w:linePitch="326"/>
        </w:sectPr>
      </w:pPr>
    </w:p>
    <w:p w14:paraId="48BE4363" w14:textId="77777777" w:rsidR="00D5121C" w:rsidRPr="00B60C9B" w:rsidRDefault="009B2480">
      <w:pPr>
        <w:ind w:left="450"/>
        <w:jc w:val="thaiDistribute"/>
        <w:rPr>
          <w:rFonts w:ascii="Angsana New" w:eastAsia="Arial Unicode MS" w:hAnsi="Angsana New"/>
          <w:color w:val="000000" w:themeColor="text1"/>
          <w:sz w:val="28"/>
        </w:rPr>
      </w:pPr>
      <w:r w:rsidRPr="008345D6">
        <w:rPr>
          <w:rFonts w:ascii="Angsana New" w:eastAsia="Arial Unicode MS" w:hAnsi="Angsana New" w:hint="cs"/>
          <w:color w:val="000000" w:themeColor="text1"/>
          <w:sz w:val="28"/>
          <w:cs/>
        </w:rPr>
        <w:lastRenderedPageBreak/>
        <w:t xml:space="preserve">ณ วันที่ </w:t>
      </w:r>
      <w:r w:rsidRPr="00B60C9B">
        <w:rPr>
          <w:rFonts w:ascii="Angsana New" w:eastAsia="Arial Unicode MS" w:hAnsi="Angsana New" w:hint="cs"/>
          <w:color w:val="000000" w:themeColor="text1"/>
          <w:sz w:val="28"/>
        </w:rPr>
        <w:t xml:space="preserve">1 </w:t>
      </w:r>
      <w:r w:rsidRPr="008345D6">
        <w:rPr>
          <w:rFonts w:ascii="Angsana New" w:eastAsia="Arial Unicode MS" w:hAnsi="Angsana New" w:hint="cs"/>
          <w:color w:val="000000" w:themeColor="text1"/>
          <w:sz w:val="28"/>
          <w:cs/>
        </w:rPr>
        <w:t xml:space="preserve">มกราคม </w:t>
      </w:r>
      <w:r w:rsidRPr="00B60C9B">
        <w:rPr>
          <w:rFonts w:ascii="Angsana New" w:eastAsia="Arial Unicode MS" w:hAnsi="Angsana New" w:hint="cs"/>
          <w:color w:val="000000" w:themeColor="text1"/>
          <w:sz w:val="28"/>
        </w:rPr>
        <w:t xml:space="preserve">2563 </w:t>
      </w:r>
      <w:r w:rsidRPr="008345D6">
        <w:rPr>
          <w:rFonts w:ascii="Angsana New" w:eastAsia="Arial Unicode MS" w:hAnsi="Angsana New" w:hint="cs"/>
          <w:color w:val="000000" w:themeColor="text1"/>
          <w:sz w:val="28"/>
          <w:cs/>
        </w:rPr>
        <w:t xml:space="preserve">การจัดประเภทและวัดมูลค่า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B60C9B">
        <w:rPr>
          <w:rFonts w:ascii="Angsana New" w:eastAsia="Arial Unicode MS" w:hAnsi="Angsana New" w:hint="cs"/>
          <w:color w:val="000000" w:themeColor="text1"/>
          <w:sz w:val="28"/>
        </w:rPr>
        <w:t xml:space="preserve">9 </w:t>
      </w:r>
      <w:r w:rsidRPr="008345D6">
        <w:rPr>
          <w:rFonts w:ascii="Angsana New" w:eastAsia="Arial Unicode MS" w:hAnsi="Angsana New" w:hint="cs"/>
          <w:color w:val="000000" w:themeColor="text1"/>
          <w:sz w:val="28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6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890"/>
        <w:gridCol w:w="1890"/>
        <w:gridCol w:w="1980"/>
        <w:gridCol w:w="1980"/>
        <w:gridCol w:w="1800"/>
      </w:tblGrid>
      <w:tr w:rsidR="00D5121C" w:rsidRPr="00B60C9B" w14:paraId="2E39D0B0" w14:textId="77777777">
        <w:trPr>
          <w:trHeight w:val="374"/>
          <w:tblHeader/>
        </w:trPr>
        <w:tc>
          <w:tcPr>
            <w:tcW w:w="5130" w:type="dxa"/>
            <w:shd w:val="clear" w:color="auto" w:fill="auto"/>
          </w:tcPr>
          <w:p w14:paraId="462C1318" w14:textId="77777777" w:rsidR="00D5121C" w:rsidRPr="00B60C9B" w:rsidRDefault="00D5121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540" w:type="dxa"/>
            <w:gridSpan w:val="5"/>
            <w:shd w:val="clear" w:color="auto" w:fill="auto"/>
          </w:tcPr>
          <w:p w14:paraId="23E5494D" w14:textId="77777777" w:rsidR="00D5121C" w:rsidRPr="00B60C9B" w:rsidRDefault="009B2480">
            <w:pPr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B60C9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B60C9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5121C" w:rsidRPr="00B60C9B" w14:paraId="78A46672" w14:textId="77777777">
        <w:trPr>
          <w:trHeight w:val="374"/>
          <w:tblHeader/>
        </w:trPr>
        <w:tc>
          <w:tcPr>
            <w:tcW w:w="5130" w:type="dxa"/>
            <w:shd w:val="clear" w:color="auto" w:fill="auto"/>
          </w:tcPr>
          <w:p w14:paraId="7B07AEE0" w14:textId="77777777" w:rsidR="00D5121C" w:rsidRPr="00B60C9B" w:rsidRDefault="00D5121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540" w:type="dxa"/>
            <w:gridSpan w:val="5"/>
            <w:shd w:val="clear" w:color="auto" w:fill="auto"/>
          </w:tcPr>
          <w:p w14:paraId="70CCB764" w14:textId="77777777" w:rsidR="00D5121C" w:rsidRPr="008345D6" w:rsidRDefault="009B248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D5121C" w:rsidRPr="00B60C9B" w14:paraId="4A0486B1" w14:textId="77777777">
        <w:trPr>
          <w:trHeight w:val="374"/>
          <w:tblHeader/>
        </w:trPr>
        <w:tc>
          <w:tcPr>
            <w:tcW w:w="5130" w:type="dxa"/>
            <w:shd w:val="clear" w:color="auto" w:fill="auto"/>
          </w:tcPr>
          <w:p w14:paraId="55FB0BA3" w14:textId="77777777" w:rsidR="00D5121C" w:rsidRPr="00B60C9B" w:rsidRDefault="00D5121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AFA5F88" w14:textId="77777777" w:rsidR="00D5121C" w:rsidRPr="00B60C9B" w:rsidRDefault="00D5121C">
            <w:pP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50" w:type="dxa"/>
            <w:gridSpan w:val="4"/>
            <w:shd w:val="clear" w:color="auto" w:fill="auto"/>
            <w:vAlign w:val="bottom"/>
          </w:tcPr>
          <w:p w14:paraId="122FACCA" w14:textId="77777777" w:rsidR="00D5121C" w:rsidRPr="00B60C9B" w:rsidRDefault="009B248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B60C9B">
              <w:rPr>
                <w:rFonts w:ascii="Angsana New" w:hAnsi="Angsana New" w:hint="cs"/>
                <w:sz w:val="28"/>
              </w:rPr>
              <w:t>9</w:t>
            </w:r>
          </w:p>
        </w:tc>
      </w:tr>
      <w:tr w:rsidR="00D5121C" w:rsidRPr="00B60C9B" w14:paraId="2B97D6F2" w14:textId="77777777">
        <w:trPr>
          <w:trHeight w:val="720"/>
          <w:tblHeader/>
        </w:trPr>
        <w:tc>
          <w:tcPr>
            <w:tcW w:w="5130" w:type="dxa"/>
            <w:shd w:val="clear" w:color="auto" w:fill="auto"/>
          </w:tcPr>
          <w:p w14:paraId="2AB00ED1" w14:textId="77777777" w:rsidR="00D5121C" w:rsidRPr="00B60C9B" w:rsidRDefault="00D5121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F352B96" w14:textId="77777777" w:rsidR="00D5121C" w:rsidRPr="00B60C9B" w:rsidRDefault="009B2480">
            <w:pP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มูลค่าตามหลักการ</w:t>
            </w:r>
          </w:p>
          <w:p w14:paraId="75D5F427" w14:textId="77777777" w:rsidR="00D5121C" w:rsidRPr="00B60C9B" w:rsidRDefault="009B248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บัญชีเดิม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047421" w14:textId="77777777" w:rsidR="00D5121C" w:rsidRPr="00B60C9B" w:rsidRDefault="009B248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E7E87C" w14:textId="77777777" w:rsidR="00D5121C" w:rsidRPr="00B60C9B" w:rsidRDefault="009B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8CEB65C" w14:textId="77777777" w:rsidR="00D5121C" w:rsidRPr="00B60C9B" w:rsidRDefault="009B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ราคาทุน</w:t>
            </w:r>
            <w:r w:rsidRPr="008345D6">
              <w:rPr>
                <w:rFonts w:ascii="Angsana New" w:hAnsi="Angsana New" w:hint="cs"/>
                <w:sz w:val="28"/>
                <w:cs/>
              </w:rPr>
              <w:br/>
              <w:t>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36D50B" w14:textId="77777777" w:rsidR="00D5121C" w:rsidRPr="00B60C9B" w:rsidRDefault="009B248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D5121C" w:rsidRPr="00B60C9B" w14:paraId="4F56365A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7B1DD47B" w14:textId="77777777" w:rsidR="00D5121C" w:rsidRPr="00B60C9B" w:rsidRDefault="009B2480">
            <w:pPr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B60C9B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มกราคม </w:t>
            </w:r>
            <w:r w:rsidRPr="00B60C9B">
              <w:rPr>
                <w:rFonts w:ascii="Angsana New" w:hAnsi="Angsana New" w:hint="cs"/>
                <w:b/>
                <w:bCs/>
                <w:sz w:val="28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426D7954" w14:textId="77777777" w:rsidR="00D5121C" w:rsidRPr="00B60C9B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7CD47516" w14:textId="77777777" w:rsidR="00D5121C" w:rsidRPr="00B60C9B" w:rsidRDefault="00D5121C">
            <w:pPr>
              <w:ind w:right="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D9CCA92" w14:textId="77777777" w:rsidR="00D5121C" w:rsidRPr="00B60C9B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03142D5E" w14:textId="77777777" w:rsidR="00D5121C" w:rsidRPr="00B60C9B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81D1909" w14:textId="77777777" w:rsidR="00D5121C" w:rsidRPr="00B60C9B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5121C" w:rsidRPr="00B60C9B" w14:paraId="22A41459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3970017F" w14:textId="77777777" w:rsidR="00D5121C" w:rsidRPr="00B60C9B" w:rsidRDefault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</w:tcPr>
          <w:p w14:paraId="18F64712" w14:textId="77777777" w:rsidR="00D5121C" w:rsidRPr="00B60C9B" w:rsidRDefault="009B2480">
            <w:pPr>
              <w:tabs>
                <w:tab w:val="decimal" w:pos="1500"/>
              </w:tabs>
              <w:ind w:right="73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  <w:lang w:val="en-GB"/>
              </w:rPr>
              <w:t>111</w:t>
            </w:r>
            <w:r w:rsidRPr="00B60C9B">
              <w:rPr>
                <w:rFonts w:ascii="Angsana New" w:hAnsi="Angsana New" w:hint="cs"/>
                <w:sz w:val="28"/>
              </w:rPr>
              <w:t>,</w:t>
            </w:r>
            <w:r w:rsidRPr="00B60C9B">
              <w:rPr>
                <w:rFonts w:ascii="Angsana New" w:hAnsi="Angsana New" w:hint="cs"/>
                <w:sz w:val="28"/>
                <w:lang w:val="en-GB"/>
              </w:rPr>
              <w:t>641</w:t>
            </w:r>
          </w:p>
        </w:tc>
        <w:tc>
          <w:tcPr>
            <w:tcW w:w="1890" w:type="dxa"/>
            <w:shd w:val="clear" w:color="auto" w:fill="auto"/>
          </w:tcPr>
          <w:p w14:paraId="3B114087" w14:textId="77777777" w:rsidR="00D5121C" w:rsidRPr="00B60C9B" w:rsidRDefault="009B2480">
            <w:pPr>
              <w:tabs>
                <w:tab w:val="decimal" w:pos="1500"/>
              </w:tabs>
              <w:ind w:right="57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FE53D5B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86F9C62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  <w:r w:rsidRPr="00B60C9B">
              <w:rPr>
                <w:rFonts w:ascii="Angsana New" w:hAnsi="Angsana New" w:hint="cs"/>
                <w:sz w:val="28"/>
                <w:lang w:val="en-GB"/>
              </w:rPr>
              <w:t>111</w:t>
            </w:r>
            <w:r w:rsidRPr="00B60C9B">
              <w:rPr>
                <w:rFonts w:ascii="Angsana New" w:hAnsi="Angsana New" w:hint="cs"/>
                <w:sz w:val="28"/>
              </w:rPr>
              <w:t>,</w:t>
            </w:r>
            <w:r w:rsidRPr="00B60C9B">
              <w:rPr>
                <w:rFonts w:ascii="Angsana New" w:hAnsi="Angsana New" w:hint="cs"/>
                <w:sz w:val="28"/>
                <w:lang w:val="en-GB"/>
              </w:rPr>
              <w:t>641</w:t>
            </w:r>
          </w:p>
        </w:tc>
        <w:tc>
          <w:tcPr>
            <w:tcW w:w="1800" w:type="dxa"/>
            <w:shd w:val="clear" w:color="auto" w:fill="auto"/>
          </w:tcPr>
          <w:p w14:paraId="2CCF2AA7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  <w:lang w:val="en-GB"/>
              </w:rPr>
              <w:t>111</w:t>
            </w:r>
            <w:r w:rsidRPr="00B60C9B">
              <w:rPr>
                <w:rFonts w:ascii="Angsana New" w:hAnsi="Angsana New" w:hint="cs"/>
                <w:sz w:val="28"/>
              </w:rPr>
              <w:t>,</w:t>
            </w:r>
            <w:r w:rsidRPr="00B60C9B">
              <w:rPr>
                <w:rFonts w:ascii="Angsana New" w:hAnsi="Angsana New" w:hint="cs"/>
                <w:sz w:val="28"/>
                <w:lang w:val="en-GB"/>
              </w:rPr>
              <w:t>641</w:t>
            </w:r>
          </w:p>
        </w:tc>
      </w:tr>
      <w:tr w:rsidR="00D5121C" w:rsidRPr="00B60C9B" w14:paraId="007A759C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0BAD5F58" w14:textId="77777777" w:rsidR="00D5121C" w:rsidRPr="008345D6" w:rsidRDefault="009B2480">
            <w:pPr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เงินลงทุนชั่วคราว</w:t>
            </w:r>
          </w:p>
        </w:tc>
        <w:tc>
          <w:tcPr>
            <w:tcW w:w="1890" w:type="dxa"/>
            <w:shd w:val="clear" w:color="auto" w:fill="auto"/>
          </w:tcPr>
          <w:p w14:paraId="152F719D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  <w:lang w:val="en-GB"/>
              </w:rPr>
              <w:t>7</w:t>
            </w:r>
            <w:r w:rsidRPr="00B60C9B">
              <w:rPr>
                <w:rFonts w:ascii="Angsana New" w:hAnsi="Angsana New" w:hint="cs"/>
                <w:sz w:val="28"/>
              </w:rPr>
              <w:t>,</w:t>
            </w:r>
            <w:r w:rsidRPr="00B60C9B">
              <w:rPr>
                <w:rFonts w:ascii="Angsana New" w:hAnsi="Angsana New" w:hint="cs"/>
                <w:sz w:val="28"/>
                <w:lang w:val="en-GB"/>
              </w:rPr>
              <w:t>371</w:t>
            </w:r>
          </w:p>
        </w:tc>
        <w:tc>
          <w:tcPr>
            <w:tcW w:w="1890" w:type="dxa"/>
            <w:shd w:val="clear" w:color="auto" w:fill="auto"/>
          </w:tcPr>
          <w:p w14:paraId="582641D1" w14:textId="77777777" w:rsidR="00D5121C" w:rsidRPr="00B60C9B" w:rsidRDefault="009B2480">
            <w:pPr>
              <w:tabs>
                <w:tab w:val="decimal" w:pos="1500"/>
              </w:tabs>
              <w:ind w:right="57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  <w:lang w:val="en-GB"/>
              </w:rPr>
              <w:t>7</w:t>
            </w:r>
            <w:r w:rsidRPr="00B60C9B">
              <w:rPr>
                <w:rFonts w:ascii="Angsana New" w:hAnsi="Angsana New" w:hint="cs"/>
                <w:sz w:val="28"/>
              </w:rPr>
              <w:t>,</w:t>
            </w:r>
            <w:r w:rsidRPr="00B60C9B">
              <w:rPr>
                <w:rFonts w:ascii="Angsana New" w:hAnsi="Angsana New" w:hint="cs"/>
                <w:sz w:val="28"/>
                <w:lang w:val="en-GB"/>
              </w:rPr>
              <w:t>371</w:t>
            </w:r>
          </w:p>
        </w:tc>
        <w:tc>
          <w:tcPr>
            <w:tcW w:w="1980" w:type="dxa"/>
            <w:shd w:val="clear" w:color="auto" w:fill="auto"/>
          </w:tcPr>
          <w:p w14:paraId="4EB7C817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B83FA09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111C29C0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  <w:lang w:val="en-GB"/>
              </w:rPr>
              <w:t>7</w:t>
            </w:r>
            <w:r w:rsidRPr="00B60C9B">
              <w:rPr>
                <w:rFonts w:ascii="Angsana New" w:hAnsi="Angsana New" w:hint="cs"/>
                <w:sz w:val="28"/>
              </w:rPr>
              <w:t>,</w:t>
            </w:r>
            <w:r w:rsidRPr="00B60C9B">
              <w:rPr>
                <w:rFonts w:ascii="Angsana New" w:hAnsi="Angsana New" w:hint="cs"/>
                <w:sz w:val="28"/>
                <w:lang w:val="en-GB"/>
              </w:rPr>
              <w:t>371</w:t>
            </w:r>
          </w:p>
        </w:tc>
      </w:tr>
      <w:tr w:rsidR="00D5121C" w:rsidRPr="00B60C9B" w14:paraId="0C8AF45F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74FE8064" w14:textId="77777777" w:rsidR="00D5121C" w:rsidRPr="008345D6" w:rsidRDefault="009B2480">
            <w:pPr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6290684D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353,545</w:t>
            </w:r>
          </w:p>
        </w:tc>
        <w:tc>
          <w:tcPr>
            <w:tcW w:w="1890" w:type="dxa"/>
            <w:shd w:val="clear" w:color="auto" w:fill="auto"/>
          </w:tcPr>
          <w:p w14:paraId="58FE2D9C" w14:textId="77777777" w:rsidR="00D5121C" w:rsidRPr="00B60C9B" w:rsidRDefault="009B2480">
            <w:pPr>
              <w:tabs>
                <w:tab w:val="decimal" w:pos="1500"/>
              </w:tabs>
              <w:ind w:right="57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A289922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287708F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328,852</w:t>
            </w:r>
          </w:p>
        </w:tc>
        <w:tc>
          <w:tcPr>
            <w:tcW w:w="1800" w:type="dxa"/>
            <w:shd w:val="clear" w:color="auto" w:fill="auto"/>
          </w:tcPr>
          <w:p w14:paraId="50F61B87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328,852</w:t>
            </w:r>
          </w:p>
        </w:tc>
      </w:tr>
      <w:tr w:rsidR="00D5121C" w:rsidRPr="00B60C9B" w14:paraId="6220381A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49CD8A52" w14:textId="77777777" w:rsidR="00D5121C" w:rsidRPr="00B60C9B" w:rsidRDefault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  <w:shd w:val="clear" w:color="auto" w:fill="auto"/>
          </w:tcPr>
          <w:p w14:paraId="6D405343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9,161</w:t>
            </w:r>
          </w:p>
        </w:tc>
        <w:tc>
          <w:tcPr>
            <w:tcW w:w="1890" w:type="dxa"/>
            <w:shd w:val="clear" w:color="auto" w:fill="auto"/>
          </w:tcPr>
          <w:p w14:paraId="57C72B9F" w14:textId="77777777" w:rsidR="00D5121C" w:rsidRPr="00B60C9B" w:rsidRDefault="009B2480">
            <w:pPr>
              <w:tabs>
                <w:tab w:val="decimal" w:pos="1500"/>
              </w:tabs>
              <w:ind w:right="57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EE15D63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6C864A5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9,161</w:t>
            </w:r>
          </w:p>
        </w:tc>
        <w:tc>
          <w:tcPr>
            <w:tcW w:w="1800" w:type="dxa"/>
            <w:shd w:val="clear" w:color="auto" w:fill="auto"/>
          </w:tcPr>
          <w:p w14:paraId="00CA0B4D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9,161</w:t>
            </w:r>
          </w:p>
        </w:tc>
      </w:tr>
      <w:tr w:rsidR="00D5121C" w:rsidRPr="00B60C9B" w14:paraId="0EE58EC6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091520F4" w14:textId="77777777" w:rsidR="00D5121C" w:rsidRPr="00B60C9B" w:rsidRDefault="009B2480">
            <w:pPr>
              <w:ind w:left="246" w:hanging="246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ส่วนของเงินให้กู้ยืมระยะยาวที่ครบกำหนดชำระภายในหนึ่งปี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693EE24C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12,000</w:t>
            </w:r>
          </w:p>
        </w:tc>
        <w:tc>
          <w:tcPr>
            <w:tcW w:w="1890" w:type="dxa"/>
            <w:shd w:val="clear" w:color="auto" w:fill="auto"/>
          </w:tcPr>
          <w:p w14:paraId="3C3325EB" w14:textId="77777777" w:rsidR="00D5121C" w:rsidRPr="00B60C9B" w:rsidRDefault="009B2480">
            <w:pPr>
              <w:tabs>
                <w:tab w:val="decimal" w:pos="1500"/>
              </w:tabs>
              <w:ind w:right="57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414D6EFC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283267E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 xml:space="preserve"> 12,000 </w:t>
            </w:r>
          </w:p>
        </w:tc>
        <w:tc>
          <w:tcPr>
            <w:tcW w:w="1800" w:type="dxa"/>
            <w:shd w:val="clear" w:color="auto" w:fill="auto"/>
          </w:tcPr>
          <w:p w14:paraId="4CF9314F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 xml:space="preserve"> 12,000 </w:t>
            </w:r>
          </w:p>
        </w:tc>
      </w:tr>
      <w:tr w:rsidR="00D5121C" w:rsidRPr="00B60C9B" w14:paraId="33966C0A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17A30B10" w14:textId="77777777" w:rsidR="00D5121C" w:rsidRPr="008345D6" w:rsidRDefault="009B2480">
            <w:pPr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890" w:type="dxa"/>
            <w:shd w:val="clear" w:color="auto" w:fill="auto"/>
          </w:tcPr>
          <w:p w14:paraId="64EC2313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76,211</w:t>
            </w:r>
          </w:p>
        </w:tc>
        <w:tc>
          <w:tcPr>
            <w:tcW w:w="1890" w:type="dxa"/>
            <w:shd w:val="clear" w:color="auto" w:fill="auto"/>
          </w:tcPr>
          <w:p w14:paraId="520A8DEE" w14:textId="77777777" w:rsidR="00D5121C" w:rsidRPr="00B60C9B" w:rsidRDefault="009B2480">
            <w:pPr>
              <w:tabs>
                <w:tab w:val="decimal" w:pos="1500"/>
              </w:tabs>
              <w:ind w:right="57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9F3D13A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9AEA23F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76,211</w:t>
            </w:r>
          </w:p>
        </w:tc>
        <w:tc>
          <w:tcPr>
            <w:tcW w:w="1800" w:type="dxa"/>
            <w:shd w:val="clear" w:color="auto" w:fill="auto"/>
          </w:tcPr>
          <w:p w14:paraId="5B930E3F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76,211</w:t>
            </w:r>
          </w:p>
        </w:tc>
      </w:tr>
      <w:tr w:rsidR="00D5121C" w:rsidRPr="00B60C9B" w14:paraId="6A5E820D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2CBB9DB7" w14:textId="77777777" w:rsidR="00D5121C" w:rsidRPr="00B60C9B" w:rsidRDefault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890" w:type="dxa"/>
            <w:shd w:val="clear" w:color="auto" w:fill="auto"/>
          </w:tcPr>
          <w:p w14:paraId="349E4667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24,801</w:t>
            </w:r>
          </w:p>
        </w:tc>
        <w:tc>
          <w:tcPr>
            <w:tcW w:w="1890" w:type="dxa"/>
            <w:shd w:val="clear" w:color="auto" w:fill="auto"/>
          </w:tcPr>
          <w:p w14:paraId="36FFBDDA" w14:textId="77777777" w:rsidR="00D5121C" w:rsidRPr="00B60C9B" w:rsidRDefault="009B2480">
            <w:pPr>
              <w:tabs>
                <w:tab w:val="decimal" w:pos="1500"/>
              </w:tabs>
              <w:ind w:right="57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24,801</w:t>
            </w:r>
          </w:p>
        </w:tc>
        <w:tc>
          <w:tcPr>
            <w:tcW w:w="1980" w:type="dxa"/>
            <w:shd w:val="clear" w:color="auto" w:fill="auto"/>
          </w:tcPr>
          <w:p w14:paraId="0C232545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B599013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5F8F1BB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24,801</w:t>
            </w:r>
          </w:p>
        </w:tc>
      </w:tr>
      <w:tr w:rsidR="00D5121C" w:rsidRPr="00B60C9B" w14:paraId="14051A2B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46B014F3" w14:textId="77777777" w:rsidR="00D5121C" w:rsidRPr="008345D6" w:rsidRDefault="009B2480">
            <w:pPr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890" w:type="dxa"/>
            <w:shd w:val="clear" w:color="auto" w:fill="auto"/>
          </w:tcPr>
          <w:p w14:paraId="6C207B27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8,000</w:t>
            </w:r>
          </w:p>
        </w:tc>
        <w:tc>
          <w:tcPr>
            <w:tcW w:w="1890" w:type="dxa"/>
            <w:shd w:val="clear" w:color="auto" w:fill="auto"/>
          </w:tcPr>
          <w:p w14:paraId="35216EF2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ind w:right="57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5EAA036B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B5200FB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color w:val="FF0000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8,000</w:t>
            </w:r>
          </w:p>
        </w:tc>
        <w:tc>
          <w:tcPr>
            <w:tcW w:w="1800" w:type="dxa"/>
            <w:shd w:val="clear" w:color="auto" w:fill="auto"/>
          </w:tcPr>
          <w:p w14:paraId="53FC603E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8,000</w:t>
            </w:r>
          </w:p>
        </w:tc>
      </w:tr>
      <w:tr w:rsidR="00D5121C" w:rsidRPr="00B60C9B" w14:paraId="7106AC9A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22C9AFD3" w14:textId="77777777" w:rsidR="00D5121C" w:rsidRPr="008345D6" w:rsidRDefault="009B248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890" w:type="dxa"/>
            <w:shd w:val="clear" w:color="auto" w:fill="auto"/>
          </w:tcPr>
          <w:p w14:paraId="2E6B0114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602,730</w:t>
            </w:r>
          </w:p>
        </w:tc>
        <w:tc>
          <w:tcPr>
            <w:tcW w:w="1890" w:type="dxa"/>
            <w:shd w:val="clear" w:color="auto" w:fill="auto"/>
          </w:tcPr>
          <w:p w14:paraId="5A15246C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57"/>
              <w:rPr>
                <w:rFonts w:ascii="Angsana New" w:hAnsi="Angsana New"/>
                <w:b/>
                <w:bCs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32,172</w:t>
            </w:r>
          </w:p>
        </w:tc>
        <w:tc>
          <w:tcPr>
            <w:tcW w:w="1980" w:type="dxa"/>
            <w:shd w:val="clear" w:color="auto" w:fill="auto"/>
          </w:tcPr>
          <w:p w14:paraId="78231A00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color w:val="FF0000"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5A958E0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color w:val="FF0000"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545,865</w:t>
            </w:r>
          </w:p>
        </w:tc>
        <w:tc>
          <w:tcPr>
            <w:tcW w:w="1800" w:type="dxa"/>
            <w:shd w:val="clear" w:color="auto" w:fill="auto"/>
          </w:tcPr>
          <w:p w14:paraId="7CC37259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578,037</w:t>
            </w:r>
          </w:p>
        </w:tc>
      </w:tr>
      <w:tr w:rsidR="00D5121C" w:rsidRPr="00B60C9B" w14:paraId="1DDFFF34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28187BEB" w14:textId="77777777" w:rsidR="00D5121C" w:rsidRPr="008345D6" w:rsidRDefault="00D5121C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E56B678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6FA2FA19" w14:textId="77777777" w:rsidR="00D5121C" w:rsidRPr="00B60C9B" w:rsidRDefault="00D5121C">
            <w:pPr>
              <w:tabs>
                <w:tab w:val="decimal" w:pos="1500"/>
              </w:tabs>
              <w:ind w:right="57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A618F7C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6BCA725E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09276AF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D5121C" w:rsidRPr="00B60C9B" w14:paraId="0B12FAF5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6929A4D0" w14:textId="77777777" w:rsidR="00D5121C" w:rsidRPr="00B60C9B" w:rsidRDefault="00D5121C">
            <w:pPr>
              <w:rPr>
                <w:rFonts w:ascii="Angsana New" w:hAnsi="Angsana New"/>
                <w:b/>
                <w:bCs/>
                <w:sz w:val="28"/>
              </w:rPr>
            </w:pPr>
          </w:p>
          <w:p w14:paraId="5D65C8C5" w14:textId="77777777" w:rsidR="00A01A5D" w:rsidRPr="00B60C9B" w:rsidRDefault="00A01A5D">
            <w:pPr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  <w:p w14:paraId="24D41DA9" w14:textId="77777777" w:rsidR="00FA669C" w:rsidRPr="00B60C9B" w:rsidRDefault="00FA669C">
            <w:pPr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  <w:p w14:paraId="354E2962" w14:textId="43673359" w:rsidR="00FA669C" w:rsidRPr="008345D6" w:rsidRDefault="00FA669C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29676FC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315F67FB" w14:textId="77777777" w:rsidR="00D5121C" w:rsidRPr="00B60C9B" w:rsidRDefault="00D5121C">
            <w:pPr>
              <w:tabs>
                <w:tab w:val="decimal" w:pos="1500"/>
              </w:tabs>
              <w:ind w:right="57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424D822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048462ED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5D3D804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D5121C" w:rsidRPr="00B60C9B" w14:paraId="73344F2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232E3" w14:textId="77777777" w:rsidR="00D5121C" w:rsidRPr="008345D6" w:rsidRDefault="009B2480">
            <w:pPr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eastAsia="Arial Unicode MS" w:hAnsi="Angsana New" w:hint="cs"/>
                <w:b/>
                <w:bCs/>
                <w:sz w:val="28"/>
                <w:cs/>
              </w:rPr>
              <w:lastRenderedPageBreak/>
              <w:t xml:space="preserve">หนี้สินทางการเงิน ณ วันที่ </w:t>
            </w:r>
            <w:r w:rsidRPr="00B60C9B">
              <w:rPr>
                <w:rFonts w:ascii="Angsana New" w:eastAsia="Arial Unicode MS" w:hAnsi="Angsana New" w:hint="cs"/>
                <w:b/>
                <w:bCs/>
                <w:sz w:val="28"/>
                <w:lang w:val="en-GB"/>
              </w:rPr>
              <w:t xml:space="preserve">1 </w:t>
            </w:r>
            <w:r w:rsidRPr="008345D6">
              <w:rPr>
                <w:rFonts w:ascii="Angsana New" w:eastAsia="Arial Unicode MS" w:hAnsi="Angsana New" w:hint="cs"/>
                <w:b/>
                <w:bCs/>
                <w:sz w:val="28"/>
                <w:cs/>
              </w:rPr>
              <w:t xml:space="preserve">มกราคม </w:t>
            </w:r>
            <w:r w:rsidRPr="00B60C9B">
              <w:rPr>
                <w:rFonts w:ascii="Angsana New" w:eastAsia="Arial Unicode MS" w:hAnsi="Angsana New" w:hint="cs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AD71CEA" w14:textId="77777777" w:rsidR="00D5121C" w:rsidRPr="00B60C9B" w:rsidRDefault="00D5121C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97CE697" w14:textId="77777777" w:rsidR="00D5121C" w:rsidRPr="00B60C9B" w:rsidRDefault="00D5121C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7A727CA" w14:textId="77777777" w:rsidR="00D5121C" w:rsidRPr="00B60C9B" w:rsidRDefault="00D5121C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2AE50D0" w14:textId="77777777" w:rsidR="00D5121C" w:rsidRPr="00B60C9B" w:rsidRDefault="00D5121C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45F3300" w14:textId="77777777" w:rsidR="00D5121C" w:rsidRPr="00B60C9B" w:rsidRDefault="00D5121C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121C" w:rsidRPr="00B60C9B" w14:paraId="2FF7940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8CD884D" w14:textId="77777777" w:rsidR="00D5121C" w:rsidRPr="008345D6" w:rsidRDefault="009B2480">
            <w:pPr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FF2B2A3" w14:textId="77777777" w:rsidR="00D5121C" w:rsidRPr="00B60C9B" w:rsidRDefault="009B2480">
            <w:pPr>
              <w:tabs>
                <w:tab w:val="decimal" w:pos="1665"/>
              </w:tabs>
              <w:ind w:right="-111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  <w:lang w:val="en-GB"/>
              </w:rPr>
              <w:t>110</w:t>
            </w:r>
            <w:r w:rsidRPr="00B60C9B">
              <w:rPr>
                <w:rFonts w:ascii="Angsana New" w:hAnsi="Angsana New" w:hint="cs"/>
                <w:sz w:val="28"/>
              </w:rPr>
              <w:t>,</w:t>
            </w:r>
            <w:r w:rsidRPr="00B60C9B">
              <w:rPr>
                <w:rFonts w:ascii="Angsana New" w:hAnsi="Angsana New" w:hint="cs"/>
                <w:sz w:val="28"/>
                <w:lang w:val="en-GB"/>
              </w:rPr>
              <w:t>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CBBE7B0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FB427ED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D6C7289" w14:textId="77777777" w:rsidR="00D5121C" w:rsidRPr="00B60C9B" w:rsidRDefault="009B2480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 xml:space="preserve"> </w:t>
            </w:r>
            <w:r w:rsidRPr="00B60C9B">
              <w:rPr>
                <w:rFonts w:ascii="Angsana New" w:hAnsi="Angsana New" w:hint="cs"/>
                <w:sz w:val="28"/>
                <w:lang w:val="en-GB"/>
              </w:rPr>
              <w:t>110</w:t>
            </w:r>
            <w:r w:rsidRPr="00B60C9B">
              <w:rPr>
                <w:rFonts w:ascii="Angsana New" w:hAnsi="Angsana New" w:hint="cs"/>
                <w:sz w:val="28"/>
              </w:rPr>
              <w:t>,</w:t>
            </w:r>
            <w:r w:rsidRPr="00B60C9B">
              <w:rPr>
                <w:rFonts w:ascii="Angsana New" w:hAnsi="Angsana New" w:hint="cs"/>
                <w:sz w:val="28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472B787" w14:textId="77777777" w:rsidR="00D5121C" w:rsidRPr="00B60C9B" w:rsidRDefault="009B2480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 xml:space="preserve">    </w:t>
            </w:r>
            <w:r w:rsidRPr="00B60C9B">
              <w:rPr>
                <w:rFonts w:ascii="Angsana New" w:hAnsi="Angsana New" w:hint="cs"/>
                <w:sz w:val="28"/>
                <w:lang w:val="en-GB"/>
              </w:rPr>
              <w:t>110</w:t>
            </w:r>
            <w:r w:rsidRPr="00B60C9B">
              <w:rPr>
                <w:rFonts w:ascii="Angsana New" w:hAnsi="Angsana New" w:hint="cs"/>
                <w:sz w:val="28"/>
              </w:rPr>
              <w:t>,</w:t>
            </w:r>
            <w:r w:rsidRPr="00B60C9B">
              <w:rPr>
                <w:rFonts w:ascii="Angsana New" w:hAnsi="Angsana New" w:hint="cs"/>
                <w:sz w:val="28"/>
                <w:lang w:val="en-GB"/>
              </w:rPr>
              <w:t>000</w:t>
            </w:r>
          </w:p>
        </w:tc>
      </w:tr>
      <w:tr w:rsidR="00D5121C" w:rsidRPr="00B60C9B" w14:paraId="7206BF9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7F5BBA9" w14:textId="77777777" w:rsidR="00D5121C" w:rsidRPr="008345D6" w:rsidRDefault="009B2480">
            <w:pPr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92D1F4E" w14:textId="77777777" w:rsidR="00D5121C" w:rsidRPr="00B60C9B" w:rsidRDefault="009B2480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214,984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16D62B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22F97F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ECA8116" w14:textId="77777777" w:rsidR="00D5121C" w:rsidRPr="00B60C9B" w:rsidRDefault="009B2480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214,984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9C6FDE3" w14:textId="77777777" w:rsidR="00D5121C" w:rsidRPr="00B60C9B" w:rsidRDefault="009B2480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214,984</w:t>
            </w:r>
          </w:p>
        </w:tc>
      </w:tr>
      <w:tr w:rsidR="00D5121C" w:rsidRPr="00B60C9B" w14:paraId="49FFACA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7F0BA55" w14:textId="77777777" w:rsidR="00D5121C" w:rsidRPr="008345D6" w:rsidRDefault="009B2480">
            <w:pPr>
              <w:ind w:left="253" w:hanging="25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9290474" w14:textId="77777777" w:rsidR="00D5121C" w:rsidRPr="00B60C9B" w:rsidRDefault="00D5121C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</w:p>
          <w:p w14:paraId="759CAB1B" w14:textId="77777777" w:rsidR="00D5121C" w:rsidRPr="00B60C9B" w:rsidRDefault="009B2480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64,656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65D2A44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  <w:p w14:paraId="0F2B2522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53C4632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  <w:p w14:paraId="745DB285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99687A9" w14:textId="77777777" w:rsidR="00D5121C" w:rsidRPr="00B60C9B" w:rsidRDefault="00D5121C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</w:p>
          <w:p w14:paraId="2EDF353D" w14:textId="77777777" w:rsidR="00D5121C" w:rsidRPr="00B60C9B" w:rsidRDefault="009B2480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 xml:space="preserve">64,656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40A2CA4" w14:textId="77777777" w:rsidR="00D5121C" w:rsidRPr="00B60C9B" w:rsidRDefault="00D5121C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</w:p>
          <w:p w14:paraId="555F745B" w14:textId="77777777" w:rsidR="00D5121C" w:rsidRPr="00B60C9B" w:rsidRDefault="009B2480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 xml:space="preserve">64,656 </w:t>
            </w:r>
          </w:p>
        </w:tc>
      </w:tr>
      <w:tr w:rsidR="00D5121C" w:rsidRPr="00B60C9B" w14:paraId="2D6E15F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08FB4EB" w14:textId="77777777" w:rsidR="00D5121C" w:rsidRPr="008345D6" w:rsidRDefault="009B2480">
            <w:pPr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41CA04B" w14:textId="77777777" w:rsidR="00D5121C" w:rsidRPr="00B60C9B" w:rsidRDefault="009B2480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69,392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93E4013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42D0926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EC4AE07" w14:textId="77777777" w:rsidR="00D5121C" w:rsidRPr="00B60C9B" w:rsidRDefault="009B2480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  <w:lang w:val="en-GB"/>
              </w:rPr>
              <w:t>69</w:t>
            </w:r>
            <w:r w:rsidRPr="00B60C9B">
              <w:rPr>
                <w:rFonts w:ascii="Angsana New" w:hAnsi="Angsana New" w:hint="cs"/>
                <w:sz w:val="28"/>
              </w:rPr>
              <w:t>,</w:t>
            </w:r>
            <w:r w:rsidRPr="00B60C9B">
              <w:rPr>
                <w:rFonts w:ascii="Angsana New" w:hAnsi="Angsana New" w:hint="cs"/>
                <w:sz w:val="28"/>
                <w:lang w:val="en-GB"/>
              </w:rPr>
              <w:t>392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A55175C" w14:textId="77777777" w:rsidR="00D5121C" w:rsidRPr="00B60C9B" w:rsidRDefault="009B2480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  <w:lang w:val="en-GB"/>
              </w:rPr>
              <w:t>69</w:t>
            </w:r>
            <w:r w:rsidRPr="00B60C9B">
              <w:rPr>
                <w:rFonts w:ascii="Angsana New" w:hAnsi="Angsana New" w:hint="cs"/>
                <w:sz w:val="28"/>
              </w:rPr>
              <w:t>,</w:t>
            </w:r>
            <w:r w:rsidRPr="00B60C9B">
              <w:rPr>
                <w:rFonts w:ascii="Angsana New" w:hAnsi="Angsana New" w:hint="cs"/>
                <w:sz w:val="28"/>
                <w:lang w:val="en-GB"/>
              </w:rPr>
              <w:t>392</w:t>
            </w:r>
          </w:p>
        </w:tc>
      </w:tr>
      <w:tr w:rsidR="00D5121C" w:rsidRPr="00B60C9B" w14:paraId="119C988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34C7938" w14:textId="77777777" w:rsidR="00D5121C" w:rsidRPr="008345D6" w:rsidRDefault="009B2480">
            <w:pPr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7D33BCC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94,113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DA9F506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C29C0F1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DBCE9E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  <w:lang w:val="en-GB"/>
              </w:rPr>
              <w:t>94</w:t>
            </w:r>
            <w:r w:rsidRPr="00B60C9B">
              <w:rPr>
                <w:rFonts w:ascii="Angsana New" w:hAnsi="Angsana New" w:hint="cs"/>
                <w:sz w:val="28"/>
              </w:rPr>
              <w:t>,</w:t>
            </w:r>
            <w:r w:rsidRPr="00B60C9B">
              <w:rPr>
                <w:rFonts w:ascii="Angsana New" w:hAnsi="Angsana New" w:hint="cs"/>
                <w:sz w:val="28"/>
                <w:lang w:val="en-GB"/>
              </w:rPr>
              <w:t>113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39260E9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  <w:lang w:val="en-GB"/>
              </w:rPr>
              <w:t>94</w:t>
            </w:r>
            <w:r w:rsidRPr="00B60C9B">
              <w:rPr>
                <w:rFonts w:ascii="Angsana New" w:hAnsi="Angsana New" w:hint="cs"/>
                <w:sz w:val="28"/>
              </w:rPr>
              <w:t>,</w:t>
            </w:r>
            <w:r w:rsidRPr="00B60C9B">
              <w:rPr>
                <w:rFonts w:ascii="Angsana New" w:hAnsi="Angsana New" w:hint="cs"/>
                <w:sz w:val="28"/>
                <w:lang w:val="en-GB"/>
              </w:rPr>
              <w:t>113</w:t>
            </w:r>
          </w:p>
        </w:tc>
      </w:tr>
      <w:tr w:rsidR="00D5121C" w:rsidRPr="003B65FB" w14:paraId="52BFDBE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0F69" w14:textId="77777777" w:rsidR="00D5121C" w:rsidRPr="008345D6" w:rsidRDefault="009B2480">
            <w:pPr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7C30FBB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553,145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13F3194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05DE0E4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C897AC6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553,145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37BFA5" w14:textId="77777777" w:rsidR="00D5121C" w:rsidRPr="003B65F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553,145</w:t>
            </w:r>
          </w:p>
        </w:tc>
      </w:tr>
      <w:tr w:rsidR="00D5121C" w:rsidRPr="003B65FB" w14:paraId="4EF9A11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36C2" w14:textId="77777777" w:rsidR="00D5121C" w:rsidRPr="008345D6" w:rsidRDefault="00D5121C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38849E" w14:textId="77777777" w:rsidR="00D5121C" w:rsidRPr="003B65FB" w:rsidRDefault="00D5121C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44A0EE" w14:textId="77777777" w:rsidR="00D5121C" w:rsidRPr="003B65FB" w:rsidRDefault="00D5121C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4DE83C9" w14:textId="77777777" w:rsidR="00D5121C" w:rsidRPr="003B65FB" w:rsidRDefault="00D5121C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77267C5" w14:textId="77777777" w:rsidR="00D5121C" w:rsidRPr="003B65FB" w:rsidRDefault="00D5121C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03E1C9" w14:textId="77777777" w:rsidR="00D5121C" w:rsidRPr="003B65FB" w:rsidRDefault="00D5121C">
            <w:pPr>
              <w:tabs>
                <w:tab w:val="decimal" w:pos="150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19E2E0BC" w14:textId="77777777" w:rsidR="00D5121C" w:rsidRPr="003B65FB" w:rsidRDefault="00D5121C">
      <w:pPr>
        <w:jc w:val="thaiDistribute"/>
        <w:rPr>
          <w:rFonts w:ascii="Angsana New" w:eastAsia="Arial Unicode MS" w:hAnsi="Angsana New"/>
          <w:color w:val="000000" w:themeColor="text1"/>
          <w:sz w:val="28"/>
        </w:rPr>
      </w:pPr>
    </w:p>
    <w:p w14:paraId="7882AC0A" w14:textId="77777777" w:rsidR="00FA669C" w:rsidRPr="003B65FB" w:rsidRDefault="00FA669C">
      <w:pPr>
        <w:jc w:val="thaiDistribute"/>
        <w:rPr>
          <w:rFonts w:ascii="Angsana New" w:eastAsia="Arial Unicode MS" w:hAnsi="Angsana New"/>
          <w:color w:val="000000" w:themeColor="text1"/>
          <w:sz w:val="28"/>
        </w:rPr>
      </w:pPr>
    </w:p>
    <w:p w14:paraId="480EFF0F" w14:textId="77777777" w:rsidR="00FA669C" w:rsidRPr="003B65FB" w:rsidRDefault="00FA669C">
      <w:pPr>
        <w:jc w:val="thaiDistribute"/>
        <w:rPr>
          <w:rFonts w:ascii="Angsana New" w:eastAsia="Arial Unicode MS" w:hAnsi="Angsana New"/>
          <w:color w:val="000000" w:themeColor="text1"/>
          <w:sz w:val="28"/>
        </w:rPr>
      </w:pPr>
    </w:p>
    <w:p w14:paraId="025BAD02" w14:textId="77777777" w:rsidR="00FA669C" w:rsidRPr="003B65FB" w:rsidRDefault="00FA669C">
      <w:pPr>
        <w:jc w:val="thaiDistribute"/>
        <w:rPr>
          <w:rFonts w:ascii="Angsana New" w:eastAsia="Arial Unicode MS" w:hAnsi="Angsana New"/>
          <w:color w:val="000000" w:themeColor="text1"/>
          <w:sz w:val="28"/>
        </w:rPr>
      </w:pPr>
    </w:p>
    <w:tbl>
      <w:tblPr>
        <w:tblStyle w:val="TableGrid5"/>
        <w:tblW w:w="145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890"/>
        <w:gridCol w:w="1890"/>
        <w:gridCol w:w="1980"/>
        <w:gridCol w:w="1980"/>
        <w:gridCol w:w="1800"/>
      </w:tblGrid>
      <w:tr w:rsidR="00D5121C" w:rsidRPr="003B65FB" w14:paraId="63D09FF2" w14:textId="77777777">
        <w:trPr>
          <w:trHeight w:val="374"/>
          <w:tblHeader/>
        </w:trPr>
        <w:tc>
          <w:tcPr>
            <w:tcW w:w="5040" w:type="dxa"/>
            <w:shd w:val="clear" w:color="auto" w:fill="auto"/>
          </w:tcPr>
          <w:p w14:paraId="2FD44219" w14:textId="77777777" w:rsidR="00D5121C" w:rsidRPr="003B65FB" w:rsidRDefault="00D5121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540" w:type="dxa"/>
            <w:gridSpan w:val="5"/>
            <w:shd w:val="clear" w:color="auto" w:fill="auto"/>
          </w:tcPr>
          <w:p w14:paraId="7CF87C97" w14:textId="77777777" w:rsidR="00D5121C" w:rsidRPr="003B65FB" w:rsidRDefault="009B2480">
            <w:pPr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5121C" w:rsidRPr="00B60C9B" w14:paraId="66A68168" w14:textId="77777777">
        <w:trPr>
          <w:trHeight w:val="374"/>
          <w:tblHeader/>
        </w:trPr>
        <w:tc>
          <w:tcPr>
            <w:tcW w:w="5040" w:type="dxa"/>
            <w:shd w:val="clear" w:color="auto" w:fill="auto"/>
          </w:tcPr>
          <w:p w14:paraId="5594E0C1" w14:textId="77777777" w:rsidR="00D5121C" w:rsidRPr="003B65FB" w:rsidRDefault="00D5121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540" w:type="dxa"/>
            <w:gridSpan w:val="5"/>
            <w:shd w:val="clear" w:color="auto" w:fill="auto"/>
          </w:tcPr>
          <w:p w14:paraId="4B7F1DC9" w14:textId="77777777" w:rsidR="00D5121C" w:rsidRPr="008345D6" w:rsidRDefault="009B248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B60C9B" w14:paraId="0E3ECB3F" w14:textId="77777777">
        <w:trPr>
          <w:trHeight w:val="374"/>
          <w:tblHeader/>
        </w:trPr>
        <w:tc>
          <w:tcPr>
            <w:tcW w:w="5040" w:type="dxa"/>
            <w:shd w:val="clear" w:color="auto" w:fill="auto"/>
          </w:tcPr>
          <w:p w14:paraId="1CBF675F" w14:textId="77777777" w:rsidR="00D5121C" w:rsidRPr="00B60C9B" w:rsidRDefault="00D5121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5ED7343" w14:textId="77777777" w:rsidR="00D5121C" w:rsidRPr="00B60C9B" w:rsidRDefault="00D5121C">
            <w:pP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50" w:type="dxa"/>
            <w:gridSpan w:val="4"/>
            <w:shd w:val="clear" w:color="auto" w:fill="auto"/>
            <w:vAlign w:val="bottom"/>
          </w:tcPr>
          <w:p w14:paraId="316BC3AF" w14:textId="77777777" w:rsidR="00D5121C" w:rsidRPr="00B60C9B" w:rsidRDefault="009B248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B60C9B">
              <w:rPr>
                <w:rFonts w:ascii="Angsana New" w:hAnsi="Angsana New" w:hint="cs"/>
                <w:sz w:val="28"/>
              </w:rPr>
              <w:t>9</w:t>
            </w:r>
          </w:p>
        </w:tc>
      </w:tr>
      <w:tr w:rsidR="00D5121C" w:rsidRPr="00B60C9B" w14:paraId="374A3531" w14:textId="77777777">
        <w:trPr>
          <w:trHeight w:val="720"/>
          <w:tblHeader/>
        </w:trPr>
        <w:tc>
          <w:tcPr>
            <w:tcW w:w="5040" w:type="dxa"/>
            <w:shd w:val="clear" w:color="auto" w:fill="auto"/>
          </w:tcPr>
          <w:p w14:paraId="1A07EBFB" w14:textId="77777777" w:rsidR="00D5121C" w:rsidRPr="00B60C9B" w:rsidRDefault="00D5121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CF4C996" w14:textId="77777777" w:rsidR="00D5121C" w:rsidRPr="00B60C9B" w:rsidRDefault="009B248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มูลค่าตามหลักการ</w:t>
            </w:r>
          </w:p>
          <w:p w14:paraId="15E64B53" w14:textId="77777777" w:rsidR="00D5121C" w:rsidRPr="00B60C9B" w:rsidRDefault="009B248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บัญชีเดิม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EE45BBC" w14:textId="77777777" w:rsidR="00D5121C" w:rsidRPr="00B60C9B" w:rsidRDefault="009B248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9A0180F" w14:textId="77777777" w:rsidR="00D5121C" w:rsidRPr="00B60C9B" w:rsidRDefault="009B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DC7CC57" w14:textId="77777777" w:rsidR="00D5121C" w:rsidRPr="00B60C9B" w:rsidRDefault="009B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ราคาทุน</w:t>
            </w:r>
            <w:r w:rsidRPr="008345D6">
              <w:rPr>
                <w:rFonts w:ascii="Angsana New" w:hAnsi="Angsana New" w:hint="cs"/>
                <w:sz w:val="28"/>
                <w:cs/>
              </w:rPr>
              <w:br/>
              <w:t>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F71E18" w14:textId="77777777" w:rsidR="00D5121C" w:rsidRPr="00B60C9B" w:rsidRDefault="009B248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D5121C" w:rsidRPr="00B60C9B" w14:paraId="1DF6BE6F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34E774AA" w14:textId="77777777" w:rsidR="00D5121C" w:rsidRPr="00B60C9B" w:rsidRDefault="009B2480">
            <w:pPr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B60C9B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มกราคม </w:t>
            </w:r>
            <w:r w:rsidRPr="00B60C9B">
              <w:rPr>
                <w:rFonts w:ascii="Angsana New" w:hAnsi="Angsana New" w:hint="cs"/>
                <w:b/>
                <w:bCs/>
                <w:sz w:val="28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2E736BC2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1CF9CEB1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67B0E47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29DF998E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2129550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D5121C" w:rsidRPr="00B60C9B" w14:paraId="66E3B05A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1DF46DCA" w14:textId="77777777" w:rsidR="00D5121C" w:rsidRPr="00B60C9B" w:rsidRDefault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</w:tcPr>
          <w:p w14:paraId="4524911C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6,977</w:t>
            </w:r>
          </w:p>
        </w:tc>
        <w:tc>
          <w:tcPr>
            <w:tcW w:w="1890" w:type="dxa"/>
            <w:shd w:val="clear" w:color="auto" w:fill="auto"/>
          </w:tcPr>
          <w:p w14:paraId="26DFB7E4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F9E5BB3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930D2DF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6,977</w:t>
            </w:r>
          </w:p>
        </w:tc>
        <w:tc>
          <w:tcPr>
            <w:tcW w:w="1800" w:type="dxa"/>
            <w:shd w:val="clear" w:color="auto" w:fill="auto"/>
          </w:tcPr>
          <w:p w14:paraId="51167DC4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6,977</w:t>
            </w:r>
          </w:p>
        </w:tc>
      </w:tr>
      <w:tr w:rsidR="00D5121C" w:rsidRPr="00B60C9B" w14:paraId="52D2C17E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47F158F7" w14:textId="77777777" w:rsidR="00D5121C" w:rsidRPr="00B60C9B" w:rsidRDefault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เงินลงทุนชั่วคราว</w:t>
            </w:r>
          </w:p>
        </w:tc>
        <w:tc>
          <w:tcPr>
            <w:tcW w:w="1890" w:type="dxa"/>
            <w:shd w:val="clear" w:color="auto" w:fill="auto"/>
          </w:tcPr>
          <w:p w14:paraId="10EEE7A1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7,371</w:t>
            </w:r>
          </w:p>
        </w:tc>
        <w:tc>
          <w:tcPr>
            <w:tcW w:w="1890" w:type="dxa"/>
            <w:shd w:val="clear" w:color="auto" w:fill="auto"/>
          </w:tcPr>
          <w:p w14:paraId="3838D48B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 xml:space="preserve"> 7,371 </w:t>
            </w:r>
          </w:p>
        </w:tc>
        <w:tc>
          <w:tcPr>
            <w:tcW w:w="1980" w:type="dxa"/>
            <w:shd w:val="clear" w:color="auto" w:fill="auto"/>
          </w:tcPr>
          <w:p w14:paraId="773EB627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BDEF852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3E928E5" w14:textId="77777777" w:rsidR="00D5121C" w:rsidRPr="008345D6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  <w:cs/>
              </w:rPr>
            </w:pPr>
            <w:r w:rsidRPr="00B60C9B">
              <w:rPr>
                <w:rFonts w:ascii="Angsana New" w:hAnsi="Angsana New" w:hint="cs"/>
                <w:sz w:val="28"/>
              </w:rPr>
              <w:t>7,371</w:t>
            </w:r>
          </w:p>
        </w:tc>
      </w:tr>
      <w:tr w:rsidR="00D5121C" w:rsidRPr="00B60C9B" w14:paraId="771835E3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7A55D29D" w14:textId="77777777" w:rsidR="00D5121C" w:rsidRPr="00B60C9B" w:rsidRDefault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497DDB0E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  <w:lang w:val="en-GB"/>
              </w:rPr>
              <w:t>75</w:t>
            </w:r>
            <w:r w:rsidRPr="00B60C9B">
              <w:rPr>
                <w:rFonts w:ascii="Angsana New" w:hAnsi="Angsana New" w:hint="cs"/>
                <w:sz w:val="28"/>
              </w:rPr>
              <w:t>,</w:t>
            </w:r>
            <w:r w:rsidRPr="00B60C9B">
              <w:rPr>
                <w:rFonts w:ascii="Angsana New" w:hAnsi="Angsana New" w:hint="cs"/>
                <w:sz w:val="28"/>
                <w:lang w:val="en-GB"/>
              </w:rPr>
              <w:t>815</w:t>
            </w:r>
          </w:p>
        </w:tc>
        <w:tc>
          <w:tcPr>
            <w:tcW w:w="1890" w:type="dxa"/>
            <w:shd w:val="clear" w:color="auto" w:fill="auto"/>
          </w:tcPr>
          <w:p w14:paraId="7C497209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8A8CE30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EFAD848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60,477</w:t>
            </w:r>
          </w:p>
        </w:tc>
        <w:tc>
          <w:tcPr>
            <w:tcW w:w="1800" w:type="dxa"/>
            <w:shd w:val="clear" w:color="auto" w:fill="auto"/>
          </w:tcPr>
          <w:p w14:paraId="284841FC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60,477</w:t>
            </w:r>
          </w:p>
        </w:tc>
      </w:tr>
      <w:tr w:rsidR="00D5121C" w:rsidRPr="00B60C9B" w14:paraId="25325A53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76D84165" w14:textId="77777777" w:rsidR="00D5121C" w:rsidRPr="00B60C9B" w:rsidRDefault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  <w:shd w:val="clear" w:color="auto" w:fill="auto"/>
          </w:tcPr>
          <w:p w14:paraId="6151AA50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684,010</w:t>
            </w:r>
          </w:p>
        </w:tc>
        <w:tc>
          <w:tcPr>
            <w:tcW w:w="1890" w:type="dxa"/>
            <w:shd w:val="clear" w:color="auto" w:fill="auto"/>
          </w:tcPr>
          <w:p w14:paraId="14FFAB30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F570809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8DC1291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684,010</w:t>
            </w:r>
          </w:p>
        </w:tc>
        <w:tc>
          <w:tcPr>
            <w:tcW w:w="1800" w:type="dxa"/>
            <w:shd w:val="clear" w:color="auto" w:fill="auto"/>
          </w:tcPr>
          <w:p w14:paraId="6DC12196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684,010</w:t>
            </w:r>
          </w:p>
        </w:tc>
      </w:tr>
      <w:tr w:rsidR="00D5121C" w:rsidRPr="00B60C9B" w14:paraId="314DE1E0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17BFEC1C" w14:textId="77777777" w:rsidR="00D5121C" w:rsidRPr="008345D6" w:rsidRDefault="009B2480">
            <w:pPr>
              <w:ind w:left="253" w:hanging="25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ส่วนของเงินให้กู้ยืมระยะยาวที่ครบกำหนดชำระภายในหนึ่งปี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5ECE3C7B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12,000</w:t>
            </w:r>
          </w:p>
        </w:tc>
        <w:tc>
          <w:tcPr>
            <w:tcW w:w="1890" w:type="dxa"/>
            <w:shd w:val="clear" w:color="auto" w:fill="auto"/>
          </w:tcPr>
          <w:p w14:paraId="1401E0D7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017E34E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AC64208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12,000</w:t>
            </w:r>
          </w:p>
        </w:tc>
        <w:tc>
          <w:tcPr>
            <w:tcW w:w="1800" w:type="dxa"/>
            <w:shd w:val="clear" w:color="auto" w:fill="auto"/>
          </w:tcPr>
          <w:p w14:paraId="10DE0AB8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12,000</w:t>
            </w:r>
          </w:p>
        </w:tc>
      </w:tr>
      <w:tr w:rsidR="00D5121C" w:rsidRPr="00B60C9B" w14:paraId="0A5A1328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13DF2E96" w14:textId="77777777" w:rsidR="00D5121C" w:rsidRPr="00B60C9B" w:rsidRDefault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890" w:type="dxa"/>
            <w:shd w:val="clear" w:color="auto" w:fill="auto"/>
          </w:tcPr>
          <w:p w14:paraId="740AECA8" w14:textId="77777777" w:rsidR="00D5121C" w:rsidRPr="008345D6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cs/>
              </w:rPr>
            </w:pPr>
            <w:r w:rsidRPr="00B60C9B">
              <w:rPr>
                <w:rFonts w:ascii="Angsana New" w:hAnsi="Angsana New" w:hint="cs"/>
                <w:sz w:val="28"/>
              </w:rPr>
              <w:t>8,000</w:t>
            </w:r>
          </w:p>
        </w:tc>
        <w:tc>
          <w:tcPr>
            <w:tcW w:w="1890" w:type="dxa"/>
            <w:shd w:val="clear" w:color="auto" w:fill="auto"/>
          </w:tcPr>
          <w:p w14:paraId="6225E3C3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29F9E0F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07F86B5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8,000</w:t>
            </w:r>
          </w:p>
        </w:tc>
        <w:tc>
          <w:tcPr>
            <w:tcW w:w="1800" w:type="dxa"/>
            <w:shd w:val="clear" w:color="auto" w:fill="auto"/>
          </w:tcPr>
          <w:p w14:paraId="575F9EC0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8,000</w:t>
            </w:r>
          </w:p>
        </w:tc>
      </w:tr>
      <w:tr w:rsidR="00D5121C" w:rsidRPr="00B60C9B" w14:paraId="46127B4F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3C9D8C1F" w14:textId="77777777" w:rsidR="00D5121C" w:rsidRPr="008345D6" w:rsidRDefault="009B248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890" w:type="dxa"/>
            <w:shd w:val="clear" w:color="auto" w:fill="auto"/>
          </w:tcPr>
          <w:p w14:paraId="031549A6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  <w:lang w:val="en-GB"/>
              </w:rPr>
              <w:t>794</w:t>
            </w:r>
            <w:r w:rsidRPr="00B60C9B">
              <w:rPr>
                <w:rFonts w:ascii="Angsana New" w:hAnsi="Angsana New" w:hint="cs"/>
                <w:b/>
                <w:bCs/>
                <w:sz w:val="28"/>
              </w:rPr>
              <w:t>,</w:t>
            </w:r>
            <w:r w:rsidRPr="00B60C9B">
              <w:rPr>
                <w:rFonts w:ascii="Angsana New" w:hAnsi="Angsana New" w:hint="cs"/>
                <w:b/>
                <w:bCs/>
                <w:sz w:val="28"/>
                <w:lang w:val="en-GB"/>
              </w:rPr>
              <w:t>173</w:t>
            </w:r>
          </w:p>
        </w:tc>
        <w:tc>
          <w:tcPr>
            <w:tcW w:w="1890" w:type="dxa"/>
            <w:shd w:val="clear" w:color="auto" w:fill="auto"/>
          </w:tcPr>
          <w:p w14:paraId="62B70440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7,371</w:t>
            </w:r>
          </w:p>
        </w:tc>
        <w:tc>
          <w:tcPr>
            <w:tcW w:w="1980" w:type="dxa"/>
            <w:shd w:val="clear" w:color="auto" w:fill="auto"/>
          </w:tcPr>
          <w:p w14:paraId="222AE5C5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2BD6ADD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771,464</w:t>
            </w:r>
          </w:p>
        </w:tc>
        <w:tc>
          <w:tcPr>
            <w:tcW w:w="1800" w:type="dxa"/>
            <w:shd w:val="clear" w:color="auto" w:fill="auto"/>
          </w:tcPr>
          <w:p w14:paraId="17B99840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77</w:t>
            </w:r>
            <w:r w:rsidRPr="00B60C9B">
              <w:rPr>
                <w:rFonts w:ascii="Angsana New" w:hAnsi="Angsana New" w:hint="cs"/>
                <w:b/>
                <w:bCs/>
                <w:sz w:val="28"/>
                <w:lang w:val="en-GB"/>
              </w:rPr>
              <w:t>8</w:t>
            </w:r>
            <w:r w:rsidRPr="00B60C9B">
              <w:rPr>
                <w:rFonts w:ascii="Angsana New" w:hAnsi="Angsana New" w:hint="cs"/>
                <w:b/>
                <w:bCs/>
                <w:sz w:val="28"/>
              </w:rPr>
              <w:t>,</w:t>
            </w:r>
            <w:r w:rsidRPr="00B60C9B">
              <w:rPr>
                <w:rFonts w:ascii="Angsana New" w:hAnsi="Angsana New" w:hint="cs"/>
                <w:b/>
                <w:bCs/>
                <w:sz w:val="28"/>
                <w:lang w:val="en-GB"/>
              </w:rPr>
              <w:t>835</w:t>
            </w:r>
          </w:p>
        </w:tc>
      </w:tr>
      <w:tr w:rsidR="00D5121C" w:rsidRPr="00B60C9B" w14:paraId="6FBC6D46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4E11580B" w14:textId="77777777" w:rsidR="00D5121C" w:rsidRPr="008345D6" w:rsidRDefault="009B248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หนี้สินทางการเงิน ณ วันที่ </w:t>
            </w:r>
            <w:r w:rsidRPr="00B60C9B">
              <w:rPr>
                <w:rFonts w:ascii="Angsana New" w:hAnsi="Angsana New" w:hint="cs"/>
                <w:b/>
                <w:bCs/>
                <w:sz w:val="28"/>
              </w:rPr>
              <w:t xml:space="preserve">1 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มกราคม </w:t>
            </w:r>
            <w:r w:rsidRPr="00B60C9B">
              <w:rPr>
                <w:rFonts w:ascii="Angsana New" w:hAnsi="Angsana New" w:hint="cs"/>
                <w:b/>
                <w:bCs/>
                <w:sz w:val="28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0A6B8FBE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5B761528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C169504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695FB376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7749D1F" w14:textId="77777777" w:rsidR="00D5121C" w:rsidRPr="00B60C9B" w:rsidRDefault="00D5121C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</w:p>
        </w:tc>
      </w:tr>
      <w:tr w:rsidR="00D5121C" w:rsidRPr="00B60C9B" w14:paraId="717B8B11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2AB90D6B" w14:textId="77777777" w:rsidR="00D5121C" w:rsidRPr="008345D6" w:rsidRDefault="009B2480">
            <w:pPr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890" w:type="dxa"/>
            <w:shd w:val="clear" w:color="auto" w:fill="auto"/>
          </w:tcPr>
          <w:p w14:paraId="1844866F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70,000</w:t>
            </w:r>
          </w:p>
        </w:tc>
        <w:tc>
          <w:tcPr>
            <w:tcW w:w="1890" w:type="dxa"/>
            <w:shd w:val="clear" w:color="auto" w:fill="auto"/>
          </w:tcPr>
          <w:p w14:paraId="17E60B85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F54B3D2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F837C92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70,000</w:t>
            </w:r>
          </w:p>
        </w:tc>
        <w:tc>
          <w:tcPr>
            <w:tcW w:w="1800" w:type="dxa"/>
            <w:shd w:val="clear" w:color="auto" w:fill="auto"/>
          </w:tcPr>
          <w:p w14:paraId="124EBB7E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70,000</w:t>
            </w:r>
          </w:p>
        </w:tc>
      </w:tr>
      <w:tr w:rsidR="00D5121C" w:rsidRPr="00B60C9B" w14:paraId="1DDA8191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2B92F128" w14:textId="77777777" w:rsidR="00D5121C" w:rsidRPr="008345D6" w:rsidRDefault="009B2480">
            <w:pPr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3F3A4740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73,754</w:t>
            </w:r>
          </w:p>
        </w:tc>
        <w:tc>
          <w:tcPr>
            <w:tcW w:w="1890" w:type="dxa"/>
            <w:shd w:val="clear" w:color="auto" w:fill="auto"/>
          </w:tcPr>
          <w:p w14:paraId="39CC332C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9D3FF6A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4FA7CF3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73,754</w:t>
            </w:r>
          </w:p>
        </w:tc>
        <w:tc>
          <w:tcPr>
            <w:tcW w:w="1800" w:type="dxa"/>
            <w:shd w:val="clear" w:color="auto" w:fill="auto"/>
          </w:tcPr>
          <w:p w14:paraId="189817EC" w14:textId="77777777" w:rsidR="00D5121C" w:rsidRPr="00B60C9B" w:rsidRDefault="009B2480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73,754</w:t>
            </w:r>
          </w:p>
        </w:tc>
      </w:tr>
      <w:tr w:rsidR="00D5121C" w:rsidRPr="00B60C9B" w14:paraId="05B61ACB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62A9606E" w14:textId="77777777" w:rsidR="00D5121C" w:rsidRPr="008345D6" w:rsidRDefault="009B2480">
            <w:pPr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890" w:type="dxa"/>
            <w:shd w:val="clear" w:color="auto" w:fill="auto"/>
          </w:tcPr>
          <w:p w14:paraId="16E5441D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89,105</w:t>
            </w:r>
          </w:p>
        </w:tc>
        <w:tc>
          <w:tcPr>
            <w:tcW w:w="1890" w:type="dxa"/>
            <w:shd w:val="clear" w:color="auto" w:fill="auto"/>
          </w:tcPr>
          <w:p w14:paraId="7472D271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40024F2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44964755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89,105</w:t>
            </w:r>
          </w:p>
        </w:tc>
        <w:tc>
          <w:tcPr>
            <w:tcW w:w="1800" w:type="dxa"/>
            <w:shd w:val="clear" w:color="auto" w:fill="auto"/>
          </w:tcPr>
          <w:p w14:paraId="543B659D" w14:textId="77777777" w:rsidR="00D5121C" w:rsidRPr="00B60C9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 w:rsidRPr="00B60C9B">
              <w:rPr>
                <w:rFonts w:ascii="Angsana New" w:hAnsi="Angsana New" w:hint="cs"/>
                <w:sz w:val="28"/>
              </w:rPr>
              <w:t>89,105</w:t>
            </w:r>
          </w:p>
        </w:tc>
      </w:tr>
      <w:tr w:rsidR="00D5121C" w:rsidRPr="00B60C9B" w14:paraId="1239FA6A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362EA0A8" w14:textId="77777777" w:rsidR="00D5121C" w:rsidRPr="008345D6" w:rsidRDefault="009B248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890" w:type="dxa"/>
            <w:shd w:val="clear" w:color="auto" w:fill="auto"/>
          </w:tcPr>
          <w:p w14:paraId="35D62EBD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232,859</w:t>
            </w:r>
          </w:p>
        </w:tc>
        <w:tc>
          <w:tcPr>
            <w:tcW w:w="1890" w:type="dxa"/>
            <w:shd w:val="clear" w:color="auto" w:fill="auto"/>
          </w:tcPr>
          <w:p w14:paraId="74CBDD1A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4BEE237C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9D41B66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232,859</w:t>
            </w:r>
          </w:p>
        </w:tc>
        <w:tc>
          <w:tcPr>
            <w:tcW w:w="1800" w:type="dxa"/>
            <w:shd w:val="clear" w:color="auto" w:fill="auto"/>
          </w:tcPr>
          <w:p w14:paraId="292BD93E" w14:textId="77777777" w:rsidR="00D5121C" w:rsidRPr="00B60C9B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B60C9B">
              <w:rPr>
                <w:rFonts w:ascii="Angsana New" w:hAnsi="Angsana New" w:hint="cs"/>
                <w:b/>
                <w:bCs/>
                <w:sz w:val="28"/>
              </w:rPr>
              <w:t>232,859</w:t>
            </w:r>
          </w:p>
        </w:tc>
      </w:tr>
    </w:tbl>
    <w:p w14:paraId="554874A5" w14:textId="77777777" w:rsidR="00D5121C" w:rsidRPr="00B60C9B" w:rsidRDefault="00D5121C">
      <w:pPr>
        <w:ind w:left="540"/>
        <w:jc w:val="thaiDistribute"/>
        <w:rPr>
          <w:rFonts w:ascii="Angsana New" w:eastAsia="Times New Roman" w:hAnsi="Angsana New"/>
          <w:sz w:val="28"/>
        </w:rPr>
      </w:pPr>
    </w:p>
    <w:p w14:paraId="57AFCA5D" w14:textId="77777777" w:rsidR="00D5121C" w:rsidRPr="008345D6" w:rsidRDefault="009B2480">
      <w:pPr>
        <w:ind w:left="540"/>
        <w:jc w:val="thaiDistribute"/>
        <w:rPr>
          <w:rFonts w:ascii="Angsana New" w:eastAsia="Times New Roman" w:hAnsi="Angsana New"/>
          <w:sz w:val="28"/>
          <w:cs/>
        </w:rPr>
        <w:sectPr w:rsidR="00D5121C" w:rsidRPr="008345D6" w:rsidSect="00D9003F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019" w:left="720" w:header="864" w:footer="432" w:gutter="0"/>
          <w:cols w:space="720"/>
          <w:docGrid w:linePitch="326"/>
        </w:sectPr>
      </w:pPr>
      <w:r w:rsidRPr="008345D6">
        <w:rPr>
          <w:rFonts w:ascii="Angsana New" w:eastAsia="Times New Roman" w:hAnsi="Angsana New" w:hint="cs"/>
          <w:sz w:val="28"/>
          <w:cs/>
        </w:rPr>
        <w:t xml:space="preserve">ณ วันที่ </w:t>
      </w:r>
      <w:r w:rsidRPr="00B60C9B">
        <w:rPr>
          <w:rFonts w:ascii="Angsana New" w:eastAsia="Times New Roman" w:hAnsi="Angsana New" w:hint="cs"/>
          <w:sz w:val="28"/>
        </w:rPr>
        <w:t xml:space="preserve">1 </w:t>
      </w:r>
      <w:r w:rsidRPr="008345D6">
        <w:rPr>
          <w:rFonts w:ascii="Angsana New" w:eastAsia="Times New Roman" w:hAnsi="Angsana New" w:hint="cs"/>
          <w:sz w:val="28"/>
          <w:cs/>
        </w:rPr>
        <w:t xml:space="preserve">มกราคม </w:t>
      </w:r>
      <w:r w:rsidRPr="00B60C9B">
        <w:rPr>
          <w:rFonts w:ascii="Angsana New" w:eastAsia="Times New Roman" w:hAnsi="Angsana New" w:hint="cs"/>
          <w:sz w:val="28"/>
        </w:rPr>
        <w:t xml:space="preserve">2563 </w:t>
      </w:r>
      <w:r w:rsidRPr="008345D6">
        <w:rPr>
          <w:rFonts w:ascii="Angsana New" w:eastAsia="Times New Roman" w:hAnsi="Angsana New" w:hint="cs"/>
          <w:sz w:val="28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43E915CA" w14:textId="77777777" w:rsidR="00D5121C" w:rsidRPr="003B65FB" w:rsidRDefault="009B2480">
      <w:pPr>
        <w:ind w:left="450"/>
        <w:jc w:val="thaiDistribute"/>
        <w:rPr>
          <w:rFonts w:ascii="Angsana New" w:eastAsia="Times New Roman" w:hAnsi="Angsana New"/>
          <w:b/>
          <w:bCs/>
          <w:sz w:val="28"/>
        </w:rPr>
      </w:pPr>
      <w:r w:rsidRPr="008345D6">
        <w:rPr>
          <w:rFonts w:ascii="Angsana New" w:eastAsia="Times New Roman" w:hAnsi="Angsana New" w:hint="cs"/>
          <w:b/>
          <w:bCs/>
          <w:sz w:val="28"/>
          <w:cs/>
        </w:rPr>
        <w:lastRenderedPageBreak/>
        <w:t>การด้อยค่าของสินทรัพย์ทางการเงิน</w:t>
      </w:r>
    </w:p>
    <w:p w14:paraId="5FF5C4CA" w14:textId="77777777" w:rsidR="00D5121C" w:rsidRPr="003B65FB" w:rsidRDefault="009B2480">
      <w:pPr>
        <w:spacing w:before="120"/>
        <w:ind w:left="446"/>
        <w:jc w:val="thaiDistribute"/>
        <w:rPr>
          <w:rFonts w:ascii="Angsana New" w:eastAsia="Times New Roman" w:hAnsi="Angsana New"/>
          <w:sz w:val="28"/>
        </w:rPr>
      </w:pPr>
      <w:r w:rsidRPr="008345D6">
        <w:rPr>
          <w:rFonts w:ascii="Angsana New" w:eastAsia="Times New Roman" w:hAnsi="Angsana New" w:hint="cs"/>
          <w:sz w:val="28"/>
          <w:cs/>
        </w:rPr>
        <w:t>กลุ่มบริษัทมีรายการลูกหนี้การค้าที่ต้องมีการพิจารณาผลขาดทุนด้านเครดิตที่คาดว่าจะเกิดขึ้น บริษัทมีรายการลูกหนี้การค้าและเงินให้กู้ยืมระยะยาว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728B747D" w14:textId="77777777" w:rsidR="00D5121C" w:rsidRPr="003B65FB" w:rsidRDefault="009B2480">
      <w:pPr>
        <w:spacing w:before="120" w:after="120"/>
        <w:ind w:left="446"/>
        <w:jc w:val="thaiDistribute"/>
        <w:rPr>
          <w:rFonts w:ascii="Angsana New" w:eastAsia="Times New Roman" w:hAnsi="Angsana New"/>
          <w:b/>
          <w:bCs/>
          <w:sz w:val="28"/>
        </w:rPr>
      </w:pPr>
      <w:r w:rsidRPr="008345D6">
        <w:rPr>
          <w:rFonts w:ascii="Angsana New" w:eastAsia="Times New Roman" w:hAnsi="Angsana New" w:hint="cs"/>
          <w:b/>
          <w:bCs/>
          <w:sz w:val="28"/>
          <w:cs/>
        </w:rPr>
        <w:t>ลูกหนี้การค้า</w:t>
      </w:r>
    </w:p>
    <w:p w14:paraId="6B00C9F5" w14:textId="77777777" w:rsidR="00D5121C" w:rsidRPr="003B65FB" w:rsidRDefault="009B2480">
      <w:pPr>
        <w:spacing w:after="120"/>
        <w:ind w:left="446"/>
        <w:jc w:val="thaiDistribute"/>
        <w:rPr>
          <w:rFonts w:ascii="Angsana New" w:eastAsia="Times New Roman" w:hAnsi="Angsana New"/>
          <w:sz w:val="28"/>
        </w:rPr>
      </w:pPr>
      <w:r w:rsidRPr="008345D6">
        <w:rPr>
          <w:rFonts w:ascii="Angsana New" w:eastAsia="Times New Roman" w:hAnsi="Angsana New" w:hint="cs"/>
          <w:sz w:val="28"/>
          <w:cs/>
        </w:rPr>
        <w:t>กลุ่มบริษัทได้ปฏิบัติตามวิธีอย่างง่าย (</w:t>
      </w:r>
      <w:r w:rsidRPr="003B65FB">
        <w:rPr>
          <w:rFonts w:ascii="Angsana New" w:eastAsia="Times New Roman" w:hAnsi="Angsana New" w:hint="cs"/>
          <w:sz w:val="28"/>
        </w:rPr>
        <w:t xml:space="preserve">Simplified approach) </w:t>
      </w:r>
      <w:r w:rsidRPr="008345D6">
        <w:rPr>
          <w:rFonts w:ascii="Angsana New" w:eastAsia="Times New Roman" w:hAnsi="Angsana New" w:hint="cs"/>
          <w:sz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1850A13C" w14:textId="0F22397B" w:rsidR="00D5121C" w:rsidRPr="003B65FB" w:rsidRDefault="009B2480" w:rsidP="00890681">
      <w:pPr>
        <w:spacing w:after="120"/>
        <w:ind w:left="446"/>
        <w:jc w:val="thaiDistribute"/>
        <w:rPr>
          <w:rFonts w:ascii="Angsana New" w:eastAsia="Times New Roman" w:hAnsi="Angsana New"/>
          <w:sz w:val="28"/>
        </w:rPr>
      </w:pPr>
      <w:r w:rsidRPr="008345D6">
        <w:rPr>
          <w:rFonts w:ascii="Angsana New" w:eastAsia="Times New Roman" w:hAnsi="Angsana New" w:hint="cs"/>
          <w:sz w:val="28"/>
          <w:cs/>
        </w:rPr>
        <w:t>ในการวัดมูลค่าผลขาดทุนด้านเครดิตที่คาดว่าจะเกิดขึ้น กลุ่มบริษัท</w:t>
      </w:r>
      <w:r w:rsidR="00E625B9" w:rsidRPr="008345D6">
        <w:rPr>
          <w:rFonts w:ascii="Angsana New" w:eastAsia="Times New Roman" w:hAnsi="Angsana New" w:hint="cs"/>
          <w:sz w:val="28"/>
          <w:cs/>
        </w:rPr>
        <w:t>ทำ</w:t>
      </w:r>
      <w:r w:rsidRPr="008345D6">
        <w:rPr>
          <w:rFonts w:ascii="Angsana New" w:eastAsia="Times New Roman" w:hAnsi="Angsana New" w:hint="cs"/>
          <w:sz w:val="28"/>
          <w:cs/>
        </w:rPr>
        <w:t>มีการจัดกลุ่มลูกหนี้การค้าตามความเสี่ยงด้านเครดิตที่มีลักษณะร่วมกัน และระยะเวลาเกินกำหนดชำระ อัตราขาดทุนด้านเครดิตคาดว่าจะเกิดขึ้นพิจารณาจากลักษณะการจ่ายชำระเงินในอดีตและข้อมูลผลขาดทุนด้านเครดิตจากประสบการณ์ในอดีต</w:t>
      </w:r>
    </w:p>
    <w:p w14:paraId="69B46AB8" w14:textId="77777777" w:rsidR="00D5121C" w:rsidRPr="003B65FB" w:rsidRDefault="009B2480">
      <w:pPr>
        <w:ind w:left="450"/>
        <w:jc w:val="thaiDistribute"/>
        <w:rPr>
          <w:rFonts w:ascii="Angsana New" w:eastAsia="Times New Roman" w:hAnsi="Angsana New"/>
          <w:sz w:val="28"/>
        </w:rPr>
      </w:pPr>
      <w:r w:rsidRPr="008345D6">
        <w:rPr>
          <w:rFonts w:ascii="Angsana New" w:eastAsia="Times New Roman" w:hAnsi="Angsana New" w:hint="cs"/>
          <w:sz w:val="28"/>
          <w:cs/>
        </w:rPr>
        <w:t>ด้วยวิธีการดังกล่าว ค่าเผื่อผลขาดทุน ณ วันที่</w:t>
      </w:r>
      <w:r w:rsidRPr="003B65FB">
        <w:rPr>
          <w:rFonts w:ascii="Angsana New" w:eastAsia="Times New Roman" w:hAnsi="Angsana New" w:hint="cs"/>
          <w:sz w:val="28"/>
          <w:lang w:val="en-GB"/>
        </w:rPr>
        <w:t xml:space="preserve"> </w:t>
      </w:r>
      <w:r w:rsidRPr="003B65FB">
        <w:rPr>
          <w:rFonts w:ascii="Angsana New" w:eastAsia="Times New Roman" w:hAnsi="Angsana New" w:hint="cs"/>
          <w:sz w:val="28"/>
        </w:rPr>
        <w:t>1</w:t>
      </w:r>
      <w:r w:rsidRPr="008345D6">
        <w:rPr>
          <w:rFonts w:ascii="Angsana New" w:eastAsia="Times New Roman" w:hAnsi="Angsana New" w:hint="cs"/>
          <w:sz w:val="28"/>
          <w:cs/>
        </w:rPr>
        <w:t xml:space="preserve"> มกราคม</w:t>
      </w:r>
      <w:r w:rsidRPr="008345D6">
        <w:rPr>
          <w:rFonts w:ascii="Angsana New" w:eastAsia="Times New Roman" w:hAnsi="Angsana New" w:hint="cs"/>
          <w:sz w:val="28"/>
        </w:rPr>
        <w:t xml:space="preserve"> </w:t>
      </w:r>
      <w:r w:rsidRPr="003B65FB">
        <w:rPr>
          <w:rFonts w:ascii="Angsana New" w:eastAsia="Times New Roman" w:hAnsi="Angsana New" w:hint="cs"/>
          <w:sz w:val="28"/>
        </w:rPr>
        <w:t>2563</w:t>
      </w:r>
      <w:r w:rsidRPr="008345D6">
        <w:rPr>
          <w:rFonts w:ascii="Angsana New" w:eastAsia="Times New Roman" w:hAnsi="Angsana New" w:hint="cs"/>
          <w:sz w:val="28"/>
          <w:cs/>
        </w:rPr>
        <w:t xml:space="preserve"> สำหรับลูกหนี้การค้ามีรายละเอียด ดังนี้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28"/>
        <w:gridCol w:w="271"/>
        <w:gridCol w:w="1170"/>
        <w:gridCol w:w="270"/>
        <w:gridCol w:w="990"/>
        <w:gridCol w:w="236"/>
        <w:gridCol w:w="935"/>
        <w:gridCol w:w="270"/>
        <w:gridCol w:w="900"/>
        <w:gridCol w:w="270"/>
        <w:gridCol w:w="990"/>
        <w:gridCol w:w="270"/>
        <w:gridCol w:w="903"/>
      </w:tblGrid>
      <w:tr w:rsidR="00D5121C" w:rsidRPr="003B65FB" w14:paraId="4034BC55" w14:textId="77777777">
        <w:trPr>
          <w:trHeight w:val="200"/>
        </w:trPr>
        <w:tc>
          <w:tcPr>
            <w:tcW w:w="9003" w:type="dxa"/>
            <w:gridSpan w:val="13"/>
          </w:tcPr>
          <w:p w14:paraId="496EF188" w14:textId="77777777" w:rsidR="00D5121C" w:rsidRPr="008345D6" w:rsidRDefault="009B2480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B65FB">
              <w:rPr>
                <w:rFonts w:ascii="Angsana New" w:eastAsia="Arial Unicode MS" w:hAnsi="Angsana New" w:hint="cs"/>
                <w:sz w:val="28"/>
              </w:rPr>
              <w:t>(</w:t>
            </w: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eastAsia="Arial Unicode MS" w:hAnsi="Angsana New" w:hint="cs"/>
                <w:sz w:val="28"/>
              </w:rPr>
              <w:t xml:space="preserve">: </w:t>
            </w: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พันบาท</w:t>
            </w:r>
            <w:r w:rsidRPr="003B65FB">
              <w:rPr>
                <w:rFonts w:ascii="Angsana New" w:eastAsia="Arial Unicode MS" w:hAnsi="Angsana New" w:hint="cs"/>
                <w:sz w:val="28"/>
              </w:rPr>
              <w:t>)</w:t>
            </w:r>
          </w:p>
        </w:tc>
      </w:tr>
      <w:tr w:rsidR="00D5121C" w:rsidRPr="003B65FB" w14:paraId="472D8C97" w14:textId="77777777">
        <w:trPr>
          <w:trHeight w:val="200"/>
        </w:trPr>
        <w:tc>
          <w:tcPr>
            <w:tcW w:w="1800" w:type="dxa"/>
            <w:gridSpan w:val="2"/>
          </w:tcPr>
          <w:p w14:paraId="4229DF1F" w14:textId="77777777" w:rsidR="00D5121C" w:rsidRPr="003B65FB" w:rsidRDefault="00D5121C">
            <w:pPr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</w:tcPr>
          <w:p w14:paraId="5B6184B9" w14:textId="77777777" w:rsidR="00D5121C" w:rsidRPr="003B65FB" w:rsidRDefault="009B2480">
            <w:pPr>
              <w:jc w:val="center"/>
              <w:rPr>
                <w:rFonts w:ascii="Angsana New" w:eastAsia="Arial Unicode MS" w:hAnsi="Angsana New"/>
                <w:sz w:val="28"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งบการเงินรวม</w:t>
            </w:r>
          </w:p>
        </w:tc>
      </w:tr>
      <w:tr w:rsidR="00D5121C" w:rsidRPr="003B65FB" w14:paraId="5D92E103" w14:textId="77777777">
        <w:trPr>
          <w:trHeight w:val="598"/>
        </w:trPr>
        <w:tc>
          <w:tcPr>
            <w:tcW w:w="1529" w:type="dxa"/>
            <w:tcBorders>
              <w:bottom w:val="single" w:sz="4" w:space="0" w:color="auto"/>
            </w:tcBorders>
            <w:vAlign w:val="bottom"/>
            <w:hideMark/>
          </w:tcPr>
          <w:p w14:paraId="39775F76" w14:textId="77777777" w:rsidR="00D5121C" w:rsidRPr="003B65FB" w:rsidRDefault="009B2480">
            <w:pPr>
              <w:ind w:left="-73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ณ วันที่</w:t>
            </w:r>
          </w:p>
          <w:p w14:paraId="33960D35" w14:textId="77777777" w:rsidR="00D5121C" w:rsidRPr="003B65FB" w:rsidRDefault="009B2480">
            <w:pPr>
              <w:ind w:left="-73"/>
              <w:jc w:val="center"/>
              <w:rPr>
                <w:rFonts w:ascii="Angsana New" w:eastAsia="Arial Unicode MS" w:hAnsi="Angsana New"/>
                <w:sz w:val="28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 xml:space="preserve">1 </w:t>
            </w:r>
            <w:r w:rsidRPr="008345D6">
              <w:rPr>
                <w:rFonts w:ascii="Angsana New" w:eastAsia="Arial Unicode MS" w:hAnsi="Angsana New" w:hint="cs"/>
                <w:sz w:val="28"/>
                <w:cs/>
              </w:rPr>
              <w:t xml:space="preserve">มกราคม </w:t>
            </w: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1E856DD7" w14:textId="77777777" w:rsidR="00D5121C" w:rsidRPr="003B65FB" w:rsidRDefault="00D5121C">
            <w:pPr>
              <w:ind w:left="-103" w:firstLine="30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3A4CC" w14:textId="77777777" w:rsidR="00D5121C" w:rsidRPr="003B65FB" w:rsidRDefault="009B2480">
            <w:pPr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5662230" w14:textId="77777777" w:rsidR="00D5121C" w:rsidRPr="008345D6" w:rsidRDefault="00D5121C">
            <w:pPr>
              <w:ind w:right="-72"/>
              <w:jc w:val="center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A83D8" w14:textId="77777777" w:rsidR="00D5121C" w:rsidRPr="003B65FB" w:rsidRDefault="009B2480">
            <w:pPr>
              <w:ind w:left="-107" w:right="-108"/>
              <w:jc w:val="center"/>
              <w:rPr>
                <w:rFonts w:ascii="Angsana New" w:eastAsia="Arial Unicode MS" w:hAnsi="Angsana New"/>
                <w:sz w:val="28"/>
              </w:rPr>
            </w:pPr>
            <w:r w:rsidRPr="003B65FB">
              <w:rPr>
                <w:rFonts w:ascii="Angsana New" w:eastAsia="Arial Unicode MS" w:hAnsi="Angsana New" w:hint="cs"/>
                <w:sz w:val="28"/>
              </w:rPr>
              <w:t>1</w:t>
            </w: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 xml:space="preserve"> </w:t>
            </w:r>
            <w:r w:rsidRPr="003B65FB">
              <w:rPr>
                <w:rFonts w:ascii="Angsana New" w:eastAsia="Arial Unicode MS" w:hAnsi="Angsana New" w:hint="cs"/>
                <w:sz w:val="28"/>
              </w:rPr>
              <w:t>-</w:t>
            </w: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 xml:space="preserve"> </w:t>
            </w:r>
            <w:r w:rsidRPr="003B65FB">
              <w:rPr>
                <w:rFonts w:ascii="Angsana New" w:eastAsia="Arial Unicode MS" w:hAnsi="Angsana New" w:hint="cs"/>
                <w:sz w:val="28"/>
              </w:rPr>
              <w:t>30</w:t>
            </w:r>
            <w:r w:rsidRPr="008345D6">
              <w:rPr>
                <w:rFonts w:ascii="Angsana New" w:eastAsia="Arial Unicode MS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1E0F1C6" w14:textId="77777777" w:rsidR="00D5121C" w:rsidRPr="003B65FB" w:rsidRDefault="00D5121C">
            <w:pPr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81FE2" w14:textId="77777777" w:rsidR="00D5121C" w:rsidRPr="008345D6" w:rsidRDefault="009B2480">
            <w:pPr>
              <w:ind w:left="-71" w:right="-10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3B65FB">
              <w:rPr>
                <w:rFonts w:ascii="Angsana New" w:eastAsia="Arial Unicode MS" w:hAnsi="Angsana New" w:hint="cs"/>
                <w:sz w:val="28"/>
              </w:rPr>
              <w:t>31 - 60</w:t>
            </w:r>
            <w:r w:rsidRPr="008345D6">
              <w:rPr>
                <w:rFonts w:ascii="Angsana New" w:eastAsia="Arial Unicode MS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5DBEA9C" w14:textId="77777777" w:rsidR="00D5121C" w:rsidRPr="003B65FB" w:rsidRDefault="00D5121C">
            <w:pPr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41D6A" w14:textId="77777777" w:rsidR="00D5121C" w:rsidRPr="008345D6" w:rsidRDefault="009B2480">
            <w:pPr>
              <w:ind w:left="-108" w:right="-110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6</w:t>
            </w:r>
            <w:r w:rsidRPr="003B65FB">
              <w:rPr>
                <w:rFonts w:ascii="Angsana New" w:eastAsia="Arial Unicode MS" w:hAnsi="Angsana New" w:hint="cs"/>
                <w:sz w:val="28"/>
              </w:rPr>
              <w:t xml:space="preserve">1 </w:t>
            </w: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-</w:t>
            </w:r>
            <w:r w:rsidRPr="003B65FB">
              <w:rPr>
                <w:rFonts w:ascii="Angsana New" w:eastAsia="Arial Unicode MS" w:hAnsi="Angsana New" w:hint="cs"/>
                <w:sz w:val="28"/>
              </w:rPr>
              <w:t xml:space="preserve"> 90</w:t>
            </w: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 xml:space="preserve"> </w:t>
            </w: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วัน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EA954EE" w14:textId="77777777" w:rsidR="00D5121C" w:rsidRPr="003B65FB" w:rsidRDefault="00D5121C">
            <w:pPr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C1E1B" w14:textId="77777777" w:rsidR="00D5121C" w:rsidRPr="008345D6" w:rsidRDefault="009B2480">
            <w:pPr>
              <w:ind w:right="-72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เกินกว่า</w:t>
            </w:r>
          </w:p>
          <w:p w14:paraId="348BBE03" w14:textId="77777777" w:rsidR="00D5121C" w:rsidRPr="003B65FB" w:rsidRDefault="009B2480">
            <w:pPr>
              <w:ind w:right="-72"/>
              <w:jc w:val="center"/>
              <w:rPr>
                <w:rFonts w:ascii="Angsana New" w:eastAsia="Arial Unicode MS" w:hAnsi="Angsana New"/>
                <w:sz w:val="28"/>
              </w:rPr>
            </w:pPr>
            <w:r w:rsidRPr="003B65FB">
              <w:rPr>
                <w:rFonts w:ascii="Angsana New" w:eastAsia="Arial Unicode MS" w:hAnsi="Angsana New" w:hint="cs"/>
                <w:sz w:val="28"/>
              </w:rPr>
              <w:t>90</w:t>
            </w:r>
            <w:r w:rsidRPr="008345D6">
              <w:rPr>
                <w:rFonts w:ascii="Angsana New" w:eastAsia="Arial Unicode MS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0054883" w14:textId="77777777" w:rsidR="00D5121C" w:rsidRPr="003B65FB" w:rsidRDefault="00D5121C">
            <w:pPr>
              <w:ind w:right="-72"/>
              <w:jc w:val="center"/>
              <w:rPr>
                <w:rFonts w:ascii="Angsana New" w:eastAsia="Arial Unicode MS" w:hAnsi="Angsana New"/>
                <w:sz w:val="28"/>
                <w:cs/>
                <w:lang w:val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BB81D" w14:textId="77777777" w:rsidR="00D5121C" w:rsidRPr="003B65FB" w:rsidRDefault="009B2480">
            <w:pPr>
              <w:ind w:right="-72"/>
              <w:jc w:val="center"/>
              <w:rPr>
                <w:rFonts w:ascii="Angsana New" w:eastAsia="Arial Unicode MS" w:hAnsi="Angsana New"/>
                <w:sz w:val="28"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รวม</w:t>
            </w:r>
          </w:p>
        </w:tc>
      </w:tr>
      <w:tr w:rsidR="00D5121C" w:rsidRPr="003B65FB" w14:paraId="21E735D6" w14:textId="77777777">
        <w:trPr>
          <w:trHeight w:hRule="exact" w:val="388"/>
        </w:trPr>
        <w:tc>
          <w:tcPr>
            <w:tcW w:w="1529" w:type="dxa"/>
            <w:tcBorders>
              <w:top w:val="single" w:sz="4" w:space="0" w:color="auto"/>
            </w:tcBorders>
            <w:vAlign w:val="bottom"/>
            <w:hideMark/>
          </w:tcPr>
          <w:p w14:paraId="66CF1DEF" w14:textId="77777777" w:rsidR="00D5121C" w:rsidRPr="003B65FB" w:rsidRDefault="009B2480">
            <w:pPr>
              <w:ind w:left="-73"/>
              <w:rPr>
                <w:rFonts w:ascii="Angsana New" w:eastAsia="Arial Unicode MS" w:hAnsi="Angsana New"/>
                <w:sz w:val="28"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ยอดลูกหนี้</w:t>
            </w:r>
          </w:p>
        </w:tc>
        <w:tc>
          <w:tcPr>
            <w:tcW w:w="270" w:type="dxa"/>
            <w:vAlign w:val="bottom"/>
          </w:tcPr>
          <w:p w14:paraId="32BC3E9B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BA7F8B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93,120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BC0363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DACB99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25,089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C1963B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0BAD339F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10,098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A21A9B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E3567D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383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7A03BA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2EDDC65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10,572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2D0920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CC3E2F9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139,262</w:t>
            </w:r>
          </w:p>
        </w:tc>
      </w:tr>
      <w:tr w:rsidR="00D5121C" w:rsidRPr="003B65FB" w14:paraId="4A4821AF" w14:textId="77777777">
        <w:trPr>
          <w:trHeight w:hRule="exact" w:val="351"/>
        </w:trPr>
        <w:tc>
          <w:tcPr>
            <w:tcW w:w="1529" w:type="dxa"/>
            <w:vAlign w:val="bottom"/>
            <w:hideMark/>
          </w:tcPr>
          <w:p w14:paraId="3E09223E" w14:textId="77777777" w:rsidR="00D5121C" w:rsidRPr="003B65FB" w:rsidRDefault="009B2480">
            <w:pPr>
              <w:ind w:left="-73"/>
              <w:rPr>
                <w:rFonts w:ascii="Angsana New" w:eastAsia="Arial Unicode MS" w:hAnsi="Angsana New"/>
                <w:sz w:val="28"/>
                <w:lang w:val="en-GB"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ค่าเผื่อผลขาดทุน</w:t>
            </w:r>
          </w:p>
        </w:tc>
        <w:tc>
          <w:tcPr>
            <w:tcW w:w="270" w:type="dxa"/>
            <w:vAlign w:val="bottom"/>
          </w:tcPr>
          <w:p w14:paraId="7F7373A5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B2879F4" w14:textId="77777777" w:rsidR="00D5121C" w:rsidRPr="008345D6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(4,872)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DB469B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306E4B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(2,632)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03FFC0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3E772DAF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(4,089)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20709B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8CE8F0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(201)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D11821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9774C5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(10,572)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6767AE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B016E4D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(22,366)</w:t>
            </w:r>
          </w:p>
          <w:p w14:paraId="00F175FD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(22,366)</w:t>
            </w:r>
          </w:p>
        </w:tc>
      </w:tr>
    </w:tbl>
    <w:p w14:paraId="75DABE41" w14:textId="77777777" w:rsidR="00D5121C" w:rsidRPr="003B65FB" w:rsidRDefault="00D5121C">
      <w:pPr>
        <w:ind w:left="450"/>
        <w:jc w:val="thaiDistribute"/>
        <w:rPr>
          <w:rFonts w:ascii="Angsana New" w:eastAsia="Times New Roman" w:hAnsi="Angsana New"/>
          <w:sz w:val="28"/>
        </w:rPr>
      </w:pP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28"/>
        <w:gridCol w:w="271"/>
        <w:gridCol w:w="1170"/>
        <w:gridCol w:w="270"/>
        <w:gridCol w:w="990"/>
        <w:gridCol w:w="236"/>
        <w:gridCol w:w="935"/>
        <w:gridCol w:w="270"/>
        <w:gridCol w:w="900"/>
        <w:gridCol w:w="270"/>
        <w:gridCol w:w="990"/>
        <w:gridCol w:w="270"/>
        <w:gridCol w:w="903"/>
      </w:tblGrid>
      <w:tr w:rsidR="00D5121C" w:rsidRPr="003B65FB" w14:paraId="1B09401B" w14:textId="77777777">
        <w:trPr>
          <w:trHeight w:val="200"/>
        </w:trPr>
        <w:tc>
          <w:tcPr>
            <w:tcW w:w="9003" w:type="dxa"/>
            <w:gridSpan w:val="13"/>
          </w:tcPr>
          <w:p w14:paraId="63C1C0AB" w14:textId="77777777" w:rsidR="00D5121C" w:rsidRPr="003B65FB" w:rsidRDefault="009B2480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B65FB">
              <w:rPr>
                <w:rFonts w:ascii="Angsana New" w:eastAsia="Arial Unicode MS" w:hAnsi="Angsana New" w:hint="cs"/>
                <w:sz w:val="28"/>
              </w:rPr>
              <w:t>(</w:t>
            </w: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eastAsia="Arial Unicode MS" w:hAnsi="Angsana New" w:hint="cs"/>
                <w:sz w:val="28"/>
              </w:rPr>
              <w:t xml:space="preserve">: </w:t>
            </w: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พันบาท</w:t>
            </w:r>
            <w:r w:rsidRPr="003B65FB">
              <w:rPr>
                <w:rFonts w:ascii="Angsana New" w:eastAsia="Arial Unicode MS" w:hAnsi="Angsana New" w:hint="cs"/>
                <w:sz w:val="28"/>
              </w:rPr>
              <w:t>)</w:t>
            </w:r>
          </w:p>
        </w:tc>
      </w:tr>
      <w:tr w:rsidR="00D5121C" w:rsidRPr="003B65FB" w14:paraId="6ED73E07" w14:textId="77777777">
        <w:trPr>
          <w:trHeight w:val="200"/>
        </w:trPr>
        <w:tc>
          <w:tcPr>
            <w:tcW w:w="1800" w:type="dxa"/>
            <w:gridSpan w:val="2"/>
          </w:tcPr>
          <w:p w14:paraId="4CED196F" w14:textId="77777777" w:rsidR="00D5121C" w:rsidRPr="003B65FB" w:rsidRDefault="00D5121C">
            <w:pPr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</w:tcPr>
          <w:p w14:paraId="3EF5980F" w14:textId="77777777" w:rsidR="00D5121C" w:rsidRPr="003B65FB" w:rsidRDefault="009B2480">
            <w:pPr>
              <w:jc w:val="center"/>
              <w:rPr>
                <w:rFonts w:ascii="Angsana New" w:eastAsia="Arial Unicode MS" w:hAnsi="Angsana New"/>
                <w:sz w:val="28"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3B65FB" w14:paraId="2154D849" w14:textId="77777777" w:rsidTr="00092307">
        <w:trPr>
          <w:trHeight w:val="598"/>
        </w:trPr>
        <w:tc>
          <w:tcPr>
            <w:tcW w:w="1529" w:type="dxa"/>
            <w:tcBorders>
              <w:bottom w:val="single" w:sz="4" w:space="0" w:color="auto"/>
            </w:tcBorders>
            <w:vAlign w:val="bottom"/>
            <w:hideMark/>
          </w:tcPr>
          <w:p w14:paraId="527396CA" w14:textId="77777777" w:rsidR="00D5121C" w:rsidRPr="003B65FB" w:rsidRDefault="009B2480">
            <w:pPr>
              <w:ind w:left="-73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ณ วันที่</w:t>
            </w:r>
          </w:p>
          <w:p w14:paraId="376CB427" w14:textId="77777777" w:rsidR="00D5121C" w:rsidRPr="003B65FB" w:rsidRDefault="009B2480">
            <w:pPr>
              <w:ind w:left="-73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 xml:space="preserve">1 </w:t>
            </w:r>
            <w:r w:rsidRPr="008345D6">
              <w:rPr>
                <w:rFonts w:ascii="Angsana New" w:eastAsia="Arial Unicode MS" w:hAnsi="Angsana New" w:hint="cs"/>
                <w:sz w:val="28"/>
                <w:cs/>
              </w:rPr>
              <w:t xml:space="preserve">มกราคม </w:t>
            </w: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6047FDCE" w14:textId="77777777" w:rsidR="00D5121C" w:rsidRPr="003B65FB" w:rsidRDefault="00D5121C">
            <w:pPr>
              <w:ind w:left="-103" w:firstLine="30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E0A62C" w14:textId="77777777" w:rsidR="00D5121C" w:rsidRPr="003B65FB" w:rsidRDefault="009B2480">
            <w:pPr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270" w:type="dxa"/>
            <w:vAlign w:val="bottom"/>
          </w:tcPr>
          <w:p w14:paraId="7953B3C2" w14:textId="77777777" w:rsidR="00D5121C" w:rsidRPr="008345D6" w:rsidRDefault="00D5121C">
            <w:pPr>
              <w:ind w:right="-72"/>
              <w:jc w:val="center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240826" w14:textId="77777777" w:rsidR="00D5121C" w:rsidRPr="008345D6" w:rsidRDefault="009B2480">
            <w:pPr>
              <w:ind w:left="-107" w:right="-10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 xml:space="preserve">1 - 30 </w:t>
            </w: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วัน</w:t>
            </w:r>
          </w:p>
        </w:tc>
        <w:tc>
          <w:tcPr>
            <w:tcW w:w="236" w:type="dxa"/>
            <w:vAlign w:val="bottom"/>
          </w:tcPr>
          <w:p w14:paraId="50595838" w14:textId="77777777" w:rsidR="00D5121C" w:rsidRPr="003B65FB" w:rsidRDefault="00D5121C">
            <w:pPr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0E9A41F3" w14:textId="77777777" w:rsidR="00D5121C" w:rsidRPr="008345D6" w:rsidRDefault="009B2480">
            <w:pPr>
              <w:ind w:left="-71" w:right="-10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3B65FB">
              <w:rPr>
                <w:rFonts w:ascii="Angsana New" w:eastAsia="Arial Unicode MS" w:hAnsi="Angsana New" w:hint="cs"/>
                <w:sz w:val="28"/>
              </w:rPr>
              <w:t xml:space="preserve">31 </w:t>
            </w: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 xml:space="preserve">- </w:t>
            </w:r>
            <w:r w:rsidRPr="003B65FB">
              <w:rPr>
                <w:rFonts w:ascii="Angsana New" w:eastAsia="Arial Unicode MS" w:hAnsi="Angsana New" w:hint="cs"/>
                <w:sz w:val="28"/>
              </w:rPr>
              <w:t xml:space="preserve">60 </w:t>
            </w: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วัน</w:t>
            </w:r>
          </w:p>
        </w:tc>
        <w:tc>
          <w:tcPr>
            <w:tcW w:w="270" w:type="dxa"/>
            <w:vAlign w:val="bottom"/>
          </w:tcPr>
          <w:p w14:paraId="4EE0C671" w14:textId="77777777" w:rsidR="00D5121C" w:rsidRPr="003B65FB" w:rsidRDefault="00D5121C">
            <w:pPr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29BB9D" w14:textId="77777777" w:rsidR="00D5121C" w:rsidRPr="008345D6" w:rsidRDefault="009B2480">
            <w:pPr>
              <w:ind w:right="-72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3B65FB">
              <w:rPr>
                <w:rFonts w:ascii="Angsana New" w:eastAsia="Arial Unicode MS" w:hAnsi="Angsana New" w:hint="cs"/>
                <w:sz w:val="28"/>
              </w:rPr>
              <w:t xml:space="preserve">61 </w:t>
            </w: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-</w:t>
            </w:r>
            <w:r w:rsidRPr="003B65FB">
              <w:rPr>
                <w:rFonts w:ascii="Angsana New" w:eastAsia="Arial Unicode MS" w:hAnsi="Angsana New" w:hint="cs"/>
                <w:sz w:val="28"/>
              </w:rPr>
              <w:t xml:space="preserve"> 90</w:t>
            </w: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วัน</w:t>
            </w:r>
          </w:p>
        </w:tc>
        <w:tc>
          <w:tcPr>
            <w:tcW w:w="270" w:type="dxa"/>
            <w:vAlign w:val="bottom"/>
          </w:tcPr>
          <w:p w14:paraId="7C0F3259" w14:textId="77777777" w:rsidR="00D5121C" w:rsidRPr="003B65FB" w:rsidRDefault="00D5121C">
            <w:pPr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0B8900" w14:textId="77777777" w:rsidR="00D5121C" w:rsidRPr="008345D6" w:rsidRDefault="009B2480" w:rsidP="00092307">
            <w:pPr>
              <w:ind w:left="-107" w:right="-107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เกินกว่า</w:t>
            </w:r>
          </w:p>
          <w:p w14:paraId="4B93AAD4" w14:textId="483A9293" w:rsidR="00D5121C" w:rsidRPr="003B65FB" w:rsidRDefault="009B2480" w:rsidP="00092307">
            <w:pPr>
              <w:ind w:left="-107" w:right="-72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3B65FB">
              <w:rPr>
                <w:rFonts w:ascii="Angsana New" w:eastAsia="Arial Unicode MS" w:hAnsi="Angsana New" w:hint="cs"/>
                <w:sz w:val="28"/>
              </w:rPr>
              <w:t>90</w:t>
            </w:r>
            <w:r w:rsidRPr="008345D6">
              <w:rPr>
                <w:rFonts w:ascii="Angsana New" w:eastAsia="Arial Unicode MS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270" w:type="dxa"/>
            <w:vAlign w:val="bottom"/>
          </w:tcPr>
          <w:p w14:paraId="7B0D5B28" w14:textId="77777777" w:rsidR="00D5121C" w:rsidRPr="003B65FB" w:rsidRDefault="00D5121C">
            <w:pPr>
              <w:ind w:right="-72"/>
              <w:jc w:val="center"/>
              <w:rPr>
                <w:rFonts w:ascii="Angsana New" w:eastAsia="Arial Unicode MS" w:hAnsi="Angsana New"/>
                <w:sz w:val="28"/>
                <w:cs/>
                <w:lang w:val="en-GB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4A6F0D0F" w14:textId="77777777" w:rsidR="00D5121C" w:rsidRPr="003B65FB" w:rsidRDefault="009B2480">
            <w:pPr>
              <w:ind w:right="-72"/>
              <w:jc w:val="center"/>
              <w:rPr>
                <w:rFonts w:ascii="Angsana New" w:eastAsia="Arial Unicode MS" w:hAnsi="Angsana New"/>
                <w:sz w:val="28"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รวม</w:t>
            </w:r>
          </w:p>
        </w:tc>
      </w:tr>
      <w:tr w:rsidR="00D5121C" w:rsidRPr="003B65FB" w14:paraId="248AF6C2" w14:textId="77777777">
        <w:trPr>
          <w:trHeight w:hRule="exact" w:val="379"/>
        </w:trPr>
        <w:tc>
          <w:tcPr>
            <w:tcW w:w="1529" w:type="dxa"/>
            <w:tcBorders>
              <w:top w:val="single" w:sz="4" w:space="0" w:color="auto"/>
            </w:tcBorders>
            <w:vAlign w:val="center"/>
            <w:hideMark/>
          </w:tcPr>
          <w:p w14:paraId="4EFA2835" w14:textId="77777777" w:rsidR="00D5121C" w:rsidRPr="003B65FB" w:rsidRDefault="009B2480">
            <w:pPr>
              <w:ind w:left="-73"/>
              <w:rPr>
                <w:rFonts w:ascii="Angsana New" w:eastAsia="Arial Unicode MS" w:hAnsi="Angsana New"/>
                <w:sz w:val="28"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ยอดลูกหนี้</w:t>
            </w:r>
          </w:p>
        </w:tc>
        <w:tc>
          <w:tcPr>
            <w:tcW w:w="270" w:type="dxa"/>
            <w:vAlign w:val="bottom"/>
          </w:tcPr>
          <w:p w14:paraId="6DE5623A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F63745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6,629</w:t>
            </w:r>
          </w:p>
        </w:tc>
        <w:tc>
          <w:tcPr>
            <w:tcW w:w="270" w:type="dxa"/>
            <w:shd w:val="clear" w:color="auto" w:fill="auto"/>
          </w:tcPr>
          <w:p w14:paraId="67B310A1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B91E407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149</w:t>
            </w:r>
          </w:p>
        </w:tc>
        <w:tc>
          <w:tcPr>
            <w:tcW w:w="236" w:type="dxa"/>
            <w:shd w:val="clear" w:color="auto" w:fill="auto"/>
          </w:tcPr>
          <w:p w14:paraId="06E5BDD5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36B04D53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249344CB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0C2D8D7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0599AF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7E57F6E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13,261</w:t>
            </w:r>
          </w:p>
        </w:tc>
        <w:tc>
          <w:tcPr>
            <w:tcW w:w="270" w:type="dxa"/>
            <w:shd w:val="clear" w:color="auto" w:fill="auto"/>
          </w:tcPr>
          <w:p w14:paraId="0A5662ED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14:paraId="2F1DC7E9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20,062</w:t>
            </w:r>
          </w:p>
        </w:tc>
      </w:tr>
      <w:tr w:rsidR="00D5121C" w:rsidRPr="003B65FB" w14:paraId="4A56A778" w14:textId="77777777">
        <w:trPr>
          <w:trHeight w:hRule="exact" w:val="342"/>
        </w:trPr>
        <w:tc>
          <w:tcPr>
            <w:tcW w:w="1529" w:type="dxa"/>
            <w:vAlign w:val="center"/>
            <w:hideMark/>
          </w:tcPr>
          <w:p w14:paraId="02294466" w14:textId="77777777" w:rsidR="00D5121C" w:rsidRPr="003B65FB" w:rsidRDefault="009B2480">
            <w:pPr>
              <w:ind w:left="-73"/>
              <w:rPr>
                <w:rFonts w:ascii="Angsana New" w:eastAsia="Arial Unicode MS" w:hAnsi="Angsana New"/>
                <w:sz w:val="28"/>
                <w:lang w:val="en-GB"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ค่าเผื่อผลขาดทุน</w:t>
            </w:r>
          </w:p>
        </w:tc>
        <w:tc>
          <w:tcPr>
            <w:tcW w:w="270" w:type="dxa"/>
            <w:vAlign w:val="bottom"/>
          </w:tcPr>
          <w:p w14:paraId="0431C151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3D2061E" w14:textId="77777777" w:rsidR="00D5121C" w:rsidRPr="008345D6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(1,340)</w:t>
            </w:r>
          </w:p>
        </w:tc>
        <w:tc>
          <w:tcPr>
            <w:tcW w:w="270" w:type="dxa"/>
            <w:shd w:val="clear" w:color="auto" w:fill="auto"/>
          </w:tcPr>
          <w:p w14:paraId="2B414E29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36037FE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(82)</w:t>
            </w:r>
          </w:p>
        </w:tc>
        <w:tc>
          <w:tcPr>
            <w:tcW w:w="236" w:type="dxa"/>
            <w:shd w:val="clear" w:color="auto" w:fill="auto"/>
          </w:tcPr>
          <w:p w14:paraId="1D50C798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3F05CE29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(16)</w:t>
            </w:r>
          </w:p>
        </w:tc>
        <w:tc>
          <w:tcPr>
            <w:tcW w:w="270" w:type="dxa"/>
            <w:shd w:val="clear" w:color="auto" w:fill="auto"/>
          </w:tcPr>
          <w:p w14:paraId="5CC2E0B8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B33ED47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228EFD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2D463B8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(13,261)</w:t>
            </w:r>
          </w:p>
        </w:tc>
        <w:tc>
          <w:tcPr>
            <w:tcW w:w="270" w:type="dxa"/>
            <w:shd w:val="clear" w:color="auto" w:fill="auto"/>
          </w:tcPr>
          <w:p w14:paraId="79023B38" w14:textId="77777777" w:rsidR="00D5121C" w:rsidRPr="003B65FB" w:rsidRDefault="00D5121C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14:paraId="65A6C814" w14:textId="77777777" w:rsidR="00D5121C" w:rsidRPr="003B65FB" w:rsidRDefault="009B2480">
            <w:pPr>
              <w:ind w:left="-73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(14,699)</w:t>
            </w:r>
          </w:p>
        </w:tc>
      </w:tr>
    </w:tbl>
    <w:p w14:paraId="2EA719D3" w14:textId="32EC9DD0" w:rsidR="00D5121C" w:rsidRPr="003B65FB" w:rsidRDefault="009B2480">
      <w:pPr>
        <w:ind w:left="450"/>
        <w:jc w:val="thaiDistribute"/>
        <w:rPr>
          <w:rFonts w:ascii="Angsana New" w:eastAsia="Times New Roman" w:hAnsi="Angsana New"/>
          <w:sz w:val="28"/>
        </w:rPr>
      </w:pPr>
      <w:r w:rsidRPr="003B65FB">
        <w:rPr>
          <w:rFonts w:ascii="Angsana New" w:eastAsia="Times New Roman" w:hAnsi="Angsana New" w:hint="cs"/>
          <w:sz w:val="28"/>
          <w:lang w:val="en-GB"/>
        </w:rPr>
        <w:tab/>
      </w:r>
    </w:p>
    <w:p w14:paraId="5B96712B" w14:textId="4F776EE3" w:rsidR="00D5121C" w:rsidRPr="003B65FB" w:rsidRDefault="009B2480" w:rsidP="00EB44D7">
      <w:pPr>
        <w:ind w:left="450" w:right="-90"/>
        <w:jc w:val="both"/>
        <w:rPr>
          <w:rFonts w:ascii="Angsana New" w:eastAsia="Times New Roman" w:hAnsi="Angsana New"/>
          <w:sz w:val="28"/>
        </w:rPr>
      </w:pPr>
      <w:r w:rsidRPr="008345D6">
        <w:rPr>
          <w:rFonts w:ascii="Angsana New" w:eastAsia="Times New Roman" w:hAnsi="Angsana New" w:hint="cs"/>
          <w:sz w:val="28"/>
          <w:cs/>
        </w:rPr>
        <w:t>การกระทบยอดค่าเผื่อผลขาดทุนลูกหนี้การค้า ณ วันที่</w:t>
      </w:r>
      <w:r w:rsidRPr="003B65FB">
        <w:rPr>
          <w:rFonts w:ascii="Angsana New" w:eastAsia="Times New Roman" w:hAnsi="Angsana New" w:hint="cs"/>
          <w:sz w:val="28"/>
          <w:lang w:val="en-GB"/>
        </w:rPr>
        <w:t xml:space="preserve"> </w:t>
      </w:r>
      <w:r w:rsidRPr="003B65FB">
        <w:rPr>
          <w:rFonts w:ascii="Angsana New" w:eastAsia="Times New Roman" w:hAnsi="Angsana New" w:hint="cs"/>
          <w:sz w:val="28"/>
        </w:rPr>
        <w:t>31</w:t>
      </w:r>
      <w:r w:rsidRPr="008345D6">
        <w:rPr>
          <w:rFonts w:ascii="Angsana New" w:eastAsia="Times New Roman" w:hAnsi="Angsana New" w:hint="cs"/>
          <w:sz w:val="28"/>
          <w:cs/>
        </w:rPr>
        <w:t xml:space="preserve"> ธันวาคม</w:t>
      </w:r>
      <w:r w:rsidRPr="003B65FB">
        <w:rPr>
          <w:rFonts w:ascii="Angsana New" w:eastAsia="Times New Roman" w:hAnsi="Angsana New" w:hint="cs"/>
          <w:sz w:val="28"/>
          <w:lang w:val="en-GB"/>
        </w:rPr>
        <w:t xml:space="preserve"> </w:t>
      </w:r>
      <w:r w:rsidRPr="003B65FB">
        <w:rPr>
          <w:rFonts w:ascii="Angsana New" w:eastAsia="Times New Roman" w:hAnsi="Angsana New" w:hint="cs"/>
          <w:sz w:val="28"/>
        </w:rPr>
        <w:t>2562</w:t>
      </w:r>
      <w:r w:rsidRPr="008345D6">
        <w:rPr>
          <w:rFonts w:ascii="Angsana New" w:eastAsia="Times New Roman" w:hAnsi="Angsana New" w:hint="cs"/>
          <w:sz w:val="28"/>
          <w:cs/>
        </w:rPr>
        <w:t xml:space="preserve"> กับค่าเผื่อผลขาดทุนลูกหนี้การค้า</w:t>
      </w:r>
      <w:r w:rsidR="00890681">
        <w:rPr>
          <w:rFonts w:ascii="Angsana New" w:eastAsia="Times New Roman" w:hAnsi="Angsana New"/>
          <w:sz w:val="28"/>
          <w:lang w:val="en-GB"/>
        </w:rPr>
        <w:t xml:space="preserve"> </w:t>
      </w:r>
      <w:r w:rsidRPr="008345D6">
        <w:rPr>
          <w:rFonts w:ascii="Angsana New" w:eastAsia="Times New Roman" w:hAnsi="Angsana New" w:hint="cs"/>
          <w:sz w:val="28"/>
          <w:cs/>
        </w:rPr>
        <w:t>ณ วันที่</w:t>
      </w:r>
      <w:r w:rsidRPr="003B65FB">
        <w:rPr>
          <w:rFonts w:ascii="Angsana New" w:eastAsia="Times New Roman" w:hAnsi="Angsana New" w:hint="cs"/>
          <w:sz w:val="28"/>
          <w:lang w:val="en-GB"/>
        </w:rPr>
        <w:t xml:space="preserve"> </w:t>
      </w:r>
      <w:r w:rsidR="00632FE4" w:rsidRPr="003B65FB">
        <w:rPr>
          <w:rFonts w:ascii="Angsana New" w:eastAsia="Times New Roman" w:hAnsi="Angsana New" w:hint="cs"/>
          <w:sz w:val="28"/>
        </w:rPr>
        <w:t xml:space="preserve">1 </w:t>
      </w:r>
      <w:r w:rsidRPr="008345D6">
        <w:rPr>
          <w:rFonts w:ascii="Angsana New" w:eastAsia="Times New Roman" w:hAnsi="Angsana New" w:hint="cs"/>
          <w:sz w:val="28"/>
          <w:cs/>
        </w:rPr>
        <w:t>มกราคม</w:t>
      </w:r>
      <w:r w:rsidR="00774CAE" w:rsidRPr="003B65FB">
        <w:rPr>
          <w:rFonts w:ascii="Angsana New" w:eastAsia="Times New Roman" w:hAnsi="Angsana New" w:hint="cs"/>
          <w:sz w:val="28"/>
          <w:lang w:val="en-GB"/>
        </w:rPr>
        <w:t xml:space="preserve"> </w:t>
      </w:r>
      <w:r w:rsidRPr="003B65FB">
        <w:rPr>
          <w:rFonts w:ascii="Angsana New" w:eastAsia="Times New Roman" w:hAnsi="Angsana New" w:hint="cs"/>
          <w:sz w:val="28"/>
        </w:rPr>
        <w:t>2563</w:t>
      </w:r>
      <w:r w:rsidRPr="008345D6">
        <w:rPr>
          <w:rFonts w:ascii="Angsana New" w:eastAsia="Times New Roman" w:hAnsi="Angsana New" w:hint="cs"/>
          <w:sz w:val="28"/>
          <w:cs/>
        </w:rPr>
        <w:t xml:space="preserve"> มีดังนี้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220"/>
        <w:gridCol w:w="1800"/>
        <w:gridCol w:w="270"/>
        <w:gridCol w:w="1710"/>
      </w:tblGrid>
      <w:tr w:rsidR="00D5121C" w:rsidRPr="003B65FB" w14:paraId="7A4AB004" w14:textId="77777777">
        <w:trPr>
          <w:trHeight w:hRule="exact" w:val="396"/>
        </w:trPr>
        <w:tc>
          <w:tcPr>
            <w:tcW w:w="5220" w:type="dxa"/>
          </w:tcPr>
          <w:p w14:paraId="35805D55" w14:textId="77777777" w:rsidR="00D5121C" w:rsidRPr="003B65FB" w:rsidRDefault="00D5121C">
            <w:pPr>
              <w:ind w:left="-113"/>
              <w:jc w:val="right"/>
              <w:rPr>
                <w:rFonts w:ascii="Angsana New" w:eastAsia="Arial Unicode MS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18895023" w14:textId="77777777" w:rsidR="00D5121C" w:rsidRPr="008345D6" w:rsidRDefault="00D5121C">
            <w:pPr>
              <w:jc w:val="center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D4026A" w14:textId="77777777" w:rsidR="00D5121C" w:rsidRPr="003B65FB" w:rsidRDefault="00D5121C">
            <w:pPr>
              <w:jc w:val="center"/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6E6D8315" w14:textId="77777777" w:rsidR="00D5121C" w:rsidRPr="003B65FB" w:rsidRDefault="009B2480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eastAsia="Arial Unicode MS" w:hAnsi="Angsana New" w:hint="cs"/>
                <w:sz w:val="28"/>
              </w:rPr>
              <w:t xml:space="preserve">: </w:t>
            </w: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พันบาท</w:t>
            </w:r>
            <w:r w:rsidRPr="003B65FB">
              <w:rPr>
                <w:rFonts w:ascii="Angsana New" w:eastAsia="Arial Unicode MS" w:hAnsi="Angsana New" w:hint="cs"/>
                <w:sz w:val="28"/>
              </w:rPr>
              <w:t>)</w:t>
            </w:r>
          </w:p>
        </w:tc>
      </w:tr>
      <w:tr w:rsidR="00D5121C" w:rsidRPr="003B65FB" w14:paraId="5986D9C9" w14:textId="77777777">
        <w:trPr>
          <w:trHeight w:hRule="exact" w:val="738"/>
        </w:trPr>
        <w:tc>
          <w:tcPr>
            <w:tcW w:w="5220" w:type="dxa"/>
          </w:tcPr>
          <w:p w14:paraId="1E4F7F2B" w14:textId="77777777" w:rsidR="00D5121C" w:rsidRPr="003B65FB" w:rsidRDefault="00D5121C">
            <w:pPr>
              <w:ind w:left="-113"/>
              <w:jc w:val="right"/>
              <w:rPr>
                <w:rFonts w:ascii="Angsana New" w:eastAsia="Arial Unicode MS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ACE55E2" w14:textId="77777777" w:rsidR="00D5121C" w:rsidRPr="003B65FB" w:rsidRDefault="009B2480">
            <w:pPr>
              <w:jc w:val="center"/>
              <w:rPr>
                <w:rFonts w:ascii="Angsana New" w:eastAsia="Arial Unicode MS" w:hAnsi="Angsana New"/>
                <w:sz w:val="28"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C1A0F6" w14:textId="77777777" w:rsidR="00D5121C" w:rsidRPr="003B65FB" w:rsidRDefault="00D5121C">
            <w:pPr>
              <w:jc w:val="center"/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748B98A" w14:textId="77777777" w:rsidR="00D5121C" w:rsidRPr="003B65FB" w:rsidRDefault="009B2480">
            <w:pPr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งบการเงิน</w:t>
            </w:r>
          </w:p>
          <w:p w14:paraId="0C029124" w14:textId="77777777" w:rsidR="00D5121C" w:rsidRPr="008345D6" w:rsidRDefault="009B2480">
            <w:pPr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เฉพาะกิจการ</w:t>
            </w:r>
          </w:p>
        </w:tc>
      </w:tr>
      <w:tr w:rsidR="00D5121C" w:rsidRPr="003B65FB" w14:paraId="6893B234" w14:textId="77777777">
        <w:trPr>
          <w:trHeight w:hRule="exact" w:val="370"/>
        </w:trPr>
        <w:tc>
          <w:tcPr>
            <w:tcW w:w="5220" w:type="dxa"/>
            <w:vAlign w:val="center"/>
            <w:hideMark/>
          </w:tcPr>
          <w:p w14:paraId="255DC757" w14:textId="77777777" w:rsidR="00D5121C" w:rsidRPr="003B65FB" w:rsidRDefault="009B2480">
            <w:pPr>
              <w:ind w:left="-102"/>
              <w:rPr>
                <w:rFonts w:ascii="Angsana New" w:eastAsia="Arial Unicode MS" w:hAnsi="Angsana New"/>
                <w:sz w:val="28"/>
              </w:rPr>
            </w:pPr>
            <w:r w:rsidRPr="008345D6">
              <w:rPr>
                <w:rFonts w:ascii="Angsana New" w:eastAsia="Arial Unicode MS" w:hAnsi="Angsana New" w:hint="cs"/>
                <w:b/>
                <w:bCs/>
                <w:sz w:val="28"/>
                <w:cs/>
              </w:rPr>
              <w:t>ค่าเผื่อผลขาดทุนลูกหนี้การค้า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B52DD9" w14:textId="77777777" w:rsidR="00D5121C" w:rsidRPr="003B65FB" w:rsidRDefault="00D5121C">
            <w:pPr>
              <w:pStyle w:val="BlockText"/>
              <w:ind w:left="0" w:right="-72" w:firstLine="0"/>
              <w:jc w:val="right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6AC9E1F" w14:textId="77777777" w:rsidR="00D5121C" w:rsidRPr="003B65FB" w:rsidRDefault="00D5121C">
            <w:pPr>
              <w:pStyle w:val="BlockText"/>
              <w:ind w:left="0" w:right="-72" w:firstLine="0"/>
              <w:jc w:val="right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ADF42" w14:textId="77777777" w:rsidR="00D5121C" w:rsidRPr="003B65FB" w:rsidRDefault="00D5121C">
            <w:pPr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</w:tr>
      <w:tr w:rsidR="00D5121C" w:rsidRPr="003B65FB" w14:paraId="28EADB9C" w14:textId="77777777">
        <w:trPr>
          <w:trHeight w:hRule="exact" w:val="351"/>
        </w:trPr>
        <w:tc>
          <w:tcPr>
            <w:tcW w:w="5220" w:type="dxa"/>
            <w:vAlign w:val="bottom"/>
            <w:hideMark/>
          </w:tcPr>
          <w:p w14:paraId="05285CD2" w14:textId="77777777" w:rsidR="00D5121C" w:rsidRPr="003B65FB" w:rsidRDefault="009B2480">
            <w:pPr>
              <w:ind w:left="-102"/>
              <w:rPr>
                <w:rFonts w:ascii="Angsana New" w:eastAsia="Arial Unicode MS" w:hAnsi="Angsana New"/>
                <w:sz w:val="28"/>
                <w:lang w:val="en-GB"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 xml:space="preserve">ณ วันที่ </w:t>
            </w: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 xml:space="preserve">31 </w:t>
            </w:r>
            <w:r w:rsidRPr="008345D6">
              <w:rPr>
                <w:rFonts w:ascii="Angsana New" w:eastAsia="Arial Unicode MS" w:hAnsi="Angsana New" w:hint="cs"/>
                <w:sz w:val="28"/>
                <w:cs/>
              </w:rPr>
              <w:t xml:space="preserve">ธันวาคม  </w:t>
            </w: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2562</w:t>
            </w:r>
          </w:p>
        </w:tc>
        <w:tc>
          <w:tcPr>
            <w:tcW w:w="1800" w:type="dxa"/>
            <w:vAlign w:val="bottom"/>
          </w:tcPr>
          <w:p w14:paraId="787D954A" w14:textId="77777777" w:rsidR="00D5121C" w:rsidRPr="008345D6" w:rsidRDefault="009B2480">
            <w:pPr>
              <w:ind w:left="-102"/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767</w:t>
            </w:r>
          </w:p>
        </w:tc>
        <w:tc>
          <w:tcPr>
            <w:tcW w:w="270" w:type="dxa"/>
            <w:vAlign w:val="bottom"/>
          </w:tcPr>
          <w:p w14:paraId="04D53026" w14:textId="77777777" w:rsidR="00D5121C" w:rsidRPr="003B65FB" w:rsidRDefault="00D5121C">
            <w:pPr>
              <w:ind w:left="-102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01A4C374" w14:textId="77777777" w:rsidR="00D5121C" w:rsidRPr="003B65FB" w:rsidRDefault="009B2480">
            <w:pPr>
              <w:ind w:left="-102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 xml:space="preserve">-   </w:t>
            </w:r>
          </w:p>
        </w:tc>
      </w:tr>
      <w:tr w:rsidR="00D5121C" w:rsidRPr="003B65FB" w14:paraId="757F1BCD" w14:textId="77777777">
        <w:trPr>
          <w:trHeight w:hRule="exact" w:val="774"/>
        </w:trPr>
        <w:tc>
          <w:tcPr>
            <w:tcW w:w="5220" w:type="dxa"/>
            <w:vAlign w:val="bottom"/>
            <w:hideMark/>
          </w:tcPr>
          <w:p w14:paraId="54F7B86D" w14:textId="77777777" w:rsidR="00D5121C" w:rsidRPr="003B65FB" w:rsidRDefault="009B2480">
            <w:pPr>
              <w:ind w:left="-102"/>
              <w:rPr>
                <w:rFonts w:ascii="Angsana New" w:eastAsia="Arial Unicode MS" w:hAnsi="Angsana New"/>
                <w:sz w:val="28"/>
                <w:lang w:val="en-GB"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ผลกระทบจากการปรับปรุงยอดยกมาที่มีต่อขาดทุนสะสม</w:t>
            </w:r>
          </w:p>
          <w:p w14:paraId="3E6B2140" w14:textId="77777777" w:rsidR="00D5121C" w:rsidRPr="008345D6" w:rsidRDefault="009B2480">
            <w:pPr>
              <w:ind w:left="159"/>
              <w:rPr>
                <w:rFonts w:ascii="Angsana New" w:eastAsia="Arial Unicode MS" w:hAnsi="Angsana New"/>
                <w:sz w:val="28"/>
                <w:cs/>
              </w:rPr>
            </w:pPr>
            <w:r w:rsidRPr="008345D6">
              <w:rPr>
                <w:rFonts w:ascii="Angsana New" w:eastAsia="Arial Unicode MS" w:hAnsi="Angsana New" w:hint="cs"/>
                <w:sz w:val="28"/>
                <w:cs/>
              </w:rPr>
              <w:t>ยังไม่ได้จัดสรร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768C5" w14:textId="77777777" w:rsidR="00D5121C" w:rsidRPr="008345D6" w:rsidRDefault="009B2480">
            <w:pPr>
              <w:ind w:left="-102"/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24,693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AB2335" w14:textId="77777777" w:rsidR="00D5121C" w:rsidRPr="003B65FB" w:rsidRDefault="00D5121C">
            <w:pPr>
              <w:ind w:left="-102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299B3" w14:textId="77777777" w:rsidR="00D5121C" w:rsidRPr="003B65FB" w:rsidRDefault="009B2480">
            <w:pPr>
              <w:ind w:left="-102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sz w:val="28"/>
                <w:lang w:val="en-GB"/>
              </w:rPr>
              <w:t>15,338</w:t>
            </w:r>
          </w:p>
        </w:tc>
      </w:tr>
      <w:tr w:rsidR="00D5121C" w:rsidRPr="003B65FB" w14:paraId="171AD377" w14:textId="77777777">
        <w:trPr>
          <w:trHeight w:hRule="exact" w:val="370"/>
        </w:trPr>
        <w:tc>
          <w:tcPr>
            <w:tcW w:w="5220" w:type="dxa"/>
            <w:vAlign w:val="bottom"/>
            <w:hideMark/>
          </w:tcPr>
          <w:p w14:paraId="285A7505" w14:textId="77777777" w:rsidR="00D5121C" w:rsidRPr="003B65FB" w:rsidRDefault="009B2480">
            <w:pPr>
              <w:ind w:left="-102"/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</w:pPr>
            <w:r w:rsidRPr="008345D6">
              <w:rPr>
                <w:rFonts w:ascii="Angsana New" w:eastAsia="Arial Unicode MS" w:hAnsi="Angsana New" w:hint="cs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3B65FB">
              <w:rPr>
                <w:rFonts w:ascii="Angsana New" w:eastAsia="Arial Unicode MS" w:hAnsi="Angsana New" w:hint="cs"/>
                <w:b/>
                <w:bCs/>
                <w:sz w:val="28"/>
                <w:lang w:val="en-GB"/>
              </w:rPr>
              <w:t>1</w:t>
            </w:r>
            <w:r w:rsidRPr="008345D6">
              <w:rPr>
                <w:rFonts w:ascii="Angsana New" w:eastAsia="Arial Unicode MS" w:hAnsi="Angsana New" w:hint="cs"/>
                <w:b/>
                <w:bCs/>
                <w:sz w:val="28"/>
                <w:cs/>
              </w:rPr>
              <w:t xml:space="preserve"> มกราคม  </w:t>
            </w:r>
            <w:r w:rsidRPr="003B65FB">
              <w:rPr>
                <w:rFonts w:ascii="Angsana New" w:eastAsia="Arial Unicode MS" w:hAnsi="Angsana New" w:hint="cs"/>
                <w:b/>
                <w:bCs/>
                <w:sz w:val="28"/>
                <w:lang w:val="en-GB"/>
              </w:rPr>
              <w:t xml:space="preserve">2563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4809DF" w14:textId="77777777" w:rsidR="00D5121C" w:rsidRPr="008345D6" w:rsidRDefault="009B2480">
            <w:pPr>
              <w:ind w:left="-102"/>
              <w:jc w:val="right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B65FB">
              <w:rPr>
                <w:rFonts w:ascii="Angsana New" w:eastAsia="Arial Unicode MS" w:hAnsi="Angsana New" w:hint="cs"/>
                <w:b/>
                <w:bCs/>
                <w:sz w:val="28"/>
                <w:lang w:val="en-GB"/>
              </w:rPr>
              <w:t>25,460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F8DAC" w14:textId="77777777" w:rsidR="00D5121C" w:rsidRPr="003B65FB" w:rsidRDefault="00D5121C">
            <w:pPr>
              <w:ind w:left="-102"/>
              <w:jc w:val="right"/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DADB45" w14:textId="77777777" w:rsidR="00D5121C" w:rsidRPr="003B65FB" w:rsidRDefault="009B2480">
            <w:pPr>
              <w:ind w:left="-102"/>
              <w:jc w:val="right"/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</w:pPr>
            <w:r w:rsidRPr="003B65FB">
              <w:rPr>
                <w:rFonts w:ascii="Angsana New" w:eastAsia="Arial Unicode MS" w:hAnsi="Angsana New" w:hint="cs"/>
                <w:b/>
                <w:bCs/>
                <w:sz w:val="28"/>
                <w:lang w:val="en-GB"/>
              </w:rPr>
              <w:t>15,338</w:t>
            </w:r>
          </w:p>
        </w:tc>
      </w:tr>
    </w:tbl>
    <w:p w14:paraId="5D65777E" w14:textId="34ABB47A" w:rsidR="00D5121C" w:rsidRPr="003B65FB" w:rsidRDefault="009B2480" w:rsidP="00392E19">
      <w:pPr>
        <w:tabs>
          <w:tab w:val="left" w:pos="360"/>
          <w:tab w:val="left" w:pos="450"/>
        </w:tabs>
        <w:ind w:left="-180"/>
        <w:rPr>
          <w:rFonts w:ascii="Angsana New" w:eastAsia="Arial Unicode MS" w:hAnsi="Angsana New"/>
          <w:b/>
          <w:bCs/>
          <w:sz w:val="28"/>
        </w:rPr>
      </w:pPr>
      <w:r w:rsidRPr="003B65FB">
        <w:rPr>
          <w:rFonts w:ascii="Angsana New" w:eastAsia="Arial Unicode MS" w:hAnsi="Angsana New" w:hint="cs"/>
          <w:b/>
          <w:bCs/>
          <w:sz w:val="28"/>
        </w:rPr>
        <w:lastRenderedPageBreak/>
        <w:tab/>
      </w:r>
      <w:r w:rsidR="007E6B19" w:rsidRPr="003B65FB">
        <w:rPr>
          <w:rFonts w:ascii="Angsana New" w:eastAsia="Arial Unicode MS" w:hAnsi="Angsana New" w:hint="cs"/>
          <w:b/>
          <w:bCs/>
          <w:sz w:val="28"/>
        </w:rPr>
        <w:t>5</w:t>
      </w:r>
      <w:r w:rsidRPr="003B65FB">
        <w:rPr>
          <w:rFonts w:ascii="Angsana New" w:eastAsia="Arial Unicode MS" w:hAnsi="Angsana New" w:hint="cs"/>
          <w:b/>
          <w:bCs/>
          <w:sz w:val="28"/>
        </w:rPr>
        <w:t xml:space="preserve">.2 </w:t>
      </w:r>
      <w:r w:rsidRPr="008345D6">
        <w:rPr>
          <w:rFonts w:ascii="Angsana New" w:hAnsi="Angsana New" w:hint="cs"/>
          <w:b/>
          <w:bCs/>
          <w:color w:val="000000"/>
          <w:spacing w:val="-2"/>
          <w:sz w:val="28"/>
          <w:cs/>
        </w:rPr>
        <w:t>สัญญาเช่า</w:t>
      </w:r>
    </w:p>
    <w:p w14:paraId="18A60035" w14:textId="77777777" w:rsidR="00D5121C" w:rsidRPr="003B65FB" w:rsidRDefault="009B2480">
      <w:pPr>
        <w:tabs>
          <w:tab w:val="left" w:pos="9000"/>
        </w:tabs>
        <w:spacing w:before="120"/>
        <w:ind w:left="360" w:right="187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B65FB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การนำมาตรฐานการรายงานทางการเงิน ฉบับที่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16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ณ วันที่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มกราคม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2563 </w:t>
      </w:r>
      <w:r w:rsidRPr="003B65FB">
        <w:rPr>
          <w:rFonts w:ascii="Angsana New" w:hAnsi="Angsana New" w:hint="cs"/>
          <w:color w:val="000000"/>
          <w:spacing w:val="-2"/>
          <w:sz w:val="28"/>
          <w:cs/>
          <w:lang w:val="en-GB"/>
        </w:rPr>
        <w:t>และสำหรับสัญญาเช่าที่เคยจัดประเภทเป็นสัญญาเช่าเงินทุน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16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มาถือปฏิบัติครั้งแรก</w:t>
      </w:r>
    </w:p>
    <w:tbl>
      <w:tblPr>
        <w:tblStyle w:val="TableGrid6"/>
        <w:tblW w:w="89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980"/>
        <w:gridCol w:w="1980"/>
      </w:tblGrid>
      <w:tr w:rsidR="00D5121C" w:rsidRPr="003B65FB" w14:paraId="3FA4CE9F" w14:textId="77777777">
        <w:tc>
          <w:tcPr>
            <w:tcW w:w="4950" w:type="dxa"/>
          </w:tcPr>
          <w:p w14:paraId="3362A628" w14:textId="77777777" w:rsidR="00D5121C" w:rsidRPr="003B65FB" w:rsidRDefault="009B2480">
            <w:pPr>
              <w:spacing w:line="400" w:lineRule="exact"/>
              <w:ind w:left="-104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eastAsia="Arial Unicode MS" w:hAnsi="Angsana New" w:hint="cs"/>
                <w:color w:val="000000" w:themeColor="text1"/>
                <w:sz w:val="28"/>
              </w:rPr>
              <w:tab/>
            </w:r>
          </w:p>
        </w:tc>
        <w:tc>
          <w:tcPr>
            <w:tcW w:w="3960" w:type="dxa"/>
            <w:gridSpan w:val="2"/>
          </w:tcPr>
          <w:p w14:paraId="6A8D0925" w14:textId="77777777" w:rsidR="00D5121C" w:rsidRPr="003B65FB" w:rsidRDefault="009B2480">
            <w:pPr>
              <w:spacing w:line="400" w:lineRule="exact"/>
              <w:ind w:right="77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5121C" w:rsidRPr="003B65FB" w14:paraId="32FA3431" w14:textId="77777777">
        <w:tc>
          <w:tcPr>
            <w:tcW w:w="4950" w:type="dxa"/>
          </w:tcPr>
          <w:p w14:paraId="30977F1B" w14:textId="77777777" w:rsidR="00D5121C" w:rsidRPr="003B65FB" w:rsidRDefault="00D5121C">
            <w:pPr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3EF40461" w14:textId="77777777" w:rsidR="00D5121C" w:rsidRPr="003B65FB" w:rsidRDefault="00D5121C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highlight w:val="cyan"/>
              </w:rPr>
            </w:pPr>
          </w:p>
          <w:p w14:paraId="3258C159" w14:textId="77777777" w:rsidR="00D5121C" w:rsidRPr="003B65FB" w:rsidRDefault="009B2480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highlight w:val="cyan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11FE5172" w14:textId="77777777" w:rsidR="00D5121C" w:rsidRPr="003B65FB" w:rsidRDefault="009B2480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</w:t>
            </w:r>
          </w:p>
          <w:p w14:paraId="64873B48" w14:textId="77777777" w:rsidR="00D5121C" w:rsidRPr="008345D6" w:rsidRDefault="009B2480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5121C" w:rsidRPr="003B65FB" w14:paraId="1BD71A6D" w14:textId="77777777">
        <w:tc>
          <w:tcPr>
            <w:tcW w:w="4950" w:type="dxa"/>
          </w:tcPr>
          <w:p w14:paraId="43B0F904" w14:textId="77777777" w:rsidR="00D5121C" w:rsidRPr="003B65FB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ภาระผูกพันตามสัญญาเช่าที่เปิดเผย ณ วันที่ </w:t>
            </w: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980" w:type="dxa"/>
          </w:tcPr>
          <w:p w14:paraId="774DF7A6" w14:textId="77777777" w:rsidR="00D5121C" w:rsidRPr="003B65FB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382,453</w:t>
            </w:r>
          </w:p>
        </w:tc>
        <w:tc>
          <w:tcPr>
            <w:tcW w:w="1980" w:type="dxa"/>
          </w:tcPr>
          <w:p w14:paraId="05229C69" w14:textId="77777777" w:rsidR="00D5121C" w:rsidRPr="003B65FB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95</w:t>
            </w:r>
          </w:p>
        </w:tc>
      </w:tr>
      <w:tr w:rsidR="00D5121C" w:rsidRPr="003B65FB" w14:paraId="28615E9B" w14:textId="77777777">
        <w:tc>
          <w:tcPr>
            <w:tcW w:w="4950" w:type="dxa"/>
          </w:tcPr>
          <w:p w14:paraId="261D7681" w14:textId="77777777" w:rsidR="00D5121C" w:rsidRPr="003B65FB" w:rsidRDefault="009B2480">
            <w:pPr>
              <w:spacing w:line="400" w:lineRule="exact"/>
              <w:ind w:right="-110" w:hanging="15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สัญญาเช่าระยะสั้นและสัญญาเช่าที่สินทรัพย์ </w:t>
            </w:r>
          </w:p>
        </w:tc>
        <w:tc>
          <w:tcPr>
            <w:tcW w:w="1980" w:type="dxa"/>
          </w:tcPr>
          <w:p w14:paraId="53580176" w14:textId="77777777" w:rsidR="00D5121C" w:rsidRPr="003B65FB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723CFA75" w14:textId="77777777" w:rsidR="00D5121C" w:rsidRPr="003B65FB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121C" w:rsidRPr="003B65FB" w14:paraId="48663EDC" w14:textId="77777777">
        <w:tc>
          <w:tcPr>
            <w:tcW w:w="4950" w:type="dxa"/>
          </w:tcPr>
          <w:p w14:paraId="3A771CC7" w14:textId="77777777" w:rsidR="00D5121C" w:rsidRPr="008345D6" w:rsidRDefault="009B2480">
            <w:pPr>
              <w:spacing w:line="400" w:lineRule="exact"/>
              <w:ind w:left="345" w:right="-110" w:hanging="15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อ้างอิงมีมูลค่าต่ำ</w:t>
            </w:r>
          </w:p>
        </w:tc>
        <w:tc>
          <w:tcPr>
            <w:tcW w:w="1980" w:type="dxa"/>
          </w:tcPr>
          <w:p w14:paraId="0697C82D" w14:textId="77777777" w:rsidR="00D5121C" w:rsidRPr="003B65FB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(19,637)</w:t>
            </w:r>
          </w:p>
        </w:tc>
        <w:tc>
          <w:tcPr>
            <w:tcW w:w="1980" w:type="dxa"/>
          </w:tcPr>
          <w:p w14:paraId="07E71D93" w14:textId="77777777" w:rsidR="00D5121C" w:rsidRPr="003B65FB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(95)</w:t>
            </w:r>
          </w:p>
        </w:tc>
      </w:tr>
      <w:tr w:rsidR="00D5121C" w:rsidRPr="003B65FB" w14:paraId="29A8E2AB" w14:textId="77777777">
        <w:tc>
          <w:tcPr>
            <w:tcW w:w="4950" w:type="dxa"/>
            <w:shd w:val="clear" w:color="auto" w:fill="auto"/>
          </w:tcPr>
          <w:p w14:paraId="15864914" w14:textId="77777777" w:rsidR="00D5121C" w:rsidRPr="003B65FB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980" w:type="dxa"/>
          </w:tcPr>
          <w:p w14:paraId="5BAE3EDC" w14:textId="77777777" w:rsidR="00D5121C" w:rsidRPr="003B65FB" w:rsidRDefault="009B248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right="7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(5,200)</w:t>
            </w:r>
          </w:p>
        </w:tc>
        <w:tc>
          <w:tcPr>
            <w:tcW w:w="1980" w:type="dxa"/>
          </w:tcPr>
          <w:p w14:paraId="46AE5969" w14:textId="77777777" w:rsidR="00D5121C" w:rsidRPr="003B65FB" w:rsidRDefault="009B248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5121C" w:rsidRPr="003B65FB" w14:paraId="33833D9D" w14:textId="77777777">
        <w:tc>
          <w:tcPr>
            <w:tcW w:w="4950" w:type="dxa"/>
          </w:tcPr>
          <w:p w14:paraId="4F0C8593" w14:textId="77777777" w:rsidR="00D5121C" w:rsidRPr="003B65FB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หนี้สินตามสัญญาเช่าเพิ่มขึ้นจากการนำมาตรฐานการ</w:t>
            </w:r>
          </w:p>
          <w:p w14:paraId="2E6D2EDF" w14:textId="77777777" w:rsidR="00D5121C" w:rsidRPr="003B65FB" w:rsidRDefault="009B2480">
            <w:pPr>
              <w:spacing w:line="400" w:lineRule="exact"/>
              <w:ind w:left="345" w:hanging="15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รายงานทางการเงิน ฉบับที่ </w:t>
            </w:r>
            <w:r w:rsidRPr="003B65FB">
              <w:rPr>
                <w:rFonts w:ascii="Angsana New" w:hAnsi="Angsana New" w:hint="cs"/>
                <w:sz w:val="28"/>
              </w:rPr>
              <w:t>16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980" w:type="dxa"/>
          </w:tcPr>
          <w:p w14:paraId="2DABEC04" w14:textId="77777777" w:rsidR="00D5121C" w:rsidRPr="003B65FB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  <w:p w14:paraId="378A2879" w14:textId="77777777" w:rsidR="00D5121C" w:rsidRPr="003B65FB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357,616</w:t>
            </w:r>
          </w:p>
        </w:tc>
        <w:tc>
          <w:tcPr>
            <w:tcW w:w="1980" w:type="dxa"/>
          </w:tcPr>
          <w:p w14:paraId="4A3F8DB0" w14:textId="77777777" w:rsidR="00D5121C" w:rsidRPr="003B65FB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  <w:p w14:paraId="032B69B7" w14:textId="77777777" w:rsidR="00D5121C" w:rsidRPr="003B65FB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5121C" w:rsidRPr="003B65FB" w14:paraId="453CB7FD" w14:textId="77777777">
        <w:tc>
          <w:tcPr>
            <w:tcW w:w="4950" w:type="dxa"/>
          </w:tcPr>
          <w:p w14:paraId="4CDF895A" w14:textId="77777777" w:rsidR="00D5121C" w:rsidRPr="008345D6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หนี้สินสัญญาเช่าการเงิน ณ วันที่ </w:t>
            </w:r>
            <w:r w:rsidRPr="003B65FB">
              <w:rPr>
                <w:rFonts w:ascii="Angsana New" w:hAnsi="Angsana New" w:hint="cs"/>
                <w:sz w:val="28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980" w:type="dxa"/>
          </w:tcPr>
          <w:p w14:paraId="36A51FF5" w14:textId="77777777" w:rsidR="00D5121C" w:rsidRPr="003B65FB" w:rsidRDefault="009B248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10,488</w:t>
            </w:r>
          </w:p>
        </w:tc>
        <w:tc>
          <w:tcPr>
            <w:tcW w:w="1980" w:type="dxa"/>
          </w:tcPr>
          <w:p w14:paraId="77C7C0CF" w14:textId="77777777" w:rsidR="00D5121C" w:rsidRPr="003B65FB" w:rsidRDefault="009B248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9,619</w:t>
            </w:r>
          </w:p>
        </w:tc>
      </w:tr>
      <w:tr w:rsidR="00D5121C" w:rsidRPr="003B65FB" w14:paraId="004751BE" w14:textId="77777777">
        <w:tc>
          <w:tcPr>
            <w:tcW w:w="4950" w:type="dxa"/>
          </w:tcPr>
          <w:p w14:paraId="456B493D" w14:textId="77777777" w:rsidR="00D5121C" w:rsidRPr="003B65FB" w:rsidRDefault="009B2480">
            <w:pPr>
              <w:spacing w:line="400" w:lineRule="exact"/>
              <w:ind w:hanging="15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หนี้สินตามสัญญาเช่า ณ วันที่ 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มกราคม 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>2563</w:t>
            </w:r>
          </w:p>
        </w:tc>
        <w:tc>
          <w:tcPr>
            <w:tcW w:w="1980" w:type="dxa"/>
          </w:tcPr>
          <w:p w14:paraId="3FE58B51" w14:textId="77777777" w:rsidR="00D5121C" w:rsidRPr="003B65FB" w:rsidRDefault="009B2480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368,104</w:t>
            </w:r>
          </w:p>
        </w:tc>
        <w:tc>
          <w:tcPr>
            <w:tcW w:w="1980" w:type="dxa"/>
          </w:tcPr>
          <w:p w14:paraId="641E7A51" w14:textId="77777777" w:rsidR="00D5121C" w:rsidRPr="003B65FB" w:rsidRDefault="009B2480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9,619</w:t>
            </w:r>
          </w:p>
        </w:tc>
      </w:tr>
      <w:tr w:rsidR="00D5121C" w:rsidRPr="003B65FB" w14:paraId="52D40B8F" w14:textId="77777777">
        <w:tc>
          <w:tcPr>
            <w:tcW w:w="4950" w:type="dxa"/>
          </w:tcPr>
          <w:p w14:paraId="4B17911B" w14:textId="77777777" w:rsidR="00D5121C" w:rsidRPr="008345D6" w:rsidRDefault="00D5121C">
            <w:pPr>
              <w:spacing w:line="400" w:lineRule="exact"/>
              <w:ind w:hanging="1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</w:tcPr>
          <w:p w14:paraId="6226A3A8" w14:textId="77777777" w:rsidR="00D5121C" w:rsidRPr="003B65FB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7F614D01" w14:textId="77777777" w:rsidR="00D5121C" w:rsidRPr="003B65FB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121C" w:rsidRPr="003B65FB" w14:paraId="0114CB8F" w14:textId="77777777">
        <w:tc>
          <w:tcPr>
            <w:tcW w:w="4950" w:type="dxa"/>
          </w:tcPr>
          <w:p w14:paraId="2BCC51E1" w14:textId="77777777" w:rsidR="00D5121C" w:rsidRPr="003B65FB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หนี้สินตามสัญญาเช่าข้างต้น ประกอบด้วย</w:t>
            </w:r>
          </w:p>
        </w:tc>
        <w:tc>
          <w:tcPr>
            <w:tcW w:w="1980" w:type="dxa"/>
          </w:tcPr>
          <w:p w14:paraId="586DF1EA" w14:textId="77777777" w:rsidR="00D5121C" w:rsidRPr="003B65FB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0CE67B4C" w14:textId="77777777" w:rsidR="00D5121C" w:rsidRPr="003B65FB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121C" w:rsidRPr="003B65FB" w14:paraId="215386BF" w14:textId="77777777">
        <w:tc>
          <w:tcPr>
            <w:tcW w:w="4950" w:type="dxa"/>
          </w:tcPr>
          <w:p w14:paraId="15D1E23A" w14:textId="77777777" w:rsidR="00D5121C" w:rsidRPr="003B65FB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หนี้สินสัญญาเช่าหมุนเวียน</w:t>
            </w:r>
          </w:p>
        </w:tc>
        <w:tc>
          <w:tcPr>
            <w:tcW w:w="1980" w:type="dxa"/>
          </w:tcPr>
          <w:p w14:paraId="2FE0842B" w14:textId="77777777" w:rsidR="00D5121C" w:rsidRPr="003B65FB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35,056</w:t>
            </w:r>
          </w:p>
        </w:tc>
        <w:tc>
          <w:tcPr>
            <w:tcW w:w="1980" w:type="dxa"/>
          </w:tcPr>
          <w:p w14:paraId="533B3455" w14:textId="77777777" w:rsidR="00D5121C" w:rsidRPr="003B65FB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2,472</w:t>
            </w:r>
          </w:p>
        </w:tc>
      </w:tr>
      <w:tr w:rsidR="00D5121C" w:rsidRPr="003B65FB" w14:paraId="450C65B0" w14:textId="77777777">
        <w:tc>
          <w:tcPr>
            <w:tcW w:w="4950" w:type="dxa"/>
          </w:tcPr>
          <w:p w14:paraId="1C6511B9" w14:textId="77777777" w:rsidR="00D5121C" w:rsidRPr="008345D6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980" w:type="dxa"/>
          </w:tcPr>
          <w:p w14:paraId="6C65B2DB" w14:textId="77777777" w:rsidR="00D5121C" w:rsidRPr="003B65FB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333,048</w:t>
            </w:r>
          </w:p>
        </w:tc>
        <w:tc>
          <w:tcPr>
            <w:tcW w:w="1980" w:type="dxa"/>
          </w:tcPr>
          <w:p w14:paraId="148B74CC" w14:textId="77777777" w:rsidR="00D5121C" w:rsidRPr="003B65FB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7,147</w:t>
            </w:r>
          </w:p>
        </w:tc>
      </w:tr>
      <w:tr w:rsidR="00D5121C" w:rsidRPr="003B65FB" w14:paraId="33061CF9" w14:textId="77777777">
        <w:trPr>
          <w:trHeight w:val="135"/>
        </w:trPr>
        <w:tc>
          <w:tcPr>
            <w:tcW w:w="4950" w:type="dxa"/>
          </w:tcPr>
          <w:p w14:paraId="07A5F7E5" w14:textId="77777777" w:rsidR="00D5121C" w:rsidRPr="008345D6" w:rsidRDefault="00D5121C">
            <w:pPr>
              <w:spacing w:line="400" w:lineRule="exact"/>
              <w:ind w:left="70" w:hanging="7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</w:tcPr>
          <w:p w14:paraId="0523AF56" w14:textId="77777777" w:rsidR="00D5121C" w:rsidRPr="003B65FB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450A30FC" w14:textId="77777777" w:rsidR="00D5121C" w:rsidRPr="003B65FB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2289EAC8" w14:textId="77777777" w:rsidR="00632FE4" w:rsidRPr="003B65FB" w:rsidRDefault="009B2480" w:rsidP="00EA04F3">
      <w:pPr>
        <w:tabs>
          <w:tab w:val="left" w:pos="2168"/>
        </w:tabs>
        <w:ind w:left="360" w:right="-90"/>
        <w:jc w:val="both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>16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มาถือปฏิบัติครั้งแรก ณ วันที่ </w:t>
      </w:r>
    </w:p>
    <w:p w14:paraId="628A2FDC" w14:textId="480C7FA6" w:rsidR="00D5121C" w:rsidRPr="003B65FB" w:rsidRDefault="009B2480" w:rsidP="006B75CE">
      <w:pPr>
        <w:tabs>
          <w:tab w:val="left" w:pos="2168"/>
        </w:tabs>
        <w:ind w:left="360" w:right="90"/>
        <w:rPr>
          <w:rFonts w:ascii="Angsana New" w:hAnsi="Angsana New"/>
          <w:color w:val="000000"/>
          <w:spacing w:val="-2"/>
          <w:sz w:val="28"/>
        </w:rPr>
      </w:pPr>
      <w:r w:rsidRPr="003B65FB">
        <w:rPr>
          <w:rFonts w:ascii="Angsana New" w:hAnsi="Angsana New" w:hint="cs"/>
          <w:color w:val="000000"/>
          <w:spacing w:val="-2"/>
          <w:sz w:val="28"/>
        </w:rPr>
        <w:t>1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มกราคม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2563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สรุปได้ดังนี้</w:t>
      </w:r>
    </w:p>
    <w:tbl>
      <w:tblPr>
        <w:tblStyle w:val="TableGrid6"/>
        <w:tblW w:w="91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2192"/>
        <w:gridCol w:w="2000"/>
      </w:tblGrid>
      <w:tr w:rsidR="00D5121C" w:rsidRPr="003B65FB" w14:paraId="6B95E70A" w14:textId="77777777" w:rsidTr="004271A0">
        <w:tc>
          <w:tcPr>
            <w:tcW w:w="4918" w:type="dxa"/>
          </w:tcPr>
          <w:p w14:paraId="6A5B00B5" w14:textId="77777777" w:rsidR="00D5121C" w:rsidRPr="003B65FB" w:rsidRDefault="00D5121C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92" w:type="dxa"/>
          </w:tcPr>
          <w:p w14:paraId="40370E46" w14:textId="77777777" w:rsidR="00D5121C" w:rsidRPr="008345D6" w:rsidRDefault="00D512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00" w:type="dxa"/>
          </w:tcPr>
          <w:p w14:paraId="1B2B6A33" w14:textId="5B5E7DC5" w:rsidR="00D5121C" w:rsidRPr="008345D6" w:rsidRDefault="004271A0" w:rsidP="00427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    </w:t>
            </w:r>
            <w:r w:rsidR="009B2480" w:rsidRPr="003B65FB">
              <w:rPr>
                <w:rFonts w:ascii="Angsana New" w:hAnsi="Angsana New" w:hint="cs"/>
                <w:sz w:val="28"/>
                <w:lang w:val="en-GB"/>
              </w:rPr>
              <w:t>(</w:t>
            </w:r>
            <w:r w:rsidR="009B2480"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="009B2480" w:rsidRPr="003B65FB">
              <w:rPr>
                <w:rFonts w:ascii="Angsana New" w:hAnsi="Angsana New" w:hint="cs"/>
                <w:sz w:val="28"/>
              </w:rPr>
              <w:t>:</w:t>
            </w:r>
            <w:r w:rsidR="009B2480" w:rsidRPr="008345D6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D5121C" w:rsidRPr="003B65FB" w14:paraId="1A56F298" w14:textId="77777777" w:rsidTr="004271A0">
        <w:tc>
          <w:tcPr>
            <w:tcW w:w="4918" w:type="dxa"/>
          </w:tcPr>
          <w:p w14:paraId="70CD5388" w14:textId="77777777" w:rsidR="00D5121C" w:rsidRPr="003B65FB" w:rsidRDefault="00D5121C">
            <w:pPr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92" w:type="dxa"/>
          </w:tcPr>
          <w:p w14:paraId="100A6DA3" w14:textId="77777777" w:rsidR="00D5121C" w:rsidRPr="003B65FB" w:rsidRDefault="009B24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000" w:type="dxa"/>
          </w:tcPr>
          <w:p w14:paraId="7B1CC8F9" w14:textId="77777777" w:rsidR="00D5121C" w:rsidRPr="003B65FB" w:rsidRDefault="009B24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3B65FB" w14:paraId="4EB5CB30" w14:textId="77777777" w:rsidTr="004271A0">
        <w:tc>
          <w:tcPr>
            <w:tcW w:w="4918" w:type="dxa"/>
          </w:tcPr>
          <w:p w14:paraId="14A567B2" w14:textId="77777777" w:rsidR="00D5121C" w:rsidRPr="003B65FB" w:rsidRDefault="009B2480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2192" w:type="dxa"/>
          </w:tcPr>
          <w:p w14:paraId="2887CD2A" w14:textId="77777777" w:rsidR="00D5121C" w:rsidRPr="003B65FB" w:rsidRDefault="009B2480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226,129</w:t>
            </w:r>
          </w:p>
        </w:tc>
        <w:tc>
          <w:tcPr>
            <w:tcW w:w="2000" w:type="dxa"/>
          </w:tcPr>
          <w:p w14:paraId="7CD69241" w14:textId="77777777" w:rsidR="00D5121C" w:rsidRPr="003B65FB" w:rsidRDefault="009B2480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5121C" w:rsidRPr="003B65FB" w14:paraId="2B0762EF" w14:textId="77777777" w:rsidTr="004271A0">
        <w:tc>
          <w:tcPr>
            <w:tcW w:w="4918" w:type="dxa"/>
          </w:tcPr>
          <w:p w14:paraId="2F40C8C8" w14:textId="77777777" w:rsidR="00D5121C" w:rsidRPr="003B65FB" w:rsidRDefault="009B2480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192" w:type="dxa"/>
          </w:tcPr>
          <w:p w14:paraId="63635A0D" w14:textId="77777777" w:rsidR="00D5121C" w:rsidRPr="003B65FB" w:rsidRDefault="009B2480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43</w:t>
            </w:r>
          </w:p>
        </w:tc>
        <w:tc>
          <w:tcPr>
            <w:tcW w:w="2000" w:type="dxa"/>
          </w:tcPr>
          <w:p w14:paraId="758283CE" w14:textId="77777777" w:rsidR="00D5121C" w:rsidRPr="003B65FB" w:rsidRDefault="009B2480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5121C" w:rsidRPr="003B65FB" w14:paraId="5DF32BC4" w14:textId="77777777" w:rsidTr="004271A0">
        <w:tc>
          <w:tcPr>
            <w:tcW w:w="4918" w:type="dxa"/>
          </w:tcPr>
          <w:p w14:paraId="556B3048" w14:textId="77777777" w:rsidR="00D5121C" w:rsidRPr="003B65FB" w:rsidRDefault="009B2480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อุปกรณ์สำนักงาน</w:t>
            </w:r>
          </w:p>
        </w:tc>
        <w:tc>
          <w:tcPr>
            <w:tcW w:w="2192" w:type="dxa"/>
          </w:tcPr>
          <w:p w14:paraId="0C28229C" w14:textId="77777777" w:rsidR="00D5121C" w:rsidRPr="003B65FB" w:rsidRDefault="009B2480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111</w:t>
            </w:r>
          </w:p>
        </w:tc>
        <w:tc>
          <w:tcPr>
            <w:tcW w:w="2000" w:type="dxa"/>
          </w:tcPr>
          <w:p w14:paraId="7AC47616" w14:textId="77777777" w:rsidR="00D5121C" w:rsidRPr="003B65FB" w:rsidRDefault="009B2480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5121C" w:rsidRPr="003B65FB" w14:paraId="44458A44" w14:textId="77777777" w:rsidTr="004271A0">
        <w:tc>
          <w:tcPr>
            <w:tcW w:w="4918" w:type="dxa"/>
          </w:tcPr>
          <w:p w14:paraId="54E2EF1E" w14:textId="77777777" w:rsidR="00D5121C" w:rsidRPr="003B65FB" w:rsidRDefault="009B2480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2192" w:type="dxa"/>
          </w:tcPr>
          <w:p w14:paraId="20FC47D6" w14:textId="77777777" w:rsidR="00D5121C" w:rsidRPr="003B65FB" w:rsidRDefault="009B2480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17,007</w:t>
            </w:r>
          </w:p>
        </w:tc>
        <w:tc>
          <w:tcPr>
            <w:tcW w:w="2000" w:type="dxa"/>
          </w:tcPr>
          <w:p w14:paraId="095CB2D7" w14:textId="77777777" w:rsidR="00D5121C" w:rsidRPr="003B65FB" w:rsidRDefault="009B2480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15,061</w:t>
            </w:r>
          </w:p>
        </w:tc>
      </w:tr>
      <w:tr w:rsidR="00D5121C" w:rsidRPr="003B65FB" w14:paraId="6893579F" w14:textId="77777777" w:rsidTr="004271A0">
        <w:tc>
          <w:tcPr>
            <w:tcW w:w="4918" w:type="dxa"/>
          </w:tcPr>
          <w:p w14:paraId="3AD63A54" w14:textId="77777777" w:rsidR="00D5121C" w:rsidRPr="003B65FB" w:rsidRDefault="009B2480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2192" w:type="dxa"/>
          </w:tcPr>
          <w:p w14:paraId="47888A5F" w14:textId="77777777" w:rsidR="00D5121C" w:rsidRPr="003B65FB" w:rsidRDefault="009B2480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243,290</w:t>
            </w:r>
          </w:p>
        </w:tc>
        <w:tc>
          <w:tcPr>
            <w:tcW w:w="2000" w:type="dxa"/>
          </w:tcPr>
          <w:p w14:paraId="5C3140E4" w14:textId="77777777" w:rsidR="00D5121C" w:rsidRPr="003B65FB" w:rsidRDefault="009B2480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15,061</w:t>
            </w:r>
          </w:p>
        </w:tc>
      </w:tr>
    </w:tbl>
    <w:p w14:paraId="65D54E88" w14:textId="0FF39911" w:rsidR="00392E19" w:rsidRDefault="00392E19" w:rsidP="00392E19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77956512" w14:textId="6B8DA524" w:rsidR="00D5121C" w:rsidRPr="003B65FB" w:rsidRDefault="00BE468D" w:rsidP="00335D9A">
      <w:pPr>
        <w:spacing w:before="360"/>
        <w:ind w:left="446" w:hanging="446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lastRenderedPageBreak/>
        <w:t>6</w:t>
      </w:r>
      <w:r w:rsidR="00161568">
        <w:rPr>
          <w:rFonts w:ascii="Angsana New" w:hAnsi="Angsana New"/>
          <w:b/>
          <w:bCs/>
          <w:sz w:val="28"/>
        </w:rPr>
        <w:t>.</w:t>
      </w:r>
      <w:r w:rsidR="000C0199">
        <w:rPr>
          <w:rFonts w:ascii="Angsana New" w:hAnsi="Angsana New"/>
          <w:b/>
          <w:bCs/>
          <w:sz w:val="28"/>
        </w:rPr>
        <w:t xml:space="preserve"> </w:t>
      </w:r>
      <w:r w:rsidR="009B2480" w:rsidRPr="008345D6">
        <w:rPr>
          <w:rFonts w:ascii="Angsana New" w:hAnsi="Angsana New" w:hint="cs"/>
          <w:b/>
          <w:bCs/>
          <w:sz w:val="28"/>
          <w:cs/>
        </w:rPr>
        <w:t>การแก้ไขงบการเงินและการปรับปรุงย้อนหลังงบการเงิน</w:t>
      </w:r>
    </w:p>
    <w:p w14:paraId="75382AA0" w14:textId="7152B330" w:rsidR="00A01A5D" w:rsidRPr="00161568" w:rsidRDefault="009B2480" w:rsidP="00161568">
      <w:pPr>
        <w:pStyle w:val="ListParagraph"/>
        <w:numPr>
          <w:ilvl w:val="1"/>
          <w:numId w:val="11"/>
        </w:numPr>
        <w:tabs>
          <w:tab w:val="left" w:pos="450"/>
        </w:tabs>
        <w:spacing w:before="120"/>
        <w:ind w:right="-86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เมื่อวันที่ </w:t>
      </w:r>
      <w:r w:rsidRPr="00161568">
        <w:rPr>
          <w:rFonts w:ascii="Angsana New" w:hAnsi="Angsana New" w:hint="cs"/>
          <w:color w:val="000000"/>
          <w:spacing w:val="-2"/>
          <w:sz w:val="28"/>
        </w:rPr>
        <w:t>25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มิถุนายน </w:t>
      </w:r>
      <w:r w:rsidRPr="00161568">
        <w:rPr>
          <w:rFonts w:ascii="Angsana New" w:hAnsi="Angsana New" w:hint="cs"/>
          <w:color w:val="000000"/>
          <w:spacing w:val="-2"/>
          <w:sz w:val="28"/>
        </w:rPr>
        <w:t>2562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ที่ประชุมคณะกรรมการบริษัทครั้งที่ </w:t>
      </w:r>
      <w:r w:rsidRPr="00161568">
        <w:rPr>
          <w:rFonts w:ascii="Angsana New" w:hAnsi="Angsana New" w:hint="cs"/>
          <w:color w:val="000000"/>
          <w:spacing w:val="-2"/>
          <w:sz w:val="28"/>
        </w:rPr>
        <w:t>8/2562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มีมติอนุมัติให้กลุ่มบริษัทเข้าซื้อหุ้นในบริษัท อีโค </w:t>
      </w:r>
      <w:r w:rsidR="00A01A5D" w:rsidRPr="00161568">
        <w:rPr>
          <w:rFonts w:ascii="Angsana New" w:hAnsi="Angsana New" w:hint="cs"/>
          <w:color w:val="000000"/>
          <w:spacing w:val="-2"/>
          <w:sz w:val="28"/>
        </w:rPr>
        <w:t xml:space="preserve"> 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เอ็นเนอร์ยี กรุ๊ป คอร์ปอเรชั่น จำกัด (“</w:t>
      </w:r>
      <w:r w:rsidRPr="00161568">
        <w:rPr>
          <w:rFonts w:ascii="Angsana New" w:hAnsi="Angsana New" w:hint="cs"/>
          <w:color w:val="000000"/>
          <w:spacing w:val="-2"/>
          <w:sz w:val="28"/>
        </w:rPr>
        <w:t xml:space="preserve">ECO”)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ในสัดส่วนร้อยละ </w:t>
      </w:r>
      <w:r w:rsidRPr="00161568">
        <w:rPr>
          <w:rFonts w:ascii="Angsana New" w:hAnsi="Angsana New" w:hint="cs"/>
          <w:color w:val="000000"/>
          <w:spacing w:val="-2"/>
          <w:sz w:val="28"/>
        </w:rPr>
        <w:t>76.92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ของทุนจดทะเบียนและทุนที่ชำระแล้วของ </w:t>
      </w:r>
      <w:r w:rsidRPr="00161568">
        <w:rPr>
          <w:rFonts w:ascii="Angsana New" w:hAnsi="Angsana New" w:hint="cs"/>
          <w:color w:val="000000"/>
          <w:spacing w:val="-2"/>
          <w:sz w:val="28"/>
        </w:rPr>
        <w:t>ECO</w:t>
      </w:r>
      <w:r w:rsidRPr="00161568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</w:p>
    <w:p w14:paraId="39535C79" w14:textId="375F7309" w:rsidR="00D5121C" w:rsidRPr="003B65FB" w:rsidRDefault="009B2480" w:rsidP="00A01A5D">
      <w:pPr>
        <w:spacing w:before="120"/>
        <w:ind w:left="360" w:right="-86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ต่อมาเมื่อวันที่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>26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มิถุนายน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บริษัท เฟอร์รั่ม เอ็นเนอร์ยี่ จำกัด (“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FEN”)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ซึ่งเป็นบริษัทย่อยของบริษัทได้ทำสัญญาซื้อขายหุ้นกับบุคคลธรรมดา </w:t>
      </w:r>
      <w:r w:rsidRPr="003B65FB">
        <w:rPr>
          <w:rFonts w:ascii="Angsana New" w:hAnsi="Angsana New" w:hint="cs"/>
          <w:color w:val="000000"/>
          <w:spacing w:val="-2"/>
          <w:sz w:val="28"/>
        </w:rPr>
        <w:t>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รายเพื่อทำการซื้อหุ้นของ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ECO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จำนวน </w:t>
      </w:r>
      <w:r w:rsidRPr="003B65FB">
        <w:rPr>
          <w:rFonts w:ascii="Angsana New" w:hAnsi="Angsana New" w:hint="cs"/>
          <w:color w:val="000000"/>
          <w:spacing w:val="-2"/>
          <w:sz w:val="28"/>
        </w:rPr>
        <w:t>130,766,665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หุ้น คิดเป็นสัดส่วนร้อยละ </w:t>
      </w:r>
      <w:r w:rsidRPr="003B65FB">
        <w:rPr>
          <w:rFonts w:ascii="Angsana New" w:hAnsi="Angsana New" w:hint="cs"/>
          <w:color w:val="000000"/>
          <w:spacing w:val="-2"/>
          <w:sz w:val="28"/>
        </w:rPr>
        <w:t>76.92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ของทุนที่ออกและชำระแล้วของ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ECO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ในราคา </w:t>
      </w:r>
      <w:r w:rsidRPr="003B65FB">
        <w:rPr>
          <w:rFonts w:ascii="Angsana New" w:hAnsi="Angsana New" w:hint="cs"/>
          <w:color w:val="000000"/>
          <w:spacing w:val="-2"/>
          <w:sz w:val="28"/>
        </w:rPr>
        <w:t>50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ล้านบาท โดย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FEN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ได้จ่ายชำระเงินจำนวน </w:t>
      </w:r>
      <w:r w:rsidRPr="003B65FB">
        <w:rPr>
          <w:rFonts w:ascii="Angsana New" w:hAnsi="Angsana New" w:hint="cs"/>
          <w:color w:val="000000"/>
          <w:spacing w:val="-2"/>
          <w:sz w:val="28"/>
        </w:rPr>
        <w:t>50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ล้านบาทให้แก่ผู้ขายแล้วเมื่อวันที่ </w:t>
      </w:r>
      <w:r w:rsidR="00A01A5D" w:rsidRPr="003B65FB">
        <w:rPr>
          <w:rFonts w:ascii="Angsana New" w:hAnsi="Angsana New" w:hint="cs"/>
          <w:color w:val="000000"/>
          <w:spacing w:val="-2"/>
          <w:sz w:val="28"/>
        </w:rPr>
        <w:t xml:space="preserve">               </w:t>
      </w:r>
      <w:r w:rsidRPr="003B65FB">
        <w:rPr>
          <w:rFonts w:ascii="Angsana New" w:hAnsi="Angsana New" w:hint="cs"/>
          <w:color w:val="000000"/>
          <w:spacing w:val="-2"/>
          <w:sz w:val="28"/>
        </w:rPr>
        <w:t>20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มิถุนายน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การเข้าซื้อหุ้นดังกล่าว ทำให้บริษัทได้มาซึ่ง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ECO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และบริษัท</w:t>
      </w:r>
      <w:r w:rsidR="008F0B47">
        <w:rPr>
          <w:rFonts w:ascii="Angsana New" w:hAnsi="Angsana New" w:hint="cs"/>
          <w:color w:val="000000"/>
          <w:spacing w:val="-2"/>
          <w:sz w:val="28"/>
          <w:cs/>
        </w:rPr>
        <w:t>ร่วม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ของ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ECO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จำนวน </w:t>
      </w:r>
      <w:r w:rsidRPr="003B65FB">
        <w:rPr>
          <w:rFonts w:ascii="Angsana New" w:hAnsi="Angsana New" w:hint="cs"/>
          <w:color w:val="000000"/>
          <w:spacing w:val="-2"/>
          <w:sz w:val="28"/>
        </w:rPr>
        <w:t>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บริษัท (“กลุ่ม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ECO”)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ดังนี้</w:t>
      </w:r>
    </w:p>
    <w:p w14:paraId="4E0F6E64" w14:textId="77777777" w:rsidR="00D5121C" w:rsidRPr="003B65FB" w:rsidRDefault="009B2480">
      <w:pPr>
        <w:tabs>
          <w:tab w:val="left" w:pos="1080"/>
        </w:tabs>
        <w:spacing w:before="120"/>
        <w:ind w:left="907" w:right="-86" w:hanging="187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B65FB">
        <w:rPr>
          <w:rFonts w:ascii="Angsana New" w:hAnsi="Angsana New" w:hint="cs"/>
          <w:color w:val="000000"/>
          <w:spacing w:val="-2"/>
          <w:sz w:val="28"/>
        </w:rPr>
        <w:t>1.</w:t>
      </w:r>
      <w:r w:rsidRPr="003B65FB">
        <w:rPr>
          <w:rFonts w:ascii="Angsana New" w:hAnsi="Angsana New" w:hint="cs"/>
          <w:color w:val="000000"/>
          <w:spacing w:val="-2"/>
          <w:sz w:val="28"/>
        </w:rPr>
        <w:tab/>
      </w:r>
      <w:r w:rsidRPr="003B65FB">
        <w:rPr>
          <w:rFonts w:ascii="Angsana New" w:hAnsi="Angsana New" w:hint="cs"/>
          <w:color w:val="000000"/>
          <w:spacing w:val="-2"/>
          <w:sz w:val="28"/>
        </w:rPr>
        <w:tab/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บริษัท ประชารัฐชีวมวล แม่ลาน จำกัด</w:t>
      </w:r>
    </w:p>
    <w:p w14:paraId="410AC367" w14:textId="77777777" w:rsidR="00D5121C" w:rsidRPr="003B65FB" w:rsidRDefault="009B2480">
      <w:pPr>
        <w:tabs>
          <w:tab w:val="left" w:pos="720"/>
          <w:tab w:val="left" w:pos="810"/>
          <w:tab w:val="left" w:pos="1080"/>
        </w:tabs>
        <w:spacing w:line="360" w:lineRule="auto"/>
        <w:ind w:left="1080" w:right="-90" w:hanging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B65FB">
        <w:rPr>
          <w:rFonts w:ascii="Angsana New" w:hAnsi="Angsana New" w:hint="cs"/>
          <w:color w:val="000000"/>
          <w:spacing w:val="-2"/>
          <w:sz w:val="28"/>
        </w:rPr>
        <w:t>2.</w:t>
      </w:r>
      <w:r w:rsidRPr="003B65FB">
        <w:rPr>
          <w:rFonts w:ascii="Angsana New" w:hAnsi="Angsana New" w:hint="cs"/>
          <w:color w:val="000000"/>
          <w:spacing w:val="-2"/>
          <w:sz w:val="28"/>
        </w:rPr>
        <w:tab/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บริษัท ประชารัฐชีวมวล บันนังสตา จำกัด</w:t>
      </w:r>
    </w:p>
    <w:p w14:paraId="43085ADD" w14:textId="77777777" w:rsidR="00632FE4" w:rsidRPr="003B65FB" w:rsidRDefault="009B2480" w:rsidP="00632FE4">
      <w:pPr>
        <w:tabs>
          <w:tab w:val="left" w:pos="360"/>
        </w:tabs>
        <w:spacing w:after="120"/>
        <w:ind w:left="360" w:right="-90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ซึ่งกลุ่ม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ECO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ข้างต้นเป็นผู้ได้รับสัญญาซื้อขายไฟฟ้าโครงการไฟฟ้าประชารัฐ สำหรับพื้นที่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>3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จังหวัดชายแดนภาคใต้ ประเภทเชื้อเพลิงชีวมวล</w:t>
      </w:r>
    </w:p>
    <w:p w14:paraId="7DC5E631" w14:textId="3D147334" w:rsidR="00A01A5D" w:rsidRPr="003B65FB" w:rsidRDefault="009B2480" w:rsidP="004271A0">
      <w:pPr>
        <w:tabs>
          <w:tab w:val="left" w:pos="360"/>
          <w:tab w:val="left" w:pos="450"/>
        </w:tabs>
        <w:spacing w:after="120"/>
        <w:ind w:left="360" w:right="-9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ในระหว่าง</w:t>
      </w:r>
      <w:r w:rsidR="0081223A" w:rsidRPr="008345D6">
        <w:rPr>
          <w:rFonts w:ascii="Angsana New" w:hAnsi="Angsana New" w:hint="cs"/>
          <w:color w:val="000000"/>
          <w:spacing w:val="-2"/>
          <w:sz w:val="28"/>
          <w:cs/>
        </w:rPr>
        <w:t>ปี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บริษัทได้ว่าจ้างผู้ประเมินราคาอิสระเพื่อประเมินมูลค่ายุติธรรมของสินทรัพย์ที่ระบุได้ที่ได้มาและหนี้สินที่รับมาและปันส่วนมูลค่ายุติธรรมของรายการ ณ วันที่ซื้อธุรกิจของบริษัท อีโค</w:t>
      </w:r>
      <w:r w:rsidR="00A01A5D"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เอ็นเนอร์ยี กรุ๊ป คอร์ปอเรชั่น จำกัด โดยบริษัทได้รับรายงานการประเมินที่เสร็จสมบูรณ์ลงวันที่ </w:t>
      </w:r>
      <w:r w:rsidR="008975E6">
        <w:rPr>
          <w:rFonts w:ascii="Angsana New" w:hAnsi="Angsana New"/>
          <w:color w:val="000000"/>
          <w:spacing w:val="-2"/>
          <w:sz w:val="28"/>
        </w:rPr>
        <w:t>30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8975E6" w:rsidRPr="008345D6">
        <w:rPr>
          <w:rFonts w:ascii="Angsana New" w:hAnsi="Angsana New" w:hint="cs"/>
          <w:color w:val="000000"/>
          <w:spacing w:val="-2"/>
          <w:sz w:val="28"/>
          <w:cs/>
        </w:rPr>
        <w:t>กันยาย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น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2563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จากผู้ประเมินราคาอิสระดังกล่าวแล้ว บริษัทได้ปฏิบัติและรับรู้รายการรวมธุรกิจครั้งนี้ตามที่กำหนดไว้ในมาตรฐานการรายงานทางการเงิน ฉบับที่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>3 (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ปรับปรุง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2562)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เรื่อง </w:t>
      </w:r>
      <w:r w:rsidR="00A01A5D" w:rsidRPr="003B65FB">
        <w:rPr>
          <w:rFonts w:ascii="Angsana New" w:hAnsi="Angsana New" w:hint="cs"/>
          <w:color w:val="000000"/>
          <w:spacing w:val="-2"/>
          <w:sz w:val="28"/>
        </w:rPr>
        <w:t>“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การรวมธุรกิจ</w:t>
      </w:r>
      <w:r w:rsidR="00A01A5D" w:rsidRPr="003B65FB">
        <w:rPr>
          <w:rFonts w:ascii="Angsana New" w:hAnsi="Angsana New" w:hint="cs"/>
          <w:color w:val="000000"/>
          <w:spacing w:val="-2"/>
          <w:sz w:val="28"/>
        </w:rPr>
        <w:t>”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ซึ่งข้อมูลของสิ่งตอบแทนทั้งหมดที่โอนให้และมูลค่ายุติธรรมที่รับรู้ ณ วันที่ซื้อ </w:t>
      </w:r>
    </w:p>
    <w:p w14:paraId="15CC1AF3" w14:textId="121970AF" w:rsidR="004271A0" w:rsidRDefault="009B2480" w:rsidP="009B602B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สำหรับสินทรัพย์ที่ได้มาและหนี้สินที่รับมาแต่ละประเภทที่สำคัญ ณ วันที่ซื้อธุรกิจของอีโค เอ็นเนอร์ยี กรุ๊ป คอร์ปอเรชั่น จำกัด ประกอบด้วยรายการต่อไปนี้</w:t>
      </w:r>
    </w:p>
    <w:p w14:paraId="75049F38" w14:textId="4D5D29A5" w:rsidR="000A09D6" w:rsidRDefault="000A09D6" w:rsidP="009B602B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0A1373FD" w14:textId="27556A9B" w:rsidR="000A09D6" w:rsidRDefault="000A09D6" w:rsidP="009B602B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12E790E8" w14:textId="58AECA87" w:rsidR="000A09D6" w:rsidRDefault="000A09D6" w:rsidP="009B602B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449C8A5D" w14:textId="4474EC26" w:rsidR="000A09D6" w:rsidRDefault="000A09D6" w:rsidP="009B602B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549449E4" w14:textId="57E392BB" w:rsidR="000A09D6" w:rsidRDefault="000A09D6" w:rsidP="009B602B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50810725" w14:textId="00FBEFE9" w:rsidR="000A09D6" w:rsidRDefault="000A09D6" w:rsidP="009B602B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5C2F6C79" w14:textId="22614BF4" w:rsidR="000A09D6" w:rsidRDefault="000A09D6" w:rsidP="009B602B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09ABA776" w14:textId="194408DA" w:rsidR="000A09D6" w:rsidRDefault="000A09D6" w:rsidP="009B602B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62144266" w14:textId="3E442D87" w:rsidR="000A09D6" w:rsidRDefault="000A09D6" w:rsidP="009B602B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58937227" w14:textId="77777777" w:rsidR="000A09D6" w:rsidRDefault="000A09D6" w:rsidP="009B602B">
      <w:pPr>
        <w:spacing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7F976D1E" w14:textId="3D84415B" w:rsidR="00D5121C" w:rsidRPr="003B65FB" w:rsidRDefault="009B2480" w:rsidP="004271A0">
      <w:pPr>
        <w:ind w:left="360" w:right="90"/>
        <w:rPr>
          <w:rFonts w:ascii="Angsana New" w:hAnsi="Angsana New"/>
          <w:color w:val="000000"/>
          <w:spacing w:val="-2"/>
          <w:sz w:val="28"/>
        </w:rPr>
      </w:pPr>
      <w:r w:rsidRPr="003B65FB">
        <w:rPr>
          <w:rFonts w:ascii="Angsana New" w:hAnsi="Angsana New" w:hint="cs"/>
          <w:color w:val="000000"/>
          <w:spacing w:val="-2"/>
          <w:sz w:val="28"/>
          <w:cs/>
        </w:rPr>
        <w:lastRenderedPageBreak/>
        <w:t>มูลค่าตามบัญชีของสินทรัพย์สุทธิที่ระบุได้ของ บริษัท อีโค เอ็นเนอร์ยี กรุ๊ป คอร์ปอเรชั่น จำกัด ณ วันที่ซื้อธุรกิจประกอบด้วยรายการต่อไปนี้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660"/>
        <w:gridCol w:w="2250"/>
      </w:tblGrid>
      <w:tr w:rsidR="00D5121C" w:rsidRPr="003B65FB" w14:paraId="2D144C64" w14:textId="77777777" w:rsidTr="004271A0">
        <w:tc>
          <w:tcPr>
            <w:tcW w:w="6660" w:type="dxa"/>
            <w:shd w:val="clear" w:color="auto" w:fill="auto"/>
          </w:tcPr>
          <w:p w14:paraId="6F421A0C" w14:textId="77777777" w:rsidR="00D5121C" w:rsidRPr="008345D6" w:rsidRDefault="00D5121C">
            <w:pPr>
              <w:ind w:left="539" w:hanging="45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55EE2BD4" w14:textId="77777777" w:rsidR="00D5121C" w:rsidRPr="003B65FB" w:rsidRDefault="009B2480">
            <w:pPr>
              <w:snapToGrid w:val="0"/>
              <w:ind w:leftChars="-64" w:left="-154" w:right="-111" w:firstLine="7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pacing w:val="-2"/>
                <w:sz w:val="28"/>
              </w:rPr>
              <w:t>(</w:t>
            </w:r>
            <w:r w:rsidRPr="008345D6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หน่วย: พันบาท)</w:t>
            </w:r>
          </w:p>
        </w:tc>
      </w:tr>
      <w:tr w:rsidR="00D5121C" w:rsidRPr="003B65FB" w14:paraId="473B504A" w14:textId="77777777" w:rsidTr="004271A0">
        <w:tc>
          <w:tcPr>
            <w:tcW w:w="6660" w:type="dxa"/>
            <w:shd w:val="clear" w:color="auto" w:fill="auto"/>
          </w:tcPr>
          <w:p w14:paraId="7EC37323" w14:textId="77777777" w:rsidR="00D5121C" w:rsidRPr="003B65FB" w:rsidRDefault="00D5121C">
            <w:pPr>
              <w:ind w:left="539" w:hanging="45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2B250B9D" w14:textId="77777777" w:rsidR="00D5121C" w:rsidRPr="008345D6" w:rsidRDefault="009B2480">
            <w:pPr>
              <w:snapToGrid w:val="0"/>
              <w:ind w:leftChars="-64" w:left="-154" w:right="-109" w:firstLine="77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3B65FB">
              <w:rPr>
                <w:rFonts w:ascii="Angsana New" w:hAnsi="Angsana New" w:hint="cs"/>
                <w:sz w:val="28"/>
              </w:rPr>
              <w:t xml:space="preserve"> 26 </w:t>
            </w:r>
            <w:r w:rsidRPr="008345D6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3B65FB">
              <w:rPr>
                <w:rFonts w:ascii="Angsana New" w:hAnsi="Angsana New" w:hint="cs"/>
                <w:sz w:val="28"/>
              </w:rPr>
              <w:t xml:space="preserve"> 2562</w:t>
            </w:r>
          </w:p>
        </w:tc>
      </w:tr>
      <w:tr w:rsidR="00D5121C" w:rsidRPr="003B65FB" w14:paraId="74DBF0CC" w14:textId="77777777" w:rsidTr="004271A0">
        <w:tc>
          <w:tcPr>
            <w:tcW w:w="6660" w:type="dxa"/>
            <w:shd w:val="clear" w:color="auto" w:fill="auto"/>
          </w:tcPr>
          <w:p w14:paraId="498400F2" w14:textId="77777777" w:rsidR="00D5121C" w:rsidRPr="008345D6" w:rsidRDefault="00D5121C">
            <w:pPr>
              <w:ind w:left="539" w:hanging="45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52A7D" w14:textId="77777777" w:rsidR="00D5121C" w:rsidRPr="008345D6" w:rsidRDefault="009B2480">
            <w:pPr>
              <w:snapToGrid w:val="0"/>
              <w:ind w:leftChars="-64" w:left="-154" w:right="75" w:firstLine="77"/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“</w:t>
            </w:r>
            <w:r w:rsidRPr="008345D6">
              <w:rPr>
                <w:rFonts w:ascii="Angsana New" w:hAnsi="Angsana New" w:hint="cs"/>
                <w:sz w:val="28"/>
                <w:cs/>
              </w:rPr>
              <w:t>ปรับปรุงใหม่</w:t>
            </w:r>
            <w:r w:rsidRPr="003B65FB">
              <w:rPr>
                <w:rFonts w:ascii="Angsana New" w:hAnsi="Angsana New" w:hint="cs"/>
                <w:sz w:val="28"/>
              </w:rPr>
              <w:t>”</w:t>
            </w:r>
          </w:p>
        </w:tc>
      </w:tr>
      <w:tr w:rsidR="00C76BDE" w:rsidRPr="003B65FB" w14:paraId="2D0C24DE" w14:textId="77777777" w:rsidTr="0054751B">
        <w:tc>
          <w:tcPr>
            <w:tcW w:w="6660" w:type="dxa"/>
            <w:shd w:val="clear" w:color="auto" w:fill="auto"/>
          </w:tcPr>
          <w:p w14:paraId="34B1B7D3" w14:textId="77777777" w:rsidR="00C76BDE" w:rsidRPr="008345D6" w:rsidRDefault="00C76BDE" w:rsidP="00C76BDE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5DAEB" w14:textId="0DB70520" w:rsidR="00C76BDE" w:rsidRPr="003B65FB" w:rsidRDefault="00C76BDE" w:rsidP="00C76BD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23,507</w:t>
            </w:r>
          </w:p>
        </w:tc>
      </w:tr>
      <w:tr w:rsidR="00C76BDE" w:rsidRPr="003B65FB" w14:paraId="01B3D98A" w14:textId="77777777" w:rsidTr="0054751B">
        <w:tc>
          <w:tcPr>
            <w:tcW w:w="6660" w:type="dxa"/>
            <w:shd w:val="clear" w:color="auto" w:fill="auto"/>
          </w:tcPr>
          <w:p w14:paraId="45EF14AA" w14:textId="77777777" w:rsidR="00C76BDE" w:rsidRPr="008345D6" w:rsidRDefault="00C76BDE" w:rsidP="00C76BDE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FF8AA8D" w14:textId="2861BED8" w:rsidR="00C76BDE" w:rsidRPr="003B65FB" w:rsidRDefault="00C76BDE" w:rsidP="00C76BD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17,054</w:t>
            </w:r>
          </w:p>
        </w:tc>
      </w:tr>
      <w:tr w:rsidR="00ED57C9" w:rsidRPr="003B65FB" w14:paraId="2B5333E2" w14:textId="77777777" w:rsidTr="0054751B">
        <w:tc>
          <w:tcPr>
            <w:tcW w:w="6660" w:type="dxa"/>
            <w:shd w:val="clear" w:color="auto" w:fill="auto"/>
          </w:tcPr>
          <w:p w14:paraId="46954FE9" w14:textId="2EFAA805" w:rsidR="00ED57C9" w:rsidRPr="008345D6" w:rsidRDefault="00ED57C9" w:rsidP="00C76BDE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เงินให้กู้ย</w:t>
            </w:r>
            <w:r w:rsidR="009E74AD" w:rsidRPr="008345D6">
              <w:rPr>
                <w:rFonts w:ascii="Angsana New" w:hAnsi="Angsana New" w:hint="cs"/>
                <w:sz w:val="28"/>
                <w:cs/>
              </w:rPr>
              <w:t>ื</w:t>
            </w:r>
            <w:r w:rsidRPr="008345D6">
              <w:rPr>
                <w:rFonts w:ascii="Angsana New" w:hAnsi="Angsana New" w:hint="cs"/>
                <w:sz w:val="28"/>
                <w:cs/>
              </w:rPr>
              <w:t>มระยะสั้นแก่กิจการที่เกี่ยวข้องกัน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9277F80" w14:textId="5A46035C" w:rsidR="00ED57C9" w:rsidRDefault="00ED57C9" w:rsidP="00C76BD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669</w:t>
            </w:r>
          </w:p>
        </w:tc>
      </w:tr>
      <w:tr w:rsidR="00ED57C9" w:rsidRPr="003B65FB" w14:paraId="68A06A50" w14:textId="77777777" w:rsidTr="0054751B">
        <w:tc>
          <w:tcPr>
            <w:tcW w:w="6660" w:type="dxa"/>
            <w:shd w:val="clear" w:color="auto" w:fill="auto"/>
          </w:tcPr>
          <w:p w14:paraId="03796FC4" w14:textId="57476349" w:rsidR="00ED57C9" w:rsidRPr="008345D6" w:rsidRDefault="00ED57C9" w:rsidP="00C76BDE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</w:t>
            </w:r>
            <w:r w:rsidR="004C523A" w:rsidRPr="008345D6">
              <w:rPr>
                <w:rFonts w:ascii="Angsana New" w:hAnsi="Angsana New" w:hint="cs"/>
                <w:sz w:val="28"/>
                <w:cs/>
              </w:rPr>
              <w:t>ินลงทุนในบริษัทร่วม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4C159D7" w14:textId="5BBC1166" w:rsidR="00ED57C9" w:rsidRDefault="004C523A" w:rsidP="00C76BD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64,780</w:t>
            </w:r>
          </w:p>
        </w:tc>
      </w:tr>
      <w:tr w:rsidR="00C76BDE" w:rsidRPr="003B65FB" w14:paraId="3221FAEF" w14:textId="77777777" w:rsidTr="0054751B">
        <w:tc>
          <w:tcPr>
            <w:tcW w:w="6660" w:type="dxa"/>
            <w:shd w:val="clear" w:color="auto" w:fill="auto"/>
          </w:tcPr>
          <w:p w14:paraId="6BAD2F6A" w14:textId="77777777" w:rsidR="00C76BDE" w:rsidRPr="008345D6" w:rsidRDefault="00C76BDE" w:rsidP="00C76BDE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E00DCC2" w14:textId="114B6A44" w:rsidR="00C76BDE" w:rsidRPr="003B65FB" w:rsidRDefault="004C523A" w:rsidP="00C76BD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860</w:t>
            </w:r>
          </w:p>
        </w:tc>
      </w:tr>
      <w:tr w:rsidR="00C76BDE" w:rsidRPr="003B65FB" w14:paraId="3A97E4C0" w14:textId="77777777" w:rsidTr="0054751B">
        <w:tc>
          <w:tcPr>
            <w:tcW w:w="6660" w:type="dxa"/>
            <w:shd w:val="clear" w:color="auto" w:fill="auto"/>
          </w:tcPr>
          <w:p w14:paraId="5CA4716C" w14:textId="77777777" w:rsidR="00C76BDE" w:rsidRPr="008345D6" w:rsidRDefault="00C76BDE" w:rsidP="00C76BDE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สินทรัพย์ไม่มีตัวตน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BA02AD5" w14:textId="3E76DB20" w:rsidR="00C76BDE" w:rsidRPr="003B65FB" w:rsidRDefault="004C523A" w:rsidP="00C76BD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24</w:t>
            </w:r>
          </w:p>
        </w:tc>
      </w:tr>
      <w:tr w:rsidR="00C76BDE" w:rsidRPr="003B65FB" w14:paraId="24A445F2" w14:textId="77777777" w:rsidTr="0054751B">
        <w:tc>
          <w:tcPr>
            <w:tcW w:w="6660" w:type="dxa"/>
            <w:shd w:val="clear" w:color="auto" w:fill="auto"/>
          </w:tcPr>
          <w:p w14:paraId="7B599D8C" w14:textId="18233E01" w:rsidR="00C76BDE" w:rsidRPr="008345D6" w:rsidRDefault="00C76BDE" w:rsidP="00C76BDE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</w:t>
            </w:r>
            <w:r w:rsidR="004C523A" w:rsidRPr="008345D6">
              <w:rPr>
                <w:rFonts w:ascii="Angsana New" w:hAnsi="Angsana New" w:hint="cs"/>
                <w:sz w:val="28"/>
                <w:cs/>
              </w:rPr>
              <w:t>สั้น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7FDF4C7" w14:textId="644EF30A" w:rsidR="00C76BDE" w:rsidRPr="003B65FB" w:rsidRDefault="004C523A" w:rsidP="00C76BD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(29,469)</w:t>
            </w:r>
          </w:p>
        </w:tc>
      </w:tr>
      <w:tr w:rsidR="00C76BDE" w:rsidRPr="003B65FB" w14:paraId="179E6690" w14:textId="77777777" w:rsidTr="0054751B">
        <w:tc>
          <w:tcPr>
            <w:tcW w:w="6660" w:type="dxa"/>
            <w:shd w:val="clear" w:color="auto" w:fill="auto"/>
          </w:tcPr>
          <w:p w14:paraId="6684FE45" w14:textId="77777777" w:rsidR="00C76BDE" w:rsidRPr="008345D6" w:rsidRDefault="00C76BDE" w:rsidP="00C76BDE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71B9135" w14:textId="414635F5" w:rsidR="00C76BDE" w:rsidRPr="003B65FB" w:rsidRDefault="00C76BDE" w:rsidP="00C76BD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(43,153)</w:t>
            </w:r>
          </w:p>
        </w:tc>
      </w:tr>
      <w:tr w:rsidR="00C76BDE" w:rsidRPr="003B65FB" w14:paraId="321F049F" w14:textId="77777777" w:rsidTr="0054751B">
        <w:tc>
          <w:tcPr>
            <w:tcW w:w="6660" w:type="dxa"/>
            <w:shd w:val="clear" w:color="auto" w:fill="auto"/>
          </w:tcPr>
          <w:p w14:paraId="32D160A7" w14:textId="77777777" w:rsidR="00C76BDE" w:rsidRPr="008345D6" w:rsidRDefault="00C76BDE" w:rsidP="00C76BDE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575C54E" w14:textId="787BA0D8" w:rsidR="00C76BDE" w:rsidRPr="008345D6" w:rsidRDefault="00C76BDE" w:rsidP="00C76BD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(4,666)</w:t>
            </w:r>
          </w:p>
        </w:tc>
      </w:tr>
      <w:tr w:rsidR="00C76BDE" w:rsidRPr="003B65FB" w14:paraId="19EC513A" w14:textId="77777777" w:rsidTr="0054751B">
        <w:tc>
          <w:tcPr>
            <w:tcW w:w="6660" w:type="dxa"/>
            <w:shd w:val="clear" w:color="auto" w:fill="auto"/>
          </w:tcPr>
          <w:p w14:paraId="78AB5F5E" w14:textId="77777777" w:rsidR="00C76BDE" w:rsidRPr="008345D6" w:rsidRDefault="00C76BDE" w:rsidP="00C76BDE">
            <w:pPr>
              <w:ind w:left="525" w:hanging="63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สินทรัพย์และหนี้สินสุทธิที่ระบุได้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67ED3" w14:textId="0B48732B" w:rsidR="00C76BDE" w:rsidRPr="003B65FB" w:rsidRDefault="004C523A" w:rsidP="00C76BDE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29,606</w:t>
            </w:r>
          </w:p>
        </w:tc>
      </w:tr>
      <w:tr w:rsidR="00D5121C" w:rsidRPr="003B65FB" w14:paraId="0AFD36C2" w14:textId="77777777" w:rsidTr="004271A0">
        <w:trPr>
          <w:trHeight w:val="56"/>
        </w:trPr>
        <w:tc>
          <w:tcPr>
            <w:tcW w:w="6660" w:type="dxa"/>
            <w:shd w:val="clear" w:color="auto" w:fill="auto"/>
          </w:tcPr>
          <w:p w14:paraId="19F4D91E" w14:textId="77777777" w:rsidR="00D5121C" w:rsidRPr="008345D6" w:rsidRDefault="00D5121C">
            <w:pPr>
              <w:spacing w:line="120" w:lineRule="exact"/>
              <w:ind w:left="525" w:hanging="63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5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13A0C78" w14:textId="77777777" w:rsidR="00D5121C" w:rsidRPr="003B65FB" w:rsidRDefault="00D5121C">
            <w:pPr>
              <w:tabs>
                <w:tab w:val="decimal" w:pos="1690"/>
              </w:tabs>
              <w:snapToGrid w:val="0"/>
              <w:spacing w:line="120" w:lineRule="exact"/>
              <w:ind w:leftChars="-64" w:left="-15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121C" w:rsidRPr="003B65FB" w14:paraId="3865292A" w14:textId="77777777" w:rsidTr="004271A0">
        <w:tc>
          <w:tcPr>
            <w:tcW w:w="6660" w:type="dxa"/>
            <w:shd w:val="clear" w:color="auto" w:fill="auto"/>
          </w:tcPr>
          <w:p w14:paraId="2F2A57D1" w14:textId="77777777" w:rsidR="00D5121C" w:rsidRPr="003B65FB" w:rsidRDefault="009B2480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สัดส่วนการถือหุ้น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677AE44" w14:textId="77777777" w:rsidR="00D5121C" w:rsidRPr="003B65FB" w:rsidRDefault="009B2480">
            <w:pPr>
              <w:tabs>
                <w:tab w:val="decimal" w:pos="1484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3B65FB">
              <w:rPr>
                <w:rFonts w:ascii="Angsana New" w:hAnsi="Angsana New" w:hint="cs"/>
                <w:sz w:val="28"/>
              </w:rPr>
              <w:t xml:space="preserve"> 76.92</w:t>
            </w:r>
          </w:p>
        </w:tc>
      </w:tr>
      <w:tr w:rsidR="005B2AFA" w:rsidRPr="003B65FB" w14:paraId="3C23570D" w14:textId="77777777" w:rsidTr="0054751B">
        <w:tc>
          <w:tcPr>
            <w:tcW w:w="6660" w:type="dxa"/>
            <w:shd w:val="clear" w:color="auto" w:fill="auto"/>
          </w:tcPr>
          <w:p w14:paraId="1BE90E85" w14:textId="77777777" w:rsidR="005B2AFA" w:rsidRPr="008345D6" w:rsidRDefault="005B2AFA" w:rsidP="005B2AFA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สินทรัพย์และหนี้สินที่ระบุไว้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6DECB1F" w14:textId="13B22294" w:rsidR="005B2AFA" w:rsidRPr="008345D6" w:rsidRDefault="005B2AFA" w:rsidP="005B2AFA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</w:rPr>
              <w:t>22,773</w:t>
            </w:r>
          </w:p>
        </w:tc>
      </w:tr>
      <w:tr w:rsidR="005B2AFA" w:rsidRPr="003B65FB" w14:paraId="3D1415A1" w14:textId="77777777" w:rsidTr="0054751B">
        <w:tc>
          <w:tcPr>
            <w:tcW w:w="6660" w:type="dxa"/>
            <w:shd w:val="clear" w:color="auto" w:fill="auto"/>
          </w:tcPr>
          <w:p w14:paraId="32CF720E" w14:textId="77777777" w:rsidR="005B2AFA" w:rsidRPr="008345D6" w:rsidRDefault="005B2AFA" w:rsidP="005B2AFA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สิ่งตอบแทนในการซื้อ (เงินสด)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73EE1" w14:textId="7D5D9CD6" w:rsidR="005B2AFA" w:rsidRPr="003B65FB" w:rsidRDefault="005B2AFA" w:rsidP="005B2AFA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50,000</w:t>
            </w:r>
          </w:p>
        </w:tc>
      </w:tr>
      <w:tr w:rsidR="005B2AFA" w:rsidRPr="003B65FB" w14:paraId="43392C38" w14:textId="77777777" w:rsidTr="0054751B">
        <w:tc>
          <w:tcPr>
            <w:tcW w:w="6660" w:type="dxa"/>
            <w:shd w:val="clear" w:color="auto" w:fill="auto"/>
          </w:tcPr>
          <w:p w14:paraId="468E9DCD" w14:textId="77777777" w:rsidR="005B2AFA" w:rsidRPr="008345D6" w:rsidRDefault="005B2AFA" w:rsidP="005B2AFA">
            <w:pPr>
              <w:ind w:left="525" w:hanging="63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ค่าความนิยม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892EB" w14:textId="1A209A52" w:rsidR="005B2AFA" w:rsidRPr="003B65FB" w:rsidRDefault="005B2AFA" w:rsidP="005B2AFA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27,227</w:t>
            </w:r>
          </w:p>
        </w:tc>
      </w:tr>
    </w:tbl>
    <w:p w14:paraId="274A4598" w14:textId="77777777" w:rsidR="00F469AB" w:rsidRDefault="00F469AB" w:rsidP="00B6618A">
      <w:pPr>
        <w:spacing w:after="240"/>
        <w:ind w:left="270" w:right="90"/>
        <w:rPr>
          <w:rFonts w:asciiTheme="majorBidi" w:hAnsiTheme="majorBidi" w:cstheme="majorBidi"/>
          <w:color w:val="000000"/>
          <w:spacing w:val="-2"/>
          <w:sz w:val="28"/>
        </w:rPr>
      </w:pPr>
    </w:p>
    <w:p w14:paraId="3331AD48" w14:textId="6CE0D19E" w:rsidR="00B6618A" w:rsidRDefault="002C73EC" w:rsidP="00B6618A">
      <w:pPr>
        <w:spacing w:after="240"/>
        <w:ind w:left="270" w:right="90"/>
        <w:rPr>
          <w:rFonts w:asciiTheme="majorBidi" w:hAnsiTheme="majorBidi" w:cstheme="majorBidi"/>
          <w:color w:val="000000"/>
          <w:spacing w:val="-2"/>
          <w:sz w:val="28"/>
        </w:rPr>
      </w:pPr>
      <w:r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กลุ่มบริษัทได้ปรับปรุงงบการเงินย้อนหลังสำหรับประมาณการที่เคยรับรู้ไว้</w:t>
      </w:r>
      <w:r w:rsidRPr="008345D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Pr="008345D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</w:t>
      </w:r>
      <w:r w:rsidRPr="008345D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เพื่อสะท้อนผลของข้อมูลเพิ่มเติมที</w:t>
      </w:r>
      <w:r w:rsidR="00B6618A"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่</w:t>
      </w:r>
      <w:r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ได้รับเกี่ยวกับข้อเท็จจริงและสถานการณ์แวดล้อมที่มีอยู่</w:t>
      </w:r>
      <w:r w:rsidRPr="008345D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Pr="008345D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วันที่ซื้อธุรกิจ</w:t>
      </w:r>
      <w:r w:rsidRPr="008345D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ซึ่งข้อมูลดังกล่าวมีผลต่อการวัดมูลค่าของจำนวน</w:t>
      </w:r>
      <w:r w:rsidR="0054751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 </w:t>
      </w:r>
      <w:r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ต่าง</w:t>
      </w:r>
      <w:r w:rsidRPr="008345D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ๆ</w:t>
      </w:r>
      <w:r w:rsidRPr="008345D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ที่เคยรับรู้ไว้</w:t>
      </w:r>
      <w:r w:rsidRPr="008345D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Pr="008345D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</w:t>
      </w:r>
      <w:r w:rsidR="00F469A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ดังนั้นงบแสดงฐานะการเงินรวม</w:t>
      </w:r>
      <w:r w:rsidRPr="008345D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Pr="008345D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8345D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F469AB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345D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ธันวาคม</w:t>
      </w:r>
      <w:r w:rsidRPr="008345D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345D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จึงได้มีการปรับปรุงใหม่เรียบร้อยแล้ว</w:t>
      </w:r>
    </w:p>
    <w:p w14:paraId="6C597F54" w14:textId="1D1B1642" w:rsidR="00D5121C" w:rsidRPr="00B6618A" w:rsidRDefault="009B2480" w:rsidP="00B6618A">
      <w:pPr>
        <w:spacing w:after="240"/>
        <w:ind w:left="27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345D6">
        <w:rPr>
          <w:rFonts w:ascii="Angsana New" w:hAnsi="Angsana New" w:hint="cs"/>
          <w:spacing w:val="-2"/>
          <w:sz w:val="28"/>
          <w:cs/>
        </w:rPr>
        <w:t xml:space="preserve">กระแสเงินสดจ่ายสุทธิจากการซื้อหุ้นสามัญของบริษัท อีโค เอ็นเนอร์ยี กรุ๊ป คอร์ปอเรชั่น จำกัด แสดงได้ดังนี้ </w:t>
      </w:r>
    </w:p>
    <w:p w14:paraId="407697ED" w14:textId="77777777" w:rsidR="00D5121C" w:rsidRPr="003B65FB" w:rsidRDefault="009B2480" w:rsidP="00C52F7B">
      <w:pPr>
        <w:tabs>
          <w:tab w:val="left" w:pos="720"/>
          <w:tab w:val="decimal" w:pos="882"/>
        </w:tabs>
        <w:ind w:right="173"/>
        <w:jc w:val="right"/>
        <w:textAlignment w:val="auto"/>
        <w:rPr>
          <w:rFonts w:ascii="Angsana New" w:hAnsi="Angsana New"/>
          <w:sz w:val="28"/>
        </w:rPr>
      </w:pPr>
      <w:r w:rsidRPr="003B65FB">
        <w:rPr>
          <w:rFonts w:ascii="Angsana New" w:hAnsi="Angsana New" w:hint="cs"/>
          <w:sz w:val="28"/>
        </w:rPr>
        <w:t>(</w:t>
      </w:r>
      <w:r w:rsidRPr="008345D6">
        <w:rPr>
          <w:rFonts w:ascii="Angsana New" w:hAnsi="Angsana New" w:hint="cs"/>
          <w:sz w:val="28"/>
          <w:cs/>
        </w:rPr>
        <w:t>หน่วย</w:t>
      </w:r>
      <w:r w:rsidRPr="003B65FB">
        <w:rPr>
          <w:rFonts w:ascii="Angsana New" w:hAnsi="Angsana New" w:hint="cs"/>
          <w:sz w:val="28"/>
        </w:rPr>
        <w:t>:</w:t>
      </w:r>
      <w:r w:rsidRPr="008345D6">
        <w:rPr>
          <w:rFonts w:ascii="Angsana New" w:hAnsi="Angsana New" w:hint="cs"/>
          <w:sz w:val="28"/>
          <w:cs/>
        </w:rPr>
        <w:t xml:space="preserve"> พันบาท</w:t>
      </w:r>
      <w:r w:rsidRPr="003B65FB">
        <w:rPr>
          <w:rFonts w:ascii="Angsana New" w:hAnsi="Angsana New" w:hint="cs"/>
          <w:sz w:val="28"/>
        </w:rPr>
        <w:t>)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3"/>
        <w:gridCol w:w="1967"/>
      </w:tblGrid>
      <w:tr w:rsidR="00D5121C" w:rsidRPr="003B65FB" w14:paraId="3CCD50BF" w14:textId="77777777" w:rsidTr="004107D4">
        <w:tc>
          <w:tcPr>
            <w:tcW w:w="6943" w:type="dxa"/>
          </w:tcPr>
          <w:p w14:paraId="20AF33D8" w14:textId="77777777" w:rsidR="00D5121C" w:rsidRPr="003B65FB" w:rsidRDefault="00D5121C">
            <w:pPr>
              <w:tabs>
                <w:tab w:val="left" w:pos="720"/>
                <w:tab w:val="decimal" w:pos="882"/>
              </w:tabs>
              <w:ind w:right="65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</w:tcPr>
          <w:p w14:paraId="7C64A9A6" w14:textId="77777777" w:rsidR="00D5121C" w:rsidRPr="008345D6" w:rsidRDefault="009B2480">
            <w:pPr>
              <w:tabs>
                <w:tab w:val="left" w:pos="720"/>
                <w:tab w:val="decimal" w:pos="882"/>
              </w:tabs>
              <w:ind w:right="65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4107D4" w:rsidRPr="003B65FB" w14:paraId="23A08F72" w14:textId="77777777" w:rsidTr="004107D4">
        <w:tc>
          <w:tcPr>
            <w:tcW w:w="6943" w:type="dxa"/>
            <w:vAlign w:val="bottom"/>
          </w:tcPr>
          <w:p w14:paraId="2B9F8A93" w14:textId="02CA9993" w:rsidR="004107D4" w:rsidRPr="003B65FB" w:rsidRDefault="004107D4" w:rsidP="004107D4">
            <w:pPr>
              <w:tabs>
                <w:tab w:val="left" w:pos="720"/>
                <w:tab w:val="decimal" w:pos="882"/>
              </w:tabs>
              <w:ind w:left="-105" w:right="-43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จำนวนเงินที่จ่าย</w:t>
            </w:r>
            <w:r w:rsidR="00D7257B" w:rsidRPr="008345D6">
              <w:rPr>
                <w:rFonts w:ascii="Angsana New" w:hAnsi="Angsana New" w:hint="cs"/>
                <w:sz w:val="28"/>
                <w:cs/>
              </w:rPr>
              <w:t xml:space="preserve"> ณ วันที่ซื้อ</w:t>
            </w:r>
          </w:p>
        </w:tc>
        <w:tc>
          <w:tcPr>
            <w:tcW w:w="1967" w:type="dxa"/>
            <w:tcBorders>
              <w:top w:val="single" w:sz="4" w:space="0" w:color="auto"/>
            </w:tcBorders>
          </w:tcPr>
          <w:p w14:paraId="2294056B" w14:textId="0E986CDF" w:rsidR="004107D4" w:rsidRPr="003B65FB" w:rsidRDefault="004107D4" w:rsidP="004107D4">
            <w:pPr>
              <w:tabs>
                <w:tab w:val="decimal" w:pos="1150"/>
                <w:tab w:val="left" w:pos="2145"/>
              </w:tabs>
              <w:overflowPunct/>
              <w:autoSpaceDE/>
              <w:autoSpaceDN/>
              <w:adjustRightInd/>
              <w:spacing w:line="300" w:lineRule="exact"/>
              <w:ind w:right="7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50,000</w:t>
            </w:r>
          </w:p>
        </w:tc>
      </w:tr>
      <w:tr w:rsidR="004107D4" w:rsidRPr="003B65FB" w14:paraId="7F714C03" w14:textId="77777777" w:rsidTr="004107D4">
        <w:tc>
          <w:tcPr>
            <w:tcW w:w="6943" w:type="dxa"/>
            <w:vAlign w:val="bottom"/>
          </w:tcPr>
          <w:p w14:paraId="61ABDD62" w14:textId="77777777" w:rsidR="004107D4" w:rsidRPr="003B65FB" w:rsidRDefault="004107D4" w:rsidP="004107D4">
            <w:pPr>
              <w:tabs>
                <w:tab w:val="left" w:pos="720"/>
                <w:tab w:val="decimal" w:pos="882"/>
              </w:tabs>
              <w:ind w:left="-105" w:right="-43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967" w:type="dxa"/>
            <w:tcBorders>
              <w:bottom w:val="single" w:sz="4" w:space="0" w:color="auto"/>
            </w:tcBorders>
          </w:tcPr>
          <w:p w14:paraId="1958D1B2" w14:textId="653BB964" w:rsidR="004107D4" w:rsidRPr="003B65FB" w:rsidRDefault="004107D4" w:rsidP="004107D4">
            <w:pPr>
              <w:tabs>
                <w:tab w:val="decimal" w:pos="1150"/>
                <w:tab w:val="left" w:pos="2145"/>
              </w:tabs>
              <w:overflowPunct/>
              <w:autoSpaceDE/>
              <w:autoSpaceDN/>
              <w:adjustRightInd/>
              <w:spacing w:line="300" w:lineRule="exact"/>
              <w:ind w:right="7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(23,507)</w:t>
            </w:r>
          </w:p>
        </w:tc>
      </w:tr>
      <w:tr w:rsidR="004107D4" w:rsidRPr="003B65FB" w14:paraId="6ADE0A21" w14:textId="77777777" w:rsidTr="004107D4">
        <w:tc>
          <w:tcPr>
            <w:tcW w:w="6943" w:type="dxa"/>
            <w:vAlign w:val="bottom"/>
          </w:tcPr>
          <w:p w14:paraId="387E11B1" w14:textId="77777777" w:rsidR="004107D4" w:rsidRPr="003B65FB" w:rsidRDefault="004107D4" w:rsidP="004107D4">
            <w:pPr>
              <w:tabs>
                <w:tab w:val="left" w:pos="720"/>
                <w:tab w:val="decimal" w:pos="882"/>
              </w:tabs>
              <w:ind w:left="-105" w:right="-43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1967" w:type="dxa"/>
            <w:tcBorders>
              <w:top w:val="single" w:sz="4" w:space="0" w:color="auto"/>
              <w:bottom w:val="double" w:sz="4" w:space="0" w:color="auto"/>
            </w:tcBorders>
          </w:tcPr>
          <w:p w14:paraId="57797DDA" w14:textId="31EE70F7" w:rsidR="004107D4" w:rsidRPr="003B65FB" w:rsidRDefault="004107D4" w:rsidP="004107D4">
            <w:pPr>
              <w:tabs>
                <w:tab w:val="decimal" w:pos="1150"/>
                <w:tab w:val="left" w:pos="2145"/>
              </w:tabs>
              <w:overflowPunct/>
              <w:autoSpaceDE/>
              <w:autoSpaceDN/>
              <w:adjustRightInd/>
              <w:spacing w:line="300" w:lineRule="exact"/>
              <w:ind w:right="75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26,493</w:t>
            </w:r>
          </w:p>
        </w:tc>
      </w:tr>
    </w:tbl>
    <w:p w14:paraId="79A0590C" w14:textId="77777777" w:rsidR="007A5E4A" w:rsidRDefault="007A5E4A" w:rsidP="000215BF">
      <w:pPr>
        <w:spacing w:after="240"/>
        <w:ind w:left="446" w:hanging="446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6A7F1662" w14:textId="77777777" w:rsidR="007A5E4A" w:rsidRDefault="007A5E4A" w:rsidP="000215BF">
      <w:pPr>
        <w:spacing w:after="240"/>
        <w:ind w:left="446" w:hanging="446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4AC04755" w14:textId="178528E8" w:rsidR="000215BF" w:rsidRDefault="0057438E" w:rsidP="000215BF">
      <w:pPr>
        <w:spacing w:after="240"/>
        <w:ind w:left="446" w:hanging="446"/>
        <w:jc w:val="thaiDistribute"/>
        <w:rPr>
          <w:rFonts w:ascii="Angsana New" w:hAnsi="Angsana New"/>
          <w:b/>
          <w:bCs/>
          <w:color w:val="000000"/>
          <w:spacing w:val="-2"/>
          <w:sz w:val="28"/>
        </w:rPr>
      </w:pPr>
      <w:r w:rsidRPr="003B65FB">
        <w:rPr>
          <w:rFonts w:ascii="Angsana New" w:hAnsi="Angsana New" w:hint="cs"/>
          <w:color w:val="000000"/>
          <w:spacing w:val="-2"/>
          <w:sz w:val="28"/>
        </w:rPr>
        <w:lastRenderedPageBreak/>
        <w:t>6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.2</w:t>
      </w:r>
      <w:r w:rsidR="009B2480" w:rsidRPr="003B65FB">
        <w:rPr>
          <w:rFonts w:ascii="Angsana New" w:hAnsi="Angsana New" w:hint="cs"/>
          <w:b/>
          <w:bCs/>
          <w:color w:val="000000"/>
          <w:spacing w:val="-2"/>
          <w:sz w:val="28"/>
        </w:rPr>
        <w:tab/>
      </w:r>
      <w:r w:rsidR="0054751B" w:rsidRPr="008345D6">
        <w:rPr>
          <w:rFonts w:ascii="Angsana New" w:hAnsi="Angsana New" w:hint="cs"/>
          <w:color w:val="000000"/>
          <w:spacing w:val="-2"/>
          <w:sz w:val="28"/>
          <w:cs/>
        </w:rPr>
        <w:t>ฝ่ายบริหารได้พิจารณา</w:t>
      </w:r>
      <w:r w:rsidR="00DD0A05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ให้แก้ไขปรับปรุงย้อนหลังงบการเงินสำหรับปีสิ้นสุดวันที่ </w:t>
      </w:r>
      <w:r w:rsidR="00DD0A05" w:rsidRPr="003B65FB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="00DD0A05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="00DD0A05" w:rsidRPr="003B65FB">
        <w:rPr>
          <w:rFonts w:ascii="Angsana New" w:hAnsi="Angsana New" w:hint="cs"/>
          <w:color w:val="000000"/>
          <w:spacing w:val="-2"/>
          <w:sz w:val="28"/>
        </w:rPr>
        <w:t xml:space="preserve">2562 </w:t>
      </w:r>
      <w:r w:rsidR="00DD0A05" w:rsidRPr="008345D6">
        <w:rPr>
          <w:rFonts w:ascii="Angsana New" w:hAnsi="Angsana New" w:hint="cs"/>
          <w:color w:val="000000"/>
          <w:spacing w:val="-2"/>
          <w:sz w:val="28"/>
          <w:cs/>
        </w:rPr>
        <w:t>ที่แสดงเป็นข้อมูลเปรียบเทียบ เนื่องจากการแก้ไขข้อผิดพลาดทางบัญชีเกี่ยวกับการที่บริษัทไม่ได้บันทึกตัดมูลค่ายุติธรรมสุทธิของการขายสินทรัพย์</w:t>
      </w:r>
      <w:r w:rsidR="00901303" w:rsidRPr="008345D6">
        <w:rPr>
          <w:rFonts w:ascii="Angsana New" w:hAnsi="Angsana New" w:hint="cs"/>
          <w:color w:val="000000"/>
          <w:spacing w:val="-2"/>
          <w:sz w:val="28"/>
          <w:cs/>
        </w:rPr>
        <w:t>บางส่วน</w:t>
      </w:r>
      <w:r w:rsidR="00DB0F83" w:rsidRPr="008345D6">
        <w:rPr>
          <w:rFonts w:ascii="Angsana New" w:hAnsi="Angsana New" w:hint="cs"/>
          <w:color w:val="000000"/>
          <w:spacing w:val="-2"/>
          <w:sz w:val="28"/>
          <w:cs/>
        </w:rPr>
        <w:t>ของ</w:t>
      </w:r>
      <w:r w:rsidR="007C2D27" w:rsidRPr="008345D6">
        <w:rPr>
          <w:rFonts w:asciiTheme="majorBidi" w:hAnsiTheme="majorBidi" w:hint="cs"/>
          <w:color w:val="000000"/>
          <w:spacing w:val="-2"/>
          <w:sz w:val="28"/>
          <w:cs/>
        </w:rPr>
        <w:t>บริษัท</w:t>
      </w:r>
      <w:r w:rsidR="007C2D27" w:rsidRPr="008345D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7C2D27" w:rsidRPr="008345D6">
        <w:rPr>
          <w:rFonts w:asciiTheme="majorBidi" w:hAnsiTheme="majorBidi" w:hint="cs"/>
          <w:color w:val="000000"/>
          <w:spacing w:val="-2"/>
          <w:sz w:val="28"/>
          <w:cs/>
        </w:rPr>
        <w:t>อาร์</w:t>
      </w:r>
      <w:r w:rsidR="007C2D27" w:rsidRPr="008345D6">
        <w:rPr>
          <w:rFonts w:asciiTheme="majorBidi" w:hAnsiTheme="majorBidi"/>
          <w:color w:val="000000"/>
          <w:spacing w:val="-2"/>
          <w:sz w:val="28"/>
          <w:cs/>
        </w:rPr>
        <w:t>.</w:t>
      </w:r>
      <w:r w:rsidR="007C2D27" w:rsidRPr="008345D6">
        <w:rPr>
          <w:rFonts w:asciiTheme="majorBidi" w:hAnsiTheme="majorBidi" w:hint="cs"/>
          <w:color w:val="000000"/>
          <w:spacing w:val="-2"/>
          <w:sz w:val="28"/>
          <w:cs/>
        </w:rPr>
        <w:t>เอ</w:t>
      </w:r>
      <w:r w:rsidR="007C2D27" w:rsidRPr="008345D6">
        <w:rPr>
          <w:rFonts w:asciiTheme="majorBidi" w:hAnsiTheme="majorBidi"/>
          <w:color w:val="000000"/>
          <w:spacing w:val="-2"/>
          <w:sz w:val="28"/>
          <w:cs/>
        </w:rPr>
        <w:t>.</w:t>
      </w:r>
      <w:r w:rsidR="007C2D27" w:rsidRPr="008345D6">
        <w:rPr>
          <w:rFonts w:asciiTheme="majorBidi" w:hAnsiTheme="majorBidi" w:hint="cs"/>
          <w:color w:val="000000"/>
          <w:spacing w:val="-2"/>
          <w:sz w:val="28"/>
          <w:cs/>
        </w:rPr>
        <w:t>โลจิสติคส์</w:t>
      </w:r>
      <w:r w:rsidR="007C2D27" w:rsidRPr="008345D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7C2D27" w:rsidRPr="008345D6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="007C2D27" w:rsidRPr="008345D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95D21" w:rsidRPr="008345D6">
        <w:rPr>
          <w:rFonts w:asciiTheme="majorBidi" w:hAnsiTheme="majorBidi" w:hint="cs"/>
          <w:color w:val="000000"/>
          <w:spacing w:val="-2"/>
          <w:sz w:val="28"/>
          <w:cs/>
        </w:rPr>
        <w:t>ซึ่งเป็นบริษัทย่อยในเวลานั้น</w:t>
      </w:r>
      <w:r w:rsidR="00DD0A05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ออกไป </w:t>
      </w:r>
      <w:r w:rsidR="00695D21" w:rsidRPr="008345D6">
        <w:rPr>
          <w:rFonts w:ascii="Angsana New" w:hAnsi="Angsana New" w:hint="cs"/>
          <w:color w:val="000000"/>
          <w:spacing w:val="-2"/>
          <w:sz w:val="28"/>
          <w:cs/>
        </w:rPr>
        <w:t>โดย</w:t>
      </w:r>
      <w:r w:rsidR="00DD0A05" w:rsidRPr="008345D6">
        <w:rPr>
          <w:rFonts w:ascii="Angsana New" w:hAnsi="Angsana New" w:hint="cs"/>
          <w:color w:val="000000"/>
          <w:spacing w:val="-2"/>
          <w:sz w:val="28"/>
          <w:cs/>
        </w:rPr>
        <w:t>มีผลให้บริษัทบันทึกที่ดิน อาคารและอุปกรณ์และหนี้สินภาษีเงินได้รอการตัดบัญชีสูงไป</w:t>
      </w:r>
      <w:r w:rsidR="00DD0A05"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="00DD0A05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และขาดทุนสะสม - ยังไม่จัดสรรต่ำไป ณ วันที่ </w:t>
      </w:r>
      <w:r w:rsidR="00DD0A05" w:rsidRPr="003B65FB">
        <w:rPr>
          <w:rFonts w:ascii="Angsana New" w:hAnsi="Angsana New" w:hint="cs"/>
          <w:color w:val="000000"/>
          <w:spacing w:val="-2"/>
          <w:sz w:val="28"/>
        </w:rPr>
        <w:t>31</w:t>
      </w:r>
      <w:r w:rsidR="00DD0A05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DD0A05" w:rsidRPr="003B65FB">
        <w:rPr>
          <w:rFonts w:ascii="Angsana New" w:hAnsi="Angsana New" w:hint="cs"/>
          <w:color w:val="000000"/>
          <w:spacing w:val="-2"/>
          <w:sz w:val="28"/>
        </w:rPr>
        <w:t>2562</w:t>
      </w:r>
      <w:r w:rsidR="00DD0A05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และแสดงกำไรสำหรับปีสิ้นสุดวันที่ </w:t>
      </w:r>
      <w:r w:rsidR="00DD0A05" w:rsidRPr="003B65FB">
        <w:rPr>
          <w:rFonts w:ascii="Angsana New" w:hAnsi="Angsana New" w:hint="cs"/>
          <w:color w:val="000000"/>
          <w:spacing w:val="-2"/>
          <w:sz w:val="28"/>
        </w:rPr>
        <w:t>31</w:t>
      </w:r>
      <w:r w:rsidR="00DD0A05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DD0A05" w:rsidRPr="003B65FB">
        <w:rPr>
          <w:rFonts w:ascii="Angsana New" w:hAnsi="Angsana New" w:hint="cs"/>
          <w:color w:val="000000"/>
          <w:spacing w:val="-2"/>
          <w:sz w:val="28"/>
        </w:rPr>
        <w:t xml:space="preserve">2562 </w:t>
      </w:r>
      <w:r w:rsidR="00DD0A05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สูงไป ทั้งนี้ ข้อผิดพลาดดังกล่าวไม่มีผลกระทบต่อยอดยกมา ณ วันที่ </w:t>
      </w:r>
      <w:r w:rsidR="00DD0A05"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1</w:t>
      </w:r>
      <w:r w:rsidR="00DD0A05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มกราคม </w:t>
      </w:r>
      <w:r w:rsidR="00DD0A05"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2561</w:t>
      </w:r>
    </w:p>
    <w:p w14:paraId="282D7834" w14:textId="086399E9" w:rsidR="000215BF" w:rsidRDefault="00EA6F08" w:rsidP="000215BF">
      <w:pPr>
        <w:spacing w:after="240"/>
        <w:ind w:left="446" w:hanging="446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proofErr w:type="gramStart"/>
      <w:r>
        <w:rPr>
          <w:rFonts w:ascii="Angsana New" w:hAnsi="Angsana New"/>
          <w:color w:val="000000"/>
          <w:spacing w:val="-2"/>
          <w:sz w:val="28"/>
          <w:lang w:val="en-GB"/>
        </w:rPr>
        <w:t xml:space="preserve">6.3 </w:t>
      </w:r>
      <w:r w:rsidR="0054751B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6F4E3E" w:rsidRPr="008345D6">
        <w:rPr>
          <w:rFonts w:ascii="Angsana New" w:hAnsi="Angsana New" w:hint="cs"/>
          <w:color w:val="000000"/>
          <w:spacing w:val="-2"/>
          <w:sz w:val="28"/>
          <w:cs/>
        </w:rPr>
        <w:t>คณะกรรมการของบริษัทได้พิจารณาอนุมัติให้แก้ไขปรับปรุงย้อนหลังงบการเงินสำหรับปีสิ้นสุดวันที่</w:t>
      </w:r>
      <w:proofErr w:type="gramEnd"/>
      <w:r w:rsidR="006F4E3E"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6F4E3E" w:rsidRPr="008345D6">
        <w:rPr>
          <w:rFonts w:ascii="Angsana New" w:hAnsi="Angsana New"/>
          <w:color w:val="000000"/>
          <w:spacing w:val="-2"/>
          <w:sz w:val="28"/>
        </w:rPr>
        <w:t xml:space="preserve">31 </w:t>
      </w:r>
      <w:r w:rsidR="006F4E3E" w:rsidRPr="008345D6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="006F4E3E"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6F4E3E" w:rsidRPr="008345D6">
        <w:rPr>
          <w:rFonts w:ascii="Angsana New" w:hAnsi="Angsana New"/>
          <w:color w:val="000000"/>
          <w:spacing w:val="-2"/>
          <w:sz w:val="28"/>
        </w:rPr>
        <w:t xml:space="preserve">2562 </w:t>
      </w:r>
      <w:r w:rsidR="006F4E3E" w:rsidRPr="008345D6">
        <w:rPr>
          <w:rFonts w:ascii="Angsana New" w:hAnsi="Angsana New" w:hint="cs"/>
          <w:color w:val="000000"/>
          <w:spacing w:val="-2"/>
          <w:sz w:val="28"/>
          <w:cs/>
        </w:rPr>
        <w:t>ที่แสดงเป็นข้อมูลเปรียบเทียบ</w:t>
      </w:r>
      <w:r w:rsidR="006F4E3E"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6F4E3E" w:rsidRPr="008345D6">
        <w:rPr>
          <w:rFonts w:ascii="Angsana New" w:hAnsi="Angsana New" w:hint="cs"/>
          <w:color w:val="000000"/>
          <w:spacing w:val="-2"/>
          <w:sz w:val="28"/>
          <w:cs/>
        </w:rPr>
        <w:t>เนื่องจากการแก้ไขข้อผิดพลาดทางบัญชีเกี่ยวกับการรับรู้รายได้ของบริษัท</w:t>
      </w:r>
      <w:r w:rsidR="006F4E3E"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6F4E3E" w:rsidRPr="008345D6">
        <w:rPr>
          <w:rFonts w:ascii="Angsana New" w:hAnsi="Angsana New" w:hint="cs"/>
          <w:color w:val="000000"/>
          <w:spacing w:val="-2"/>
          <w:sz w:val="28"/>
          <w:cs/>
        </w:rPr>
        <w:t>แซม</w:t>
      </w:r>
      <w:r w:rsidR="006F4E3E"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6F4E3E" w:rsidRPr="008345D6">
        <w:rPr>
          <w:rFonts w:ascii="Angsana New" w:hAnsi="Angsana New" w:hint="cs"/>
          <w:color w:val="000000"/>
          <w:spacing w:val="-2"/>
          <w:sz w:val="28"/>
          <w:cs/>
        </w:rPr>
        <w:t>วอเตอร์</w:t>
      </w:r>
      <w:r w:rsidR="006F4E3E"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6F4E3E" w:rsidRPr="008345D6">
        <w:rPr>
          <w:rFonts w:ascii="Angsana New" w:hAnsi="Angsana New" w:hint="cs"/>
          <w:color w:val="000000"/>
          <w:spacing w:val="-2"/>
          <w:sz w:val="28"/>
          <w:cs/>
        </w:rPr>
        <w:t>ซัพพลาย</w:t>
      </w:r>
      <w:r w:rsidR="006F4E3E"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6F4E3E" w:rsidRPr="008345D6">
        <w:rPr>
          <w:rFonts w:ascii="Angsana New" w:hAnsi="Angsana New" w:hint="cs"/>
          <w:color w:val="000000"/>
          <w:spacing w:val="-2"/>
          <w:sz w:val="28"/>
          <w:cs/>
        </w:rPr>
        <w:t>จำกัด</w:t>
      </w:r>
      <w:r w:rsidR="006F4E3E"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6F4E3E" w:rsidRPr="008345D6">
        <w:rPr>
          <w:rFonts w:ascii="Angsana New" w:hAnsi="Angsana New" w:hint="cs"/>
          <w:color w:val="000000"/>
          <w:spacing w:val="-2"/>
          <w:sz w:val="28"/>
          <w:cs/>
        </w:rPr>
        <w:t>ซึ่งเป็นบริษัทย่อยของบริษัทโดยผู้บริหารเห็นว่าการรับรู้รายได้ตามมาตรฐานการายงานทางการเงิน</w:t>
      </w:r>
      <w:r w:rsidR="006F4E3E"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6F4E3E" w:rsidRPr="008345D6">
        <w:rPr>
          <w:rFonts w:ascii="Angsana New" w:hAnsi="Angsana New" w:hint="cs"/>
          <w:color w:val="000000"/>
          <w:spacing w:val="-2"/>
          <w:sz w:val="28"/>
          <w:cs/>
        </w:rPr>
        <w:t>ฉบับที่</w:t>
      </w:r>
      <w:r w:rsidR="006F4E3E"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6F4E3E" w:rsidRPr="008345D6">
        <w:rPr>
          <w:rFonts w:ascii="Angsana New" w:hAnsi="Angsana New"/>
          <w:color w:val="000000"/>
          <w:spacing w:val="-2"/>
          <w:sz w:val="28"/>
        </w:rPr>
        <w:t xml:space="preserve">15 </w:t>
      </w:r>
      <w:r w:rsidR="006F4E3E" w:rsidRPr="008345D6">
        <w:rPr>
          <w:rFonts w:ascii="Angsana New" w:hAnsi="Angsana New" w:hint="cs"/>
          <w:color w:val="000000"/>
          <w:spacing w:val="-2"/>
          <w:sz w:val="28"/>
          <w:cs/>
        </w:rPr>
        <w:t>เรื่อง</w:t>
      </w:r>
      <w:r w:rsidR="006F4E3E"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6F4E3E" w:rsidRPr="008345D6">
        <w:rPr>
          <w:rFonts w:ascii="Angsana New" w:hAnsi="Angsana New" w:hint="cs"/>
          <w:color w:val="000000"/>
          <w:spacing w:val="-2"/>
          <w:sz w:val="28"/>
          <w:cs/>
        </w:rPr>
        <w:t>รายได้จากสัญญาที่ทำกับลูกค้า</w:t>
      </w:r>
      <w:r w:rsidR="006F4E3E"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6F4E3E" w:rsidRPr="008345D6">
        <w:rPr>
          <w:rFonts w:ascii="Angsana New" w:hAnsi="Angsana New" w:hint="cs"/>
          <w:color w:val="000000"/>
          <w:spacing w:val="-2"/>
          <w:sz w:val="28"/>
          <w:cs/>
        </w:rPr>
        <w:t>มีความเหมาะสม</w:t>
      </w:r>
      <w:r w:rsidR="006C73A3" w:rsidRPr="008345D6">
        <w:rPr>
          <w:rFonts w:ascii="Angsana New" w:hAnsi="Angsana New" w:hint="cs"/>
          <w:color w:val="000000"/>
          <w:spacing w:val="-2"/>
          <w:sz w:val="28"/>
          <w:cs/>
        </w:rPr>
        <w:t>และสะท้อนการดำเนินธุรกิจของบริษัทย่อย</w:t>
      </w:r>
    </w:p>
    <w:p w14:paraId="165A684B" w14:textId="6C698C04" w:rsidR="0054751B" w:rsidRPr="000215BF" w:rsidRDefault="009B2480" w:rsidP="000215BF">
      <w:pPr>
        <w:spacing w:after="240"/>
        <w:ind w:left="446" w:firstLine="4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ผลกระทบของการปรับปรุงงบการเงินย้อนหลังต่องบแสดงฐานะการเงินรวม ณ วันที่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4271A0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271A0">
        <w:rPr>
          <w:rFonts w:ascii="Angsana New" w:hAnsi="Angsana New" w:hint="cs"/>
          <w:color w:val="000000"/>
          <w:spacing w:val="-2"/>
          <w:sz w:val="28"/>
        </w:rPr>
        <w:t xml:space="preserve">2562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ตามหมายเหตุ </w:t>
      </w:r>
      <w:r w:rsidR="004271A0" w:rsidRPr="004271A0">
        <w:rPr>
          <w:rFonts w:ascii="Angsana New" w:hAnsi="Angsana New"/>
          <w:color w:val="000000"/>
          <w:spacing w:val="-2"/>
          <w:sz w:val="28"/>
          <w:lang w:val="en-GB"/>
        </w:rPr>
        <w:t>6</w:t>
      </w:r>
      <w:r w:rsidRPr="004271A0">
        <w:rPr>
          <w:rFonts w:ascii="Angsana New" w:hAnsi="Angsana New" w:hint="cs"/>
          <w:color w:val="000000"/>
          <w:spacing w:val="-2"/>
          <w:sz w:val="28"/>
        </w:rPr>
        <w:t>.1</w:t>
      </w:r>
      <w:r w:rsidRPr="004271A0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4271A0">
        <w:rPr>
          <w:rFonts w:ascii="Angsana New" w:hAnsi="Angsana New" w:hint="cs"/>
          <w:color w:val="000000"/>
          <w:spacing w:val="-2"/>
          <w:sz w:val="28"/>
        </w:rPr>
        <w:t xml:space="preserve">     </w:t>
      </w:r>
      <w:r w:rsidRPr="004271A0">
        <w:rPr>
          <w:rFonts w:ascii="Angsana New" w:hAnsi="Angsana New" w:hint="cs"/>
          <w:color w:val="000000"/>
          <w:spacing w:val="-2"/>
          <w:sz w:val="28"/>
          <w:cs/>
        </w:rPr>
        <w:t>และผลกระทบต่องบการเงินรวมจากการแก้ไขข้อผิดพลาดทางบัญชี</w:t>
      </w:r>
      <w:r w:rsidRPr="004271A0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ตามหมายเหตุ </w:t>
      </w:r>
      <w:r w:rsidR="004271A0" w:rsidRPr="004271A0">
        <w:rPr>
          <w:rFonts w:ascii="Angsana New" w:hAnsi="Angsana New"/>
          <w:color w:val="000000"/>
          <w:spacing w:val="-2"/>
          <w:sz w:val="28"/>
          <w:lang w:val="en-GB"/>
        </w:rPr>
        <w:t>6</w:t>
      </w:r>
      <w:r w:rsidRPr="004271A0">
        <w:rPr>
          <w:rFonts w:ascii="Angsana New" w:hAnsi="Angsana New" w:hint="cs"/>
          <w:color w:val="000000"/>
          <w:spacing w:val="-2"/>
          <w:sz w:val="28"/>
        </w:rPr>
        <w:t>.2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A95C9B" w:rsidRPr="008345D6">
        <w:rPr>
          <w:rFonts w:ascii="Angsana New" w:hAnsi="Angsana New" w:hint="cs"/>
          <w:color w:val="000000"/>
          <w:spacing w:val="-2"/>
          <w:sz w:val="28"/>
          <w:cs/>
        </w:rPr>
        <w:t>และ</w:t>
      </w:r>
      <w:r w:rsidR="00A95C9B" w:rsidRPr="008345D6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A95C9B">
        <w:rPr>
          <w:rFonts w:ascii="Angsana New" w:hAnsi="Angsana New"/>
          <w:color w:val="000000"/>
          <w:spacing w:val="-2"/>
          <w:sz w:val="28"/>
        </w:rPr>
        <w:t xml:space="preserve">6.3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สรุปดังนี้</w:t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50"/>
        <w:gridCol w:w="90"/>
        <w:gridCol w:w="1260"/>
        <w:gridCol w:w="112"/>
        <w:gridCol w:w="1418"/>
        <w:gridCol w:w="90"/>
        <w:gridCol w:w="1260"/>
      </w:tblGrid>
      <w:tr w:rsidR="00D5121C" w:rsidRPr="004271A0" w14:paraId="4FCE8BCA" w14:textId="77777777" w:rsidTr="00C52F7B">
        <w:tc>
          <w:tcPr>
            <w:tcW w:w="3870" w:type="dxa"/>
            <w:shd w:val="clear" w:color="auto" w:fill="auto"/>
            <w:vAlign w:val="bottom"/>
          </w:tcPr>
          <w:p w14:paraId="6BCB284F" w14:textId="77777777" w:rsidR="00D5121C" w:rsidRPr="008345D6" w:rsidRDefault="00D5121C">
            <w:pPr>
              <w:overflowPunct/>
              <w:autoSpaceDE/>
              <w:autoSpaceDN/>
              <w:adjustRightInd/>
              <w:spacing w:line="300" w:lineRule="exact"/>
              <w:ind w:left="162"/>
              <w:textAlignment w:val="auto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</w:p>
        </w:tc>
        <w:tc>
          <w:tcPr>
            <w:tcW w:w="1350" w:type="dxa"/>
          </w:tcPr>
          <w:p w14:paraId="6BD64174" w14:textId="77777777" w:rsidR="00D5121C" w:rsidRPr="00C1349D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1599E891" w14:textId="77777777" w:rsidR="00D5121C" w:rsidRPr="00C1349D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C7BCC08" w14:textId="77777777" w:rsidR="00D5121C" w:rsidRPr="00C1349D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12" w:type="dxa"/>
          </w:tcPr>
          <w:p w14:paraId="444F2214" w14:textId="77777777" w:rsidR="00D5121C" w:rsidRPr="00C1349D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2ADB2492" w14:textId="77777777" w:rsidR="00D5121C" w:rsidRPr="00C1349D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3416BD92" w14:textId="77777777" w:rsidR="00D5121C" w:rsidRPr="00C1349D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67735D48" w14:textId="77777777" w:rsidR="00D5121C" w:rsidRPr="00C1349D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lang w:val="en-GB"/>
              </w:rPr>
            </w:pPr>
            <w:r w:rsidRPr="00C1349D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C1349D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D5121C" w:rsidRPr="004271A0" w14:paraId="400E57EB" w14:textId="77777777" w:rsidTr="00C52F7B">
        <w:tc>
          <w:tcPr>
            <w:tcW w:w="3870" w:type="dxa"/>
            <w:shd w:val="clear" w:color="auto" w:fill="auto"/>
            <w:vAlign w:val="bottom"/>
          </w:tcPr>
          <w:p w14:paraId="41D5AF28" w14:textId="77777777" w:rsidR="00D5121C" w:rsidRPr="00C1349D" w:rsidRDefault="00D5121C">
            <w:pPr>
              <w:overflowPunct/>
              <w:autoSpaceDE/>
              <w:autoSpaceDN/>
              <w:adjustRightInd/>
              <w:spacing w:line="300" w:lineRule="exact"/>
              <w:ind w:left="162"/>
              <w:textAlignment w:val="auto"/>
              <w:rPr>
                <w:rFonts w:ascii="Angsana New" w:eastAsia="Times New Roman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14:paraId="3DAD6527" w14:textId="77777777" w:rsidR="00D5121C" w:rsidRPr="008345D6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eastAsia="Verdana" w:hAnsi="Angsana New" w:hint="cs"/>
                <w:sz w:val="28"/>
                <w:cs/>
              </w:rPr>
              <w:t>งบการเงินรวม</w:t>
            </w:r>
          </w:p>
        </w:tc>
      </w:tr>
      <w:tr w:rsidR="00D5121C" w:rsidRPr="004271A0" w14:paraId="01DBF342" w14:textId="77777777" w:rsidTr="00C52F7B">
        <w:tc>
          <w:tcPr>
            <w:tcW w:w="3870" w:type="dxa"/>
            <w:shd w:val="clear" w:color="auto" w:fill="auto"/>
            <w:vAlign w:val="bottom"/>
          </w:tcPr>
          <w:p w14:paraId="014FA88B" w14:textId="77777777" w:rsidR="00D5121C" w:rsidRPr="00C1349D" w:rsidRDefault="00D5121C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="Angsana New" w:eastAsia="Times New Roman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018BA0" w14:textId="77777777" w:rsidR="00D5121C" w:rsidRPr="008345D6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ยอดคงเหลือตาม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E565CA2" w14:textId="77777777" w:rsidR="00D5121C" w:rsidRPr="00C1349D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22C7A2E" w14:textId="77777777" w:rsidR="00D5121C" w:rsidRPr="008345D6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ผลกระทบของ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F5833EB" w14:textId="77777777" w:rsidR="00D5121C" w:rsidRPr="00C1349D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5CC85ED" w14:textId="77777777" w:rsidR="00D5121C" w:rsidRPr="008345D6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การแก้ไข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23AC0D8" w14:textId="77777777" w:rsidR="00D5121C" w:rsidRPr="00C1349D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04FFF3" w14:textId="77777777" w:rsidR="00D5121C" w:rsidRPr="008345D6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ยอดคงเหลือ</w:t>
            </w:r>
          </w:p>
        </w:tc>
      </w:tr>
      <w:tr w:rsidR="00D5121C" w:rsidRPr="004271A0" w14:paraId="2DE215AB" w14:textId="77777777" w:rsidTr="00C52F7B">
        <w:tc>
          <w:tcPr>
            <w:tcW w:w="3870" w:type="dxa"/>
            <w:shd w:val="clear" w:color="auto" w:fill="auto"/>
          </w:tcPr>
          <w:p w14:paraId="6E0FE69E" w14:textId="77777777" w:rsidR="00D5121C" w:rsidRPr="00C1349D" w:rsidRDefault="00D5121C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="Angsana New" w:eastAsia="Times New Roman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0F2BB7" w14:textId="77777777" w:rsidR="00D5121C" w:rsidRPr="00C1349D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lang w:val="en-GB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ที่รายงานไว้เดิม</w:t>
            </w:r>
          </w:p>
        </w:tc>
        <w:tc>
          <w:tcPr>
            <w:tcW w:w="90" w:type="dxa"/>
          </w:tcPr>
          <w:p w14:paraId="280D070A" w14:textId="77777777" w:rsidR="00D5121C" w:rsidRPr="00C1349D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6D3D258" w14:textId="77777777" w:rsidR="00D5121C" w:rsidRPr="00C1349D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lang w:val="en-GB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รายการปรับปรุง</w:t>
            </w:r>
          </w:p>
        </w:tc>
        <w:tc>
          <w:tcPr>
            <w:tcW w:w="112" w:type="dxa"/>
          </w:tcPr>
          <w:p w14:paraId="573926ED" w14:textId="77777777" w:rsidR="00D5121C" w:rsidRPr="00C1349D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6972B56" w14:textId="77777777" w:rsidR="00D5121C" w:rsidRPr="00C1349D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ข้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อผิดพลาด</w:t>
            </w:r>
          </w:p>
        </w:tc>
        <w:tc>
          <w:tcPr>
            <w:tcW w:w="90" w:type="dxa"/>
          </w:tcPr>
          <w:p w14:paraId="306668E5" w14:textId="77777777" w:rsidR="00D5121C" w:rsidRPr="00C1349D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D2ED2F" w14:textId="77777777" w:rsidR="00D5121C" w:rsidRPr="00C1349D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sz w:val="28"/>
                <w:lang w:val="en-GB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หลังปรับปรุง</w:t>
            </w:r>
          </w:p>
        </w:tc>
      </w:tr>
      <w:tr w:rsidR="00D5121C" w:rsidRPr="003B65FB" w14:paraId="7A81466B" w14:textId="77777777" w:rsidTr="00C52F7B">
        <w:tc>
          <w:tcPr>
            <w:tcW w:w="3870" w:type="dxa"/>
            <w:shd w:val="clear" w:color="auto" w:fill="auto"/>
            <w:vAlign w:val="bottom"/>
          </w:tcPr>
          <w:p w14:paraId="556602AF" w14:textId="77777777" w:rsidR="00D5121C" w:rsidRPr="00C1349D" w:rsidRDefault="009B2480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28"/>
              </w:rPr>
            </w:pPr>
            <w:r w:rsidRPr="008345D6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28"/>
                <w:cs/>
              </w:rPr>
              <w:t>งบแสดงฐานะการเงินรวม ณ วันที่</w:t>
            </w:r>
            <w:r w:rsidRPr="00C1349D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28"/>
              </w:rPr>
              <w:t xml:space="preserve"> 31 </w:t>
            </w:r>
            <w:r w:rsidRPr="008345D6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28"/>
                <w:cs/>
              </w:rPr>
              <w:t xml:space="preserve">ธันวาคม </w:t>
            </w:r>
            <w:r w:rsidRPr="00C1349D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28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81CAF1" w14:textId="77777777" w:rsidR="00D5121C" w:rsidRPr="00C1349D" w:rsidRDefault="00D5121C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</w:rPr>
            </w:pPr>
          </w:p>
        </w:tc>
        <w:tc>
          <w:tcPr>
            <w:tcW w:w="90" w:type="dxa"/>
          </w:tcPr>
          <w:p w14:paraId="1F535173" w14:textId="77777777" w:rsidR="00D5121C" w:rsidRPr="00C1349D" w:rsidRDefault="00D5121C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A6870B5" w14:textId="387E2A67" w:rsidR="00D5121C" w:rsidRPr="00C1349D" w:rsidRDefault="009B2480">
            <w:pPr>
              <w:tabs>
                <w:tab w:val="decimal" w:pos="81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</w:rPr>
            </w:pPr>
            <w:r w:rsidRPr="00C1349D">
              <w:rPr>
                <w:rFonts w:ascii="Angsana New" w:hAnsi="Angsana New" w:hint="cs"/>
                <w:color w:val="000000"/>
                <w:spacing w:val="-2"/>
                <w:sz w:val="28"/>
              </w:rPr>
              <w:t>(</w:t>
            </w:r>
            <w:r w:rsidRPr="008345D6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 xml:space="preserve">หมายเหตุ </w:t>
            </w:r>
            <w:r w:rsidR="00101530" w:rsidRPr="00C1349D">
              <w:rPr>
                <w:rFonts w:ascii="Angsana New" w:hAnsi="Angsana New" w:hint="cs"/>
                <w:color w:val="000000"/>
                <w:spacing w:val="-2"/>
                <w:sz w:val="28"/>
              </w:rPr>
              <w:t>6</w:t>
            </w:r>
            <w:r w:rsidRPr="00C1349D">
              <w:rPr>
                <w:rFonts w:ascii="Angsana New" w:hAnsi="Angsana New" w:hint="cs"/>
                <w:color w:val="000000"/>
                <w:spacing w:val="-2"/>
                <w:sz w:val="28"/>
              </w:rPr>
              <w:t>.1)</w:t>
            </w:r>
          </w:p>
        </w:tc>
        <w:tc>
          <w:tcPr>
            <w:tcW w:w="112" w:type="dxa"/>
          </w:tcPr>
          <w:p w14:paraId="73B8B7FA" w14:textId="77777777" w:rsidR="00D5121C" w:rsidRPr="00C1349D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76E510" w14:textId="1586CACA" w:rsidR="00D5121C" w:rsidRPr="00C1349D" w:rsidRDefault="009B2480" w:rsidP="00101530">
            <w:pPr>
              <w:overflowPunct/>
              <w:autoSpaceDE/>
              <w:autoSpaceDN/>
              <w:adjustRightInd/>
              <w:ind w:right="2"/>
              <w:jc w:val="center"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</w:rPr>
            </w:pPr>
            <w:r w:rsidRPr="00C1349D">
              <w:rPr>
                <w:rFonts w:ascii="Angsana New" w:hAnsi="Angsana New" w:hint="cs"/>
                <w:color w:val="000000"/>
                <w:spacing w:val="-2"/>
                <w:sz w:val="28"/>
              </w:rPr>
              <w:t>(</w:t>
            </w:r>
            <w:r w:rsidRPr="008345D6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 xml:space="preserve">หมายเหตุ </w:t>
            </w:r>
            <w:r w:rsidR="00101530" w:rsidRPr="00C1349D">
              <w:rPr>
                <w:rFonts w:ascii="Angsana New" w:hAnsi="Angsana New" w:hint="cs"/>
                <w:color w:val="000000"/>
                <w:spacing w:val="-2"/>
                <w:sz w:val="28"/>
              </w:rPr>
              <w:t>6.</w:t>
            </w:r>
            <w:r w:rsidRPr="00C1349D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2</w:t>
            </w:r>
            <w:r w:rsidR="009E74AD" w:rsidRPr="00C1349D">
              <w:rPr>
                <w:rFonts w:ascii="Angsana New" w:hAnsi="Angsana New"/>
                <w:color w:val="000000"/>
                <w:spacing w:val="-2"/>
                <w:sz w:val="28"/>
              </w:rPr>
              <w:t>,</w:t>
            </w:r>
            <w:r w:rsidR="0040530D">
              <w:rPr>
                <w:rFonts w:ascii="Angsana New" w:hAnsi="Angsana New"/>
                <w:color w:val="000000"/>
                <w:spacing w:val="-2"/>
                <w:sz w:val="28"/>
              </w:rPr>
              <w:t xml:space="preserve"> </w:t>
            </w:r>
            <w:r w:rsidR="009E74AD" w:rsidRPr="00C1349D">
              <w:rPr>
                <w:rFonts w:ascii="Angsana New" w:hAnsi="Angsana New"/>
                <w:color w:val="000000"/>
                <w:spacing w:val="-2"/>
                <w:sz w:val="28"/>
              </w:rPr>
              <w:t>6.3</w:t>
            </w:r>
            <w:r w:rsidRPr="00C1349D">
              <w:rPr>
                <w:rFonts w:ascii="Angsana New" w:hAnsi="Angsana New" w:hint="cs"/>
                <w:color w:val="000000"/>
                <w:spacing w:val="-2"/>
                <w:sz w:val="28"/>
              </w:rPr>
              <w:t>)</w:t>
            </w:r>
          </w:p>
        </w:tc>
        <w:tc>
          <w:tcPr>
            <w:tcW w:w="90" w:type="dxa"/>
          </w:tcPr>
          <w:p w14:paraId="3C3E5860" w14:textId="77777777" w:rsidR="00D5121C" w:rsidRPr="00C1349D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D1323E" w14:textId="77777777" w:rsidR="00D5121C" w:rsidRPr="00C1349D" w:rsidRDefault="00D5121C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</w:rPr>
            </w:pPr>
          </w:p>
        </w:tc>
      </w:tr>
      <w:tr w:rsidR="00D5121C" w:rsidRPr="003B65FB" w14:paraId="458525B1" w14:textId="77777777" w:rsidTr="00C52F7B">
        <w:tc>
          <w:tcPr>
            <w:tcW w:w="3870" w:type="dxa"/>
            <w:shd w:val="clear" w:color="auto" w:fill="auto"/>
            <w:vAlign w:val="bottom"/>
          </w:tcPr>
          <w:p w14:paraId="4C77652A" w14:textId="77777777" w:rsidR="00D5121C" w:rsidRPr="008345D6" w:rsidRDefault="009B2480">
            <w:pPr>
              <w:ind w:left="4" w:right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1B70E47C" w14:textId="77777777" w:rsidR="00D5121C" w:rsidRPr="00C1349D" w:rsidRDefault="00D5121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54FA35EC" w14:textId="77777777" w:rsidR="00D5121C" w:rsidRPr="00C1349D" w:rsidRDefault="00D5121C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DF38683" w14:textId="77777777" w:rsidR="00D5121C" w:rsidRPr="00C1349D" w:rsidRDefault="00D5121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227C1906" w14:textId="77777777" w:rsidR="00D5121C" w:rsidRPr="00C1349D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0DD8AEF5" w14:textId="77777777" w:rsidR="00D5121C" w:rsidRPr="00C1349D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4CBCB42F" w14:textId="77777777" w:rsidR="00D5121C" w:rsidRPr="00C1349D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7E595E57" w14:textId="77777777" w:rsidR="00D5121C" w:rsidRPr="00C1349D" w:rsidRDefault="00D5121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</w:tr>
      <w:tr w:rsidR="00D5121C" w:rsidRPr="003B65FB" w14:paraId="4BC5C092" w14:textId="77777777" w:rsidTr="00C52F7B">
        <w:tc>
          <w:tcPr>
            <w:tcW w:w="3870" w:type="dxa"/>
            <w:shd w:val="clear" w:color="auto" w:fill="auto"/>
          </w:tcPr>
          <w:p w14:paraId="2003DB55" w14:textId="694D03A8" w:rsidR="00D5121C" w:rsidRPr="008345D6" w:rsidRDefault="007F0BAC">
            <w:pPr>
              <w:ind w:left="180" w:right="7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4F021229" w14:textId="50672BA8" w:rsidR="00D5121C" w:rsidRPr="00C1349D" w:rsidRDefault="008018C1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hAnsi="Angsana New"/>
                <w:sz w:val="28"/>
              </w:rPr>
              <w:t>111,641</w:t>
            </w:r>
          </w:p>
        </w:tc>
        <w:tc>
          <w:tcPr>
            <w:tcW w:w="90" w:type="dxa"/>
          </w:tcPr>
          <w:p w14:paraId="1D7F9746" w14:textId="77777777" w:rsidR="00D5121C" w:rsidRPr="00C1349D" w:rsidRDefault="00D5121C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2DB0CE1" w14:textId="2279A565" w:rsidR="00D5121C" w:rsidRPr="00C1349D" w:rsidRDefault="008018C1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  <w:lang w:val="en-GB"/>
              </w:rPr>
              <w:t>(4,513)</w:t>
            </w:r>
          </w:p>
        </w:tc>
        <w:tc>
          <w:tcPr>
            <w:tcW w:w="112" w:type="dxa"/>
          </w:tcPr>
          <w:p w14:paraId="6889F345" w14:textId="77777777" w:rsidR="00D5121C" w:rsidRPr="00C1349D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0F468E9D" w14:textId="13A61302" w:rsidR="00D5121C" w:rsidRPr="00C1349D" w:rsidRDefault="008018C1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20D9C9C5" w14:textId="77777777" w:rsidR="00D5121C" w:rsidRPr="00C1349D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5E1E4EE6" w14:textId="7AA5A4FB" w:rsidR="00D5121C" w:rsidRPr="00C1349D" w:rsidRDefault="008018C1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hAnsi="Angsana New"/>
                <w:sz w:val="28"/>
              </w:rPr>
              <w:t>107,128</w:t>
            </w:r>
          </w:p>
        </w:tc>
      </w:tr>
      <w:tr w:rsidR="00D5121C" w:rsidRPr="003B65FB" w14:paraId="4EAD28E2" w14:textId="77777777" w:rsidTr="00C52F7B">
        <w:tc>
          <w:tcPr>
            <w:tcW w:w="3870" w:type="dxa"/>
            <w:shd w:val="clear" w:color="auto" w:fill="auto"/>
          </w:tcPr>
          <w:p w14:paraId="7C7973E8" w14:textId="3F111ACB" w:rsidR="00D5121C" w:rsidRPr="008345D6" w:rsidRDefault="008018C1">
            <w:pPr>
              <w:ind w:left="180" w:right="7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ลูกหนี้การค้าและลุกหนี้หมุนเวียนอื่น</w:t>
            </w:r>
          </w:p>
        </w:tc>
        <w:tc>
          <w:tcPr>
            <w:tcW w:w="1350" w:type="dxa"/>
            <w:vAlign w:val="bottom"/>
          </w:tcPr>
          <w:p w14:paraId="5A608770" w14:textId="0A0EB914" w:rsidR="00D5121C" w:rsidRPr="00C1349D" w:rsidRDefault="008018C1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353,545</w:t>
            </w:r>
          </w:p>
        </w:tc>
        <w:tc>
          <w:tcPr>
            <w:tcW w:w="90" w:type="dxa"/>
            <w:vAlign w:val="bottom"/>
          </w:tcPr>
          <w:p w14:paraId="4438ACC7" w14:textId="77777777" w:rsidR="00D5121C" w:rsidRPr="00C1349D" w:rsidRDefault="00D5121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492702" w14:textId="0FAF9919" w:rsidR="00D5121C" w:rsidRPr="00C1349D" w:rsidRDefault="008018C1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29,573</w:t>
            </w:r>
          </w:p>
        </w:tc>
        <w:tc>
          <w:tcPr>
            <w:tcW w:w="112" w:type="dxa"/>
          </w:tcPr>
          <w:p w14:paraId="0A6A53F8" w14:textId="77777777" w:rsidR="00D5121C" w:rsidRPr="00C1349D" w:rsidRDefault="00D5121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2C23F536" w14:textId="1704019E" w:rsidR="00D5121C" w:rsidRPr="00C1349D" w:rsidRDefault="005D5AFB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  <w:lang w:val="en-GB"/>
              </w:rPr>
              <w:t>(16</w:t>
            </w:r>
            <w:r w:rsidR="00BE4F8A" w:rsidRPr="00C1349D">
              <w:rPr>
                <w:rFonts w:ascii="Angsana New" w:eastAsia="Times New Roman" w:hAnsi="Angsana New"/>
                <w:color w:val="000000"/>
                <w:sz w:val="28"/>
                <w:lang w:val="en-GB"/>
              </w:rPr>
              <w:t>,482)</w:t>
            </w:r>
          </w:p>
        </w:tc>
        <w:tc>
          <w:tcPr>
            <w:tcW w:w="90" w:type="dxa"/>
            <w:vAlign w:val="bottom"/>
          </w:tcPr>
          <w:p w14:paraId="7A82E138" w14:textId="77777777" w:rsidR="00D5121C" w:rsidRPr="00C1349D" w:rsidRDefault="00D5121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A0721ED" w14:textId="413CDD95" w:rsidR="00D5121C" w:rsidRPr="00C1349D" w:rsidRDefault="00BE4F8A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366,636</w:t>
            </w:r>
          </w:p>
        </w:tc>
      </w:tr>
      <w:tr w:rsidR="00EF6955" w:rsidRPr="003B65FB" w14:paraId="277F19C4" w14:textId="77777777" w:rsidTr="00C52F7B">
        <w:tc>
          <w:tcPr>
            <w:tcW w:w="3870" w:type="dxa"/>
            <w:shd w:val="clear" w:color="auto" w:fill="auto"/>
          </w:tcPr>
          <w:p w14:paraId="37FB80D5" w14:textId="150A9FA8" w:rsidR="00EF6955" w:rsidRPr="008345D6" w:rsidRDefault="00081560" w:rsidP="00184115">
            <w:pPr>
              <w:ind w:left="355" w:right="72" w:hanging="18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ส่วนของลูกหนี้ตามสัญญาเช่าการเงินที่ครบกำหนดชำระภายในหนึ่งปี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68A33E9" w14:textId="1B103D15" w:rsidR="00EF6955" w:rsidRPr="00C1349D" w:rsidRDefault="00081560" w:rsidP="00CD5FB9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13,596</w:t>
            </w:r>
          </w:p>
        </w:tc>
        <w:tc>
          <w:tcPr>
            <w:tcW w:w="90" w:type="dxa"/>
            <w:vAlign w:val="bottom"/>
          </w:tcPr>
          <w:p w14:paraId="3EF644E4" w14:textId="77777777" w:rsidR="00EF6955" w:rsidRPr="00C1349D" w:rsidRDefault="00EF6955" w:rsidP="00CD5FB9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BDB11A" w14:textId="5904057A" w:rsidR="00EF6955" w:rsidRPr="00C1349D" w:rsidRDefault="00081560" w:rsidP="00CD5FB9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-</w:t>
            </w:r>
          </w:p>
        </w:tc>
        <w:tc>
          <w:tcPr>
            <w:tcW w:w="112" w:type="dxa"/>
            <w:vAlign w:val="bottom"/>
          </w:tcPr>
          <w:p w14:paraId="703FF6DA" w14:textId="77777777" w:rsidR="00EF6955" w:rsidRPr="00C1349D" w:rsidRDefault="00EF6955" w:rsidP="00CD5FB9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0EE032D" w14:textId="0254AE34" w:rsidR="00EF6955" w:rsidRPr="00C1349D" w:rsidRDefault="00081560" w:rsidP="00CD5FB9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  <w:lang w:val="en-GB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  <w:lang w:val="en-GB"/>
              </w:rPr>
              <w:t>(13,596)</w:t>
            </w:r>
          </w:p>
        </w:tc>
        <w:tc>
          <w:tcPr>
            <w:tcW w:w="90" w:type="dxa"/>
            <w:vAlign w:val="bottom"/>
          </w:tcPr>
          <w:p w14:paraId="25FCCA76" w14:textId="77777777" w:rsidR="00EF6955" w:rsidRPr="00C1349D" w:rsidRDefault="00EF6955" w:rsidP="00CD5FB9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DEFE708" w14:textId="7C3DACA6" w:rsidR="00EF6955" w:rsidRPr="00C1349D" w:rsidRDefault="00CD5FB9" w:rsidP="00CD5FB9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-</w:t>
            </w:r>
          </w:p>
        </w:tc>
      </w:tr>
      <w:tr w:rsidR="00D5121C" w:rsidRPr="003B65FB" w14:paraId="0188AE4B" w14:textId="77777777" w:rsidTr="00C52F7B">
        <w:tc>
          <w:tcPr>
            <w:tcW w:w="3870" w:type="dxa"/>
            <w:shd w:val="clear" w:color="auto" w:fill="auto"/>
          </w:tcPr>
          <w:p w14:paraId="6406513F" w14:textId="0860E1C9" w:rsidR="00D5121C" w:rsidRPr="008345D6" w:rsidRDefault="008018C1">
            <w:pPr>
              <w:ind w:left="180" w:right="7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167D459" w14:textId="29DFA03F" w:rsidR="00D5121C" w:rsidRPr="00C1349D" w:rsidRDefault="00C13A3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9,161</w:t>
            </w:r>
          </w:p>
        </w:tc>
        <w:tc>
          <w:tcPr>
            <w:tcW w:w="90" w:type="dxa"/>
            <w:vAlign w:val="bottom"/>
          </w:tcPr>
          <w:p w14:paraId="674A3AD6" w14:textId="77777777" w:rsidR="00D5121C" w:rsidRPr="00C1349D" w:rsidRDefault="00D5121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C02226" w14:textId="4E395E03" w:rsidR="00D5121C" w:rsidRPr="00C1349D" w:rsidRDefault="00C13A35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(5,992)</w:t>
            </w:r>
          </w:p>
        </w:tc>
        <w:tc>
          <w:tcPr>
            <w:tcW w:w="112" w:type="dxa"/>
          </w:tcPr>
          <w:p w14:paraId="56EACFB0" w14:textId="77777777" w:rsidR="00D5121C" w:rsidRPr="00C1349D" w:rsidRDefault="00D5121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092E8282" w14:textId="77777777" w:rsidR="00D5121C" w:rsidRPr="00C1349D" w:rsidRDefault="009B2480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 w:hint="cs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58517A76" w14:textId="77777777" w:rsidR="00D5121C" w:rsidRPr="00C1349D" w:rsidRDefault="00D5121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8D3D469" w14:textId="5C985DF0" w:rsidR="00D5121C" w:rsidRPr="00C1349D" w:rsidRDefault="00C13A35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3,169</w:t>
            </w:r>
          </w:p>
        </w:tc>
      </w:tr>
      <w:tr w:rsidR="00390C9B" w:rsidRPr="003B65FB" w14:paraId="2FC72125" w14:textId="77777777" w:rsidTr="00C52F7B">
        <w:tc>
          <w:tcPr>
            <w:tcW w:w="3870" w:type="dxa"/>
            <w:shd w:val="clear" w:color="auto" w:fill="auto"/>
          </w:tcPr>
          <w:p w14:paraId="2D46C18B" w14:textId="60511718" w:rsidR="00390C9B" w:rsidRPr="008345D6" w:rsidRDefault="00C13A35">
            <w:pPr>
              <w:ind w:left="180" w:right="7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0E7BB53C" w14:textId="13C42743" w:rsidR="00390C9B" w:rsidRPr="00C1349D" w:rsidRDefault="0039159E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139,106</w:t>
            </w:r>
          </w:p>
        </w:tc>
        <w:tc>
          <w:tcPr>
            <w:tcW w:w="90" w:type="dxa"/>
            <w:vAlign w:val="bottom"/>
          </w:tcPr>
          <w:p w14:paraId="3AE47A11" w14:textId="77777777" w:rsidR="00390C9B" w:rsidRPr="00C1349D" w:rsidRDefault="00390C9B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2BABA6" w14:textId="0EEAB6A8" w:rsidR="00390C9B" w:rsidRPr="00C1349D" w:rsidRDefault="0039159E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88,757</w:t>
            </w:r>
          </w:p>
        </w:tc>
        <w:tc>
          <w:tcPr>
            <w:tcW w:w="112" w:type="dxa"/>
          </w:tcPr>
          <w:p w14:paraId="2864F877" w14:textId="77777777" w:rsidR="00390C9B" w:rsidRPr="00C1349D" w:rsidRDefault="00390C9B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449CBC0E" w14:textId="5D6E0ADE" w:rsidR="00390C9B" w:rsidRPr="00C1349D" w:rsidRDefault="0039159E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  <w:lang w:val="en-GB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4BE74239" w14:textId="77777777" w:rsidR="00390C9B" w:rsidRPr="00C1349D" w:rsidRDefault="00390C9B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1E45615" w14:textId="699AA061" w:rsidR="00390C9B" w:rsidRPr="00C1349D" w:rsidRDefault="0039159E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227,863</w:t>
            </w:r>
          </w:p>
        </w:tc>
      </w:tr>
      <w:tr w:rsidR="00552DE5" w:rsidRPr="003B65FB" w14:paraId="44B59545" w14:textId="77777777" w:rsidTr="00C52F7B">
        <w:tc>
          <w:tcPr>
            <w:tcW w:w="3870" w:type="dxa"/>
            <w:shd w:val="clear" w:color="auto" w:fill="auto"/>
          </w:tcPr>
          <w:p w14:paraId="4EC8701D" w14:textId="4334A4EC" w:rsidR="00552DE5" w:rsidRPr="008345D6" w:rsidRDefault="00D65CDA">
            <w:pPr>
              <w:ind w:left="180" w:right="7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ลูกหนี้ตามสัญญาเช่าการเงิน</w:t>
            </w:r>
          </w:p>
        </w:tc>
        <w:tc>
          <w:tcPr>
            <w:tcW w:w="1350" w:type="dxa"/>
            <w:vAlign w:val="bottom"/>
          </w:tcPr>
          <w:p w14:paraId="7A81F5C7" w14:textId="62B8EF77" w:rsidR="00552DE5" w:rsidRPr="00C1349D" w:rsidRDefault="00D65CDA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129,</w:t>
            </w:r>
            <w:r w:rsidR="00681760" w:rsidRPr="00C1349D">
              <w:rPr>
                <w:rFonts w:ascii="Angsana New" w:eastAsia="Times New Roman" w:hAnsi="Angsana New"/>
                <w:color w:val="000000"/>
                <w:sz w:val="28"/>
              </w:rPr>
              <w:t>632</w:t>
            </w:r>
          </w:p>
        </w:tc>
        <w:tc>
          <w:tcPr>
            <w:tcW w:w="90" w:type="dxa"/>
            <w:vAlign w:val="bottom"/>
          </w:tcPr>
          <w:p w14:paraId="66BECD0D" w14:textId="77777777" w:rsidR="00552DE5" w:rsidRPr="00C1349D" w:rsidRDefault="00552DE5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CD4C01" w14:textId="6BC79D91" w:rsidR="00552DE5" w:rsidRPr="00C1349D" w:rsidRDefault="00681760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-</w:t>
            </w:r>
          </w:p>
        </w:tc>
        <w:tc>
          <w:tcPr>
            <w:tcW w:w="112" w:type="dxa"/>
          </w:tcPr>
          <w:p w14:paraId="1EE9ABDD" w14:textId="77777777" w:rsidR="00552DE5" w:rsidRPr="00C1349D" w:rsidRDefault="00552DE5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05730D8A" w14:textId="0B79C0C2" w:rsidR="00552DE5" w:rsidRPr="00C1349D" w:rsidRDefault="00681760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  <w:lang w:val="en-GB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  <w:lang w:val="en-GB"/>
              </w:rPr>
              <w:t>(129,632)</w:t>
            </w:r>
          </w:p>
        </w:tc>
        <w:tc>
          <w:tcPr>
            <w:tcW w:w="90" w:type="dxa"/>
            <w:vAlign w:val="bottom"/>
          </w:tcPr>
          <w:p w14:paraId="29DB08DA" w14:textId="77777777" w:rsidR="00552DE5" w:rsidRPr="00C1349D" w:rsidRDefault="00552DE5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2EF62FE" w14:textId="34AA0C3E" w:rsidR="00552DE5" w:rsidRPr="008345D6" w:rsidRDefault="006E2499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-</w:t>
            </w:r>
          </w:p>
        </w:tc>
      </w:tr>
      <w:tr w:rsidR="00390C9B" w:rsidRPr="003B65FB" w14:paraId="37A2B768" w14:textId="77777777" w:rsidTr="00C52F7B">
        <w:tc>
          <w:tcPr>
            <w:tcW w:w="3870" w:type="dxa"/>
            <w:shd w:val="clear" w:color="auto" w:fill="auto"/>
          </w:tcPr>
          <w:p w14:paraId="129E0218" w14:textId="0C222B2B" w:rsidR="00390C9B" w:rsidRPr="008345D6" w:rsidRDefault="0039159E">
            <w:pPr>
              <w:ind w:left="180" w:right="7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52C31BA0" w14:textId="6AC82864" w:rsidR="00390C9B" w:rsidRPr="00C1349D" w:rsidRDefault="0039159E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693,800</w:t>
            </w:r>
          </w:p>
        </w:tc>
        <w:tc>
          <w:tcPr>
            <w:tcW w:w="90" w:type="dxa"/>
            <w:vAlign w:val="bottom"/>
          </w:tcPr>
          <w:p w14:paraId="220798DA" w14:textId="77777777" w:rsidR="00390C9B" w:rsidRPr="00C1349D" w:rsidRDefault="00390C9B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7FA0DD" w14:textId="66DC713E" w:rsidR="00390C9B" w:rsidRPr="00C1349D" w:rsidRDefault="0039159E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(59,398)</w:t>
            </w:r>
          </w:p>
        </w:tc>
        <w:tc>
          <w:tcPr>
            <w:tcW w:w="112" w:type="dxa"/>
          </w:tcPr>
          <w:p w14:paraId="734B0491" w14:textId="77777777" w:rsidR="00390C9B" w:rsidRPr="00C1349D" w:rsidRDefault="00390C9B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1FFB170E" w14:textId="6D421D20" w:rsidR="00390C9B" w:rsidRPr="00C1349D" w:rsidRDefault="001C002F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103,385</w:t>
            </w:r>
          </w:p>
        </w:tc>
        <w:tc>
          <w:tcPr>
            <w:tcW w:w="90" w:type="dxa"/>
            <w:vAlign w:val="bottom"/>
          </w:tcPr>
          <w:p w14:paraId="7EB0289B" w14:textId="77777777" w:rsidR="00390C9B" w:rsidRPr="00C1349D" w:rsidRDefault="00390C9B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712CF2C" w14:textId="267D151C" w:rsidR="00390C9B" w:rsidRPr="00C1349D" w:rsidRDefault="001C002F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737,787</w:t>
            </w:r>
          </w:p>
        </w:tc>
      </w:tr>
      <w:tr w:rsidR="00390C9B" w:rsidRPr="003B65FB" w14:paraId="5BC52A68" w14:textId="77777777" w:rsidTr="00C52F7B">
        <w:tc>
          <w:tcPr>
            <w:tcW w:w="3870" w:type="dxa"/>
            <w:shd w:val="clear" w:color="auto" w:fill="auto"/>
          </w:tcPr>
          <w:p w14:paraId="76082BD0" w14:textId="3BD80C4D" w:rsidR="00390C9B" w:rsidRPr="008345D6" w:rsidRDefault="00E85A3B">
            <w:pPr>
              <w:ind w:left="180" w:right="7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ค่าความนิยม</w:t>
            </w:r>
          </w:p>
        </w:tc>
        <w:tc>
          <w:tcPr>
            <w:tcW w:w="1350" w:type="dxa"/>
            <w:vAlign w:val="bottom"/>
          </w:tcPr>
          <w:p w14:paraId="3285C61F" w14:textId="218B8C2C" w:rsidR="00390C9B" w:rsidRPr="00C1349D" w:rsidRDefault="003B6A28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222,207</w:t>
            </w:r>
          </w:p>
        </w:tc>
        <w:tc>
          <w:tcPr>
            <w:tcW w:w="90" w:type="dxa"/>
            <w:vAlign w:val="bottom"/>
          </w:tcPr>
          <w:p w14:paraId="510E5AF8" w14:textId="77777777" w:rsidR="00390C9B" w:rsidRPr="00C1349D" w:rsidRDefault="00390C9B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C4AF6A" w14:textId="4D099877" w:rsidR="00390C9B" w:rsidRPr="00C1349D" w:rsidRDefault="003B6A28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(29,510)</w:t>
            </w:r>
          </w:p>
        </w:tc>
        <w:tc>
          <w:tcPr>
            <w:tcW w:w="112" w:type="dxa"/>
          </w:tcPr>
          <w:p w14:paraId="4A8A4EBF" w14:textId="77777777" w:rsidR="00390C9B" w:rsidRPr="00C1349D" w:rsidRDefault="00390C9B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36FBDC0A" w14:textId="042AFC2A" w:rsidR="00390C9B" w:rsidRPr="00C1349D" w:rsidRDefault="003B6A28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  <w:lang w:val="en-GB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77353FA0" w14:textId="77777777" w:rsidR="00390C9B" w:rsidRPr="00C1349D" w:rsidRDefault="00390C9B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0D6CEB7" w14:textId="394BBACB" w:rsidR="00390C9B" w:rsidRPr="00C1349D" w:rsidRDefault="003B6A28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192,697</w:t>
            </w:r>
          </w:p>
        </w:tc>
      </w:tr>
      <w:tr w:rsidR="00390C9B" w:rsidRPr="003B65FB" w14:paraId="056134E3" w14:textId="77777777" w:rsidTr="00C52F7B">
        <w:tc>
          <w:tcPr>
            <w:tcW w:w="3870" w:type="dxa"/>
            <w:shd w:val="clear" w:color="auto" w:fill="auto"/>
          </w:tcPr>
          <w:p w14:paraId="1A143B28" w14:textId="7AE99AD5" w:rsidR="00390C9B" w:rsidRPr="008345D6" w:rsidRDefault="003B6A28">
            <w:pPr>
              <w:ind w:left="180" w:right="7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vAlign w:val="bottom"/>
          </w:tcPr>
          <w:p w14:paraId="152E352A" w14:textId="6CB37692" w:rsidR="00390C9B" w:rsidRPr="00C1349D" w:rsidRDefault="00B01AF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251,593</w:t>
            </w:r>
          </w:p>
        </w:tc>
        <w:tc>
          <w:tcPr>
            <w:tcW w:w="90" w:type="dxa"/>
            <w:vAlign w:val="bottom"/>
          </w:tcPr>
          <w:p w14:paraId="28BA589D" w14:textId="77777777" w:rsidR="00390C9B" w:rsidRPr="00C1349D" w:rsidRDefault="00390C9B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E63609" w14:textId="46EFA2A0" w:rsidR="00390C9B" w:rsidRPr="00C1349D" w:rsidRDefault="00B01AF5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(31)</w:t>
            </w:r>
          </w:p>
        </w:tc>
        <w:tc>
          <w:tcPr>
            <w:tcW w:w="112" w:type="dxa"/>
          </w:tcPr>
          <w:p w14:paraId="0DB3B730" w14:textId="77777777" w:rsidR="00390C9B" w:rsidRPr="00C1349D" w:rsidRDefault="00390C9B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42875D97" w14:textId="723EA412" w:rsidR="00390C9B" w:rsidRPr="00C1349D" w:rsidRDefault="00B01AF5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  <w:lang w:val="en-GB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5E1E49B0" w14:textId="77777777" w:rsidR="00390C9B" w:rsidRPr="00C1349D" w:rsidRDefault="00390C9B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AFDCAFD" w14:textId="38AAD973" w:rsidR="00390C9B" w:rsidRPr="00C1349D" w:rsidRDefault="00B01AF5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251,562</w:t>
            </w:r>
          </w:p>
        </w:tc>
      </w:tr>
      <w:tr w:rsidR="00390C9B" w:rsidRPr="003B65FB" w14:paraId="66AA2160" w14:textId="77777777" w:rsidTr="00C52F7B">
        <w:tc>
          <w:tcPr>
            <w:tcW w:w="3870" w:type="dxa"/>
            <w:shd w:val="clear" w:color="auto" w:fill="auto"/>
          </w:tcPr>
          <w:p w14:paraId="4DC15FBA" w14:textId="07882B28" w:rsidR="00390C9B" w:rsidRPr="008345D6" w:rsidRDefault="00B01AF5">
            <w:pPr>
              <w:ind w:left="180" w:right="7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  <w:vAlign w:val="bottom"/>
          </w:tcPr>
          <w:p w14:paraId="0E82439B" w14:textId="295ED753" w:rsidR="00390C9B" w:rsidRPr="00C1349D" w:rsidRDefault="00C66B2F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54,634</w:t>
            </w:r>
          </w:p>
        </w:tc>
        <w:tc>
          <w:tcPr>
            <w:tcW w:w="90" w:type="dxa"/>
            <w:vAlign w:val="bottom"/>
          </w:tcPr>
          <w:p w14:paraId="36684D67" w14:textId="77777777" w:rsidR="00390C9B" w:rsidRPr="00C1349D" w:rsidRDefault="00390C9B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6E35D1" w14:textId="6756B149" w:rsidR="00390C9B" w:rsidRPr="00C1349D" w:rsidRDefault="00C66B2F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(49,</w:t>
            </w:r>
            <w:r w:rsidR="00F0075A" w:rsidRPr="00C1349D">
              <w:rPr>
                <w:rFonts w:ascii="Angsana New" w:eastAsia="Times New Roman" w:hAnsi="Angsana New"/>
                <w:color w:val="000000"/>
                <w:sz w:val="28"/>
              </w:rPr>
              <w:t>4</w:t>
            </w: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7</w:t>
            </w:r>
            <w:r w:rsidR="00EE37F0">
              <w:rPr>
                <w:rFonts w:ascii="Angsana New" w:eastAsia="Times New Roman" w:hAnsi="Angsana New"/>
                <w:color w:val="000000"/>
                <w:sz w:val="28"/>
              </w:rPr>
              <w:t>1</w:t>
            </w: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)</w:t>
            </w:r>
          </w:p>
        </w:tc>
        <w:tc>
          <w:tcPr>
            <w:tcW w:w="112" w:type="dxa"/>
          </w:tcPr>
          <w:p w14:paraId="5113851E" w14:textId="77777777" w:rsidR="00390C9B" w:rsidRPr="00C1349D" w:rsidRDefault="00390C9B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74E6A2D7" w14:textId="3564CC46" w:rsidR="00390C9B" w:rsidRPr="00C1349D" w:rsidRDefault="00437106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  <w:lang w:val="en-GB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4F02153B" w14:textId="77777777" w:rsidR="00390C9B" w:rsidRPr="00C1349D" w:rsidRDefault="00390C9B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DF54D7B" w14:textId="28B6C791" w:rsidR="00390C9B" w:rsidRPr="00C1349D" w:rsidRDefault="00437106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5,16</w:t>
            </w:r>
            <w:r w:rsidR="00EE37F0">
              <w:rPr>
                <w:rFonts w:ascii="Angsana New" w:eastAsia="Times New Roman" w:hAnsi="Angsana New"/>
                <w:color w:val="000000"/>
                <w:sz w:val="28"/>
              </w:rPr>
              <w:t>3</w:t>
            </w:r>
          </w:p>
        </w:tc>
      </w:tr>
      <w:tr w:rsidR="00D5121C" w:rsidRPr="003B65FB" w14:paraId="08A27455" w14:textId="77777777" w:rsidTr="00C52F7B">
        <w:trPr>
          <w:trHeight w:val="269"/>
        </w:trPr>
        <w:tc>
          <w:tcPr>
            <w:tcW w:w="3870" w:type="dxa"/>
            <w:shd w:val="clear" w:color="auto" w:fill="auto"/>
            <w:vAlign w:val="bottom"/>
          </w:tcPr>
          <w:p w14:paraId="7393272B" w14:textId="77777777" w:rsidR="00D5121C" w:rsidRPr="008345D6" w:rsidRDefault="009B2480" w:rsidP="00802D3C">
            <w:pPr>
              <w:tabs>
                <w:tab w:val="left" w:pos="540"/>
              </w:tabs>
              <w:overflowPunct/>
              <w:autoSpaceDE/>
              <w:autoSpaceDN/>
              <w:adjustRightInd/>
              <w:ind w:right="389"/>
              <w:textAlignment w:val="auto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2981A" w14:textId="23C96A72" w:rsidR="00D5121C" w:rsidRPr="00C1349D" w:rsidRDefault="009B2480" w:rsidP="00802D3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 w:hint="cs"/>
                <w:b/>
                <w:bCs/>
                <w:color w:val="000000"/>
                <w:sz w:val="28"/>
              </w:rPr>
              <w:t>1,</w:t>
            </w:r>
            <w:r w:rsidR="001C002F" w:rsidRPr="00C1349D"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  <w:t>978,915</w:t>
            </w:r>
          </w:p>
        </w:tc>
        <w:tc>
          <w:tcPr>
            <w:tcW w:w="90" w:type="dxa"/>
            <w:vAlign w:val="bottom"/>
          </w:tcPr>
          <w:p w14:paraId="4EA21003" w14:textId="77777777" w:rsidR="00D5121C" w:rsidRPr="00C1349D" w:rsidRDefault="00D5121C" w:rsidP="00802D3C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4D1297" w14:textId="4072053E" w:rsidR="00D5121C" w:rsidRPr="00C1349D" w:rsidRDefault="00E364EC" w:rsidP="00802D3C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  <w:t>(</w:t>
            </w:r>
            <w:r w:rsidR="00081DBA" w:rsidRPr="00C1349D"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  <w:t>30,58</w:t>
            </w:r>
            <w:r w:rsidR="00F36DE2"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  <w:t>5</w:t>
            </w:r>
            <w:r w:rsidR="00081DBA" w:rsidRPr="00C1349D"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12" w:type="dxa"/>
            <w:vAlign w:val="bottom"/>
          </w:tcPr>
          <w:p w14:paraId="39CEF9FB" w14:textId="77777777" w:rsidR="00D5121C" w:rsidRPr="00C1349D" w:rsidRDefault="00D5121C" w:rsidP="00802D3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8E4D4" w14:textId="4DB9C4B3" w:rsidR="00D5121C" w:rsidRPr="00C1349D" w:rsidRDefault="009B2480" w:rsidP="00802D3C">
            <w:pPr>
              <w:overflowPunct/>
              <w:autoSpaceDE/>
              <w:autoSpaceDN/>
              <w:adjustRightInd/>
              <w:ind w:right="88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</w:pPr>
            <w:r w:rsidRPr="00C1349D">
              <w:rPr>
                <w:rFonts w:ascii="Angsana New" w:hAnsi="Angsana New" w:hint="cs"/>
                <w:b/>
                <w:bCs/>
                <w:sz w:val="28"/>
                <w:lang w:val="en-GB"/>
              </w:rPr>
              <w:t xml:space="preserve"> </w:t>
            </w:r>
            <w:r w:rsidRPr="00C1349D">
              <w:rPr>
                <w:rFonts w:ascii="Angsana New" w:hAnsi="Angsana New" w:hint="cs"/>
                <w:b/>
                <w:bCs/>
                <w:sz w:val="28"/>
              </w:rPr>
              <w:t>(</w:t>
            </w:r>
            <w:r w:rsidR="001C002F" w:rsidRPr="00C1349D">
              <w:rPr>
                <w:rFonts w:ascii="Angsana New" w:hAnsi="Angsana New"/>
                <w:b/>
                <w:bCs/>
                <w:sz w:val="28"/>
              </w:rPr>
              <w:t>56,325</w:t>
            </w:r>
            <w:r w:rsidRPr="00C1349D">
              <w:rPr>
                <w:rFonts w:ascii="Angsana New"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14F8044" w14:textId="77777777" w:rsidR="00D5121C" w:rsidRPr="00C1349D" w:rsidRDefault="00D5121C" w:rsidP="00802D3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89616" w14:textId="2F7E0507" w:rsidR="00D5121C" w:rsidRPr="00C1349D" w:rsidRDefault="009B2480" w:rsidP="00802D3C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 w:hint="cs"/>
                <w:b/>
                <w:bCs/>
                <w:color w:val="000000"/>
                <w:sz w:val="28"/>
              </w:rPr>
              <w:t>1,</w:t>
            </w:r>
            <w:r w:rsidR="001C002F" w:rsidRPr="00C1349D"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  <w:t>892,00</w:t>
            </w:r>
            <w:r w:rsidR="00EE37F0"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  <w:t>5</w:t>
            </w:r>
          </w:p>
        </w:tc>
      </w:tr>
      <w:tr w:rsidR="007A5E4A" w:rsidRPr="003B65FB" w14:paraId="68EDBCFE" w14:textId="77777777" w:rsidTr="00C52F7B">
        <w:trPr>
          <w:trHeight w:val="269"/>
        </w:trPr>
        <w:tc>
          <w:tcPr>
            <w:tcW w:w="3870" w:type="dxa"/>
            <w:shd w:val="clear" w:color="auto" w:fill="auto"/>
            <w:vAlign w:val="bottom"/>
          </w:tcPr>
          <w:p w14:paraId="3C354F9B" w14:textId="77777777" w:rsidR="007A5E4A" w:rsidRPr="008345D6" w:rsidRDefault="007A5E4A" w:rsidP="00802D3C">
            <w:pPr>
              <w:tabs>
                <w:tab w:val="left" w:pos="540"/>
              </w:tabs>
              <w:overflowPunct/>
              <w:autoSpaceDE/>
              <w:autoSpaceDN/>
              <w:adjustRightInd/>
              <w:ind w:right="389"/>
              <w:textAlignment w:val="auto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3BBEAE" w14:textId="77777777" w:rsidR="007A5E4A" w:rsidRPr="00184115" w:rsidRDefault="007A5E4A" w:rsidP="00802D3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dxa"/>
            <w:vAlign w:val="bottom"/>
          </w:tcPr>
          <w:p w14:paraId="630EFD17" w14:textId="77777777" w:rsidR="007A5E4A" w:rsidRPr="00184115" w:rsidRDefault="007A5E4A" w:rsidP="00802D3C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03A10" w14:textId="77777777" w:rsidR="007A5E4A" w:rsidRPr="00184115" w:rsidRDefault="007A5E4A" w:rsidP="00802D3C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2" w:type="dxa"/>
            <w:vAlign w:val="bottom"/>
          </w:tcPr>
          <w:p w14:paraId="7690686D" w14:textId="77777777" w:rsidR="007A5E4A" w:rsidRPr="00184115" w:rsidRDefault="007A5E4A" w:rsidP="00802D3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D031E07" w14:textId="77777777" w:rsidR="007A5E4A" w:rsidRPr="00184115" w:rsidRDefault="007A5E4A" w:rsidP="00802D3C">
            <w:pPr>
              <w:overflowPunct/>
              <w:autoSpaceDE/>
              <w:autoSpaceDN/>
              <w:adjustRightInd/>
              <w:ind w:right="88"/>
              <w:jc w:val="right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1BA3B2E9" w14:textId="77777777" w:rsidR="007A5E4A" w:rsidRPr="00184115" w:rsidRDefault="007A5E4A" w:rsidP="00802D3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13493E" w14:textId="77777777" w:rsidR="007A5E4A" w:rsidRPr="00184115" w:rsidRDefault="007A5E4A" w:rsidP="00802D3C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7A5E4A" w:rsidRPr="003B65FB" w14:paraId="248983DB" w14:textId="77777777" w:rsidTr="00C52F7B">
        <w:trPr>
          <w:trHeight w:val="269"/>
        </w:trPr>
        <w:tc>
          <w:tcPr>
            <w:tcW w:w="3870" w:type="dxa"/>
            <w:shd w:val="clear" w:color="auto" w:fill="auto"/>
            <w:vAlign w:val="bottom"/>
          </w:tcPr>
          <w:p w14:paraId="58C0071F" w14:textId="77777777" w:rsidR="007A5E4A" w:rsidRPr="008345D6" w:rsidRDefault="007A5E4A" w:rsidP="00802D3C">
            <w:pPr>
              <w:tabs>
                <w:tab w:val="left" w:pos="540"/>
              </w:tabs>
              <w:overflowPunct/>
              <w:autoSpaceDE/>
              <w:autoSpaceDN/>
              <w:adjustRightInd/>
              <w:ind w:right="389"/>
              <w:textAlignment w:val="auto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59DE1F3B" w14:textId="77777777" w:rsidR="007A5E4A" w:rsidRPr="00184115" w:rsidRDefault="007A5E4A" w:rsidP="00802D3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dxa"/>
            <w:vAlign w:val="bottom"/>
          </w:tcPr>
          <w:p w14:paraId="3960F4A6" w14:textId="77777777" w:rsidR="007A5E4A" w:rsidRPr="00184115" w:rsidRDefault="007A5E4A" w:rsidP="00802D3C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965274" w14:textId="77777777" w:rsidR="007A5E4A" w:rsidRPr="00184115" w:rsidRDefault="007A5E4A" w:rsidP="00802D3C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2" w:type="dxa"/>
            <w:vAlign w:val="bottom"/>
          </w:tcPr>
          <w:p w14:paraId="3CE6174A" w14:textId="77777777" w:rsidR="007A5E4A" w:rsidRPr="00184115" w:rsidRDefault="007A5E4A" w:rsidP="00802D3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621841FB" w14:textId="77777777" w:rsidR="007A5E4A" w:rsidRPr="00184115" w:rsidRDefault="007A5E4A" w:rsidP="00802D3C">
            <w:pPr>
              <w:overflowPunct/>
              <w:autoSpaceDE/>
              <w:autoSpaceDN/>
              <w:adjustRightInd/>
              <w:ind w:right="88"/>
              <w:jc w:val="right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57A81AB1" w14:textId="77777777" w:rsidR="007A5E4A" w:rsidRPr="00184115" w:rsidRDefault="007A5E4A" w:rsidP="00802D3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6714D057" w14:textId="77777777" w:rsidR="007A5E4A" w:rsidRPr="00184115" w:rsidRDefault="007A5E4A" w:rsidP="00802D3C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7A5E4A" w:rsidRPr="003B65FB" w14:paraId="555D427E" w14:textId="77777777" w:rsidTr="00C52F7B">
        <w:trPr>
          <w:trHeight w:val="269"/>
        </w:trPr>
        <w:tc>
          <w:tcPr>
            <w:tcW w:w="3870" w:type="dxa"/>
            <w:shd w:val="clear" w:color="auto" w:fill="auto"/>
            <w:vAlign w:val="bottom"/>
          </w:tcPr>
          <w:p w14:paraId="5F9FCAB5" w14:textId="77777777" w:rsidR="007A5E4A" w:rsidRPr="008345D6" w:rsidRDefault="007A5E4A" w:rsidP="00802D3C">
            <w:pPr>
              <w:tabs>
                <w:tab w:val="left" w:pos="540"/>
              </w:tabs>
              <w:overflowPunct/>
              <w:autoSpaceDE/>
              <w:autoSpaceDN/>
              <w:adjustRightInd/>
              <w:ind w:right="389"/>
              <w:textAlignment w:val="auto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10305F74" w14:textId="77777777" w:rsidR="007A5E4A" w:rsidRPr="00184115" w:rsidRDefault="007A5E4A" w:rsidP="00802D3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dxa"/>
            <w:vAlign w:val="bottom"/>
          </w:tcPr>
          <w:p w14:paraId="2ACAB145" w14:textId="77777777" w:rsidR="007A5E4A" w:rsidRPr="00184115" w:rsidRDefault="007A5E4A" w:rsidP="00802D3C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FF6C86" w14:textId="77777777" w:rsidR="007A5E4A" w:rsidRPr="00184115" w:rsidRDefault="007A5E4A" w:rsidP="00802D3C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2" w:type="dxa"/>
            <w:vAlign w:val="bottom"/>
          </w:tcPr>
          <w:p w14:paraId="2DF31CF5" w14:textId="77777777" w:rsidR="007A5E4A" w:rsidRPr="00184115" w:rsidRDefault="007A5E4A" w:rsidP="00802D3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62AAB965" w14:textId="77777777" w:rsidR="007A5E4A" w:rsidRPr="00184115" w:rsidRDefault="007A5E4A" w:rsidP="00802D3C">
            <w:pPr>
              <w:overflowPunct/>
              <w:autoSpaceDE/>
              <w:autoSpaceDN/>
              <w:adjustRightInd/>
              <w:ind w:right="88"/>
              <w:jc w:val="right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4A974217" w14:textId="77777777" w:rsidR="007A5E4A" w:rsidRPr="00184115" w:rsidRDefault="007A5E4A" w:rsidP="00802D3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27CF4380" w14:textId="77777777" w:rsidR="007A5E4A" w:rsidRPr="00184115" w:rsidRDefault="007A5E4A" w:rsidP="00802D3C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7A5E4A" w:rsidRPr="003B65FB" w14:paraId="6B82B718" w14:textId="77777777" w:rsidTr="00C52F7B">
        <w:trPr>
          <w:trHeight w:val="269"/>
        </w:trPr>
        <w:tc>
          <w:tcPr>
            <w:tcW w:w="3870" w:type="dxa"/>
            <w:shd w:val="clear" w:color="auto" w:fill="auto"/>
            <w:vAlign w:val="bottom"/>
          </w:tcPr>
          <w:p w14:paraId="6AC15537" w14:textId="77777777" w:rsidR="007A5E4A" w:rsidRPr="008345D6" w:rsidRDefault="007A5E4A" w:rsidP="00802D3C">
            <w:pPr>
              <w:tabs>
                <w:tab w:val="left" w:pos="540"/>
              </w:tabs>
              <w:overflowPunct/>
              <w:autoSpaceDE/>
              <w:autoSpaceDN/>
              <w:adjustRightInd/>
              <w:ind w:right="389"/>
              <w:textAlignment w:val="auto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15EF0410" w14:textId="77777777" w:rsidR="007A5E4A" w:rsidRPr="00184115" w:rsidRDefault="007A5E4A" w:rsidP="00802D3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dxa"/>
            <w:vAlign w:val="bottom"/>
          </w:tcPr>
          <w:p w14:paraId="0D7B8E91" w14:textId="77777777" w:rsidR="007A5E4A" w:rsidRPr="00184115" w:rsidRDefault="007A5E4A" w:rsidP="00802D3C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18FF5B" w14:textId="77777777" w:rsidR="007A5E4A" w:rsidRPr="00184115" w:rsidRDefault="007A5E4A" w:rsidP="00802D3C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2" w:type="dxa"/>
            <w:vAlign w:val="bottom"/>
          </w:tcPr>
          <w:p w14:paraId="5209261E" w14:textId="77777777" w:rsidR="007A5E4A" w:rsidRPr="00184115" w:rsidRDefault="007A5E4A" w:rsidP="00802D3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4408217E" w14:textId="77777777" w:rsidR="007A5E4A" w:rsidRPr="00184115" w:rsidRDefault="007A5E4A" w:rsidP="00802D3C">
            <w:pPr>
              <w:overflowPunct/>
              <w:autoSpaceDE/>
              <w:autoSpaceDN/>
              <w:adjustRightInd/>
              <w:ind w:right="88"/>
              <w:jc w:val="right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06F9BB63" w14:textId="77777777" w:rsidR="007A5E4A" w:rsidRPr="00184115" w:rsidRDefault="007A5E4A" w:rsidP="00802D3C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5968BEC" w14:textId="77777777" w:rsidR="007A5E4A" w:rsidRPr="00184115" w:rsidRDefault="007A5E4A" w:rsidP="00802D3C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D5121C" w:rsidRPr="00C1349D" w14:paraId="7357973B" w14:textId="77777777" w:rsidTr="00C52F7B">
        <w:tc>
          <w:tcPr>
            <w:tcW w:w="3870" w:type="dxa"/>
            <w:shd w:val="clear" w:color="auto" w:fill="auto"/>
          </w:tcPr>
          <w:p w14:paraId="5B55860B" w14:textId="77777777" w:rsidR="00D5121C" w:rsidRPr="008345D6" w:rsidRDefault="009B2480">
            <w:pPr>
              <w:ind w:left="4" w:right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350" w:type="dxa"/>
            <w:vAlign w:val="bottom"/>
          </w:tcPr>
          <w:p w14:paraId="7B04316E" w14:textId="77777777" w:rsidR="00D5121C" w:rsidRPr="00C1349D" w:rsidRDefault="00D5121C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AE93634" w14:textId="77777777" w:rsidR="00D5121C" w:rsidRPr="00C1349D" w:rsidRDefault="00D5121C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D162CD" w14:textId="77777777" w:rsidR="00D5121C" w:rsidRPr="00C1349D" w:rsidRDefault="00D5121C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6EC81A54" w14:textId="77777777" w:rsidR="00D5121C" w:rsidRPr="00C1349D" w:rsidRDefault="00D5121C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0DA6E9C7" w14:textId="77777777" w:rsidR="00D5121C" w:rsidRPr="00C1349D" w:rsidRDefault="00D5121C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7632213" w14:textId="77777777" w:rsidR="00D5121C" w:rsidRPr="00C1349D" w:rsidRDefault="00D5121C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11F283E" w14:textId="77777777" w:rsidR="00D5121C" w:rsidRPr="00C1349D" w:rsidRDefault="00D5121C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</w:tr>
      <w:tr w:rsidR="00F250A5" w:rsidRPr="00C1349D" w14:paraId="64EED5BF" w14:textId="77777777" w:rsidTr="00C52F7B">
        <w:tc>
          <w:tcPr>
            <w:tcW w:w="3870" w:type="dxa"/>
            <w:shd w:val="clear" w:color="auto" w:fill="auto"/>
          </w:tcPr>
          <w:p w14:paraId="275307BA" w14:textId="42CE7C08" w:rsidR="00F250A5" w:rsidRPr="008345D6" w:rsidRDefault="00F250A5" w:rsidP="00F250A5">
            <w:pPr>
              <w:ind w:right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</w:t>
            </w:r>
            <w:r w:rsidRPr="008345D6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375C2457" w14:textId="39F5D366" w:rsidR="00F250A5" w:rsidRPr="00C1349D" w:rsidRDefault="00F250A5" w:rsidP="00F250A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 xml:space="preserve">        214,984 </w:t>
            </w:r>
          </w:p>
        </w:tc>
        <w:tc>
          <w:tcPr>
            <w:tcW w:w="90" w:type="dxa"/>
            <w:vAlign w:val="bottom"/>
          </w:tcPr>
          <w:p w14:paraId="64EAF92A" w14:textId="77777777" w:rsidR="00F250A5" w:rsidRPr="00C1349D" w:rsidRDefault="00F250A5" w:rsidP="00F250A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65BF1D" w14:textId="4B12B0B3" w:rsidR="00F250A5" w:rsidRPr="00C1349D" w:rsidRDefault="00F250A5" w:rsidP="00F250A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 xml:space="preserve"> (27,318)</w:t>
            </w:r>
          </w:p>
        </w:tc>
        <w:tc>
          <w:tcPr>
            <w:tcW w:w="112" w:type="dxa"/>
            <w:vAlign w:val="bottom"/>
          </w:tcPr>
          <w:p w14:paraId="4B6182DE" w14:textId="77777777" w:rsidR="00F250A5" w:rsidRPr="00C1349D" w:rsidRDefault="00F250A5" w:rsidP="00F250A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6E6557D" w14:textId="213684EA" w:rsidR="00F250A5" w:rsidRPr="00C1349D" w:rsidRDefault="00F72F74" w:rsidP="00F250A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(16,482)</w:t>
            </w:r>
            <w:r w:rsidR="00F250A5" w:rsidRPr="00C1349D">
              <w:rPr>
                <w:rFonts w:ascii="Angsana New" w:eastAsia="Times New Roman" w:hAnsi="Angsana New"/>
                <w:color w:val="000000"/>
                <w:sz w:val="28"/>
              </w:rPr>
              <w:t xml:space="preserve">   </w:t>
            </w:r>
          </w:p>
        </w:tc>
        <w:tc>
          <w:tcPr>
            <w:tcW w:w="90" w:type="dxa"/>
            <w:vAlign w:val="bottom"/>
          </w:tcPr>
          <w:p w14:paraId="7D6A8A40" w14:textId="77777777" w:rsidR="00F250A5" w:rsidRPr="00C1349D" w:rsidRDefault="00F250A5" w:rsidP="00F250A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B46C48A" w14:textId="32920FE6" w:rsidR="00F250A5" w:rsidRPr="00C1349D" w:rsidRDefault="00F250A5" w:rsidP="00F250A5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 xml:space="preserve">      </w:t>
            </w:r>
            <w:r w:rsidR="00F827E0" w:rsidRPr="00C1349D">
              <w:rPr>
                <w:rFonts w:ascii="Angsana New" w:eastAsia="Times New Roman" w:hAnsi="Angsana New"/>
                <w:color w:val="000000"/>
                <w:sz w:val="28"/>
              </w:rPr>
              <w:t>171,184</w:t>
            </w: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 xml:space="preserve"> </w:t>
            </w:r>
          </w:p>
        </w:tc>
      </w:tr>
      <w:tr w:rsidR="00F250A5" w:rsidRPr="00C1349D" w14:paraId="14185FBF" w14:textId="77777777" w:rsidTr="00C52F7B">
        <w:tc>
          <w:tcPr>
            <w:tcW w:w="3870" w:type="dxa"/>
            <w:shd w:val="clear" w:color="auto" w:fill="auto"/>
          </w:tcPr>
          <w:p w14:paraId="5A037261" w14:textId="18EB608E" w:rsidR="00F250A5" w:rsidRPr="008345D6" w:rsidRDefault="000C1D2E" w:rsidP="000C1D2E">
            <w:pPr>
              <w:ind w:right="7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</w:t>
            </w:r>
            <w:r w:rsidRPr="008345D6">
              <w:rPr>
                <w:rFonts w:ascii="Angsana New" w:hAnsi="Angsana New" w:hint="cs"/>
                <w:sz w:val="28"/>
                <w:cs/>
              </w:rPr>
              <w:t>เงินกู้ระยะสั้น</w:t>
            </w:r>
          </w:p>
        </w:tc>
        <w:tc>
          <w:tcPr>
            <w:tcW w:w="1350" w:type="dxa"/>
            <w:vAlign w:val="bottom"/>
          </w:tcPr>
          <w:p w14:paraId="5147DCF6" w14:textId="30F02D86" w:rsidR="00F250A5" w:rsidRPr="00C1349D" w:rsidRDefault="000C1D2E" w:rsidP="00F250A5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69,392</w:t>
            </w:r>
          </w:p>
        </w:tc>
        <w:tc>
          <w:tcPr>
            <w:tcW w:w="90" w:type="dxa"/>
            <w:vAlign w:val="bottom"/>
          </w:tcPr>
          <w:p w14:paraId="4CF4AE85" w14:textId="77777777" w:rsidR="00F250A5" w:rsidRPr="00C1349D" w:rsidRDefault="00F250A5" w:rsidP="00F250A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D80665" w14:textId="50E38157" w:rsidR="00F250A5" w:rsidRPr="00C1349D" w:rsidRDefault="000C1D2E" w:rsidP="00F250A5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(</w:t>
            </w:r>
            <w:r w:rsidR="006D7CBB" w:rsidRPr="00C1349D">
              <w:rPr>
                <w:rFonts w:ascii="Angsana New" w:eastAsia="Times New Roman" w:hAnsi="Angsana New"/>
                <w:color w:val="000000"/>
                <w:sz w:val="28"/>
              </w:rPr>
              <w:t>6,679)</w:t>
            </w:r>
          </w:p>
        </w:tc>
        <w:tc>
          <w:tcPr>
            <w:tcW w:w="112" w:type="dxa"/>
          </w:tcPr>
          <w:p w14:paraId="377A47FA" w14:textId="77777777" w:rsidR="00F250A5" w:rsidRPr="00C1349D" w:rsidRDefault="00F250A5" w:rsidP="00F250A5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69282240" w14:textId="42E5C876" w:rsidR="00F250A5" w:rsidRPr="00C1349D" w:rsidRDefault="006D7CBB" w:rsidP="00F250A5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3B6E8B0" w14:textId="77777777" w:rsidR="00F250A5" w:rsidRPr="00C1349D" w:rsidRDefault="00F250A5" w:rsidP="00F250A5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B096FF1" w14:textId="258B83B9" w:rsidR="00F250A5" w:rsidRPr="00C1349D" w:rsidRDefault="006D7CBB" w:rsidP="00F250A5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62,713</w:t>
            </w:r>
          </w:p>
        </w:tc>
      </w:tr>
      <w:tr w:rsidR="00F250A5" w:rsidRPr="00C1349D" w14:paraId="4389942B" w14:textId="77777777" w:rsidTr="00C52F7B">
        <w:tc>
          <w:tcPr>
            <w:tcW w:w="3870" w:type="dxa"/>
            <w:shd w:val="clear" w:color="auto" w:fill="auto"/>
          </w:tcPr>
          <w:p w14:paraId="0251A1EE" w14:textId="77777777" w:rsidR="00F250A5" w:rsidRPr="008345D6" w:rsidRDefault="00F250A5" w:rsidP="00F250A5">
            <w:pPr>
              <w:ind w:left="180" w:right="7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10BDE5BB" w14:textId="77777777" w:rsidR="00F250A5" w:rsidRPr="00C1349D" w:rsidRDefault="00F250A5" w:rsidP="00F250A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 w:hint="cs"/>
                <w:color w:val="000000"/>
                <w:sz w:val="28"/>
              </w:rPr>
              <w:t>88,168</w:t>
            </w:r>
          </w:p>
        </w:tc>
        <w:tc>
          <w:tcPr>
            <w:tcW w:w="90" w:type="dxa"/>
            <w:vAlign w:val="bottom"/>
          </w:tcPr>
          <w:p w14:paraId="6022E83D" w14:textId="77777777" w:rsidR="00F250A5" w:rsidRPr="00C1349D" w:rsidRDefault="00F250A5" w:rsidP="00F250A5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344A92" w14:textId="299BC248" w:rsidR="00F250A5" w:rsidRPr="00C1349D" w:rsidRDefault="006D7CBB" w:rsidP="00F250A5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  <w:lang w:val="en-GB"/>
              </w:rPr>
              <w:t>4,666</w:t>
            </w:r>
          </w:p>
        </w:tc>
        <w:tc>
          <w:tcPr>
            <w:tcW w:w="112" w:type="dxa"/>
          </w:tcPr>
          <w:p w14:paraId="0F1D97C9" w14:textId="77777777" w:rsidR="00F250A5" w:rsidRPr="00C1349D" w:rsidRDefault="00F250A5" w:rsidP="00F250A5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7D54BE33" w14:textId="0CF74489" w:rsidR="00F250A5" w:rsidRPr="00C1349D" w:rsidRDefault="00F250A5" w:rsidP="00F250A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 w:hint="cs"/>
                <w:color w:val="000000"/>
                <w:sz w:val="28"/>
              </w:rPr>
              <w:t>(</w:t>
            </w:r>
            <w:r w:rsidR="006D7CBB" w:rsidRPr="00C1349D">
              <w:rPr>
                <w:rFonts w:ascii="Angsana New" w:eastAsia="Times New Roman" w:hAnsi="Angsana New"/>
                <w:color w:val="000000"/>
                <w:sz w:val="28"/>
              </w:rPr>
              <w:t>6,725</w:t>
            </w:r>
            <w:r w:rsidRPr="00C1349D">
              <w:rPr>
                <w:rFonts w:ascii="Angsana New" w:eastAsia="Times New Roman" w:hAnsi="Angsana New" w:hint="cs"/>
                <w:color w:val="000000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711B5F8" w14:textId="77777777" w:rsidR="00F250A5" w:rsidRPr="00C1349D" w:rsidRDefault="00F250A5" w:rsidP="00F250A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3D7EC648" w14:textId="100C12D3" w:rsidR="00F250A5" w:rsidRPr="00C1349D" w:rsidRDefault="00BE1646" w:rsidP="00F250A5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86,109</w:t>
            </w:r>
          </w:p>
        </w:tc>
      </w:tr>
      <w:tr w:rsidR="00F250A5" w:rsidRPr="00C1349D" w14:paraId="73152FF9" w14:textId="77777777" w:rsidTr="00C52F7B">
        <w:tc>
          <w:tcPr>
            <w:tcW w:w="3870" w:type="dxa"/>
            <w:shd w:val="clear" w:color="auto" w:fill="auto"/>
          </w:tcPr>
          <w:p w14:paraId="10061190" w14:textId="77777777" w:rsidR="00F250A5" w:rsidRPr="008345D6" w:rsidRDefault="00F250A5" w:rsidP="00F250A5">
            <w:pPr>
              <w:ind w:left="180" w:right="7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350" w:type="dxa"/>
            <w:vAlign w:val="bottom"/>
          </w:tcPr>
          <w:p w14:paraId="53DC6FEB" w14:textId="77777777" w:rsidR="00F250A5" w:rsidRPr="00C1349D" w:rsidRDefault="00F250A5" w:rsidP="00F250A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 w:hint="cs"/>
                <w:color w:val="000000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ABE6376" w14:textId="77777777" w:rsidR="00F250A5" w:rsidRPr="00C1349D" w:rsidRDefault="00F250A5" w:rsidP="00F250A5">
            <w:pPr>
              <w:tabs>
                <w:tab w:val="decimal" w:pos="810"/>
                <w:tab w:val="decimal" w:pos="11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FA7E96" w14:textId="77777777" w:rsidR="00F250A5" w:rsidRPr="00C1349D" w:rsidRDefault="00F250A5" w:rsidP="00F250A5">
            <w:pPr>
              <w:tabs>
                <w:tab w:val="decimal" w:pos="1090"/>
                <w:tab w:val="decimal" w:pos="11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 w:hint="cs"/>
                <w:color w:val="000000"/>
                <w:sz w:val="28"/>
                <w:lang w:val="en-GB"/>
              </w:rPr>
              <w:t>43</w:t>
            </w:r>
            <w:r w:rsidRPr="00C1349D">
              <w:rPr>
                <w:rFonts w:ascii="Angsana New" w:eastAsia="Times New Roman" w:hAnsi="Angsana New" w:hint="cs"/>
                <w:color w:val="000000"/>
                <w:sz w:val="28"/>
              </w:rPr>
              <w:t>,</w:t>
            </w:r>
            <w:r w:rsidRPr="00C1349D">
              <w:rPr>
                <w:rFonts w:ascii="Angsana New" w:eastAsia="Times New Roman" w:hAnsi="Angsana New" w:hint="cs"/>
                <w:color w:val="000000"/>
                <w:sz w:val="28"/>
                <w:lang w:val="en-GB"/>
              </w:rPr>
              <w:t>153</w:t>
            </w:r>
          </w:p>
        </w:tc>
        <w:tc>
          <w:tcPr>
            <w:tcW w:w="112" w:type="dxa"/>
          </w:tcPr>
          <w:p w14:paraId="18D6F65E" w14:textId="77777777" w:rsidR="00F250A5" w:rsidRPr="00C1349D" w:rsidRDefault="00F250A5" w:rsidP="00F250A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09B63EA1" w14:textId="77777777" w:rsidR="00F250A5" w:rsidRPr="00C1349D" w:rsidRDefault="00F250A5" w:rsidP="00F250A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 w:hint="cs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2F8D6F18" w14:textId="77777777" w:rsidR="00F250A5" w:rsidRPr="00C1349D" w:rsidRDefault="00F250A5" w:rsidP="00F250A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FEBC5EE" w14:textId="77777777" w:rsidR="00F250A5" w:rsidRPr="00C1349D" w:rsidRDefault="00F250A5" w:rsidP="00F250A5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 w:hint="cs"/>
                <w:color w:val="000000"/>
                <w:sz w:val="28"/>
                <w:lang w:val="en-GB"/>
              </w:rPr>
              <w:t>43</w:t>
            </w:r>
            <w:r w:rsidRPr="00C1349D">
              <w:rPr>
                <w:rFonts w:ascii="Angsana New" w:eastAsia="Times New Roman" w:hAnsi="Angsana New" w:hint="cs"/>
                <w:color w:val="000000"/>
                <w:sz w:val="28"/>
              </w:rPr>
              <w:t>,</w:t>
            </w:r>
            <w:r w:rsidRPr="00C1349D">
              <w:rPr>
                <w:rFonts w:ascii="Angsana New" w:eastAsia="Times New Roman" w:hAnsi="Angsana New" w:hint="cs"/>
                <w:color w:val="000000"/>
                <w:sz w:val="28"/>
                <w:lang w:val="en-GB"/>
              </w:rPr>
              <w:t>153</w:t>
            </w:r>
          </w:p>
        </w:tc>
      </w:tr>
      <w:tr w:rsidR="00F250A5" w:rsidRPr="00C1349D" w14:paraId="5706DDD2" w14:textId="77777777" w:rsidTr="00C52F7B">
        <w:tc>
          <w:tcPr>
            <w:tcW w:w="3870" w:type="dxa"/>
            <w:shd w:val="clear" w:color="auto" w:fill="auto"/>
            <w:vAlign w:val="center"/>
          </w:tcPr>
          <w:p w14:paraId="0EDE4E9C" w14:textId="77777777" w:rsidR="00F250A5" w:rsidRPr="008345D6" w:rsidRDefault="00F250A5" w:rsidP="00F250A5">
            <w:pPr>
              <w:ind w:left="180" w:right="7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ขาดทุนสะสม</w:t>
            </w:r>
          </w:p>
        </w:tc>
        <w:tc>
          <w:tcPr>
            <w:tcW w:w="1350" w:type="dxa"/>
            <w:vAlign w:val="center"/>
          </w:tcPr>
          <w:p w14:paraId="017A6090" w14:textId="77777777" w:rsidR="00F250A5" w:rsidRPr="00C1349D" w:rsidRDefault="00F250A5" w:rsidP="00F250A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 w:hint="cs"/>
                <w:color w:val="000000"/>
                <w:sz w:val="28"/>
              </w:rPr>
              <w:t>(1,287,903)</w:t>
            </w:r>
          </w:p>
        </w:tc>
        <w:tc>
          <w:tcPr>
            <w:tcW w:w="90" w:type="dxa"/>
            <w:vAlign w:val="center"/>
          </w:tcPr>
          <w:p w14:paraId="4ED71608" w14:textId="77777777" w:rsidR="00F250A5" w:rsidRPr="00C1349D" w:rsidRDefault="00F250A5" w:rsidP="00F250A5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7500B5" w14:textId="52A4AA6F" w:rsidR="00F250A5" w:rsidRPr="00C1349D" w:rsidRDefault="00BE1646" w:rsidP="00F250A5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  <w:lang w:val="en-GB"/>
              </w:rPr>
              <w:t>4,906</w:t>
            </w:r>
          </w:p>
        </w:tc>
        <w:tc>
          <w:tcPr>
            <w:tcW w:w="112" w:type="dxa"/>
            <w:vAlign w:val="center"/>
          </w:tcPr>
          <w:p w14:paraId="1FA8EFDB" w14:textId="77777777" w:rsidR="00F250A5" w:rsidRPr="00C1349D" w:rsidRDefault="00F250A5" w:rsidP="00F250A5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2F065EB4" w14:textId="065B0CD4" w:rsidR="00F250A5" w:rsidRPr="008345D6" w:rsidRDefault="00F72F74" w:rsidP="00F250A5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(33,118)</w:t>
            </w:r>
          </w:p>
        </w:tc>
        <w:tc>
          <w:tcPr>
            <w:tcW w:w="90" w:type="dxa"/>
            <w:vAlign w:val="center"/>
          </w:tcPr>
          <w:p w14:paraId="226BF76F" w14:textId="77777777" w:rsidR="00F250A5" w:rsidRPr="00C1349D" w:rsidRDefault="00F250A5" w:rsidP="00F250A5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23002136" w14:textId="53A12ADA" w:rsidR="00F250A5" w:rsidRPr="00C1349D" w:rsidRDefault="00F250A5" w:rsidP="00F250A5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 w:hint="cs"/>
                <w:color w:val="000000"/>
                <w:sz w:val="28"/>
              </w:rPr>
              <w:t>(1,</w:t>
            </w:r>
            <w:r w:rsidR="00E47DB3" w:rsidRPr="00C1349D">
              <w:rPr>
                <w:rFonts w:ascii="Angsana New" w:eastAsia="Times New Roman" w:hAnsi="Angsana New"/>
                <w:color w:val="000000"/>
                <w:sz w:val="28"/>
              </w:rPr>
              <w:t>316,115</w:t>
            </w:r>
            <w:r w:rsidRPr="00C1349D">
              <w:rPr>
                <w:rFonts w:ascii="Angsana New" w:eastAsia="Times New Roman" w:hAnsi="Angsana New" w:hint="cs"/>
                <w:color w:val="000000"/>
                <w:sz w:val="28"/>
              </w:rPr>
              <w:t>)</w:t>
            </w:r>
          </w:p>
        </w:tc>
      </w:tr>
      <w:tr w:rsidR="00F250A5" w:rsidRPr="00C1349D" w14:paraId="107F911E" w14:textId="77777777" w:rsidTr="00C52F7B">
        <w:tc>
          <w:tcPr>
            <w:tcW w:w="3870" w:type="dxa"/>
            <w:shd w:val="clear" w:color="auto" w:fill="auto"/>
          </w:tcPr>
          <w:p w14:paraId="598D5402" w14:textId="5FC7C6F2" w:rsidR="00F250A5" w:rsidRPr="008345D6" w:rsidRDefault="00F250A5" w:rsidP="00184115">
            <w:pPr>
              <w:ind w:left="355" w:right="72" w:hanging="18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ส่วนของผู้มีส่วนได้เสียที่ไม่มีอำนาจควบคุม</w:t>
            </w:r>
            <w:r w:rsidR="000215BF" w:rsidRPr="008345D6">
              <w:rPr>
                <w:rFonts w:ascii="Angsana New" w:hAnsi="Angsana New" w:hint="cs"/>
                <w:sz w:val="28"/>
                <w:cs/>
              </w:rPr>
              <w:t>ของ</w:t>
            </w:r>
            <w:r w:rsidR="00184115" w:rsidRPr="008345D6">
              <w:rPr>
                <w:rFonts w:ascii="Angsana New" w:hAnsi="Angsana New" w:hint="cs"/>
                <w:sz w:val="28"/>
                <w:cs/>
              </w:rPr>
              <w:t xml:space="preserve"> 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934B4D" w14:textId="4B9A0BCD" w:rsidR="00F250A5" w:rsidRPr="00C1349D" w:rsidRDefault="00F250A5" w:rsidP="00184115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 w:hint="cs"/>
                <w:color w:val="000000"/>
                <w:sz w:val="28"/>
              </w:rPr>
              <w:t>151,87</w:t>
            </w:r>
            <w:r w:rsidR="00FC09DA" w:rsidRPr="00C1349D">
              <w:rPr>
                <w:rFonts w:ascii="Angsana New" w:eastAsia="Times New Roman" w:hAnsi="Angsana New"/>
                <w:color w:val="000000"/>
                <w:sz w:val="28"/>
              </w:rPr>
              <w:t>5</w:t>
            </w:r>
          </w:p>
        </w:tc>
        <w:tc>
          <w:tcPr>
            <w:tcW w:w="90" w:type="dxa"/>
            <w:vAlign w:val="bottom"/>
          </w:tcPr>
          <w:p w14:paraId="05BC9E18" w14:textId="77777777" w:rsidR="00F250A5" w:rsidRPr="00C1349D" w:rsidRDefault="00F250A5" w:rsidP="0018411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FE314" w14:textId="4731B1A5" w:rsidR="00F250A5" w:rsidRPr="00C1349D" w:rsidRDefault="00BE1646" w:rsidP="00184115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(49,312)</w:t>
            </w:r>
          </w:p>
        </w:tc>
        <w:tc>
          <w:tcPr>
            <w:tcW w:w="112" w:type="dxa"/>
            <w:vAlign w:val="bottom"/>
          </w:tcPr>
          <w:p w14:paraId="73B72CE3" w14:textId="77777777" w:rsidR="00F250A5" w:rsidRPr="00C1349D" w:rsidRDefault="00F250A5" w:rsidP="00184115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CC50400" w14:textId="77777777" w:rsidR="00F250A5" w:rsidRPr="00C1349D" w:rsidRDefault="00F250A5" w:rsidP="00184115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 w:hint="cs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0D3750EA" w14:textId="77777777" w:rsidR="00F250A5" w:rsidRPr="00C1349D" w:rsidRDefault="00F250A5" w:rsidP="00184115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685B32" w14:textId="0ED03183" w:rsidR="00F250A5" w:rsidRPr="00C1349D" w:rsidRDefault="00BE1646" w:rsidP="00184115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="Angsana New" w:eastAsia="Times New Roman" w:hAnsi="Angsana New"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color w:val="000000"/>
                <w:sz w:val="28"/>
              </w:rPr>
              <w:t>102,563</w:t>
            </w:r>
          </w:p>
        </w:tc>
      </w:tr>
      <w:tr w:rsidR="00F250A5" w:rsidRPr="00C1349D" w14:paraId="192B014C" w14:textId="77777777" w:rsidTr="00C52F7B">
        <w:trPr>
          <w:trHeight w:val="332"/>
        </w:trPr>
        <w:tc>
          <w:tcPr>
            <w:tcW w:w="3870" w:type="dxa"/>
            <w:shd w:val="clear" w:color="auto" w:fill="auto"/>
            <w:vAlign w:val="center"/>
          </w:tcPr>
          <w:p w14:paraId="08EEDA6F" w14:textId="77777777" w:rsidR="00F250A5" w:rsidRPr="00C1349D" w:rsidRDefault="00F250A5" w:rsidP="00F250A5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right="389"/>
              <w:textAlignment w:val="auto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345D6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3E8015" w14:textId="02BDDD59" w:rsidR="00F250A5" w:rsidRPr="00C1349D" w:rsidRDefault="00F250A5" w:rsidP="00F250A5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 w:hint="cs"/>
                <w:b/>
                <w:bCs/>
                <w:color w:val="000000"/>
                <w:sz w:val="28"/>
              </w:rPr>
              <w:t>(</w:t>
            </w:r>
            <w:r w:rsidR="00BE1646" w:rsidRPr="00C1349D"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  <w:t>763,484</w:t>
            </w:r>
            <w:r w:rsidRPr="00C1349D">
              <w:rPr>
                <w:rFonts w:ascii="Angsana New" w:eastAsia="Times New Roman" w:hAnsi="Angsana New" w:hint="cs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EC48277" w14:textId="77777777" w:rsidR="00F250A5" w:rsidRPr="00C1349D" w:rsidRDefault="00F250A5" w:rsidP="00F250A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CDEB17" w14:textId="774B3E4E" w:rsidR="00F250A5" w:rsidRPr="00C1349D" w:rsidRDefault="00BE1646" w:rsidP="00F250A5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  <w:t>(30,584)</w:t>
            </w:r>
          </w:p>
        </w:tc>
        <w:tc>
          <w:tcPr>
            <w:tcW w:w="112" w:type="dxa"/>
            <w:vAlign w:val="center"/>
          </w:tcPr>
          <w:p w14:paraId="6DC0C5B7" w14:textId="77777777" w:rsidR="00F250A5" w:rsidRPr="00C1349D" w:rsidRDefault="00F250A5" w:rsidP="00F250A5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6E010F" w14:textId="03E07EFC" w:rsidR="00F250A5" w:rsidRPr="00C1349D" w:rsidRDefault="00F250A5" w:rsidP="00F250A5">
            <w:pPr>
              <w:overflowPunct/>
              <w:autoSpaceDE/>
              <w:autoSpaceDN/>
              <w:adjustRightInd/>
              <w:spacing w:line="300" w:lineRule="exact"/>
              <w:ind w:right="88"/>
              <w:jc w:val="righ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C1349D">
              <w:rPr>
                <w:rFonts w:ascii="Angsana New" w:hAnsi="Angsana New" w:hint="cs"/>
                <w:b/>
                <w:bCs/>
                <w:sz w:val="28"/>
                <w:lang w:val="en-GB"/>
              </w:rPr>
              <w:t xml:space="preserve">   </w:t>
            </w:r>
            <w:r w:rsidRPr="00C1349D">
              <w:rPr>
                <w:rFonts w:ascii="Angsana New" w:hAnsi="Angsana New" w:hint="cs"/>
                <w:b/>
                <w:bCs/>
                <w:sz w:val="28"/>
              </w:rPr>
              <w:t>(</w:t>
            </w:r>
            <w:r w:rsidR="00FA2B0E" w:rsidRPr="00C1349D">
              <w:rPr>
                <w:rFonts w:ascii="Angsana New" w:hAnsi="Angsana New"/>
                <w:b/>
                <w:bCs/>
                <w:sz w:val="28"/>
              </w:rPr>
              <w:t>56,325</w:t>
            </w:r>
            <w:r w:rsidRPr="00C1349D">
              <w:rPr>
                <w:rFonts w:ascii="Angsana New"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22B4E6C" w14:textId="77777777" w:rsidR="00F250A5" w:rsidRPr="00C1349D" w:rsidRDefault="00F250A5" w:rsidP="00F250A5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6C8B5C" w14:textId="61F5206A" w:rsidR="00F250A5" w:rsidRPr="00C1349D" w:rsidRDefault="00F250A5" w:rsidP="00F250A5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</w:pPr>
            <w:r w:rsidRPr="00C1349D">
              <w:rPr>
                <w:rFonts w:ascii="Angsana New" w:eastAsia="Times New Roman" w:hAnsi="Angsana New" w:hint="cs"/>
                <w:b/>
                <w:bCs/>
                <w:color w:val="000000"/>
                <w:sz w:val="28"/>
              </w:rPr>
              <w:t>(</w:t>
            </w:r>
            <w:r w:rsidR="00423CF2" w:rsidRPr="00C1349D">
              <w:rPr>
                <w:rFonts w:ascii="Angsana New" w:eastAsia="Times New Roman" w:hAnsi="Angsana New"/>
                <w:b/>
                <w:bCs/>
                <w:color w:val="000000"/>
                <w:sz w:val="28"/>
              </w:rPr>
              <w:t>850,393</w:t>
            </w:r>
            <w:r w:rsidRPr="00C1349D">
              <w:rPr>
                <w:rFonts w:ascii="Angsana New" w:eastAsia="Times New Roman" w:hAnsi="Angsana New" w:hint="cs"/>
                <w:b/>
                <w:bCs/>
                <w:color w:val="000000"/>
                <w:sz w:val="28"/>
              </w:rPr>
              <w:t>)</w:t>
            </w:r>
          </w:p>
        </w:tc>
      </w:tr>
    </w:tbl>
    <w:p w14:paraId="3983415E" w14:textId="77777777" w:rsidR="007A5E4A" w:rsidRPr="00C1349D" w:rsidRDefault="007A5E4A">
      <w:pPr>
        <w:ind w:left="540" w:hanging="187"/>
        <w:jc w:val="thaiDistribute"/>
        <w:rPr>
          <w:rFonts w:ascii="Angsana New" w:hAnsi="Angsana New"/>
          <w:sz w:val="28"/>
          <w:lang w:val="en-GB"/>
        </w:rPr>
      </w:pPr>
    </w:p>
    <w:p w14:paraId="28BF1073" w14:textId="730FA03D" w:rsidR="00D5121C" w:rsidRPr="008345D6" w:rsidRDefault="009B2480">
      <w:pPr>
        <w:ind w:left="540" w:hanging="187"/>
        <w:jc w:val="thaiDistribute"/>
        <w:rPr>
          <w:rFonts w:ascii="Angsana New" w:hAnsi="Angsana New"/>
          <w:sz w:val="28"/>
          <w:cs/>
        </w:rPr>
      </w:pPr>
      <w:r w:rsidRPr="008345D6">
        <w:rPr>
          <w:rFonts w:ascii="Angsana New" w:hAnsi="Angsana New" w:hint="cs"/>
          <w:sz w:val="28"/>
          <w:cs/>
        </w:rPr>
        <w:t>ผลกระทบต่องบกำไรขาดทุนและกำไรขาดทุนเบ็ดเสร็จอื่น</w:t>
      </w:r>
    </w:p>
    <w:tbl>
      <w:tblPr>
        <w:tblW w:w="9451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620"/>
        <w:gridCol w:w="1713"/>
        <w:gridCol w:w="1438"/>
      </w:tblGrid>
      <w:tr w:rsidR="00482A5F" w:rsidRPr="003B65FB" w14:paraId="0CABC59B" w14:textId="77777777" w:rsidTr="00C52F7B">
        <w:trPr>
          <w:trHeight w:hRule="exact" w:val="37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6D31C" w14:textId="77777777" w:rsidR="00482A5F" w:rsidRPr="008345D6" w:rsidRDefault="00482A5F">
            <w:pPr>
              <w:spacing w:after="240"/>
              <w:ind w:right="72"/>
              <w:rPr>
                <w:rFonts w:ascii="Angsana New" w:eastAsia="Verdana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C3569" w14:textId="77777777" w:rsidR="00482A5F" w:rsidRPr="003B65FB" w:rsidRDefault="00482A5F">
            <w:pPr>
              <w:spacing w:after="240"/>
              <w:ind w:right="72"/>
              <w:jc w:val="right"/>
              <w:rPr>
                <w:rFonts w:ascii="Angsana New" w:eastAsia="Verdana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AAA0729" w14:textId="77777777" w:rsidR="00482A5F" w:rsidRPr="003B65FB" w:rsidRDefault="00482A5F">
            <w:pPr>
              <w:spacing w:after="240"/>
              <w:ind w:right="72"/>
              <w:jc w:val="right"/>
              <w:rPr>
                <w:rFonts w:ascii="Angsana New" w:eastAsia="Verdana" w:hAnsi="Angsana New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DB003" w14:textId="7A445627" w:rsidR="00482A5F" w:rsidRPr="003B65FB" w:rsidRDefault="00482A5F">
            <w:pPr>
              <w:spacing w:after="240"/>
              <w:ind w:right="72"/>
              <w:jc w:val="right"/>
              <w:rPr>
                <w:rFonts w:ascii="Angsana New" w:eastAsia="Verdana" w:hAnsi="Angsana New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679650EF" w14:textId="77777777" w:rsidR="00482A5F" w:rsidRPr="003B65FB" w:rsidRDefault="00482A5F">
            <w:pPr>
              <w:tabs>
                <w:tab w:val="left" w:pos="1243"/>
                <w:tab w:val="left" w:pos="1504"/>
              </w:tabs>
              <w:spacing w:after="240"/>
              <w:ind w:right="-104"/>
              <w:jc w:val="right"/>
              <w:rPr>
                <w:rFonts w:ascii="Angsana New" w:eastAsia="Verdana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4F0E85" w:rsidRPr="003B65FB" w14:paraId="73006E86" w14:textId="77777777" w:rsidTr="00C52F7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8A8D" w14:textId="77777777" w:rsidR="004F0E85" w:rsidRPr="003B65FB" w:rsidRDefault="004F0E85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1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80264" w14:textId="4517C374" w:rsidR="004F0E85" w:rsidRPr="008345D6" w:rsidRDefault="004F0E85">
            <w:pPr>
              <w:tabs>
                <w:tab w:val="left" w:pos="5114"/>
              </w:tabs>
              <w:ind w:right="-112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eastAsia="Verdana" w:hAnsi="Angsana New" w:hint="cs"/>
                <w:sz w:val="28"/>
                <w:cs/>
              </w:rPr>
              <w:t>งบการเงินรวม</w:t>
            </w:r>
          </w:p>
        </w:tc>
      </w:tr>
      <w:tr w:rsidR="00482A5F" w:rsidRPr="003B65FB" w14:paraId="1D3261EB" w14:textId="77777777" w:rsidTr="00C52F7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ED5C" w14:textId="77777777" w:rsidR="00482A5F" w:rsidRPr="003B65FB" w:rsidRDefault="00482A5F">
            <w:pPr>
              <w:ind w:right="7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AC4CE" w14:textId="77777777" w:rsidR="00482A5F" w:rsidRPr="003B65FB" w:rsidRDefault="00482A5F">
            <w:pPr>
              <w:pBdr>
                <w:bottom w:val="single" w:sz="4" w:space="1" w:color="auto"/>
              </w:pBdr>
              <w:spacing w:line="360" w:lineRule="exact"/>
              <w:ind w:left="-14" w:right="72" w:firstLine="14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ตามที่รายงานไว้เดิม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C3F376" w14:textId="3A7C9D76" w:rsidR="00482A5F" w:rsidRPr="003B65FB" w:rsidRDefault="00482A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ผลกระทบของรายการปรับปรุง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CD959" w14:textId="764E313D" w:rsidR="00482A5F" w:rsidRPr="003B65FB" w:rsidRDefault="00482A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การแก้ไขข้อผิดพลาด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ADBE3" w14:textId="77777777" w:rsidR="00482A5F" w:rsidRPr="008345D6" w:rsidRDefault="00482A5F">
            <w:pPr>
              <w:pBdr>
                <w:bottom w:val="single" w:sz="4" w:space="1" w:color="auto"/>
              </w:pBdr>
              <w:spacing w:line="360" w:lineRule="exact"/>
              <w:ind w:right="-104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หลังปรับปรุง</w:t>
            </w:r>
          </w:p>
        </w:tc>
      </w:tr>
      <w:tr w:rsidR="00DD1E5B" w:rsidRPr="003B65FB" w14:paraId="099CB471" w14:textId="77777777" w:rsidTr="00C52F7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32EAB" w14:textId="77777777" w:rsidR="00DD1E5B" w:rsidRPr="00D7119B" w:rsidRDefault="00DD1E5B" w:rsidP="00DD1E5B">
            <w:pPr>
              <w:ind w:left="-20" w:right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D7119B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 </w:t>
            </w:r>
            <w:r w:rsidRPr="00D7119B">
              <w:rPr>
                <w:rFonts w:ascii="Angsana New" w:hAnsi="Angsana New" w:hint="cs"/>
                <w:b/>
                <w:bCs/>
                <w:sz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215BD" w14:textId="77777777" w:rsidR="00DD1E5B" w:rsidRPr="008345D6" w:rsidRDefault="00DD1E5B" w:rsidP="00DD1E5B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6CA529" w14:textId="39B0F351" w:rsidR="00DD1E5B" w:rsidRPr="003B65FB" w:rsidRDefault="00DD1E5B" w:rsidP="00DD1E5B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271A0">
              <w:rPr>
                <w:rFonts w:ascii="Angsana New" w:hAnsi="Angsana New" w:hint="cs"/>
                <w:color w:val="000000"/>
                <w:spacing w:val="-2"/>
                <w:sz w:val="28"/>
              </w:rPr>
              <w:t>(</w:t>
            </w:r>
            <w:r w:rsidRPr="008345D6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 xml:space="preserve">หมายเหตุ </w:t>
            </w:r>
            <w:r w:rsidRPr="004271A0">
              <w:rPr>
                <w:rFonts w:ascii="Angsana New" w:hAnsi="Angsana New" w:hint="cs"/>
                <w:color w:val="000000"/>
                <w:spacing w:val="-2"/>
                <w:sz w:val="28"/>
              </w:rPr>
              <w:t>6.1)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8AF4E" w14:textId="7B25F4DE" w:rsidR="00DD1E5B" w:rsidRPr="00DD1E5B" w:rsidRDefault="00DD1E5B" w:rsidP="00DD1E5B">
            <w:pPr>
              <w:ind w:right="72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หมายเหตุ</w:t>
            </w:r>
            <w:r w:rsidRPr="008345D6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6.2</w:t>
            </w:r>
            <w:r w:rsidRPr="00DD1E5B">
              <w:rPr>
                <w:rFonts w:ascii="Angsana New" w:hAnsi="Angsana New"/>
                <w:sz w:val="28"/>
              </w:rPr>
              <w:t>,</w:t>
            </w:r>
            <w:r w:rsidRPr="008345D6">
              <w:rPr>
                <w:rFonts w:ascii="Angsana New" w:hAnsi="Angsana New"/>
                <w:sz w:val="28"/>
              </w:rPr>
              <w:t>6.3)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71BA0D4A" w14:textId="77777777" w:rsidR="00DD1E5B" w:rsidRPr="008345D6" w:rsidRDefault="00DD1E5B" w:rsidP="00DD1E5B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482A5F" w:rsidRPr="003B65FB" w14:paraId="2327FFA3" w14:textId="77777777" w:rsidTr="00C52F7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2FD89" w14:textId="51F1E731" w:rsidR="00482A5F" w:rsidRPr="008345D6" w:rsidRDefault="00482A5F">
            <w:pPr>
              <w:ind w:left="-20" w:right="7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การแบ่งกำไร (ขาดทุน) สำหรับ</w:t>
            </w:r>
            <w:r w:rsidR="00161F14" w:rsidRPr="008345D6">
              <w:rPr>
                <w:rFonts w:ascii="Angsana New" w:hAnsi="Angsana New" w:hint="cs"/>
                <w:sz w:val="28"/>
                <w:u w:val="single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54A3B" w14:textId="2C7464BB" w:rsidR="00482A5F" w:rsidRPr="003B65FB" w:rsidRDefault="00482A5F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79D72E" w14:textId="77777777" w:rsidR="00482A5F" w:rsidRPr="003B65FB" w:rsidRDefault="00482A5F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B4FE" w14:textId="15CA570A" w:rsidR="00482A5F" w:rsidRPr="003B65FB" w:rsidRDefault="00482A5F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3BE8" w14:textId="38E55635" w:rsidR="00482A5F" w:rsidRPr="003B65FB" w:rsidRDefault="00482A5F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82A5F" w:rsidRPr="003B65FB" w14:paraId="6949181F" w14:textId="77777777" w:rsidTr="00C52F7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932AB" w14:textId="0DFAB725" w:rsidR="00482A5F" w:rsidRPr="008345D6" w:rsidRDefault="00482A5F" w:rsidP="00482A5F">
            <w:pPr>
              <w:ind w:left="-20" w:right="72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ส่วนที่เป็นของบริษัทใหญ่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9A72F" w14:textId="7C96405A" w:rsidR="00482A5F" w:rsidRPr="003B65FB" w:rsidRDefault="00482A5F" w:rsidP="00482A5F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86,613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E62F3" w14:textId="01A595B0" w:rsidR="00482A5F" w:rsidRDefault="00482A5F" w:rsidP="00482A5F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4,906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F807A" w14:textId="6F036E67" w:rsidR="00482A5F" w:rsidRDefault="00482A5F" w:rsidP="00482A5F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0F6AD2">
              <w:rPr>
                <w:rFonts w:ascii="Angsana New" w:hAnsi="Angsana New"/>
                <w:sz w:val="28"/>
              </w:rPr>
              <w:t>33,11</w:t>
            </w:r>
            <w:r w:rsidR="00BE39A8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0B053" w14:textId="7058FC67" w:rsidR="00482A5F" w:rsidRPr="003B65FB" w:rsidRDefault="008E0E9A" w:rsidP="00482A5F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BE39A8">
              <w:rPr>
                <w:rFonts w:ascii="Angsana New" w:hAnsi="Angsana New"/>
                <w:sz w:val="28"/>
              </w:rPr>
              <w:t>58,40</w:t>
            </w:r>
            <w:r w:rsidR="00BE39A8" w:rsidRPr="00BE39A8">
              <w:rPr>
                <w:rFonts w:ascii="Angsana New" w:hAnsi="Angsana New"/>
                <w:sz w:val="28"/>
              </w:rPr>
              <w:t>2</w:t>
            </w:r>
          </w:p>
        </w:tc>
      </w:tr>
      <w:tr w:rsidR="00482A5F" w:rsidRPr="003B65FB" w14:paraId="353DD38C" w14:textId="77777777" w:rsidTr="00C52F7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6C736" w14:textId="16474E13" w:rsidR="00482A5F" w:rsidRPr="003B65FB" w:rsidRDefault="00482A5F" w:rsidP="00184115">
            <w:pPr>
              <w:ind w:left="255" w:right="72" w:hanging="275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548E5" w14:textId="79079C3D" w:rsidR="00482A5F" w:rsidRPr="003B65FB" w:rsidRDefault="00482A5F" w:rsidP="00184115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893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2762" w14:textId="12915089" w:rsidR="00482A5F" w:rsidRDefault="00482A5F" w:rsidP="00184115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(12,</w:t>
            </w:r>
            <w:r w:rsidR="008A75E1">
              <w:rPr>
                <w:rFonts w:ascii="Angsana New" w:hAnsi="Angsana New"/>
                <w:sz w:val="28"/>
              </w:rPr>
              <w:t>609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A50B5" w14:textId="1FA85F68" w:rsidR="00482A5F" w:rsidRPr="003B65FB" w:rsidRDefault="00482A5F" w:rsidP="00184115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70F96" w14:textId="3B905E17" w:rsidR="00482A5F" w:rsidRPr="003B65FB" w:rsidRDefault="00482A5F" w:rsidP="00184115">
            <w:pPr>
              <w:tabs>
                <w:tab w:val="left" w:pos="1328"/>
                <w:tab w:val="decimal" w:pos="1419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(11,716)</w:t>
            </w:r>
          </w:p>
        </w:tc>
      </w:tr>
      <w:tr w:rsidR="000F6AD2" w:rsidRPr="003B65FB" w14:paraId="04C58F48" w14:textId="77777777" w:rsidTr="00C52F7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6F6B9" w14:textId="77777777" w:rsidR="000F6AD2" w:rsidRPr="008345D6" w:rsidRDefault="000F6AD2" w:rsidP="000F6AD2">
            <w:pPr>
              <w:ind w:left="-20" w:right="7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3E297" w14:textId="77777777" w:rsidR="000F6AD2" w:rsidRPr="003B65FB" w:rsidRDefault="000F6AD2" w:rsidP="000F6AD2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63FE" w14:textId="77777777" w:rsidR="000F6AD2" w:rsidRPr="003B65FB" w:rsidRDefault="000F6AD2" w:rsidP="000F6AD2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0D666" w14:textId="77777777" w:rsidR="000F6AD2" w:rsidRPr="003B65FB" w:rsidRDefault="000F6AD2" w:rsidP="000F6AD2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DD9B4" w14:textId="77777777" w:rsidR="000F6AD2" w:rsidRPr="003B65FB" w:rsidRDefault="000F6AD2" w:rsidP="000F6AD2">
            <w:pPr>
              <w:tabs>
                <w:tab w:val="left" w:pos="1328"/>
                <w:tab w:val="decimal" w:pos="1419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F6AD2" w:rsidRPr="003B65FB" w14:paraId="2FD28472" w14:textId="77777777" w:rsidTr="00C52F7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96479" w14:textId="5BFF7EEA" w:rsidR="000F6AD2" w:rsidRPr="008345D6" w:rsidRDefault="005B74F7" w:rsidP="000F6AD2">
            <w:pPr>
              <w:ind w:left="-20" w:right="72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กำไร</w:t>
            </w:r>
            <w:r w:rsidR="0044154A" w:rsidRPr="008345D6">
              <w:rPr>
                <w:rFonts w:ascii="Angsana New" w:hAnsi="Angsana New" w:hint="cs"/>
                <w:sz w:val="28"/>
                <w:cs/>
              </w:rPr>
              <w:t xml:space="preserve"> (ขาดทุน) ต่อหุ้นขั้นพื้นฐาน (บาท)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03BCA" w14:textId="474ABD4A" w:rsidR="000F6AD2" w:rsidRPr="003B65FB" w:rsidRDefault="000F6AD2" w:rsidP="000F6AD2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0.029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569D5" w14:textId="7D849AC2" w:rsidR="000F6AD2" w:rsidRPr="003B65FB" w:rsidRDefault="000F6AD2" w:rsidP="000F6AD2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0.0</w:t>
            </w:r>
            <w:r w:rsidRPr="008345D6">
              <w:rPr>
                <w:rFonts w:ascii="Angsana New" w:hAnsi="Angsana New" w:hint="cs"/>
                <w:sz w:val="28"/>
              </w:rPr>
              <w:t>02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29951" w14:textId="34F23F18" w:rsidR="000F6AD2" w:rsidRPr="003B65FB" w:rsidRDefault="000F6AD2" w:rsidP="000F6AD2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</w:t>
            </w:r>
            <w:r w:rsidR="000B0B1D" w:rsidRPr="008345D6">
              <w:rPr>
                <w:rFonts w:ascii="Angsana New" w:hAnsi="Angsana New" w:hint="cs"/>
                <w:sz w:val="28"/>
              </w:rPr>
              <w:t>11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05F3D" w14:textId="4F7203EA" w:rsidR="000F6AD2" w:rsidRPr="003B65FB" w:rsidRDefault="000F6AD2" w:rsidP="000F6AD2">
            <w:pPr>
              <w:tabs>
                <w:tab w:val="decimal" w:pos="1151"/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0.0</w:t>
            </w:r>
            <w:r w:rsidR="00106F62">
              <w:rPr>
                <w:rFonts w:ascii="Angsana New" w:hAnsi="Angsana New"/>
                <w:sz w:val="28"/>
              </w:rPr>
              <w:t>19</w:t>
            </w:r>
          </w:p>
        </w:tc>
      </w:tr>
      <w:tr w:rsidR="000F6AD2" w:rsidRPr="003B65FB" w14:paraId="0D71E0D2" w14:textId="77777777" w:rsidTr="00C52F7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3A3E5" w14:textId="5E7269E1" w:rsidR="000F6AD2" w:rsidRPr="003B65FB" w:rsidRDefault="000F6AD2" w:rsidP="0044154A">
            <w:pPr>
              <w:ind w:left="249" w:right="72" w:hanging="540"/>
              <w:jc w:val="both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 </w:t>
            </w:r>
            <w:r w:rsidR="005B74F7" w:rsidRPr="008345D6">
              <w:rPr>
                <w:rFonts w:ascii="Angsana New" w:hAnsi="Angsana New" w:hint="cs"/>
                <w:sz w:val="28"/>
                <w:cs/>
              </w:rPr>
              <w:t>จำนวนหุ้นสามัญถัวเฉลี่ยถ่วงน้ำหนัก</w:t>
            </w:r>
            <w:r w:rsidR="0044154A" w:rsidRPr="008345D6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พันหุ้น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3488E" w14:textId="788E80E8" w:rsidR="000F6AD2" w:rsidRPr="003B65FB" w:rsidRDefault="000F6AD2" w:rsidP="0044154A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3,029,598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4AF23" w14:textId="2E943012" w:rsidR="000F6AD2" w:rsidRPr="003B65FB" w:rsidRDefault="000F6AD2" w:rsidP="0044154A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3,029,598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34A8C" w14:textId="31C4310D" w:rsidR="000F6AD2" w:rsidRPr="003B65FB" w:rsidRDefault="000F6AD2" w:rsidP="0044154A">
            <w:pPr>
              <w:tabs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3,029,598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FCA54" w14:textId="6C0E7C28" w:rsidR="000F6AD2" w:rsidRPr="003B65FB" w:rsidRDefault="000F6AD2" w:rsidP="0044154A">
            <w:pPr>
              <w:tabs>
                <w:tab w:val="decimal" w:pos="1151"/>
                <w:tab w:val="left" w:pos="1328"/>
              </w:tabs>
              <w:ind w:left="-202" w:right="41" w:firstLine="54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3,029,598</w:t>
            </w:r>
          </w:p>
        </w:tc>
      </w:tr>
    </w:tbl>
    <w:p w14:paraId="34A37A28" w14:textId="77777777" w:rsidR="007A5E4A" w:rsidRDefault="007A5E4A">
      <w:pPr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28"/>
        </w:rPr>
      </w:pPr>
    </w:p>
    <w:p w14:paraId="5AFFDCD8" w14:textId="5B21A428" w:rsidR="00D5121C" w:rsidRPr="003B65FB" w:rsidRDefault="009B2480">
      <w:pPr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ผลกระทบต่องบกระแสเงินสด</w:t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4F0E85" w:rsidRPr="003B65FB" w14:paraId="02EC285B" w14:textId="77777777" w:rsidTr="00C52F7B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67D04" w14:textId="77777777" w:rsidR="004F0E85" w:rsidRPr="003B65FB" w:rsidRDefault="004F0E85">
            <w:pPr>
              <w:spacing w:line="360" w:lineRule="exact"/>
              <w:ind w:left="100"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24C829EE" w14:textId="3FA63BF2" w:rsidR="004F0E85" w:rsidRPr="003B65FB" w:rsidRDefault="004F0E85">
            <w:pPr>
              <w:spacing w:line="360" w:lineRule="exact"/>
              <w:ind w:left="100"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5B1A44B1" w14:textId="77777777" w:rsidR="004F0E85" w:rsidRPr="003B65FB" w:rsidRDefault="004F0E85">
            <w:pPr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D52AC" w14:textId="45409ED6" w:rsidR="004F0E85" w:rsidRPr="008345D6" w:rsidRDefault="004F0E85">
            <w:pPr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967B3" w14:textId="77777777" w:rsidR="004F0E85" w:rsidRPr="003B65FB" w:rsidRDefault="004F0E85">
            <w:pPr>
              <w:tabs>
                <w:tab w:val="left" w:pos="973"/>
              </w:tabs>
              <w:spacing w:line="360" w:lineRule="exact"/>
              <w:ind w:right="-10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4F0E85" w:rsidRPr="003B65FB" w14:paraId="40FE268C" w14:textId="77777777" w:rsidTr="00C52F7B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4D4DF" w14:textId="77777777" w:rsidR="004F0E85" w:rsidRPr="003B65FB" w:rsidRDefault="004F0E85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57F73020" w14:textId="17F45B84" w:rsidR="004F0E85" w:rsidRPr="003B65FB" w:rsidRDefault="004F0E85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4F0E85" w:rsidRPr="003B65FB" w14:paraId="57954432" w14:textId="77777777" w:rsidTr="00C52F7B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9AA6A" w14:textId="77777777" w:rsidR="004F0E85" w:rsidRPr="003B65FB" w:rsidRDefault="004F0E85">
            <w:pPr>
              <w:spacing w:line="360" w:lineRule="exact"/>
              <w:ind w:right="7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B9162" w14:textId="77777777" w:rsidR="004F0E85" w:rsidRPr="003B65FB" w:rsidRDefault="004F0E85" w:rsidP="00184115">
            <w:pPr>
              <w:pBdr>
                <w:bottom w:val="single" w:sz="4" w:space="1" w:color="auto"/>
              </w:pBdr>
              <w:spacing w:line="360" w:lineRule="exact"/>
              <w:ind w:left="-14" w:right="72" w:firstLine="14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ตามที่รายงานไว้เดิม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D065E7" w14:textId="22FB4C5C" w:rsidR="004F0E85" w:rsidRPr="003B65FB" w:rsidRDefault="004F0E85" w:rsidP="00BE39A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ผลกระทบของรายการปรับปรุง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F50D3B" w14:textId="2B3DAADB" w:rsidR="004F0E85" w:rsidRPr="003B65FB" w:rsidRDefault="004F0E8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การแก้ไขข้อผิดพลาด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0965DA" w14:textId="77777777" w:rsidR="004F0E85" w:rsidRPr="003B65FB" w:rsidRDefault="004F0E85">
            <w:pPr>
              <w:pBdr>
                <w:bottom w:val="single" w:sz="4" w:space="1" w:color="auto"/>
              </w:pBdr>
              <w:spacing w:line="360" w:lineRule="exact"/>
              <w:ind w:right="-104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หลังปรับปรุง</w:t>
            </w:r>
          </w:p>
        </w:tc>
      </w:tr>
      <w:tr w:rsidR="004F0E85" w:rsidRPr="003B65FB" w14:paraId="7CCAFCA7" w14:textId="77777777" w:rsidTr="00C52F7B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61080" w14:textId="77777777" w:rsidR="004F0E85" w:rsidRPr="00241BA0" w:rsidRDefault="004F0E85">
            <w:pPr>
              <w:spacing w:line="360" w:lineRule="exact"/>
              <w:ind w:left="-20" w:right="72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241BA0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 </w:t>
            </w:r>
            <w:r w:rsidRPr="00241BA0">
              <w:rPr>
                <w:rFonts w:ascii="Angsana New" w:hAnsi="Angsana New" w:hint="cs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CC47" w14:textId="77777777" w:rsidR="004F0E85" w:rsidRPr="003B65FB" w:rsidRDefault="004F0E85">
            <w:pPr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2FA5BDB" w14:textId="77777777" w:rsidR="004F0E85" w:rsidRPr="003B65FB" w:rsidRDefault="004F0E85">
            <w:pPr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0881A" w14:textId="2BFF7A0F" w:rsidR="004F0E85" w:rsidRPr="003B65FB" w:rsidRDefault="004F0E85">
            <w:pPr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0BCA" w14:textId="77777777" w:rsidR="004F0E85" w:rsidRPr="008345D6" w:rsidRDefault="004F0E85">
            <w:pPr>
              <w:spacing w:line="36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4F0E85" w:rsidRPr="003B65FB" w14:paraId="56904C2C" w14:textId="77777777" w:rsidTr="00C52F7B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B9353" w14:textId="77777777" w:rsidR="004F0E85" w:rsidRPr="003B65FB" w:rsidRDefault="004F0E85">
            <w:pPr>
              <w:spacing w:line="360" w:lineRule="exact"/>
              <w:ind w:left="-20" w:right="72" w:firstLine="21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F85FB" w14:textId="77777777" w:rsidR="004F0E85" w:rsidRPr="003B65FB" w:rsidRDefault="004F0E85" w:rsidP="00184115">
            <w:pPr>
              <w:spacing w:line="360" w:lineRule="exact"/>
              <w:ind w:left="-114" w:right="158" w:firstLine="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96,098</w:t>
            </w:r>
          </w:p>
        </w:tc>
        <w:tc>
          <w:tcPr>
            <w:tcW w:w="1440" w:type="dxa"/>
            <w:vAlign w:val="bottom"/>
          </w:tcPr>
          <w:p w14:paraId="7C35D664" w14:textId="5B478F8C" w:rsidR="004F0E85" w:rsidRPr="003B65FB" w:rsidRDefault="004F0E85" w:rsidP="00184115">
            <w:pPr>
              <w:spacing w:line="360" w:lineRule="exact"/>
              <w:ind w:right="1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(7,703)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3DC2F" w14:textId="27C981A4" w:rsidR="004F0E85" w:rsidRPr="003B65FB" w:rsidRDefault="004F0E85" w:rsidP="00184115">
            <w:pPr>
              <w:spacing w:line="360" w:lineRule="exact"/>
              <w:ind w:right="158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="004F4201">
              <w:rPr>
                <w:rFonts w:ascii="Angsana New" w:hAnsi="Angsana New"/>
                <w:sz w:val="28"/>
              </w:rPr>
              <w:t>33,11</w:t>
            </w:r>
            <w:r w:rsidR="00E21B1B">
              <w:rPr>
                <w:rFonts w:ascii="Angsana New" w:hAnsi="Angsana New"/>
                <w:sz w:val="28"/>
              </w:rPr>
              <w:t>7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429D10" w14:textId="43CFF9A4" w:rsidR="004F0E85" w:rsidRPr="003B65FB" w:rsidRDefault="004F4201" w:rsidP="00184115">
            <w:pPr>
              <w:spacing w:line="360" w:lineRule="exact"/>
              <w:ind w:left="-114" w:right="158" w:firstLine="5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55,27</w:t>
            </w:r>
            <w:r w:rsidR="00E21B1B">
              <w:rPr>
                <w:rFonts w:ascii="Angsana New" w:hAnsi="Angsana New"/>
                <w:sz w:val="28"/>
              </w:rPr>
              <w:t>8</w:t>
            </w:r>
          </w:p>
        </w:tc>
      </w:tr>
    </w:tbl>
    <w:p w14:paraId="4788B981" w14:textId="77777777" w:rsidR="007A5E4A" w:rsidRDefault="007A5E4A" w:rsidP="00654B75">
      <w:pPr>
        <w:spacing w:before="240"/>
        <w:ind w:left="360" w:hanging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5D980DB3" w14:textId="77777777" w:rsidR="007A5E4A" w:rsidRDefault="007A5E4A" w:rsidP="00654B75">
      <w:pPr>
        <w:spacing w:before="240"/>
        <w:ind w:left="360" w:hanging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468417D0" w14:textId="2D527F0B" w:rsidR="00D5121C" w:rsidRPr="003B65FB" w:rsidRDefault="00654B75" w:rsidP="00654B75">
      <w:pPr>
        <w:spacing w:before="240"/>
        <w:ind w:left="360" w:hanging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B65FB">
        <w:rPr>
          <w:rFonts w:ascii="Angsana New" w:hAnsi="Angsana New" w:hint="cs"/>
          <w:color w:val="000000"/>
          <w:spacing w:val="-2"/>
          <w:sz w:val="28"/>
        </w:rPr>
        <w:lastRenderedPageBreak/>
        <w:t>6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.</w:t>
      </w:r>
      <w:r w:rsidR="005770CF">
        <w:rPr>
          <w:rFonts w:ascii="Angsana New" w:hAnsi="Angsana New"/>
          <w:color w:val="000000"/>
          <w:spacing w:val="-2"/>
          <w:sz w:val="28"/>
        </w:rPr>
        <w:t>4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ab/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เมื่อวันที่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23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กรกฎาคม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2562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ที่ประชุมคณะกรรมการบริหารครั้งที่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10/2562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มีมติอนุมัติให้กลุ่มบริษัทเข้าซื้อหุ้นในบริษัท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 xml:space="preserve">                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>เอ็นเนอร์ยี่ รีโวลูชั่น จำกัด (“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 xml:space="preserve">ERV”) 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>โดยบริษัทดำเนินธุรกิจเป็นผู้ให้บริการติดตั้งงานวิศวะกรรมและการให้คำปรึกษาทางด้านเทคนิคของระบบระบายความร้อน (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 xml:space="preserve">Cooling Tower) 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และเมื่อวันที่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27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กรกฎาคม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2562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บริษัท เฟอร์รั่ม เอ็นเนอร์ยี่ จำกัด </w:t>
      </w:r>
      <w:r w:rsidR="009B2480"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(</w:t>
      </w:r>
      <w:r w:rsidR="009D2A62"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“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 xml:space="preserve">FEN”) 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ซึ่งเป็นบริษัทย่อยของบริษัทได้ทำสัญญาซื้อหุ้นกับบุคคลธรรมดา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1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ราย จำนวน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1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หุ้น คิดเป็นสัดส่วนร้อยละ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0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ของทุนที่ออกและชำระแล้ว ของ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 xml:space="preserve">ERV 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ในราคา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100.00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บาท</w:t>
      </w:r>
    </w:p>
    <w:p w14:paraId="54926B7D" w14:textId="1113DED4" w:rsidR="00D5121C" w:rsidRPr="003B65FB" w:rsidRDefault="009B2480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ต่อมาเมื่อวันที่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>18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กันยายน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ที่ประชุมคณะกรรมการบริษัทครั้งที่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>11/2562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มีมติอนุมัติให</w:t>
      </w:r>
      <w:r w:rsidR="006C6475" w:rsidRPr="008345D6">
        <w:rPr>
          <w:rFonts w:ascii="Angsana New" w:hAnsi="Angsana New" w:hint="cs"/>
          <w:color w:val="000000"/>
          <w:spacing w:val="-2"/>
          <w:sz w:val="28"/>
          <w:cs/>
        </w:rPr>
        <w:t>้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กลุ่มบริษัทเข้าซื้อหุ้นเพิ่มทุนใน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ERV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จำนวน </w:t>
      </w:r>
      <w:r w:rsidRPr="003B65FB">
        <w:rPr>
          <w:rFonts w:ascii="Angsana New" w:hAnsi="Angsana New" w:hint="cs"/>
          <w:color w:val="000000"/>
          <w:spacing w:val="-2"/>
          <w:sz w:val="28"/>
        </w:rPr>
        <w:t>24,999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หุ้นในสัดส่วนร้อยละ </w:t>
      </w:r>
      <w:r w:rsidRPr="003B65FB">
        <w:rPr>
          <w:rFonts w:ascii="Angsana New" w:hAnsi="Angsana New" w:hint="cs"/>
          <w:color w:val="000000"/>
          <w:spacing w:val="-2"/>
          <w:sz w:val="28"/>
        </w:rPr>
        <w:t>50.00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ของทุนจดทะเบียนและทุนที่ชำระแล้วของ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ERV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เป็นจำนวน </w:t>
      </w:r>
      <w:r w:rsidRPr="003B65FB">
        <w:rPr>
          <w:rFonts w:ascii="Angsana New" w:hAnsi="Angsana New" w:hint="cs"/>
          <w:color w:val="000000"/>
          <w:spacing w:val="-2"/>
          <w:sz w:val="28"/>
        </w:rPr>
        <w:t>2.50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ล้านบาท ซึ่งกลุ่มบริษัทได้ชำระค่าหุ้นแล้วเมื่อวันที่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>24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กันยายน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2562</w:t>
      </w:r>
    </w:p>
    <w:p w14:paraId="21567211" w14:textId="6A126580" w:rsidR="00B66F76" w:rsidRDefault="009B2480" w:rsidP="00130E99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ในระหว่าง</w:t>
      </w:r>
      <w:r w:rsidR="0054751B" w:rsidRPr="008345D6">
        <w:rPr>
          <w:rFonts w:ascii="Angsana New" w:hAnsi="Angsana New" w:hint="cs"/>
          <w:color w:val="000000"/>
          <w:spacing w:val="-2"/>
          <w:sz w:val="28"/>
          <w:cs/>
        </w:rPr>
        <w:t>ปี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บริษัทได้ว่าจ้างผู้ประเมินราคาอิสระเพื่อประเมินมูลค่ายุติธรรมของสินทรัพย์ที่ระบุได้ที่ได้มาและหนี้สินที่รับมา ณ วันที่ซื้อธุรกิจของ บริษัท เอ็นเนอร์ยี่ รีโวลูชั่น จำกัด ซึ่งมูลค่ายุติธรรมของสินทรัพย์ที่ระบุได้ที่ได้มาและหนี้สินที่รับมาจากผู้ประเมินราคาอิสระ จากข้อมูลในรายงานการประเมินที่เสร็จสมบูรณ์ลงวันที่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>16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เมษายน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2563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และข้อมูลที่เกี่ยวข้องอื่นที่ได้รับภายในหนึ่งปีนับจากวันที่ซื้อธุรกิจ ไม่ได้แตกต่างอย่างมีสาระสำคัญกับมูลค่าตามบัญชีของสินทรัพย์ที่ระบุได้ที่ได้มาและหนี้สินที่รับมา ณ วันที่ซื้อธุรกิจ ดังนั้น กลุ่มบริษัทจึงใช้มูลค่าตามบัญชี ณ วันที่ซื้อธุรกิจดังกล่าวในการปันส่วนมูลค่ายุติธรรมของรายการ ณ วันที่ซื้อธุรกิจ</w:t>
      </w:r>
    </w:p>
    <w:p w14:paraId="5ECCDECD" w14:textId="77777777" w:rsidR="007A5E4A" w:rsidRPr="007A5E4A" w:rsidRDefault="007A5E4A" w:rsidP="00130E99">
      <w:pPr>
        <w:spacing w:before="120"/>
        <w:ind w:left="360"/>
        <w:jc w:val="thaiDistribute"/>
        <w:rPr>
          <w:rFonts w:ascii="Angsana New" w:hAnsi="Angsana New"/>
          <w:color w:val="000000"/>
          <w:spacing w:val="-2"/>
          <w:sz w:val="16"/>
          <w:szCs w:val="16"/>
          <w:lang w:val="en-GB"/>
        </w:rPr>
      </w:pPr>
    </w:p>
    <w:p w14:paraId="2DF4392A" w14:textId="77777777" w:rsidR="00D5121C" w:rsidRPr="003B65FB" w:rsidRDefault="009B2480" w:rsidP="007A5E4A">
      <w:pPr>
        <w:ind w:left="360" w:right="-7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B65FB">
        <w:rPr>
          <w:rFonts w:ascii="Angsana New" w:hAnsi="Angsana New" w:hint="cs"/>
          <w:color w:val="000000"/>
          <w:spacing w:val="-2"/>
          <w:sz w:val="28"/>
          <w:cs/>
        </w:rPr>
        <w:t>มูลค่าตามบัญชีของสินทรัพย์สุทธิที่ระบุได้ของ บริษัท เอ็นเนอร์ยี่ รีโวลูชั่น จำกัด ณ วันที่ซื้อธุรกิจ ประกอบด้วยรายการต่อไปนี้</w:t>
      </w:r>
    </w:p>
    <w:tbl>
      <w:tblPr>
        <w:tblW w:w="888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020"/>
        <w:gridCol w:w="1863"/>
      </w:tblGrid>
      <w:tr w:rsidR="00D5121C" w:rsidRPr="003B65FB" w14:paraId="7E93C553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0D41D77A" w14:textId="77777777" w:rsidR="00D5121C" w:rsidRPr="008345D6" w:rsidRDefault="00D5121C">
            <w:pPr>
              <w:spacing w:line="280" w:lineRule="exact"/>
              <w:ind w:left="539" w:hanging="39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14:paraId="31F42748" w14:textId="77777777" w:rsidR="00D5121C" w:rsidRPr="003B65FB" w:rsidRDefault="009B2480">
            <w:pPr>
              <w:snapToGrid w:val="0"/>
              <w:spacing w:line="280" w:lineRule="exact"/>
              <w:ind w:leftChars="-64" w:left="-154" w:right="-4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D5121C" w:rsidRPr="003B65FB" w14:paraId="2F82F44C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06060EFF" w14:textId="77777777" w:rsidR="00D5121C" w:rsidRPr="008345D6" w:rsidRDefault="009B2480">
            <w:pPr>
              <w:spacing w:line="280" w:lineRule="exact"/>
              <w:ind w:left="-105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3179FA45" w14:textId="77777777" w:rsidR="00D5121C" w:rsidRPr="003B65FB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5,357</w:t>
            </w:r>
          </w:p>
        </w:tc>
      </w:tr>
      <w:tr w:rsidR="00D5121C" w:rsidRPr="003B65FB" w14:paraId="60187297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4DE2C92C" w14:textId="77777777" w:rsidR="00D5121C" w:rsidRPr="008345D6" w:rsidRDefault="009B2480">
            <w:pPr>
              <w:spacing w:line="280" w:lineRule="exact"/>
              <w:ind w:left="-105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104C745B" w14:textId="77777777" w:rsidR="00D5121C" w:rsidRPr="003B65FB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1,466 </w:t>
            </w:r>
          </w:p>
        </w:tc>
      </w:tr>
      <w:tr w:rsidR="00D5121C" w:rsidRPr="003B65FB" w14:paraId="63B472C8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24F0F927" w14:textId="377549DD" w:rsidR="00D5121C" w:rsidRPr="008345D6" w:rsidRDefault="009B2480">
            <w:pPr>
              <w:spacing w:line="280" w:lineRule="exact"/>
              <w:ind w:left="-105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</w:t>
            </w:r>
            <w:r w:rsidR="008345E2" w:rsidRPr="008345D6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4B930F08" w14:textId="77777777" w:rsidR="00D5121C" w:rsidRPr="003B65FB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1,000 </w:t>
            </w:r>
          </w:p>
        </w:tc>
      </w:tr>
      <w:tr w:rsidR="00D5121C" w:rsidRPr="003B65FB" w14:paraId="505BBF40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1CA44A6F" w14:textId="77777777" w:rsidR="00D5121C" w:rsidRPr="008345D6" w:rsidRDefault="009B2480">
            <w:pPr>
              <w:spacing w:line="280" w:lineRule="exact"/>
              <w:ind w:left="-105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65C84DC1" w14:textId="77777777" w:rsidR="00D5121C" w:rsidRPr="003B65FB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3,877 </w:t>
            </w:r>
          </w:p>
        </w:tc>
      </w:tr>
      <w:tr w:rsidR="00D5121C" w:rsidRPr="003B65FB" w14:paraId="7573D740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6AC4E7CB" w14:textId="77777777" w:rsidR="00D5121C" w:rsidRPr="008345D6" w:rsidRDefault="009B2480">
            <w:pPr>
              <w:spacing w:line="280" w:lineRule="exact"/>
              <w:ind w:left="-105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1EFD4604" w14:textId="77777777" w:rsidR="00D5121C" w:rsidRPr="003B65FB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(1,015)</w:t>
            </w:r>
          </w:p>
        </w:tc>
      </w:tr>
      <w:tr w:rsidR="00D5121C" w:rsidRPr="003B65FB" w14:paraId="24523EF9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78159D3F" w14:textId="77777777" w:rsidR="00D5121C" w:rsidRPr="008345D6" w:rsidRDefault="009B2480">
            <w:pPr>
              <w:spacing w:line="280" w:lineRule="exact"/>
              <w:ind w:left="-105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E6269" w14:textId="77777777" w:rsidR="00D5121C" w:rsidRPr="003B65FB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(1,000)</w:t>
            </w:r>
          </w:p>
        </w:tc>
      </w:tr>
      <w:tr w:rsidR="00D5121C" w:rsidRPr="003B65FB" w14:paraId="1FDE1DF8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02468E6F" w14:textId="77777777" w:rsidR="00D5121C" w:rsidRPr="008345D6" w:rsidRDefault="009B2480">
            <w:pPr>
              <w:spacing w:line="280" w:lineRule="exact"/>
              <w:ind w:left="-10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สินทรัพย์และหนี้สินสุทธิที่ระบุได้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D2DFBC" w14:textId="77777777" w:rsidR="00D5121C" w:rsidRPr="003B65FB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9,685</w:t>
            </w:r>
          </w:p>
        </w:tc>
      </w:tr>
      <w:tr w:rsidR="00D5121C" w:rsidRPr="003B65FB" w14:paraId="6BCFD616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27308870" w14:textId="77777777" w:rsidR="00D5121C" w:rsidRPr="008345D6" w:rsidRDefault="00D5121C">
            <w:pPr>
              <w:spacing w:line="280" w:lineRule="exact"/>
              <w:ind w:left="-10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6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BEF0642" w14:textId="77777777" w:rsidR="00D5121C" w:rsidRPr="003B65FB" w:rsidRDefault="00D5121C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121C" w:rsidRPr="003B65FB" w14:paraId="4E4843E1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1F54E81B" w14:textId="77777777" w:rsidR="00D5121C" w:rsidRPr="003B65FB" w:rsidRDefault="009B2480">
            <w:pPr>
              <w:spacing w:line="280" w:lineRule="exact"/>
              <w:ind w:left="-105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สัดส่วนการถือหุ้น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17590CAF" w14:textId="5E7FCF8E" w:rsidR="00D5121C" w:rsidRPr="008345D6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3B65FB">
              <w:rPr>
                <w:rFonts w:ascii="Angsana New" w:hAnsi="Angsana New" w:hint="cs"/>
                <w:sz w:val="28"/>
              </w:rPr>
              <w:t>50</w:t>
            </w:r>
            <w:r w:rsidR="00B65CAA" w:rsidRPr="008345D6">
              <w:rPr>
                <w:rFonts w:ascii="Angsana New" w:hAnsi="Angsana New" w:hint="cs"/>
                <w:sz w:val="28"/>
              </w:rPr>
              <w:t>.00</w:t>
            </w:r>
          </w:p>
        </w:tc>
      </w:tr>
      <w:tr w:rsidR="00D5121C" w:rsidRPr="003B65FB" w14:paraId="44CE32DD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4560F251" w14:textId="77777777" w:rsidR="00D5121C" w:rsidRPr="008345D6" w:rsidRDefault="009B2480">
            <w:pPr>
              <w:spacing w:line="280" w:lineRule="exact"/>
              <w:ind w:left="-105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333CF6A0" w14:textId="77777777" w:rsidR="00D5121C" w:rsidRPr="003B65FB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4,842 </w:t>
            </w:r>
          </w:p>
        </w:tc>
      </w:tr>
      <w:tr w:rsidR="00D5121C" w:rsidRPr="003B65FB" w14:paraId="2F65EFDC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358220DA" w14:textId="77777777" w:rsidR="00D5121C" w:rsidRPr="008345D6" w:rsidRDefault="009B2480">
            <w:pPr>
              <w:spacing w:line="280" w:lineRule="exact"/>
              <w:ind w:left="-105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สิ่งตอบแทนในการซื้อ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3197E" w14:textId="77777777" w:rsidR="00D5121C" w:rsidRPr="003B65FB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2,500 </w:t>
            </w:r>
          </w:p>
        </w:tc>
      </w:tr>
      <w:tr w:rsidR="00D5121C" w:rsidRPr="003B65FB" w14:paraId="7ADA9B5E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74AF92C6" w14:textId="77777777" w:rsidR="00D5121C" w:rsidRPr="008345D6" w:rsidRDefault="009B2480">
            <w:pPr>
              <w:spacing w:line="280" w:lineRule="exact"/>
              <w:ind w:left="-10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9EBD8E" w14:textId="77777777" w:rsidR="00D5121C" w:rsidRPr="003B65FB" w:rsidRDefault="009B2480" w:rsidP="006B75CE">
            <w:pPr>
              <w:tabs>
                <w:tab w:val="decimal" w:pos="1605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2,342</w:t>
            </w:r>
          </w:p>
        </w:tc>
      </w:tr>
    </w:tbl>
    <w:p w14:paraId="31E5B134" w14:textId="0D89D5AE" w:rsidR="003C4B65" w:rsidRDefault="009B2480" w:rsidP="003C4B65">
      <w:pPr>
        <w:spacing w:before="240"/>
        <w:ind w:left="360"/>
        <w:rPr>
          <w:rFonts w:ascii="Angsana New" w:hAnsi="Angsana New"/>
          <w:sz w:val="28"/>
        </w:rPr>
      </w:pPr>
      <w:bookmarkStart w:id="2" w:name="_Hlk40033171"/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บริษัทรับรู้กำไรจากการต่อรองราคาซื้อของบริษัท เอ็นเนอร์ยี่ รีโวลูชั่น จำกัด จำนวน </w:t>
      </w:r>
      <w:r w:rsidRPr="003B65FB">
        <w:rPr>
          <w:rFonts w:ascii="Angsana New" w:eastAsia="Times New Roman" w:hAnsi="Angsana New" w:hint="cs"/>
          <w:spacing w:val="-4"/>
          <w:sz w:val="28"/>
        </w:rPr>
        <w:t>2.3</w:t>
      </w:r>
      <w:r w:rsidRPr="003B65FB">
        <w:rPr>
          <w:rFonts w:ascii="Angsana New" w:eastAsia="Times New Roman" w:hAnsi="Angsana New" w:hint="cs"/>
          <w:spacing w:val="-4"/>
          <w:sz w:val="28"/>
          <w:lang w:val="en-GB"/>
        </w:rPr>
        <w:t>4</w:t>
      </w:r>
      <w:r w:rsidRPr="003B65FB">
        <w:rPr>
          <w:rFonts w:ascii="Angsana New" w:eastAsia="Times New Roman" w:hAnsi="Angsana New" w:hint="cs"/>
          <w:spacing w:val="-4"/>
          <w:sz w:val="28"/>
        </w:rPr>
        <w:t xml:space="preserve">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>ล้านบาท</w:t>
      </w:r>
      <w:r w:rsidRPr="008345D6">
        <w:rPr>
          <w:rFonts w:ascii="Angsana New" w:eastAsia="Times New Roman" w:hAnsi="Angsana New" w:hint="cs"/>
          <w:sz w:val="28"/>
          <w:cs/>
        </w:rPr>
        <w:t xml:space="preserve"> ในงบกำไรขาดทุนและ</w:t>
      </w:r>
      <w:r w:rsidRPr="008345D6">
        <w:rPr>
          <w:rFonts w:ascii="Angsana New" w:hAnsi="Angsana New" w:hint="cs"/>
          <w:sz w:val="28"/>
          <w:cs/>
        </w:rPr>
        <w:t>กำไรขาดทุนเบ็ดเสร็จ</w:t>
      </w:r>
      <w:r w:rsidR="00F469AB" w:rsidRPr="00F469AB">
        <w:rPr>
          <w:rFonts w:ascii="Angsana New" w:hAnsi="Angsana New" w:hint="cs"/>
          <w:sz w:val="28"/>
          <w:cs/>
        </w:rPr>
        <w:t>อื่น</w:t>
      </w:r>
      <w:r w:rsidRPr="008345D6">
        <w:rPr>
          <w:rFonts w:ascii="Angsana New" w:hAnsi="Angsana New" w:hint="cs"/>
          <w:sz w:val="28"/>
          <w:cs/>
        </w:rPr>
        <w:t>สำหรับ</w:t>
      </w:r>
      <w:r w:rsidR="00654B75" w:rsidRPr="008345D6">
        <w:rPr>
          <w:rFonts w:ascii="Angsana New" w:hAnsi="Angsana New" w:hint="cs"/>
          <w:sz w:val="28"/>
          <w:cs/>
        </w:rPr>
        <w:t>ปี</w:t>
      </w:r>
      <w:r w:rsidRPr="008345D6">
        <w:rPr>
          <w:rFonts w:ascii="Angsana New" w:hAnsi="Angsana New" w:hint="cs"/>
          <w:sz w:val="28"/>
          <w:cs/>
        </w:rPr>
        <w:t xml:space="preserve">สิ้นสุดวันที่ </w:t>
      </w:r>
      <w:r w:rsidRPr="003B65FB">
        <w:rPr>
          <w:rFonts w:ascii="Angsana New" w:hAnsi="Angsana New" w:hint="cs"/>
          <w:sz w:val="28"/>
        </w:rPr>
        <w:t>3</w:t>
      </w:r>
      <w:r w:rsidR="00654B75" w:rsidRPr="003B65FB">
        <w:rPr>
          <w:rFonts w:ascii="Angsana New" w:hAnsi="Angsana New" w:hint="cs"/>
          <w:sz w:val="28"/>
        </w:rPr>
        <w:t>1</w:t>
      </w:r>
      <w:r w:rsidR="0072507E" w:rsidRPr="003B65FB">
        <w:rPr>
          <w:rFonts w:ascii="Angsana New" w:hAnsi="Angsana New" w:hint="cs"/>
          <w:sz w:val="28"/>
        </w:rPr>
        <w:t xml:space="preserve"> </w:t>
      </w:r>
      <w:r w:rsidR="00654B75" w:rsidRPr="008345D6">
        <w:rPr>
          <w:rFonts w:ascii="Angsana New" w:hAnsi="Angsana New" w:hint="cs"/>
          <w:sz w:val="28"/>
          <w:cs/>
        </w:rPr>
        <w:t>ธันวาคม</w:t>
      </w:r>
      <w:r w:rsidRPr="008345D6">
        <w:rPr>
          <w:rFonts w:ascii="Angsana New" w:hAnsi="Angsana New" w:hint="cs"/>
          <w:sz w:val="28"/>
          <w:cs/>
        </w:rPr>
        <w:t xml:space="preserve"> </w:t>
      </w:r>
      <w:r w:rsidRPr="003B65FB">
        <w:rPr>
          <w:rFonts w:ascii="Angsana New" w:hAnsi="Angsana New" w:hint="cs"/>
          <w:sz w:val="28"/>
        </w:rPr>
        <w:t>2563</w:t>
      </w:r>
    </w:p>
    <w:p w14:paraId="2D0610A7" w14:textId="77777777" w:rsidR="007A5E4A" w:rsidRDefault="007A5E4A" w:rsidP="003C4B65">
      <w:pPr>
        <w:ind w:left="360"/>
        <w:rPr>
          <w:rFonts w:ascii="Angsana New" w:hAnsi="Angsana New"/>
          <w:sz w:val="28"/>
          <w:lang w:val="en-GB"/>
        </w:rPr>
      </w:pPr>
    </w:p>
    <w:p w14:paraId="4A81ED11" w14:textId="51791421" w:rsidR="007A5E4A" w:rsidRDefault="009B2480" w:rsidP="003C4B65">
      <w:pPr>
        <w:ind w:left="360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br/>
      </w:r>
    </w:p>
    <w:p w14:paraId="76A73244" w14:textId="757076EB" w:rsidR="00D5121C" w:rsidRPr="003B65FB" w:rsidRDefault="009B2480" w:rsidP="003C4B65">
      <w:pPr>
        <w:ind w:left="360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lastRenderedPageBreak/>
        <w:t>กระแสเงินสดจ่ายสุทธิจากการซื้อหุ้นสามัญของบริษัท เอ็นเนอร์ยี่ รีโวลูชั่น จำกัด แสดงได้ดังนี้</w:t>
      </w:r>
    </w:p>
    <w:bookmarkEnd w:id="2"/>
    <w:p w14:paraId="07405823" w14:textId="77777777" w:rsidR="00D5121C" w:rsidRPr="003B65FB" w:rsidRDefault="009B2480" w:rsidP="00C52F7B">
      <w:pPr>
        <w:tabs>
          <w:tab w:val="left" w:pos="720"/>
          <w:tab w:val="decimal" w:pos="882"/>
        </w:tabs>
        <w:ind w:right="353"/>
        <w:jc w:val="right"/>
        <w:textAlignment w:val="auto"/>
        <w:rPr>
          <w:rFonts w:ascii="Angsana New" w:hAnsi="Angsana New"/>
          <w:sz w:val="28"/>
        </w:rPr>
      </w:pPr>
      <w:r w:rsidRPr="003B65FB">
        <w:rPr>
          <w:rFonts w:ascii="Angsana New" w:hAnsi="Angsana New" w:hint="cs"/>
          <w:sz w:val="28"/>
        </w:rPr>
        <w:t>(</w:t>
      </w:r>
      <w:r w:rsidRPr="008345D6">
        <w:rPr>
          <w:rFonts w:ascii="Angsana New" w:hAnsi="Angsana New" w:hint="cs"/>
          <w:sz w:val="28"/>
          <w:cs/>
        </w:rPr>
        <w:t>หน่วย</w:t>
      </w:r>
      <w:r w:rsidRPr="003B65FB">
        <w:rPr>
          <w:rFonts w:ascii="Angsana New" w:hAnsi="Angsana New" w:hint="cs"/>
          <w:sz w:val="28"/>
        </w:rPr>
        <w:t>:</w:t>
      </w:r>
      <w:r w:rsidRPr="008345D6">
        <w:rPr>
          <w:rFonts w:ascii="Angsana New" w:hAnsi="Angsana New" w:hint="cs"/>
          <w:sz w:val="28"/>
          <w:cs/>
        </w:rPr>
        <w:t xml:space="preserve"> พันบาท</w:t>
      </w:r>
      <w:r w:rsidRPr="003B65FB">
        <w:rPr>
          <w:rFonts w:ascii="Angsana New" w:hAnsi="Angsana New" w:hint="cs"/>
          <w:sz w:val="28"/>
        </w:rPr>
        <w:t>)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0"/>
        <w:gridCol w:w="1530"/>
      </w:tblGrid>
      <w:tr w:rsidR="00D5121C" w:rsidRPr="003B65FB" w14:paraId="71317E68" w14:textId="77777777" w:rsidTr="00C52F7B">
        <w:tc>
          <w:tcPr>
            <w:tcW w:w="7290" w:type="dxa"/>
          </w:tcPr>
          <w:p w14:paraId="4A81ECE3" w14:textId="77777777" w:rsidR="00D5121C" w:rsidRPr="003B65FB" w:rsidRDefault="00D5121C">
            <w:pPr>
              <w:tabs>
                <w:tab w:val="left" w:pos="720"/>
                <w:tab w:val="decimal" w:pos="882"/>
              </w:tabs>
              <w:ind w:right="65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569A6D0" w14:textId="77777777" w:rsidR="00D5121C" w:rsidRPr="008345D6" w:rsidRDefault="009B2480">
            <w:pPr>
              <w:tabs>
                <w:tab w:val="left" w:pos="720"/>
                <w:tab w:val="decimal" w:pos="882"/>
              </w:tabs>
              <w:ind w:right="65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D5121C" w:rsidRPr="003B65FB" w14:paraId="7A9672C2" w14:textId="77777777" w:rsidTr="00C52F7B">
        <w:tc>
          <w:tcPr>
            <w:tcW w:w="7290" w:type="dxa"/>
            <w:vAlign w:val="bottom"/>
          </w:tcPr>
          <w:p w14:paraId="12CB5DEF" w14:textId="2C0B27CB" w:rsidR="00D5121C" w:rsidRPr="003B65FB" w:rsidRDefault="00882CF6" w:rsidP="006B75CE">
            <w:pPr>
              <w:tabs>
                <w:tab w:val="left" w:pos="720"/>
                <w:tab w:val="decimal" w:pos="882"/>
              </w:tabs>
              <w:ind w:left="-105" w:right="-43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จำนวนเงินที่จ่าย ณ วันที่ซื้อ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EDF60EF" w14:textId="77777777" w:rsidR="00D5121C" w:rsidRPr="003B65FB" w:rsidRDefault="009B2480" w:rsidP="006B75CE">
            <w:pPr>
              <w:tabs>
                <w:tab w:val="decimal" w:pos="1245"/>
              </w:tabs>
              <w:textAlignment w:val="auto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2,500</w:t>
            </w:r>
          </w:p>
        </w:tc>
      </w:tr>
      <w:tr w:rsidR="00D5121C" w:rsidRPr="003B65FB" w14:paraId="7D7BB02E" w14:textId="77777777" w:rsidTr="00C52F7B">
        <w:tc>
          <w:tcPr>
            <w:tcW w:w="7290" w:type="dxa"/>
            <w:vAlign w:val="bottom"/>
          </w:tcPr>
          <w:p w14:paraId="78BD76AE" w14:textId="77777777" w:rsidR="00D5121C" w:rsidRPr="003B65FB" w:rsidRDefault="009B2480" w:rsidP="006B75CE">
            <w:pPr>
              <w:tabs>
                <w:tab w:val="left" w:pos="720"/>
                <w:tab w:val="decimal" w:pos="882"/>
              </w:tabs>
              <w:ind w:left="-105" w:right="-43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7EFB4E" w14:textId="77777777" w:rsidR="00D5121C" w:rsidRPr="003B65FB" w:rsidRDefault="009B2480" w:rsidP="006B75CE">
            <w:pPr>
              <w:tabs>
                <w:tab w:val="decimal" w:pos="1245"/>
              </w:tabs>
              <w:textAlignment w:val="auto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(5,357)</w:t>
            </w:r>
          </w:p>
        </w:tc>
      </w:tr>
      <w:tr w:rsidR="00D5121C" w:rsidRPr="003B65FB" w14:paraId="229A28E4" w14:textId="77777777" w:rsidTr="00C52F7B">
        <w:tc>
          <w:tcPr>
            <w:tcW w:w="7290" w:type="dxa"/>
            <w:vAlign w:val="bottom"/>
          </w:tcPr>
          <w:p w14:paraId="0D22D48B" w14:textId="77777777" w:rsidR="00D5121C" w:rsidRPr="003B65FB" w:rsidRDefault="009B2480" w:rsidP="006B75CE">
            <w:pPr>
              <w:tabs>
                <w:tab w:val="left" w:pos="720"/>
                <w:tab w:val="decimal" w:pos="882"/>
              </w:tabs>
              <w:ind w:left="75" w:right="-43" w:hanging="162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40877B" w14:textId="77777777" w:rsidR="00D5121C" w:rsidRPr="003B65FB" w:rsidRDefault="009B2480" w:rsidP="006B75CE">
            <w:pPr>
              <w:tabs>
                <w:tab w:val="decimal" w:pos="1245"/>
              </w:tabs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(2,857)</w:t>
            </w:r>
          </w:p>
        </w:tc>
      </w:tr>
    </w:tbl>
    <w:p w14:paraId="0C40F873" w14:textId="50D08E27" w:rsidR="00D5121C" w:rsidRPr="00C33B11" w:rsidRDefault="001B5544" w:rsidP="00161568">
      <w:pPr>
        <w:pStyle w:val="ListParagraph"/>
        <w:numPr>
          <w:ilvl w:val="0"/>
          <w:numId w:val="11"/>
        </w:numPr>
        <w:spacing w:before="360"/>
        <w:ind w:left="180" w:hanging="180"/>
        <w:jc w:val="thaiDistribute"/>
        <w:rPr>
          <w:rFonts w:ascii="Angsana New" w:hAnsi="Angsana New"/>
          <w:b/>
          <w:bCs/>
          <w:color w:val="000000"/>
          <w:sz w:val="28"/>
        </w:rPr>
      </w:pPr>
      <w:bookmarkStart w:id="3" w:name="_Hlk64278638"/>
      <w:r w:rsidRPr="00C33B11">
        <w:rPr>
          <w:rFonts w:ascii="Angsana New" w:eastAsia="Times New Roman" w:hAnsi="Angsana New"/>
          <w:spacing w:val="-4"/>
          <w:sz w:val="28"/>
          <w:lang w:val="en-GB"/>
        </w:rPr>
        <w:t xml:space="preserve">   </w:t>
      </w:r>
      <w:bookmarkEnd w:id="3"/>
      <w:r w:rsidR="009B2480" w:rsidRPr="008345D6">
        <w:rPr>
          <w:rFonts w:ascii="Angsana New" w:hAnsi="Angsana New" w:hint="cs"/>
          <w:b/>
          <w:bCs/>
          <w:color w:val="000000"/>
          <w:sz w:val="28"/>
          <w:cs/>
        </w:rPr>
        <w:t>การซื้อธุรกิจ</w:t>
      </w:r>
    </w:p>
    <w:p w14:paraId="2A6D5A01" w14:textId="35274555" w:rsidR="005243D7" w:rsidRPr="007A5E4A" w:rsidRDefault="009B2480" w:rsidP="007A5E4A">
      <w:pPr>
        <w:spacing w:before="120"/>
        <w:ind w:left="360"/>
        <w:jc w:val="thaiDistribute"/>
        <w:rPr>
          <w:rFonts w:ascii="Angsana New" w:eastAsia="Times New Roman" w:hAnsi="Angsana New"/>
          <w:spacing w:val="-4"/>
          <w:sz w:val="28"/>
        </w:rPr>
      </w:pP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เมื่อวันที่ </w:t>
      </w:r>
      <w:r w:rsidRPr="003B65FB">
        <w:rPr>
          <w:rFonts w:ascii="Angsana New" w:eastAsia="Times New Roman" w:hAnsi="Angsana New" w:hint="cs"/>
          <w:spacing w:val="-4"/>
          <w:sz w:val="28"/>
        </w:rPr>
        <w:t xml:space="preserve">28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พฤษภาคม </w:t>
      </w:r>
      <w:r w:rsidRPr="003B65FB">
        <w:rPr>
          <w:rFonts w:ascii="Angsana New" w:eastAsia="Times New Roman" w:hAnsi="Angsana New" w:hint="cs"/>
          <w:spacing w:val="-4"/>
          <w:sz w:val="28"/>
        </w:rPr>
        <w:t>2563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 ที่ประชุมคณะกรรมการของบริษัทมีมติอนุมัติให้บริษัท</w:t>
      </w:r>
      <w:r w:rsidRPr="003B65FB">
        <w:rPr>
          <w:rFonts w:ascii="Angsana New" w:eastAsia="Times New Roman" w:hAnsi="Angsana New" w:hint="cs"/>
          <w:spacing w:val="-4"/>
          <w:sz w:val="28"/>
        </w:rPr>
        <w:t xml:space="preserve">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เอ็นเนอร์ยี่ ฟอร์ โซไซตี้ จำกัด </w:t>
      </w:r>
      <w:r w:rsidRPr="003B65FB">
        <w:rPr>
          <w:rFonts w:ascii="Angsana New" w:eastAsia="Times New Roman" w:hAnsi="Angsana New" w:hint="cs"/>
          <w:spacing w:val="-4"/>
          <w:sz w:val="28"/>
        </w:rPr>
        <w:t xml:space="preserve">(“EFS”)  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>ซึ่งเป็นบริษัทย่อยเข้าซื้อหุ้นสามัญของบริษัท พี พี แอล พาวเวอร์ จำกัด</w:t>
      </w:r>
      <w:r w:rsidRPr="003B65FB">
        <w:rPr>
          <w:rFonts w:ascii="Angsana New" w:eastAsia="Times New Roman" w:hAnsi="Angsana New" w:hint="cs"/>
          <w:spacing w:val="-4"/>
          <w:sz w:val="28"/>
        </w:rPr>
        <w:t xml:space="preserve"> (“PPL”)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ซึ่งดำเนินธุรกิจโครงการสร้างโรงไฟฟ้ากำลังการผลิต </w:t>
      </w:r>
      <w:r w:rsidRPr="003B65FB">
        <w:rPr>
          <w:rFonts w:ascii="Angsana New" w:eastAsia="Times New Roman" w:hAnsi="Angsana New" w:hint="cs"/>
          <w:spacing w:val="-4"/>
          <w:sz w:val="28"/>
        </w:rPr>
        <w:t>3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 เมกะวัตต์ในสัดส่วนร้อยละ </w:t>
      </w:r>
      <w:r w:rsidRPr="003B65FB">
        <w:rPr>
          <w:rFonts w:ascii="Angsana New" w:eastAsia="Times New Roman" w:hAnsi="Angsana New" w:hint="cs"/>
          <w:spacing w:val="-4"/>
          <w:sz w:val="28"/>
        </w:rPr>
        <w:t>80.00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 ของจำนวนหุ้นสามัญทั้งหมดจากผู้ถือหุ้นเดิม</w:t>
      </w:r>
      <w:r w:rsidRPr="003B65FB">
        <w:rPr>
          <w:rFonts w:ascii="Angsana New" w:eastAsia="Times New Roman" w:hAnsi="Angsana New" w:hint="cs"/>
          <w:spacing w:val="-4"/>
          <w:sz w:val="28"/>
        </w:rPr>
        <w:t xml:space="preserve"> 120,000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หุ้น เป็นเงินจำนวน </w:t>
      </w:r>
      <w:r w:rsidRPr="003B65FB">
        <w:rPr>
          <w:rFonts w:ascii="Angsana New" w:eastAsia="Times New Roman" w:hAnsi="Angsana New" w:hint="cs"/>
          <w:spacing w:val="-4"/>
          <w:sz w:val="28"/>
        </w:rPr>
        <w:t xml:space="preserve">10.00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>ล้านบาท</w:t>
      </w:r>
    </w:p>
    <w:p w14:paraId="06D57FE8" w14:textId="4022AADC" w:rsidR="00D5121C" w:rsidRPr="003B65FB" w:rsidRDefault="009B2480" w:rsidP="008D42FB">
      <w:pPr>
        <w:spacing w:before="120"/>
        <w:ind w:left="360"/>
        <w:jc w:val="thaiDistribute"/>
        <w:rPr>
          <w:rFonts w:ascii="Angsana New" w:eastAsia="Times New Roman" w:hAnsi="Angsana New"/>
          <w:spacing w:val="-4"/>
          <w:sz w:val="28"/>
        </w:rPr>
      </w:pP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เมื่อวันที่ </w:t>
      </w:r>
      <w:r w:rsidRPr="003B65FB">
        <w:rPr>
          <w:rFonts w:ascii="Angsana New" w:eastAsia="Times New Roman" w:hAnsi="Angsana New" w:hint="cs"/>
          <w:spacing w:val="-4"/>
          <w:sz w:val="28"/>
        </w:rPr>
        <w:t xml:space="preserve">28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พฤษภาคม </w:t>
      </w:r>
      <w:r w:rsidRPr="003B65FB">
        <w:rPr>
          <w:rFonts w:ascii="Angsana New" w:eastAsia="Times New Roman" w:hAnsi="Angsana New" w:hint="cs"/>
          <w:spacing w:val="-4"/>
          <w:sz w:val="28"/>
        </w:rPr>
        <w:t>2563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 ที่ประชุมคณะกรรมการของบริษัทมีมติอนุมัติให้บริษัท</w:t>
      </w:r>
      <w:r w:rsidRPr="003B65FB">
        <w:rPr>
          <w:rFonts w:ascii="Angsana New" w:eastAsia="Times New Roman" w:hAnsi="Angsana New" w:hint="cs"/>
          <w:spacing w:val="-4"/>
          <w:sz w:val="28"/>
        </w:rPr>
        <w:t xml:space="preserve">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>เอ็นเนอร์ยี่ ฟอร์</w:t>
      </w:r>
      <w:r w:rsidR="008345E2" w:rsidRPr="008345D6">
        <w:rPr>
          <w:rFonts w:ascii="Angsana New" w:eastAsia="Times New Roman" w:hAnsi="Angsana New" w:hint="cs"/>
          <w:spacing w:val="-4"/>
          <w:sz w:val="28"/>
          <w:cs/>
        </w:rPr>
        <w:t xml:space="preserve">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โซไซตี้ จำกัด </w:t>
      </w:r>
      <w:r w:rsidRPr="003B65FB">
        <w:rPr>
          <w:rFonts w:ascii="Angsana New" w:eastAsia="Times New Roman" w:hAnsi="Angsana New" w:hint="cs"/>
          <w:spacing w:val="-4"/>
          <w:sz w:val="28"/>
        </w:rPr>
        <w:t xml:space="preserve">(“EFS”)  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ซึ่งเป็นบริษัทย่อยเข้าซื้อหุ้นสามัญของบริษัท </w:t>
      </w:r>
      <w:r w:rsidR="009F7C18" w:rsidRPr="008345D6">
        <w:rPr>
          <w:rFonts w:ascii="Angsana New" w:eastAsia="Times New Roman" w:hAnsi="Angsana New" w:hint="cs"/>
          <w:spacing w:val="-4"/>
          <w:sz w:val="28"/>
          <w:cs/>
        </w:rPr>
        <w:t>ไบ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>โอเอ็นเนอร์ยี่ สตูล จำกัด</w:t>
      </w:r>
      <w:r w:rsidRPr="003B65FB">
        <w:rPr>
          <w:rFonts w:ascii="Angsana New" w:eastAsia="Times New Roman" w:hAnsi="Angsana New" w:hint="cs"/>
          <w:spacing w:val="-4"/>
          <w:sz w:val="28"/>
        </w:rPr>
        <w:t xml:space="preserve"> (“BES”)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ซึ่งดำเนินธุรกิจโครงการสร้างโรงไฟฟ้ากำลังการผลิต </w:t>
      </w:r>
      <w:r w:rsidRPr="003B65FB">
        <w:rPr>
          <w:rFonts w:ascii="Angsana New" w:eastAsia="Times New Roman" w:hAnsi="Angsana New" w:hint="cs"/>
          <w:spacing w:val="-4"/>
          <w:sz w:val="28"/>
        </w:rPr>
        <w:t>2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 เมกะวัตต์ในสัดส่วนร้อยละ </w:t>
      </w:r>
      <w:r w:rsidRPr="003B65FB">
        <w:rPr>
          <w:rFonts w:ascii="Angsana New" w:eastAsia="Times New Roman" w:hAnsi="Angsana New" w:hint="cs"/>
          <w:spacing w:val="-4"/>
          <w:sz w:val="28"/>
        </w:rPr>
        <w:t>80.00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 ของจำนวนหุ้นสามัญทั้งหมดจากผู้ถือหุ้นเดิม</w:t>
      </w:r>
      <w:r w:rsidRPr="003B65FB">
        <w:rPr>
          <w:rFonts w:ascii="Angsana New" w:eastAsia="Times New Roman" w:hAnsi="Angsana New" w:hint="cs"/>
          <w:spacing w:val="-4"/>
          <w:sz w:val="28"/>
        </w:rPr>
        <w:t xml:space="preserve"> 208,000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หุ้น เป็นเงินจำนวน </w:t>
      </w:r>
      <w:r w:rsidRPr="003B65FB">
        <w:rPr>
          <w:rFonts w:ascii="Angsana New" w:eastAsia="Times New Roman" w:hAnsi="Angsana New" w:hint="cs"/>
          <w:spacing w:val="-4"/>
          <w:sz w:val="28"/>
        </w:rPr>
        <w:t xml:space="preserve">12.00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>ล้านบาท</w:t>
      </w:r>
    </w:p>
    <w:p w14:paraId="47989D9B" w14:textId="77777777" w:rsidR="00D5121C" w:rsidRPr="003B65FB" w:rsidRDefault="009B2480" w:rsidP="008D42FB">
      <w:pPr>
        <w:spacing w:before="120"/>
        <w:ind w:left="360"/>
        <w:jc w:val="thaiDistribute"/>
        <w:rPr>
          <w:rFonts w:ascii="Angsana New" w:eastAsia="Times New Roman" w:hAnsi="Angsana New"/>
          <w:spacing w:val="-4"/>
          <w:sz w:val="28"/>
        </w:rPr>
      </w:pP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กลุ่มบริษัทอยู่ระหว่างการดำเนินการประเมินมูลค่ายุติธรรมของสินทรัพย์ที่ได้มาที่ระบุได้และหนี้สินที่รับมา และการปันส่วนมูลค่ายุติธรรมของรายการ ณ วันที่ซื้อธุรกิจ อย่างไรก็ตาม กลุ่มบริษัทได้ใช้มูลค่าของสินทรัพย์สุทธิตามบัญชีจากข้อมูลทางการเงินระหว่างกาล ณ วันที่ซื้อกิจการของบริษัทย่อยดังกล่าว รวมทั้งพิจารณาถึงปัจจัยต่างๆ ที่อาจจะกระทบต่อข้อมูลดังกล่าวเป็นมูลค่าของสิ่งตอบแทนที่ได้รับจากการซื้อกิจการครั้งนี้ รวมทั้งวัดมูลค่าของส่วนได้เสียที่ไม่มีอำนาจควบคุมด้วยวิธีมูลค่ายุติธรรมของสินทรัพย์สุทธิของบริษัทย่อยดังกล่าวตามสัดส่วนของหุ้นที่ถือ โดยกระบวนการวัดมูลค่านี้จะถูกดำเนินการให้แล้วเสร็จภายในระยะเวลาไม่เกินกว่าหนึ่งปีนับจากวันที่ซื้อกิจการ ตามที่กำหนดไว้ในมาตรฐานการรายงานทางการเงิน ฉบับที่ </w:t>
      </w:r>
      <w:r w:rsidRPr="003B65FB">
        <w:rPr>
          <w:rFonts w:ascii="Angsana New" w:eastAsia="Times New Roman" w:hAnsi="Angsana New" w:hint="cs"/>
          <w:spacing w:val="-4"/>
          <w:sz w:val="28"/>
        </w:rPr>
        <w:t>3</w:t>
      </w:r>
      <w:r w:rsidRPr="003B65FB">
        <w:rPr>
          <w:rFonts w:ascii="Angsana New" w:eastAsia="Times New Roman" w:hAnsi="Angsana New" w:hint="cs"/>
          <w:spacing w:val="-4"/>
          <w:sz w:val="28"/>
          <w:lang w:val="en-GB"/>
        </w:rPr>
        <w:t xml:space="preserve"> (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ปรับปรุง </w:t>
      </w:r>
      <w:r w:rsidRPr="003B65FB">
        <w:rPr>
          <w:rFonts w:ascii="Angsana New" w:eastAsia="Times New Roman" w:hAnsi="Angsana New" w:hint="cs"/>
          <w:spacing w:val="-4"/>
          <w:sz w:val="28"/>
        </w:rPr>
        <w:t>2562</w:t>
      </w:r>
      <w:r w:rsidRPr="003B65FB">
        <w:rPr>
          <w:rFonts w:ascii="Angsana New" w:eastAsia="Times New Roman" w:hAnsi="Angsana New" w:hint="cs"/>
          <w:spacing w:val="-4"/>
          <w:sz w:val="28"/>
          <w:lang w:val="en-GB"/>
        </w:rPr>
        <w:t>) “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>การรวมธุรกิจ” โดยในระหว่างช่วงระยะเวลาในการวัดมูลค่ากลุ่มบริษัทจะทำการปรับย้อนหลังประมาณการที่เคยรับรู้ไว้ ณ วันที่ซื้อธุรกิจ และรับรู้สินทรัพย์และหนี้สินเพิ่มเติม และบัญชีต่าง ๆ ที่เกี่ยวข้อง เพื่อให้สะท้อนผลของข้อมูลเพิ่มเติมที่ได้รับที่เกี่ยวกับข้อเท็จจริงและสถานการณ์แวดล้อมที่มีอยู่ ณ วันที่ซื้อธุรกิจ</w:t>
      </w:r>
    </w:p>
    <w:p w14:paraId="59790B1F" w14:textId="77777777" w:rsidR="007A5E4A" w:rsidRDefault="007A5E4A" w:rsidP="008D42FB">
      <w:pPr>
        <w:spacing w:before="120"/>
        <w:ind w:left="360"/>
        <w:jc w:val="thaiDistribute"/>
        <w:rPr>
          <w:rFonts w:ascii="Angsana New" w:eastAsia="Times New Roman" w:hAnsi="Angsana New"/>
          <w:spacing w:val="-4"/>
          <w:sz w:val="28"/>
          <w:lang w:val="en-GB"/>
        </w:rPr>
      </w:pPr>
    </w:p>
    <w:p w14:paraId="600EC7D5" w14:textId="77777777" w:rsidR="007A5E4A" w:rsidRDefault="007A5E4A" w:rsidP="008D42FB">
      <w:pPr>
        <w:spacing w:before="120"/>
        <w:ind w:left="360"/>
        <w:jc w:val="thaiDistribute"/>
        <w:rPr>
          <w:rFonts w:ascii="Angsana New" w:eastAsia="Times New Roman" w:hAnsi="Angsana New"/>
          <w:spacing w:val="-4"/>
          <w:sz w:val="28"/>
        </w:rPr>
      </w:pPr>
    </w:p>
    <w:p w14:paraId="33AB8AE6" w14:textId="77777777" w:rsidR="00C50093" w:rsidRDefault="00C50093" w:rsidP="008D42FB">
      <w:pPr>
        <w:spacing w:before="120"/>
        <w:ind w:left="360"/>
        <w:jc w:val="thaiDistribute"/>
        <w:rPr>
          <w:rFonts w:ascii="Angsana New" w:eastAsia="Times New Roman" w:hAnsi="Angsana New"/>
          <w:spacing w:val="-4"/>
          <w:sz w:val="28"/>
          <w:lang w:val="en-GB"/>
        </w:rPr>
      </w:pPr>
    </w:p>
    <w:p w14:paraId="29DD39BA" w14:textId="77777777" w:rsidR="00C50093" w:rsidRDefault="00C50093" w:rsidP="008D42FB">
      <w:pPr>
        <w:spacing w:before="120"/>
        <w:ind w:left="360"/>
        <w:jc w:val="thaiDistribute"/>
        <w:rPr>
          <w:rFonts w:ascii="Angsana New" w:eastAsia="Times New Roman" w:hAnsi="Angsana New"/>
          <w:spacing w:val="-4"/>
          <w:sz w:val="28"/>
        </w:rPr>
      </w:pPr>
    </w:p>
    <w:p w14:paraId="3D21A3F2" w14:textId="77777777" w:rsidR="00C50093" w:rsidRDefault="00C50093" w:rsidP="008D42FB">
      <w:pPr>
        <w:spacing w:before="120"/>
        <w:ind w:left="360"/>
        <w:jc w:val="thaiDistribute"/>
        <w:rPr>
          <w:rFonts w:ascii="Angsana New" w:eastAsia="Times New Roman" w:hAnsi="Angsana New"/>
          <w:spacing w:val="-4"/>
          <w:sz w:val="28"/>
          <w:lang w:val="en-GB"/>
        </w:rPr>
      </w:pPr>
    </w:p>
    <w:p w14:paraId="389C1B73" w14:textId="77777777" w:rsidR="00C50093" w:rsidRDefault="00C50093" w:rsidP="008D42FB">
      <w:pPr>
        <w:spacing w:before="120"/>
        <w:ind w:left="360"/>
        <w:jc w:val="thaiDistribute"/>
        <w:rPr>
          <w:rFonts w:ascii="Angsana New" w:eastAsia="Times New Roman" w:hAnsi="Angsana New"/>
          <w:spacing w:val="-4"/>
          <w:sz w:val="28"/>
        </w:rPr>
      </w:pPr>
    </w:p>
    <w:p w14:paraId="44E3113C" w14:textId="4E9B586D" w:rsidR="00D5121C" w:rsidRPr="003B65FB" w:rsidRDefault="009B2480" w:rsidP="008D42FB">
      <w:pPr>
        <w:spacing w:before="120"/>
        <w:ind w:left="360"/>
        <w:jc w:val="thaiDistribute"/>
        <w:rPr>
          <w:rFonts w:ascii="Angsana New" w:eastAsia="Times New Roman" w:hAnsi="Angsana New"/>
          <w:spacing w:val="-4"/>
          <w:sz w:val="28"/>
        </w:rPr>
      </w:pPr>
      <w:r w:rsidRPr="008345D6">
        <w:rPr>
          <w:rFonts w:ascii="Angsana New" w:eastAsia="Times New Roman" w:hAnsi="Angsana New" w:hint="cs"/>
          <w:spacing w:val="-4"/>
          <w:sz w:val="28"/>
          <w:cs/>
        </w:rPr>
        <w:lastRenderedPageBreak/>
        <w:t>มูลค่ายุติธรรมของสินทรัพย์ที่ระบุได้ที่ได้มาและหนี้สินที่รับมา ณ วันที่ซื้อธุรกิจของ</w:t>
      </w:r>
      <w:r w:rsidRPr="003B65FB">
        <w:rPr>
          <w:rFonts w:ascii="Angsana New" w:eastAsia="Times New Roman" w:hAnsi="Angsana New" w:hint="cs"/>
          <w:spacing w:val="-4"/>
          <w:sz w:val="28"/>
        </w:rPr>
        <w:t xml:space="preserve">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บริษัท พี พี แอล พาวเวอร์ จำกัด </w:t>
      </w:r>
      <w:r w:rsidRPr="003B65FB">
        <w:rPr>
          <w:rFonts w:ascii="Angsana New" w:eastAsia="Times New Roman" w:hAnsi="Angsana New" w:hint="cs"/>
          <w:spacing w:val="-4"/>
          <w:sz w:val="28"/>
        </w:rPr>
        <w:t xml:space="preserve">                       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>มีรายละเอียดดังนี้</w:t>
      </w:r>
    </w:p>
    <w:p w14:paraId="5619010A" w14:textId="77777777" w:rsidR="00D5121C" w:rsidRPr="003B65FB" w:rsidRDefault="009B2480" w:rsidP="00C52F7B">
      <w:pPr>
        <w:spacing w:before="240"/>
        <w:ind w:left="6120" w:right="-367" w:firstLine="1260"/>
        <w:jc w:val="center"/>
        <w:rPr>
          <w:rFonts w:ascii="Angsana New" w:eastAsia="Times New Roman" w:hAnsi="Angsana New"/>
          <w:spacing w:val="-4"/>
          <w:sz w:val="28"/>
        </w:rPr>
      </w:pPr>
      <w:r w:rsidRPr="003B65FB">
        <w:rPr>
          <w:rFonts w:ascii="Angsana New" w:eastAsia="Times New Roman" w:hAnsi="Angsana New" w:hint="cs"/>
          <w:spacing w:val="-4"/>
          <w:sz w:val="28"/>
        </w:rPr>
        <w:t xml:space="preserve"> (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>หน่วย</w:t>
      </w:r>
      <w:r w:rsidRPr="003B65FB">
        <w:rPr>
          <w:rFonts w:ascii="Angsana New" w:eastAsia="Times New Roman" w:hAnsi="Angsana New" w:hint="cs"/>
          <w:spacing w:val="-4"/>
          <w:sz w:val="28"/>
        </w:rPr>
        <w:t xml:space="preserve">: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>พันบาท</w:t>
      </w:r>
      <w:r w:rsidRPr="003B65FB">
        <w:rPr>
          <w:rFonts w:ascii="Angsana New" w:eastAsia="Times New Roman" w:hAnsi="Angsana New" w:hint="cs"/>
          <w:spacing w:val="-4"/>
          <w:sz w:val="28"/>
        </w:rPr>
        <w:t>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90"/>
        <w:gridCol w:w="1620"/>
      </w:tblGrid>
      <w:tr w:rsidR="00D5121C" w:rsidRPr="003B65FB" w14:paraId="6853A10C" w14:textId="77777777" w:rsidTr="005243D7">
        <w:trPr>
          <w:trHeight w:val="180"/>
        </w:trPr>
        <w:tc>
          <w:tcPr>
            <w:tcW w:w="7290" w:type="dxa"/>
            <w:shd w:val="clear" w:color="auto" w:fill="auto"/>
            <w:vAlign w:val="bottom"/>
          </w:tcPr>
          <w:p w14:paraId="1849B919" w14:textId="77777777" w:rsidR="00D5121C" w:rsidRPr="003B65FB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5F4EAD1A" w14:textId="77777777" w:rsidR="00D5121C" w:rsidRPr="003B65FB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77</w:t>
            </w:r>
          </w:p>
        </w:tc>
      </w:tr>
      <w:tr w:rsidR="00D5121C" w:rsidRPr="003B65FB" w14:paraId="20D3E4E7" w14:textId="77777777" w:rsidTr="005243D7">
        <w:trPr>
          <w:trHeight w:val="180"/>
        </w:trPr>
        <w:tc>
          <w:tcPr>
            <w:tcW w:w="7290" w:type="dxa"/>
            <w:shd w:val="clear" w:color="auto" w:fill="auto"/>
            <w:vAlign w:val="bottom"/>
          </w:tcPr>
          <w:p w14:paraId="6B564B0F" w14:textId="77777777" w:rsidR="00D5121C" w:rsidRPr="008345D6" w:rsidRDefault="009B2480" w:rsidP="00802D3C">
            <w:pPr>
              <w:ind w:left="140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vAlign w:val="bottom"/>
          </w:tcPr>
          <w:p w14:paraId="688A6865" w14:textId="77777777" w:rsidR="00D5121C" w:rsidRPr="003B65FB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2,974</w:t>
            </w:r>
          </w:p>
        </w:tc>
      </w:tr>
      <w:tr w:rsidR="00D5121C" w:rsidRPr="003B65FB" w14:paraId="58B9A9ED" w14:textId="77777777" w:rsidTr="005243D7">
        <w:tc>
          <w:tcPr>
            <w:tcW w:w="7290" w:type="dxa"/>
            <w:shd w:val="clear" w:color="auto" w:fill="auto"/>
            <w:vAlign w:val="bottom"/>
          </w:tcPr>
          <w:p w14:paraId="7C012F35" w14:textId="77777777" w:rsidR="00D5121C" w:rsidRPr="003B65FB" w:rsidRDefault="009B2480" w:rsidP="00802D3C">
            <w:pPr>
              <w:ind w:left="140"/>
              <w:rPr>
                <w:rFonts w:ascii="Angsana New" w:hAnsi="Angsana New"/>
                <w:spacing w:val="-6"/>
                <w:sz w:val="28"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vAlign w:val="bottom"/>
          </w:tcPr>
          <w:p w14:paraId="547CF46C" w14:textId="77777777" w:rsidR="00D5121C" w:rsidRPr="008345D6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  <w:cs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43,291</w:t>
            </w:r>
          </w:p>
        </w:tc>
      </w:tr>
      <w:tr w:rsidR="00D5121C" w:rsidRPr="003B65FB" w14:paraId="21284C75" w14:textId="77777777" w:rsidTr="005243D7">
        <w:tc>
          <w:tcPr>
            <w:tcW w:w="7290" w:type="dxa"/>
            <w:shd w:val="clear" w:color="auto" w:fill="auto"/>
            <w:vAlign w:val="bottom"/>
          </w:tcPr>
          <w:p w14:paraId="65B8C901" w14:textId="77777777" w:rsidR="00D5121C" w:rsidRPr="008345D6" w:rsidRDefault="009B2480" w:rsidP="00802D3C">
            <w:pPr>
              <w:ind w:left="140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D041861" w14:textId="77777777" w:rsidR="00D5121C" w:rsidRPr="003B65FB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(31,374)</w:t>
            </w:r>
          </w:p>
        </w:tc>
      </w:tr>
      <w:tr w:rsidR="00D5121C" w:rsidRPr="003B65FB" w14:paraId="6C98AC65" w14:textId="77777777" w:rsidTr="005243D7">
        <w:trPr>
          <w:trHeight w:val="265"/>
        </w:trPr>
        <w:tc>
          <w:tcPr>
            <w:tcW w:w="7290" w:type="dxa"/>
            <w:shd w:val="clear" w:color="auto" w:fill="auto"/>
            <w:vAlign w:val="bottom"/>
          </w:tcPr>
          <w:p w14:paraId="2209EADD" w14:textId="77777777" w:rsidR="00D5121C" w:rsidRPr="00E21B1B" w:rsidRDefault="009B2480" w:rsidP="00802D3C">
            <w:pPr>
              <w:ind w:left="140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สินทรัพย์และหนี้สินที่ระบุได้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3E943" w14:textId="77777777" w:rsidR="00D5121C" w:rsidRPr="00452A16" w:rsidRDefault="009B2480" w:rsidP="00802D3C">
            <w:pPr>
              <w:ind w:left="72" w:right="72"/>
              <w:jc w:val="right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52A16">
              <w:rPr>
                <w:rFonts w:ascii="Angsana New" w:hAnsi="Angsana New" w:hint="cs"/>
                <w:b/>
                <w:bCs/>
                <w:spacing w:val="-6"/>
                <w:sz w:val="28"/>
              </w:rPr>
              <w:t>14,968</w:t>
            </w:r>
          </w:p>
        </w:tc>
      </w:tr>
      <w:tr w:rsidR="00D5121C" w:rsidRPr="003B65FB" w14:paraId="55A2628F" w14:textId="77777777" w:rsidTr="005243D7">
        <w:trPr>
          <w:trHeight w:val="265"/>
        </w:trPr>
        <w:tc>
          <w:tcPr>
            <w:tcW w:w="7290" w:type="dxa"/>
            <w:shd w:val="clear" w:color="auto" w:fill="auto"/>
            <w:vAlign w:val="bottom"/>
          </w:tcPr>
          <w:p w14:paraId="381A7EAD" w14:textId="77777777" w:rsidR="00D5121C" w:rsidRPr="003B65FB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สัดส่วนการถือหุ้น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6B7A808C" w14:textId="77777777" w:rsidR="00D5121C" w:rsidRPr="003B65FB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ร้อยละ </w:t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t>80.00</w:t>
            </w:r>
          </w:p>
        </w:tc>
      </w:tr>
      <w:tr w:rsidR="00D5121C" w:rsidRPr="003B65FB" w14:paraId="6A33B09B" w14:textId="77777777" w:rsidTr="005243D7">
        <w:trPr>
          <w:trHeight w:val="265"/>
        </w:trPr>
        <w:tc>
          <w:tcPr>
            <w:tcW w:w="7290" w:type="dxa"/>
            <w:shd w:val="clear" w:color="auto" w:fill="auto"/>
            <w:vAlign w:val="bottom"/>
          </w:tcPr>
          <w:p w14:paraId="51ABF0C6" w14:textId="77777777" w:rsidR="00D5121C" w:rsidRPr="008345D6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620" w:type="dxa"/>
            <w:vAlign w:val="bottom"/>
          </w:tcPr>
          <w:p w14:paraId="4C40BA30" w14:textId="1E83FA21" w:rsidR="00D5121C" w:rsidRPr="003B65FB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11,97</w:t>
            </w:r>
            <w:r w:rsidR="008345E2" w:rsidRPr="003B65FB">
              <w:rPr>
                <w:rFonts w:ascii="Angsana New" w:hAnsi="Angsana New" w:hint="cs"/>
                <w:spacing w:val="-6"/>
                <w:sz w:val="28"/>
              </w:rPr>
              <w:t>4</w:t>
            </w:r>
          </w:p>
        </w:tc>
      </w:tr>
      <w:tr w:rsidR="00D5121C" w:rsidRPr="003B65FB" w14:paraId="047C9A4E" w14:textId="77777777" w:rsidTr="005243D7">
        <w:tc>
          <w:tcPr>
            <w:tcW w:w="7290" w:type="dxa"/>
            <w:shd w:val="clear" w:color="auto" w:fill="auto"/>
            <w:vAlign w:val="bottom"/>
          </w:tcPr>
          <w:p w14:paraId="5C0B1D19" w14:textId="77777777" w:rsidR="00D5121C" w:rsidRPr="008345D6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สิ่งตอบแทนในการซื้อ</w:t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spacing w:val="-6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เงินสด)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1682C6A" w14:textId="77777777" w:rsidR="00D5121C" w:rsidRPr="008345D6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  <w:cs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10,000</w:t>
            </w:r>
          </w:p>
        </w:tc>
      </w:tr>
      <w:tr w:rsidR="00D5121C" w:rsidRPr="003B65FB" w14:paraId="4F73BC07" w14:textId="77777777" w:rsidTr="005243D7">
        <w:tc>
          <w:tcPr>
            <w:tcW w:w="7290" w:type="dxa"/>
            <w:shd w:val="clear" w:color="auto" w:fill="auto"/>
            <w:vAlign w:val="bottom"/>
          </w:tcPr>
          <w:p w14:paraId="3B3853DD" w14:textId="77777777" w:rsidR="00D5121C" w:rsidRPr="008345D6" w:rsidRDefault="009B2480" w:rsidP="00802D3C">
            <w:pPr>
              <w:ind w:left="140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62198" w14:textId="7F360859" w:rsidR="00D5121C" w:rsidRPr="00452A16" w:rsidRDefault="009B2480" w:rsidP="00802D3C">
            <w:pPr>
              <w:ind w:left="72" w:right="72"/>
              <w:jc w:val="right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52A16">
              <w:rPr>
                <w:rFonts w:ascii="Angsana New" w:hAnsi="Angsana New" w:hint="cs"/>
                <w:b/>
                <w:bCs/>
                <w:spacing w:val="-6"/>
                <w:sz w:val="28"/>
              </w:rPr>
              <w:t>1,97</w:t>
            </w:r>
            <w:r w:rsidR="008345E2" w:rsidRPr="00452A16">
              <w:rPr>
                <w:rFonts w:ascii="Angsana New" w:hAnsi="Angsana New" w:hint="cs"/>
                <w:b/>
                <w:bCs/>
                <w:spacing w:val="-6"/>
                <w:sz w:val="28"/>
              </w:rPr>
              <w:t>4</w:t>
            </w:r>
          </w:p>
        </w:tc>
      </w:tr>
    </w:tbl>
    <w:p w14:paraId="26014378" w14:textId="05EEB920" w:rsidR="00D5121C" w:rsidRDefault="009B2480">
      <w:pPr>
        <w:spacing w:before="240"/>
        <w:ind w:left="360"/>
        <w:jc w:val="thaiDistribute"/>
        <w:rPr>
          <w:rFonts w:ascii="Angsana New" w:eastAsia="Times New Roman" w:hAnsi="Angsana New"/>
          <w:spacing w:val="-4"/>
          <w:sz w:val="28"/>
          <w:lang w:val="en-GB"/>
        </w:rPr>
      </w:pP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บริษัทรับรู้กำไรจากการต่อรองราคาซื้อของบริษัท พี พี แอล พาวเวอร์ จำกัด จำนวน </w:t>
      </w:r>
      <w:r w:rsidRPr="008D42FB">
        <w:rPr>
          <w:rFonts w:ascii="Angsana New" w:eastAsia="Times New Roman" w:hAnsi="Angsana New" w:hint="cs"/>
          <w:spacing w:val="-4"/>
          <w:sz w:val="28"/>
          <w:lang w:val="en-GB"/>
        </w:rPr>
        <w:t xml:space="preserve">1.98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>ล้านบาท ในงบกำไรขาดทุนและกำไรขาดทุน</w:t>
      </w:r>
      <w:r w:rsidR="00F469AB" w:rsidRPr="00F469AB">
        <w:rPr>
          <w:rFonts w:ascii="Angsana New" w:eastAsia="Times New Roman" w:hAnsi="Angsana New" w:hint="cs"/>
          <w:spacing w:val="-4"/>
          <w:sz w:val="28"/>
          <w:cs/>
        </w:rPr>
        <w:t>เบ็ดเสร็จอื่นสำหรับปีสิ้นสุดวันที่</w:t>
      </w:r>
      <w:r w:rsidR="00F469AB" w:rsidRPr="00F469AB">
        <w:rPr>
          <w:rFonts w:ascii="Angsana New" w:eastAsia="Times New Roman" w:hAnsi="Angsana New"/>
          <w:spacing w:val="-4"/>
          <w:sz w:val="28"/>
          <w:cs/>
        </w:rPr>
        <w:t xml:space="preserve"> 31 </w:t>
      </w:r>
      <w:r w:rsidR="00F469AB" w:rsidRPr="00F469AB">
        <w:rPr>
          <w:rFonts w:ascii="Angsana New" w:eastAsia="Times New Roman" w:hAnsi="Angsana New" w:hint="cs"/>
          <w:spacing w:val="-4"/>
          <w:sz w:val="28"/>
          <w:cs/>
        </w:rPr>
        <w:t>ธันวาคม</w:t>
      </w:r>
      <w:r w:rsidR="00F469AB" w:rsidRPr="00F469AB">
        <w:rPr>
          <w:rFonts w:ascii="Angsana New" w:eastAsia="Times New Roman" w:hAnsi="Angsana New"/>
          <w:spacing w:val="-4"/>
          <w:sz w:val="28"/>
          <w:cs/>
        </w:rPr>
        <w:t xml:space="preserve"> 2563</w:t>
      </w:r>
    </w:p>
    <w:p w14:paraId="19860DCA" w14:textId="52C7DE3C" w:rsidR="00D5121C" w:rsidRDefault="009B2480" w:rsidP="008D42FB">
      <w:pPr>
        <w:spacing w:before="120"/>
        <w:ind w:left="360"/>
        <w:jc w:val="thaiDistribute"/>
        <w:rPr>
          <w:rFonts w:ascii="Angsana New" w:eastAsia="Times New Roman" w:hAnsi="Angsana New"/>
          <w:spacing w:val="-4"/>
          <w:sz w:val="28"/>
          <w:lang w:val="en-GB"/>
        </w:rPr>
      </w:pPr>
      <w:r w:rsidRPr="008345D6">
        <w:rPr>
          <w:rFonts w:ascii="Angsana New" w:eastAsia="Times New Roman" w:hAnsi="Angsana New" w:hint="cs"/>
          <w:spacing w:val="-4"/>
          <w:sz w:val="28"/>
          <w:cs/>
        </w:rPr>
        <w:t>มูลค่ายุติธรรมของสินทรัพย์ที่ระบุได้ที่ได้มาและหนี้สินที่รับมา ณ วันที่ซื้อธุรกิจของ</w:t>
      </w:r>
      <w:r w:rsidRPr="008D42FB">
        <w:rPr>
          <w:rFonts w:ascii="Angsana New" w:eastAsia="Times New Roman" w:hAnsi="Angsana New" w:hint="cs"/>
          <w:spacing w:val="-4"/>
          <w:sz w:val="28"/>
          <w:lang w:val="en-GB"/>
        </w:rPr>
        <w:t xml:space="preserve">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>บริษัท ไบโอเอ็นเนอร์ยี่ สตูล จำกัด มีรายละเอียดดังนี้</w:t>
      </w:r>
    </w:p>
    <w:p w14:paraId="46CBC4E4" w14:textId="6673F8FC" w:rsidR="00D5121C" w:rsidRPr="003B65FB" w:rsidRDefault="009B2480" w:rsidP="00C52F7B">
      <w:pPr>
        <w:tabs>
          <w:tab w:val="decimal" w:pos="7578"/>
          <w:tab w:val="left" w:pos="9243"/>
        </w:tabs>
        <w:spacing w:line="380" w:lineRule="exact"/>
        <w:ind w:left="1080" w:right="263"/>
        <w:jc w:val="right"/>
        <w:rPr>
          <w:rFonts w:ascii="Angsana New" w:hAnsi="Angsana New"/>
          <w:spacing w:val="-6"/>
          <w:sz w:val="28"/>
        </w:rPr>
      </w:pPr>
      <w:r w:rsidRPr="003B65FB">
        <w:rPr>
          <w:rFonts w:ascii="Angsana New" w:hAnsi="Angsana New" w:hint="cs"/>
          <w:spacing w:val="-6"/>
          <w:sz w:val="28"/>
        </w:rPr>
        <w:t>(</w:t>
      </w:r>
      <w:r w:rsidRPr="008345D6">
        <w:rPr>
          <w:rFonts w:ascii="Angsana New" w:hAnsi="Angsana New" w:hint="cs"/>
          <w:spacing w:val="-6"/>
          <w:sz w:val="28"/>
          <w:cs/>
        </w:rPr>
        <w:t>หน่วย</w:t>
      </w:r>
      <w:r w:rsidRPr="003B65FB">
        <w:rPr>
          <w:rFonts w:ascii="Angsana New" w:hAnsi="Angsana New" w:hint="cs"/>
          <w:spacing w:val="-6"/>
          <w:sz w:val="28"/>
        </w:rPr>
        <w:t xml:space="preserve">: </w:t>
      </w:r>
      <w:r w:rsidRPr="008345D6">
        <w:rPr>
          <w:rFonts w:ascii="Angsana New" w:hAnsi="Angsana New" w:hint="cs"/>
          <w:spacing w:val="-6"/>
          <w:sz w:val="28"/>
          <w:cs/>
        </w:rPr>
        <w:t>พันบาท</w:t>
      </w:r>
      <w:r w:rsidRPr="003B65FB">
        <w:rPr>
          <w:rFonts w:ascii="Angsana New" w:hAnsi="Angsana New" w:hint="cs"/>
          <w:spacing w:val="-6"/>
          <w:sz w:val="28"/>
        </w:rPr>
        <w:t>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90"/>
        <w:gridCol w:w="1620"/>
      </w:tblGrid>
      <w:tr w:rsidR="00D5121C" w:rsidRPr="003B65FB" w14:paraId="09272867" w14:textId="77777777" w:rsidTr="00B65CAA">
        <w:trPr>
          <w:trHeight w:val="180"/>
        </w:trPr>
        <w:tc>
          <w:tcPr>
            <w:tcW w:w="7290" w:type="dxa"/>
            <w:shd w:val="clear" w:color="auto" w:fill="auto"/>
            <w:vAlign w:val="bottom"/>
          </w:tcPr>
          <w:p w14:paraId="124D35C0" w14:textId="77777777" w:rsidR="00D5121C" w:rsidRPr="008345D6" w:rsidRDefault="009B2480" w:rsidP="00802D3C">
            <w:pPr>
              <w:ind w:left="140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vAlign w:val="bottom"/>
          </w:tcPr>
          <w:p w14:paraId="3713AED6" w14:textId="77777777" w:rsidR="00D5121C" w:rsidRPr="003B65FB" w:rsidRDefault="009B2480" w:rsidP="00802D3C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4,340</w:t>
            </w:r>
          </w:p>
        </w:tc>
      </w:tr>
      <w:tr w:rsidR="00D5121C" w:rsidRPr="003B65FB" w14:paraId="6C1CCDF6" w14:textId="77777777" w:rsidTr="00B65CAA">
        <w:trPr>
          <w:trHeight w:val="180"/>
        </w:trPr>
        <w:tc>
          <w:tcPr>
            <w:tcW w:w="7290" w:type="dxa"/>
            <w:shd w:val="clear" w:color="auto" w:fill="auto"/>
            <w:vAlign w:val="bottom"/>
          </w:tcPr>
          <w:p w14:paraId="3E45B708" w14:textId="77777777" w:rsidR="00D5121C" w:rsidRPr="008345D6" w:rsidRDefault="009B2480" w:rsidP="00802D3C">
            <w:pPr>
              <w:ind w:left="140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vAlign w:val="bottom"/>
          </w:tcPr>
          <w:p w14:paraId="138B8FEA" w14:textId="77777777" w:rsidR="00D5121C" w:rsidRPr="003B65FB" w:rsidRDefault="009B2480" w:rsidP="00802D3C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56,440</w:t>
            </w:r>
          </w:p>
        </w:tc>
      </w:tr>
      <w:tr w:rsidR="00D5121C" w:rsidRPr="003B65FB" w14:paraId="4ABD6D98" w14:textId="77777777" w:rsidTr="00B65CAA">
        <w:tc>
          <w:tcPr>
            <w:tcW w:w="7290" w:type="dxa"/>
            <w:shd w:val="clear" w:color="auto" w:fill="auto"/>
            <w:vAlign w:val="bottom"/>
          </w:tcPr>
          <w:p w14:paraId="28163AEC" w14:textId="77777777" w:rsidR="00D5121C" w:rsidRPr="008345D6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vAlign w:val="bottom"/>
          </w:tcPr>
          <w:p w14:paraId="77DF4094" w14:textId="77777777" w:rsidR="00D5121C" w:rsidRPr="003B65FB" w:rsidRDefault="009B2480" w:rsidP="00802D3C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(9,100)</w:t>
            </w:r>
          </w:p>
        </w:tc>
      </w:tr>
      <w:tr w:rsidR="00D5121C" w:rsidRPr="003B65FB" w14:paraId="59416436" w14:textId="77777777" w:rsidTr="00B65CAA">
        <w:tc>
          <w:tcPr>
            <w:tcW w:w="7290" w:type="dxa"/>
            <w:shd w:val="clear" w:color="auto" w:fill="auto"/>
            <w:vAlign w:val="bottom"/>
          </w:tcPr>
          <w:p w14:paraId="6022358F" w14:textId="77777777" w:rsidR="00D5121C" w:rsidRPr="008345D6" w:rsidRDefault="009B2480" w:rsidP="00802D3C">
            <w:pPr>
              <w:ind w:left="720" w:hanging="580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เงินกู้ยืมจากกรรมการ</w:t>
            </w:r>
          </w:p>
        </w:tc>
        <w:tc>
          <w:tcPr>
            <w:tcW w:w="1620" w:type="dxa"/>
            <w:vAlign w:val="bottom"/>
          </w:tcPr>
          <w:p w14:paraId="1B6DAAE2" w14:textId="77777777" w:rsidR="00D5121C" w:rsidRPr="003B65FB" w:rsidRDefault="009B2480" w:rsidP="00802D3C">
            <w:pPr>
              <w:tabs>
                <w:tab w:val="decimal" w:pos="1168"/>
              </w:tabs>
              <w:ind w:left="720" w:right="72" w:hanging="580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(16,432)</w:t>
            </w:r>
          </w:p>
        </w:tc>
      </w:tr>
      <w:tr w:rsidR="00D5121C" w:rsidRPr="003B65FB" w14:paraId="4CE90A81" w14:textId="77777777" w:rsidTr="00B65CAA">
        <w:tc>
          <w:tcPr>
            <w:tcW w:w="7290" w:type="dxa"/>
            <w:shd w:val="clear" w:color="auto" w:fill="auto"/>
            <w:vAlign w:val="bottom"/>
          </w:tcPr>
          <w:p w14:paraId="3CAE49BA" w14:textId="77777777" w:rsidR="00D5121C" w:rsidRPr="008345D6" w:rsidRDefault="009B2480" w:rsidP="00802D3C">
            <w:pPr>
              <w:ind w:left="140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เงินกู้ยืมระยะสั้น - 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54F43CF" w14:textId="77777777" w:rsidR="00D5121C" w:rsidRPr="003B65FB" w:rsidRDefault="009B2480" w:rsidP="00802D3C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(10,100)</w:t>
            </w:r>
          </w:p>
        </w:tc>
      </w:tr>
      <w:tr w:rsidR="00D5121C" w:rsidRPr="003B65FB" w14:paraId="0EFF13FE" w14:textId="77777777" w:rsidTr="00B65CAA">
        <w:trPr>
          <w:trHeight w:val="265"/>
        </w:trPr>
        <w:tc>
          <w:tcPr>
            <w:tcW w:w="7290" w:type="dxa"/>
            <w:shd w:val="clear" w:color="auto" w:fill="auto"/>
            <w:vAlign w:val="bottom"/>
          </w:tcPr>
          <w:p w14:paraId="2344DA72" w14:textId="77777777" w:rsidR="00D5121C" w:rsidRPr="00B323E5" w:rsidRDefault="009B2480" w:rsidP="00802D3C">
            <w:pPr>
              <w:ind w:left="140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สินทรัพย์และหนี้สินที่ระบุได้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D0A41" w14:textId="1ADBF34F" w:rsidR="00D5121C" w:rsidRPr="00452A16" w:rsidRDefault="009B2480" w:rsidP="00802D3C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52A16">
              <w:rPr>
                <w:rFonts w:ascii="Angsana New" w:hAnsi="Angsana New" w:hint="cs"/>
                <w:b/>
                <w:bCs/>
                <w:spacing w:val="-6"/>
                <w:sz w:val="28"/>
              </w:rPr>
              <w:t>25,14</w:t>
            </w:r>
            <w:r w:rsidR="008345E2" w:rsidRPr="00452A16">
              <w:rPr>
                <w:rFonts w:ascii="Angsana New" w:hAnsi="Angsana New" w:hint="cs"/>
                <w:b/>
                <w:bCs/>
                <w:spacing w:val="-6"/>
                <w:sz w:val="28"/>
              </w:rPr>
              <w:t>8</w:t>
            </w:r>
          </w:p>
        </w:tc>
      </w:tr>
      <w:tr w:rsidR="00D5121C" w:rsidRPr="003B65FB" w14:paraId="5F9B557B" w14:textId="77777777" w:rsidTr="00B65CAA">
        <w:trPr>
          <w:trHeight w:val="265"/>
        </w:trPr>
        <w:tc>
          <w:tcPr>
            <w:tcW w:w="7290" w:type="dxa"/>
            <w:shd w:val="clear" w:color="auto" w:fill="auto"/>
            <w:vAlign w:val="bottom"/>
          </w:tcPr>
          <w:p w14:paraId="6AAEA979" w14:textId="77777777" w:rsidR="00D5121C" w:rsidRPr="003B65FB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สัดส่วนการถือหุ้น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9A87B9F" w14:textId="77777777" w:rsidR="00D5121C" w:rsidRPr="003B65FB" w:rsidRDefault="009B2480" w:rsidP="00802D3C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ร้อยละ </w:t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t>80.00</w:t>
            </w:r>
          </w:p>
        </w:tc>
      </w:tr>
      <w:tr w:rsidR="00D5121C" w:rsidRPr="003B65FB" w14:paraId="662A9758" w14:textId="77777777" w:rsidTr="00B65CAA">
        <w:trPr>
          <w:trHeight w:val="265"/>
        </w:trPr>
        <w:tc>
          <w:tcPr>
            <w:tcW w:w="7290" w:type="dxa"/>
            <w:shd w:val="clear" w:color="auto" w:fill="auto"/>
            <w:vAlign w:val="bottom"/>
          </w:tcPr>
          <w:p w14:paraId="652B3DE7" w14:textId="77777777" w:rsidR="00D5121C" w:rsidRPr="008345D6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620" w:type="dxa"/>
            <w:vAlign w:val="bottom"/>
          </w:tcPr>
          <w:p w14:paraId="46F2A82D" w14:textId="77777777" w:rsidR="00D5121C" w:rsidRPr="003B65FB" w:rsidRDefault="009B2480" w:rsidP="00802D3C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20,118</w:t>
            </w:r>
          </w:p>
        </w:tc>
      </w:tr>
      <w:tr w:rsidR="00D5121C" w:rsidRPr="003B65FB" w14:paraId="648AE49C" w14:textId="77777777" w:rsidTr="00B65CAA">
        <w:tc>
          <w:tcPr>
            <w:tcW w:w="7290" w:type="dxa"/>
            <w:shd w:val="clear" w:color="auto" w:fill="auto"/>
            <w:vAlign w:val="bottom"/>
          </w:tcPr>
          <w:p w14:paraId="0AFCF260" w14:textId="77777777" w:rsidR="00D5121C" w:rsidRPr="008345D6" w:rsidRDefault="009B2480" w:rsidP="00802D3C">
            <w:pPr>
              <w:ind w:left="140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สิ่งตอบแทนในการซื้อ</w:t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spacing w:val="-6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เงินสด)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4EAF377" w14:textId="77777777" w:rsidR="00D5121C" w:rsidRPr="008345D6" w:rsidRDefault="009B2480" w:rsidP="00802D3C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12,000</w:t>
            </w:r>
          </w:p>
        </w:tc>
      </w:tr>
      <w:tr w:rsidR="00D5121C" w:rsidRPr="003B65FB" w14:paraId="05831AB6" w14:textId="77777777" w:rsidTr="00B65CAA">
        <w:tc>
          <w:tcPr>
            <w:tcW w:w="7290" w:type="dxa"/>
            <w:shd w:val="clear" w:color="auto" w:fill="auto"/>
            <w:vAlign w:val="bottom"/>
          </w:tcPr>
          <w:p w14:paraId="3F712058" w14:textId="77777777" w:rsidR="00D5121C" w:rsidRPr="008345D6" w:rsidRDefault="009B2480" w:rsidP="00802D3C">
            <w:pPr>
              <w:ind w:left="140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2AA7B" w14:textId="77777777" w:rsidR="00D5121C" w:rsidRPr="003E33E2" w:rsidRDefault="009B2480" w:rsidP="00802D3C">
            <w:pPr>
              <w:tabs>
                <w:tab w:val="decimal" w:pos="1168"/>
              </w:tabs>
              <w:ind w:left="72" w:right="72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3E33E2">
              <w:rPr>
                <w:rFonts w:ascii="Angsana New" w:hAnsi="Angsana New" w:hint="cs"/>
                <w:b/>
                <w:bCs/>
                <w:spacing w:val="-6"/>
                <w:sz w:val="28"/>
              </w:rPr>
              <w:t>8,118</w:t>
            </w:r>
          </w:p>
        </w:tc>
      </w:tr>
    </w:tbl>
    <w:p w14:paraId="11A46C7F" w14:textId="4DACC95D" w:rsidR="00D5121C" w:rsidRPr="003B65FB" w:rsidRDefault="009B2480">
      <w:pPr>
        <w:spacing w:before="240"/>
        <w:ind w:left="360"/>
        <w:jc w:val="thaiDistribute"/>
        <w:rPr>
          <w:rFonts w:ascii="Angsana New" w:eastAsia="Times New Roman" w:hAnsi="Angsana New"/>
          <w:spacing w:val="-4"/>
          <w:sz w:val="28"/>
        </w:rPr>
      </w:pPr>
      <w:r w:rsidRPr="008345D6">
        <w:rPr>
          <w:rFonts w:ascii="Angsana New" w:eastAsia="Times New Roman" w:hAnsi="Angsana New" w:hint="cs"/>
          <w:spacing w:val="-4"/>
          <w:sz w:val="28"/>
          <w:cs/>
        </w:rPr>
        <w:t xml:space="preserve">บริษัทรับรู้กำไรจากการต่อรองราคาซื้อของบริษัท ไบโอเอ็นเนอร์ยี่ สตูล จำกัด จำนวน </w:t>
      </w:r>
      <w:r w:rsidRPr="003B65FB">
        <w:rPr>
          <w:rFonts w:ascii="Angsana New" w:eastAsia="Times New Roman" w:hAnsi="Angsana New" w:hint="cs"/>
          <w:spacing w:val="-4"/>
          <w:sz w:val="28"/>
        </w:rPr>
        <w:t xml:space="preserve">8.12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>ล้านบาท ในงบกำไรขาดทุนและกำไรขาดทุน</w:t>
      </w:r>
      <w:r w:rsidR="00F469AB" w:rsidRPr="00F469AB">
        <w:rPr>
          <w:rFonts w:ascii="Angsana New" w:eastAsia="Times New Roman" w:hAnsi="Angsana New" w:hint="cs"/>
          <w:spacing w:val="-4"/>
          <w:sz w:val="28"/>
          <w:cs/>
        </w:rPr>
        <w:t>เบ็ดเสร็จอื่นสำหรับปีสิ้นสุดวันที่</w:t>
      </w:r>
      <w:r w:rsidR="00F469AB" w:rsidRPr="00F469AB">
        <w:rPr>
          <w:rFonts w:ascii="Angsana New" w:eastAsia="Times New Roman" w:hAnsi="Angsana New"/>
          <w:spacing w:val="-4"/>
          <w:sz w:val="28"/>
          <w:cs/>
        </w:rPr>
        <w:t xml:space="preserve"> 31 </w:t>
      </w:r>
      <w:r w:rsidR="00F469AB" w:rsidRPr="00F469AB">
        <w:rPr>
          <w:rFonts w:ascii="Angsana New" w:eastAsia="Times New Roman" w:hAnsi="Angsana New" w:hint="cs"/>
          <w:spacing w:val="-4"/>
          <w:sz w:val="28"/>
          <w:cs/>
        </w:rPr>
        <w:t>ธันวาคม</w:t>
      </w:r>
      <w:r w:rsidR="00F469AB" w:rsidRPr="00F469AB">
        <w:rPr>
          <w:rFonts w:ascii="Angsana New" w:eastAsia="Times New Roman" w:hAnsi="Angsana New"/>
          <w:spacing w:val="-4"/>
          <w:sz w:val="28"/>
          <w:cs/>
        </w:rPr>
        <w:t xml:space="preserve"> 2563</w:t>
      </w:r>
    </w:p>
    <w:p w14:paraId="421B054E" w14:textId="77777777" w:rsidR="00C50093" w:rsidRDefault="00C50093" w:rsidP="006F7C5C">
      <w:pPr>
        <w:spacing w:before="120"/>
        <w:ind w:left="360"/>
        <w:jc w:val="thaiDistribute"/>
        <w:rPr>
          <w:rFonts w:ascii="Angsana New" w:eastAsia="Times New Roman" w:hAnsi="Angsana New"/>
          <w:spacing w:val="-4"/>
          <w:sz w:val="28"/>
          <w:lang w:val="en-GB"/>
        </w:rPr>
      </w:pPr>
    </w:p>
    <w:p w14:paraId="2D27F619" w14:textId="77777777" w:rsidR="00C50093" w:rsidRDefault="00C50093" w:rsidP="006F7C5C">
      <w:pPr>
        <w:spacing w:before="120"/>
        <w:ind w:left="360"/>
        <w:jc w:val="thaiDistribute"/>
        <w:rPr>
          <w:rFonts w:ascii="Angsana New" w:eastAsia="Times New Roman" w:hAnsi="Angsana New"/>
          <w:spacing w:val="-4"/>
          <w:sz w:val="28"/>
        </w:rPr>
      </w:pPr>
    </w:p>
    <w:p w14:paraId="6BE2F656" w14:textId="21A76059" w:rsidR="00D5121C" w:rsidRPr="008345D6" w:rsidRDefault="009B2480" w:rsidP="006F7C5C">
      <w:pPr>
        <w:spacing w:before="120"/>
        <w:ind w:left="360"/>
        <w:jc w:val="thaiDistribute"/>
        <w:rPr>
          <w:rFonts w:ascii="Angsana New" w:eastAsia="Times New Roman" w:hAnsi="Angsana New"/>
          <w:spacing w:val="-4"/>
          <w:sz w:val="28"/>
          <w:cs/>
        </w:rPr>
      </w:pPr>
      <w:r w:rsidRPr="008345D6">
        <w:rPr>
          <w:rFonts w:ascii="Angsana New" w:eastAsia="Times New Roman" w:hAnsi="Angsana New" w:hint="cs"/>
          <w:spacing w:val="-4"/>
          <w:sz w:val="28"/>
          <w:cs/>
        </w:rPr>
        <w:lastRenderedPageBreak/>
        <w:t>กระแสเงินสดจ่ายสุทธิจากการซื้อหุ้นสามัญของบริษัท พี พี แอล พาวเวอร์ จำกัด</w:t>
      </w:r>
      <w:r w:rsidR="00A44F85" w:rsidRPr="003B65FB">
        <w:rPr>
          <w:rFonts w:ascii="Angsana New" w:eastAsia="Times New Roman" w:hAnsi="Angsana New" w:hint="cs"/>
          <w:spacing w:val="-4"/>
          <w:sz w:val="28"/>
        </w:rPr>
        <w:t xml:space="preserve"> </w:t>
      </w:r>
      <w:r w:rsidRPr="008345D6">
        <w:rPr>
          <w:rFonts w:ascii="Angsana New" w:eastAsia="Times New Roman" w:hAnsi="Angsana New" w:hint="cs"/>
          <w:spacing w:val="-4"/>
          <w:sz w:val="28"/>
          <w:cs/>
        </w:rPr>
        <w:t>และบริษัท ไบโอเอ็นเนอร์ยี่ สตูล จำกัด แสดงได้ดังนี้</w:t>
      </w:r>
    </w:p>
    <w:p w14:paraId="7D1135E7" w14:textId="77777777" w:rsidR="00D5121C" w:rsidRPr="003B65FB" w:rsidRDefault="009B2480" w:rsidP="00C52F7B">
      <w:pPr>
        <w:tabs>
          <w:tab w:val="left" w:pos="720"/>
          <w:tab w:val="decimal" w:pos="882"/>
        </w:tabs>
        <w:spacing w:before="240"/>
        <w:ind w:right="263"/>
        <w:jc w:val="right"/>
        <w:textAlignment w:val="auto"/>
        <w:rPr>
          <w:rFonts w:ascii="Angsana New" w:hAnsi="Angsana New"/>
          <w:spacing w:val="-6"/>
          <w:sz w:val="28"/>
        </w:rPr>
      </w:pPr>
      <w:r w:rsidRPr="003B65FB">
        <w:rPr>
          <w:rFonts w:ascii="Angsana New" w:hAnsi="Angsana New" w:hint="cs"/>
          <w:spacing w:val="-6"/>
          <w:sz w:val="28"/>
        </w:rPr>
        <w:t>(</w:t>
      </w:r>
      <w:r w:rsidRPr="008345D6">
        <w:rPr>
          <w:rFonts w:ascii="Angsana New" w:hAnsi="Angsana New" w:hint="cs"/>
          <w:spacing w:val="-6"/>
          <w:sz w:val="28"/>
          <w:cs/>
        </w:rPr>
        <w:t>หน่วย</w:t>
      </w:r>
      <w:r w:rsidRPr="003B65FB">
        <w:rPr>
          <w:rFonts w:ascii="Angsana New" w:hAnsi="Angsana New" w:hint="cs"/>
          <w:spacing w:val="-6"/>
          <w:sz w:val="28"/>
        </w:rPr>
        <w:t>:</w:t>
      </w:r>
      <w:r w:rsidRPr="008345D6">
        <w:rPr>
          <w:rFonts w:ascii="Angsana New" w:hAnsi="Angsana New" w:hint="cs"/>
          <w:spacing w:val="-6"/>
          <w:sz w:val="28"/>
          <w:cs/>
        </w:rPr>
        <w:t xml:space="preserve"> พันบาท</w:t>
      </w:r>
      <w:r w:rsidRPr="003B65FB">
        <w:rPr>
          <w:rFonts w:ascii="Angsana New" w:hAnsi="Angsana New" w:hint="cs"/>
          <w:spacing w:val="-6"/>
          <w:sz w:val="28"/>
        </w:rPr>
        <w:t>)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0"/>
        <w:gridCol w:w="1620"/>
      </w:tblGrid>
      <w:tr w:rsidR="00D5121C" w:rsidRPr="003B65FB" w14:paraId="7DFB9D5C" w14:textId="77777777" w:rsidTr="00B65CAA">
        <w:tc>
          <w:tcPr>
            <w:tcW w:w="7290" w:type="dxa"/>
          </w:tcPr>
          <w:p w14:paraId="184DD814" w14:textId="77777777" w:rsidR="00D5121C" w:rsidRPr="003B65FB" w:rsidRDefault="00D5121C">
            <w:pPr>
              <w:tabs>
                <w:tab w:val="left" w:pos="720"/>
                <w:tab w:val="decimal" w:pos="882"/>
              </w:tabs>
              <w:ind w:right="65"/>
              <w:jc w:val="right"/>
              <w:textAlignment w:val="auto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D674629" w14:textId="77777777" w:rsidR="00D5121C" w:rsidRPr="008345D6" w:rsidRDefault="009B2480">
            <w:pPr>
              <w:tabs>
                <w:tab w:val="left" w:pos="720"/>
                <w:tab w:val="decimal" w:pos="882"/>
              </w:tabs>
              <w:ind w:right="65"/>
              <w:jc w:val="center"/>
              <w:textAlignment w:val="auto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งบการเงินรวม</w:t>
            </w:r>
          </w:p>
        </w:tc>
      </w:tr>
      <w:tr w:rsidR="00D5121C" w:rsidRPr="003B65FB" w14:paraId="04776EBE" w14:textId="77777777" w:rsidTr="00B65CAA">
        <w:tc>
          <w:tcPr>
            <w:tcW w:w="7290" w:type="dxa"/>
            <w:vAlign w:val="bottom"/>
          </w:tcPr>
          <w:p w14:paraId="38D0C609" w14:textId="7E704162" w:rsidR="00D5121C" w:rsidRPr="003B65FB" w:rsidRDefault="009B2480">
            <w:pPr>
              <w:spacing w:line="320" w:lineRule="exact"/>
              <w:ind w:left="140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จำนวนเงินที่จ่าย</w:t>
            </w:r>
            <w:r w:rsidR="00F469AB">
              <w:rPr>
                <w:rFonts w:ascii="Angsana New" w:hAnsi="Angsana New" w:hint="cs"/>
                <w:spacing w:val="-6"/>
                <w:sz w:val="28"/>
                <w:cs/>
              </w:rPr>
              <w:t xml:space="preserve"> ณ วันซื้อธุรกิจ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C4A2B99" w14:textId="77777777" w:rsidR="00D5121C" w:rsidRPr="003B65FB" w:rsidRDefault="009B2480" w:rsidP="00B65CAA">
            <w:pPr>
              <w:tabs>
                <w:tab w:val="decimal" w:pos="1333"/>
              </w:tabs>
              <w:ind w:right="66"/>
              <w:textAlignment w:val="auto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7,000</w:t>
            </w:r>
          </w:p>
        </w:tc>
      </w:tr>
      <w:tr w:rsidR="00D5121C" w:rsidRPr="003B65FB" w14:paraId="1DA16238" w14:textId="77777777" w:rsidTr="00B65CAA">
        <w:tc>
          <w:tcPr>
            <w:tcW w:w="7290" w:type="dxa"/>
            <w:tcBorders>
              <w:bottom w:val="nil"/>
            </w:tcBorders>
            <w:vAlign w:val="bottom"/>
          </w:tcPr>
          <w:p w14:paraId="74E0208C" w14:textId="77777777" w:rsidR="00D5121C" w:rsidRPr="003B65FB" w:rsidRDefault="009B2480">
            <w:pPr>
              <w:spacing w:line="320" w:lineRule="exact"/>
              <w:ind w:left="140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pacing w:val="-6"/>
                <w:sz w:val="28"/>
                <w:u w:val="single"/>
              </w:rPr>
              <w:t>: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54D9D89" w14:textId="77777777" w:rsidR="00D5121C" w:rsidRPr="003B65FB" w:rsidRDefault="009B2480" w:rsidP="00B65CAA">
            <w:pPr>
              <w:tabs>
                <w:tab w:val="decimal" w:pos="1243"/>
              </w:tabs>
              <w:ind w:right="66"/>
              <w:textAlignment w:val="auto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(77)</w:t>
            </w:r>
          </w:p>
        </w:tc>
      </w:tr>
      <w:tr w:rsidR="00D5121C" w:rsidRPr="003B65FB" w14:paraId="42CF19F0" w14:textId="77777777" w:rsidTr="00911F5A">
        <w:trPr>
          <w:trHeight w:val="422"/>
        </w:trPr>
        <w:tc>
          <w:tcPr>
            <w:tcW w:w="7290" w:type="dxa"/>
            <w:tcBorders>
              <w:bottom w:val="nil"/>
            </w:tcBorders>
            <w:vAlign w:val="bottom"/>
          </w:tcPr>
          <w:p w14:paraId="5341C2D4" w14:textId="77777777" w:rsidR="00D5121C" w:rsidRPr="00911F5A" w:rsidRDefault="009B2480">
            <w:pPr>
              <w:spacing w:line="320" w:lineRule="exact"/>
              <w:ind w:left="140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911F5A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CDC199B" w14:textId="77777777" w:rsidR="00D5121C" w:rsidRPr="00911F5A" w:rsidRDefault="009B2480" w:rsidP="00B65CAA">
            <w:pPr>
              <w:tabs>
                <w:tab w:val="decimal" w:pos="1333"/>
              </w:tabs>
              <w:ind w:right="66"/>
              <w:textAlignment w:val="auto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911F5A">
              <w:rPr>
                <w:rFonts w:ascii="Angsana New" w:hAnsi="Angsana New" w:hint="cs"/>
                <w:b/>
                <w:bCs/>
                <w:spacing w:val="-6"/>
                <w:sz w:val="28"/>
              </w:rPr>
              <w:t>6,923</w:t>
            </w:r>
          </w:p>
        </w:tc>
      </w:tr>
    </w:tbl>
    <w:p w14:paraId="684D2BEA" w14:textId="57EA5478" w:rsidR="00D5121C" w:rsidRPr="003B65FB" w:rsidRDefault="009B2480" w:rsidP="00161568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739A97EE" w14:textId="54D0C732" w:rsidR="00D5121C" w:rsidRPr="003B65FB" w:rsidRDefault="00E3236C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sz w:val="28"/>
          <w:cs/>
        </w:rPr>
        <w:t xml:space="preserve">สำหรับปีสิ้นสุดวันที่ </w:t>
      </w:r>
      <w:r w:rsidRPr="003B65FB">
        <w:rPr>
          <w:rFonts w:ascii="Angsana New" w:hAnsi="Angsana New" w:hint="cs"/>
          <w:sz w:val="28"/>
        </w:rPr>
        <w:t xml:space="preserve">31 </w:t>
      </w:r>
      <w:r w:rsidRPr="008345D6">
        <w:rPr>
          <w:rFonts w:ascii="Angsana New" w:hAnsi="Angsana New" w:hint="cs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sz w:val="28"/>
        </w:rPr>
        <w:t xml:space="preserve">2563 </w:t>
      </w:r>
      <w:r w:rsidRPr="008345D6">
        <w:rPr>
          <w:rFonts w:ascii="Angsana New" w:hAnsi="Angsana New" w:hint="cs"/>
          <w:sz w:val="28"/>
          <w:cs/>
        </w:rPr>
        <w:t xml:space="preserve">และ </w:t>
      </w:r>
      <w:r w:rsidRPr="003B65FB">
        <w:rPr>
          <w:rFonts w:ascii="Angsana New" w:hAnsi="Angsana New" w:hint="cs"/>
          <w:sz w:val="28"/>
        </w:rPr>
        <w:t>2562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กลุ่มบริษัทและบริษัทมีรายการธุรกิจที่สำคัญกับบุคคลหรือกิจการที่เกี่ยวข้องกัน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ซึ่งเป็นไปตามปกติธุรกิจโดยสามารถสรุปได้ดังนี้ </w:t>
      </w:r>
    </w:p>
    <w:p w14:paraId="0CC38332" w14:textId="77777777" w:rsidR="00D5121C" w:rsidRPr="003B65FB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B65FB">
        <w:rPr>
          <w:rFonts w:ascii="Angsana New" w:hAnsi="Angsana New" w:hint="cs"/>
          <w:color w:val="000000"/>
          <w:spacing w:val="-2"/>
          <w:sz w:val="28"/>
        </w:rPr>
        <w:t>1.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การขายสินค้าระหว่างกันกำหนดราคาตามราคาตลาด </w:t>
      </w:r>
    </w:p>
    <w:p w14:paraId="438CC0D9" w14:textId="77777777" w:rsidR="00D5121C" w:rsidRPr="003B65FB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B65FB">
        <w:rPr>
          <w:rFonts w:ascii="Angsana New" w:hAnsi="Angsana New" w:hint="cs"/>
          <w:color w:val="000000"/>
          <w:spacing w:val="-2"/>
          <w:sz w:val="28"/>
        </w:rPr>
        <w:t>2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.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09CF1AB4" w14:textId="77777777" w:rsidR="00D5121C" w:rsidRPr="0027444A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B65FB">
        <w:rPr>
          <w:rFonts w:ascii="Angsana New" w:hAnsi="Angsana New" w:hint="cs"/>
          <w:color w:val="000000"/>
          <w:spacing w:val="-2"/>
          <w:sz w:val="28"/>
        </w:rPr>
        <w:t>3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.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เงินให้กู้ยืมระยะสั้นแก่กิจการที่เกี่ยวข้องกันคิดดอกเบี้ยในอัตราร้อยละ </w:t>
      </w:r>
      <w:r w:rsidRPr="0027444A">
        <w:rPr>
          <w:rFonts w:ascii="Angsana New" w:hAnsi="Angsana New" w:hint="cs"/>
          <w:color w:val="000000"/>
          <w:spacing w:val="-2"/>
          <w:sz w:val="28"/>
        </w:rPr>
        <w:t>3.50 - 7.50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ต่อปี</w:t>
      </w:r>
      <w:r w:rsidRPr="0027444A">
        <w:rPr>
          <w:rFonts w:ascii="Angsana New" w:hAnsi="Angsana New" w:hint="cs"/>
          <w:color w:val="000000"/>
          <w:spacing w:val="-2"/>
          <w:sz w:val="28"/>
        </w:rPr>
        <w:t xml:space="preserve"> (256</w:t>
      </w:r>
      <w:r w:rsidRPr="0027444A">
        <w:rPr>
          <w:rFonts w:ascii="Angsana New" w:hAnsi="Angsana New" w:hint="cs"/>
          <w:color w:val="000000"/>
          <w:spacing w:val="-2"/>
          <w:sz w:val="28"/>
          <w:lang w:val="en-GB"/>
        </w:rPr>
        <w:t>2</w:t>
      </w:r>
      <w:r w:rsidRPr="0027444A">
        <w:rPr>
          <w:rFonts w:ascii="Angsana New" w:hAnsi="Angsana New" w:hint="cs"/>
          <w:color w:val="000000"/>
          <w:spacing w:val="-2"/>
          <w:sz w:val="28"/>
        </w:rPr>
        <w:t xml:space="preserve">: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ร้อยละ</w:t>
      </w:r>
      <w:r w:rsidRPr="0027444A">
        <w:rPr>
          <w:rFonts w:ascii="Angsana New" w:hAnsi="Angsana New" w:hint="cs"/>
          <w:color w:val="000000"/>
          <w:spacing w:val="-2"/>
          <w:sz w:val="28"/>
        </w:rPr>
        <w:t xml:space="preserve"> 3.50 - 7.25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ต่อปี</w:t>
      </w:r>
      <w:r w:rsidRPr="0027444A">
        <w:rPr>
          <w:rFonts w:ascii="Angsana New" w:hAnsi="Angsana New" w:hint="cs"/>
          <w:color w:val="000000"/>
          <w:spacing w:val="-2"/>
          <w:sz w:val="28"/>
        </w:rPr>
        <w:t>)</w:t>
      </w:r>
    </w:p>
    <w:p w14:paraId="69402502" w14:textId="436C7B8F" w:rsidR="00D5121C" w:rsidRPr="008345D6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27444A">
        <w:rPr>
          <w:rFonts w:ascii="Angsana New" w:hAnsi="Angsana New" w:hint="cs"/>
          <w:color w:val="000000"/>
          <w:spacing w:val="-2"/>
          <w:sz w:val="28"/>
        </w:rPr>
        <w:t>4</w:t>
      </w:r>
      <w:r w:rsidRPr="0027444A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.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เงินกู้ยืมระยะสั้นจากกิจการที่เกี่ยวข้องกันคิดดอกเบี้ยในอัตราร้อยละ </w:t>
      </w:r>
      <w:r w:rsidR="002E397B">
        <w:rPr>
          <w:rFonts w:ascii="Angsana New" w:hAnsi="Angsana New"/>
          <w:color w:val="000000"/>
          <w:spacing w:val="-2"/>
          <w:sz w:val="28"/>
        </w:rPr>
        <w:t>4.50</w:t>
      </w:r>
      <w:r w:rsidRPr="0027444A">
        <w:rPr>
          <w:rFonts w:ascii="Angsana New" w:hAnsi="Angsana New" w:hint="cs"/>
          <w:color w:val="000000"/>
          <w:spacing w:val="-2"/>
          <w:sz w:val="28"/>
        </w:rPr>
        <w:t xml:space="preserve"> - 7.5</w:t>
      </w:r>
      <w:r w:rsidR="002E397B">
        <w:rPr>
          <w:rFonts w:ascii="Angsana New" w:hAnsi="Angsana New"/>
          <w:color w:val="000000"/>
          <w:spacing w:val="-2"/>
          <w:sz w:val="28"/>
        </w:rPr>
        <w:t>0</w:t>
      </w:r>
      <w:r w:rsidRPr="0027444A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ต่อปี</w:t>
      </w:r>
      <w:r w:rsidRPr="0027444A">
        <w:rPr>
          <w:rFonts w:ascii="Angsana New" w:hAnsi="Angsana New" w:hint="cs"/>
          <w:color w:val="000000"/>
          <w:spacing w:val="-2"/>
          <w:sz w:val="28"/>
        </w:rPr>
        <w:t xml:space="preserve"> (256</w:t>
      </w:r>
      <w:r w:rsidRPr="0027444A">
        <w:rPr>
          <w:rFonts w:ascii="Angsana New" w:hAnsi="Angsana New" w:hint="cs"/>
          <w:color w:val="000000"/>
          <w:spacing w:val="-2"/>
          <w:sz w:val="28"/>
          <w:lang w:val="en-GB"/>
        </w:rPr>
        <w:t>2</w:t>
      </w:r>
      <w:r w:rsidRPr="0027444A">
        <w:rPr>
          <w:rFonts w:ascii="Angsana New" w:hAnsi="Angsana New" w:hint="cs"/>
          <w:color w:val="000000"/>
          <w:spacing w:val="-2"/>
          <w:sz w:val="28"/>
        </w:rPr>
        <w:t xml:space="preserve">: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ร้อยละ </w:t>
      </w:r>
      <w:r w:rsidRPr="0027444A">
        <w:rPr>
          <w:rFonts w:ascii="Angsana New" w:hAnsi="Angsana New" w:hint="cs"/>
          <w:color w:val="000000"/>
          <w:spacing w:val="-2"/>
          <w:sz w:val="28"/>
        </w:rPr>
        <w:t xml:space="preserve">7.25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ต่อปี</w:t>
      </w:r>
      <w:r w:rsidRPr="0027444A">
        <w:rPr>
          <w:rFonts w:ascii="Angsana New" w:hAnsi="Angsana New" w:hint="cs"/>
          <w:color w:val="000000"/>
          <w:spacing w:val="-2"/>
          <w:sz w:val="28"/>
        </w:rPr>
        <w:t>)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</w:p>
    <w:p w14:paraId="5CD8B1B7" w14:textId="77777777" w:rsidR="00D5121C" w:rsidRPr="003B65FB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B65FB">
        <w:rPr>
          <w:rFonts w:ascii="Angsana New" w:hAnsi="Angsana New" w:hint="cs"/>
          <w:color w:val="000000"/>
          <w:spacing w:val="-2"/>
          <w:sz w:val="28"/>
        </w:rPr>
        <w:t>5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.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00269A38" w14:textId="77777777" w:rsidR="00D5121C" w:rsidRPr="008345D6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02"/>
        <w:gridCol w:w="236"/>
        <w:gridCol w:w="4462"/>
      </w:tblGrid>
      <w:tr w:rsidR="00D5121C" w:rsidRPr="003B65FB" w14:paraId="6C4DDFC2" w14:textId="77777777">
        <w:trPr>
          <w:trHeight w:val="20"/>
          <w:tblHeader/>
        </w:trPr>
        <w:tc>
          <w:tcPr>
            <w:tcW w:w="4302" w:type="dxa"/>
            <w:tcBorders>
              <w:bottom w:val="single" w:sz="4" w:space="0" w:color="auto"/>
            </w:tcBorders>
            <w:shd w:val="clear" w:color="auto" w:fill="auto"/>
          </w:tcPr>
          <w:p w14:paraId="63F6F690" w14:textId="77777777" w:rsidR="00D5121C" w:rsidRPr="003B65FB" w:rsidRDefault="009B2480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br w:type="page"/>
            </w:r>
            <w:r w:rsidRPr="003B65FB">
              <w:rPr>
                <w:rFonts w:ascii="Angsana New" w:hAnsi="Angsana New" w:hint="cs"/>
                <w:b/>
                <w:sz w:val="28"/>
                <w:lang w:val="en-GB"/>
              </w:rPr>
              <w:br w:type="page"/>
            </w:r>
            <w:r w:rsidRPr="003B65FB">
              <w:rPr>
                <w:rFonts w:ascii="Angsana New" w:hAnsi="Angsana New" w:hint="cs"/>
                <w:b/>
                <w:sz w:val="28"/>
                <w:lang w:val="en-GB"/>
              </w:rPr>
              <w:br w:type="page"/>
            </w:r>
            <w:r w:rsidRPr="003B65FB">
              <w:rPr>
                <w:rFonts w:ascii="Angsana New" w:hAnsi="Angsana New" w:hint="cs"/>
                <w:sz w:val="28"/>
              </w:rPr>
              <w:br w:type="page"/>
            </w:r>
            <w:r w:rsidRPr="008345D6">
              <w:rPr>
                <w:rFonts w:ascii="Angsana New" w:hAnsi="Angsana New" w:hint="cs"/>
                <w:sz w:val="28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145DD034" w14:textId="77777777" w:rsidR="00D5121C" w:rsidRPr="003B65FB" w:rsidRDefault="00D5121C">
            <w:pPr>
              <w:ind w:right="113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462" w:type="dxa"/>
            <w:tcBorders>
              <w:bottom w:val="single" w:sz="4" w:space="0" w:color="auto"/>
            </w:tcBorders>
            <w:shd w:val="clear" w:color="auto" w:fill="auto"/>
          </w:tcPr>
          <w:p w14:paraId="6E090D3D" w14:textId="77777777" w:rsidR="00D5121C" w:rsidRPr="003B65FB" w:rsidRDefault="009B2480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</w:tr>
      <w:tr w:rsidR="00D5121C" w:rsidRPr="003B65FB" w14:paraId="37C42F87" w14:textId="77777777">
        <w:trPr>
          <w:trHeight w:val="20"/>
        </w:trPr>
        <w:tc>
          <w:tcPr>
            <w:tcW w:w="4302" w:type="dxa"/>
            <w:tcBorders>
              <w:top w:val="single" w:sz="4" w:space="0" w:color="auto"/>
            </w:tcBorders>
            <w:shd w:val="clear" w:color="auto" w:fill="auto"/>
          </w:tcPr>
          <w:p w14:paraId="028E0666" w14:textId="77777777" w:rsidR="00D5121C" w:rsidRPr="003B65FB" w:rsidRDefault="009B2480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236" w:type="dxa"/>
          </w:tcPr>
          <w:p w14:paraId="1D982058" w14:textId="77777777" w:rsidR="00D5121C" w:rsidRPr="003B65FB" w:rsidRDefault="00D5121C">
            <w:pPr>
              <w:ind w:right="113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tcBorders>
              <w:top w:val="single" w:sz="4" w:space="0" w:color="auto"/>
            </w:tcBorders>
            <w:shd w:val="clear" w:color="auto" w:fill="auto"/>
          </w:tcPr>
          <w:p w14:paraId="701D86AB" w14:textId="77777777" w:rsidR="00D5121C" w:rsidRPr="008345D6" w:rsidRDefault="009B2480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D5121C" w:rsidRPr="003B65FB" w14:paraId="3AC7A08B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7C602CF9" w14:textId="77777777" w:rsidR="00D5121C" w:rsidRPr="003B65FB" w:rsidRDefault="009B2480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บริษัท เอ็ม โซลูชั่น จำกัด </w:t>
            </w:r>
          </w:p>
        </w:tc>
        <w:tc>
          <w:tcPr>
            <w:tcW w:w="236" w:type="dxa"/>
          </w:tcPr>
          <w:p w14:paraId="10AA51FC" w14:textId="77777777" w:rsidR="00D5121C" w:rsidRPr="003B65FB" w:rsidRDefault="00D5121C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117D808" w14:textId="77777777" w:rsidR="00D5121C" w:rsidRPr="003B65FB" w:rsidRDefault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D5121C" w:rsidRPr="003B65FB" w14:paraId="64B145EF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1766D53B" w14:textId="77777777" w:rsidR="00D5121C" w:rsidRPr="003B65FB" w:rsidRDefault="009B2480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236" w:type="dxa"/>
          </w:tcPr>
          <w:p w14:paraId="5F0EFF04" w14:textId="77777777" w:rsidR="00D5121C" w:rsidRPr="003B65FB" w:rsidRDefault="00D5121C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5D5A1A56" w14:textId="77777777" w:rsidR="00D5121C" w:rsidRPr="003B65FB" w:rsidRDefault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D5121C" w:rsidRPr="003B65FB" w14:paraId="69B38920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7FD4C2DA" w14:textId="77777777" w:rsidR="00D5121C" w:rsidRPr="003B65FB" w:rsidRDefault="009B2480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236" w:type="dxa"/>
          </w:tcPr>
          <w:p w14:paraId="20442E04" w14:textId="77777777" w:rsidR="00D5121C" w:rsidRPr="003B65FB" w:rsidRDefault="00D5121C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2A61D00" w14:textId="77777777" w:rsidR="00D5121C" w:rsidRPr="003B65FB" w:rsidRDefault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D5121C" w:rsidRPr="003B65FB" w14:paraId="48930730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27A081D8" w14:textId="77777777" w:rsidR="00D5121C" w:rsidRPr="003B65FB" w:rsidRDefault="009B2480">
            <w:pPr>
              <w:ind w:left="-112" w:right="-18"/>
              <w:rPr>
                <w:rFonts w:ascii="Angsana New" w:hAnsi="Angsana New"/>
                <w:sz w:val="28"/>
                <w:highlight w:val="yellow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เอ็นเนอร์ยี่ ฟอร์ โซไซตี้ จำกัด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53A2008D" w14:textId="77777777" w:rsidR="00D5121C" w:rsidRPr="003B65FB" w:rsidRDefault="00D5121C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8FC0D33" w14:textId="77777777" w:rsidR="00D5121C" w:rsidRPr="003B65FB" w:rsidRDefault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9B2480" w:rsidRPr="003B65FB" w14:paraId="6892424D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228B693C" w14:textId="7C315BB8" w:rsidR="009B2480" w:rsidRPr="003B65FB" w:rsidRDefault="002B12CA" w:rsidP="009B2480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พี พี แอล พาวเวอร์ จำกัด</w:t>
            </w:r>
            <w:r w:rsidR="0017221F" w:rsidRPr="0003670F">
              <w:rPr>
                <w:rFonts w:ascii="Angsana New" w:hAnsi="Angsana New" w:hint="cs"/>
                <w:sz w:val="28"/>
                <w:vertAlign w:val="superscript"/>
              </w:rPr>
              <w:t>(1</w:t>
            </w:r>
            <w:r w:rsidR="0017221F" w:rsidRPr="0003670F">
              <w:rPr>
                <w:rFonts w:ascii="Angsana New" w:hAnsi="Angsana New"/>
                <w:sz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5950D752" w14:textId="77777777" w:rsidR="009B2480" w:rsidRPr="003B65FB" w:rsidRDefault="009B2480" w:rsidP="009B2480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D614B4B" w14:textId="7DC1DEF6" w:rsidR="009B2480" w:rsidRPr="008345D6" w:rsidRDefault="009B2480" w:rsidP="009B2480">
            <w:pPr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เอ็นเนอร์ยี่ ฟอร์ โซไซตี้ จำกัด</w:t>
            </w:r>
          </w:p>
        </w:tc>
      </w:tr>
      <w:tr w:rsidR="009B2480" w:rsidRPr="003B65FB" w14:paraId="0B6DE617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78A380F7" w14:textId="47D0F4A8" w:rsidR="009B2480" w:rsidRPr="003B65FB" w:rsidRDefault="002B12CA" w:rsidP="009B2480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ไบโอเอ็นเนอร์ยี่ สตูล จำกัด</w:t>
            </w:r>
            <w:r w:rsidR="003A5AF3" w:rsidRPr="0003670F">
              <w:rPr>
                <w:rFonts w:ascii="Angsana New" w:hAnsi="Angsana New" w:hint="cs"/>
                <w:sz w:val="28"/>
                <w:vertAlign w:val="superscript"/>
              </w:rPr>
              <w:t>(1</w:t>
            </w:r>
            <w:r w:rsidR="003A5AF3" w:rsidRPr="0003670F">
              <w:rPr>
                <w:rFonts w:ascii="Angsana New" w:hAnsi="Angsana New"/>
                <w:sz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339789A1" w14:textId="77777777" w:rsidR="009B2480" w:rsidRPr="003B65FB" w:rsidRDefault="009B2480" w:rsidP="009B2480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5787AFBE" w14:textId="2B7DA2E9" w:rsidR="009B2480" w:rsidRPr="008345D6" w:rsidRDefault="009B2480" w:rsidP="009B2480">
            <w:pPr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เอ็นเนอร์ยี่ ฟอร์ โซไซตี้ จำกัด</w:t>
            </w:r>
          </w:p>
        </w:tc>
      </w:tr>
      <w:tr w:rsidR="009B2480" w:rsidRPr="003B65FB" w14:paraId="608E622D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4B8795FA" w14:textId="77777777" w:rsidR="009B2480" w:rsidRPr="003B65FB" w:rsidRDefault="009B2480" w:rsidP="009B2480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236" w:type="dxa"/>
          </w:tcPr>
          <w:p w14:paraId="2B9173FC" w14:textId="77777777" w:rsidR="009B2480" w:rsidRPr="003B65FB" w:rsidRDefault="009B2480" w:rsidP="009B2480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61B4E10" w14:textId="77777777" w:rsidR="009B2480" w:rsidRPr="003B65FB" w:rsidRDefault="009B2480" w:rsidP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9B2480" w:rsidRPr="003B65FB" w14:paraId="39B0B68A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51593230" w14:textId="77777777" w:rsidR="009B2480" w:rsidRPr="003B65FB" w:rsidRDefault="009B2480" w:rsidP="009B2480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236" w:type="dxa"/>
          </w:tcPr>
          <w:p w14:paraId="65E72D1B" w14:textId="77777777" w:rsidR="009B2480" w:rsidRPr="003B65FB" w:rsidRDefault="009B2480" w:rsidP="009B2480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0BA648F" w14:textId="77777777" w:rsidR="009B2480" w:rsidRPr="003B65FB" w:rsidRDefault="009B2480" w:rsidP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9B2480" w:rsidRPr="003B65FB" w14:paraId="54BE1B6B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4B5797E3" w14:textId="77777777" w:rsidR="009B2480" w:rsidRPr="003B65FB" w:rsidRDefault="009B2480" w:rsidP="009B2480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เฟอร์รั่ม เอ็มเนอร์ยี่ จำกัด</w:t>
            </w:r>
          </w:p>
        </w:tc>
        <w:tc>
          <w:tcPr>
            <w:tcW w:w="236" w:type="dxa"/>
          </w:tcPr>
          <w:p w14:paraId="7A6AAB70" w14:textId="77777777" w:rsidR="009B2480" w:rsidRPr="003B65FB" w:rsidRDefault="009B2480" w:rsidP="009B2480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693FEEEE" w14:textId="77777777" w:rsidR="009B2480" w:rsidRPr="003B65FB" w:rsidRDefault="009B2480" w:rsidP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เฟอร์รั่ม แคปปิตอล จำกัด</w:t>
            </w:r>
          </w:p>
        </w:tc>
      </w:tr>
      <w:tr w:rsidR="009B2480" w:rsidRPr="003B65FB" w14:paraId="58F67BA8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1C2EB47C" w14:textId="77777777" w:rsidR="009B2480" w:rsidRPr="003B65FB" w:rsidRDefault="009B2480" w:rsidP="009B2480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อินฟอร์เมติกซ์ พลัส จำกัด</w:t>
            </w:r>
          </w:p>
        </w:tc>
        <w:tc>
          <w:tcPr>
            <w:tcW w:w="236" w:type="dxa"/>
          </w:tcPr>
          <w:p w14:paraId="46CEC001" w14:textId="77777777" w:rsidR="009B2480" w:rsidRPr="003B65FB" w:rsidRDefault="009B2480" w:rsidP="009B2480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4A8C0BB" w14:textId="77777777" w:rsidR="009B2480" w:rsidRPr="003B65FB" w:rsidRDefault="009B2480" w:rsidP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เอ็ม โซลูชั่น จำกัด</w:t>
            </w:r>
          </w:p>
        </w:tc>
      </w:tr>
      <w:tr w:rsidR="009B2480" w:rsidRPr="003B65FB" w14:paraId="6CE0007E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02F2BEF1" w14:textId="77777777" w:rsidR="009B2480" w:rsidRPr="003B65FB" w:rsidRDefault="009B2480" w:rsidP="009B2480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236" w:type="dxa"/>
          </w:tcPr>
          <w:p w14:paraId="3593CE09" w14:textId="77777777" w:rsidR="009B2480" w:rsidRPr="003B65FB" w:rsidRDefault="009B2480" w:rsidP="009B2480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25408BE" w14:textId="34DDC54F" w:rsidR="009B2480" w:rsidRPr="003B65FB" w:rsidRDefault="009B2480" w:rsidP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เฟอร์รั่ม เอ็</w:t>
            </w:r>
            <w:r w:rsidR="00A0761A" w:rsidRPr="008345D6">
              <w:rPr>
                <w:rFonts w:ascii="Angsana New" w:hAnsi="Angsana New" w:hint="cs"/>
                <w:sz w:val="28"/>
                <w:cs/>
              </w:rPr>
              <w:t>น</w:t>
            </w:r>
            <w:r w:rsidRPr="008345D6">
              <w:rPr>
                <w:rFonts w:ascii="Angsana New" w:hAnsi="Angsana New" w:hint="cs"/>
                <w:sz w:val="28"/>
                <w:cs/>
              </w:rPr>
              <w:t>เนอร์ยี่ จำกัด</w:t>
            </w:r>
          </w:p>
        </w:tc>
      </w:tr>
      <w:tr w:rsidR="009B2480" w:rsidRPr="003B65FB" w14:paraId="5034E81C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687FC6B4" w14:textId="4DABFA7D" w:rsidR="009B2480" w:rsidRPr="003B65FB" w:rsidRDefault="009B2480" w:rsidP="009B2480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อีโค เอ็นเนอร์ยี กรุ๊ป คอร์เปอเรชั่น จำกัด</w:t>
            </w:r>
            <w:r w:rsidR="00BE0EBF" w:rsidRPr="0003670F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BE0EBF" w:rsidRPr="0003670F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="003A5AF3" w:rsidRPr="0003670F">
              <w:rPr>
                <w:rFonts w:ascii="Angsana New" w:hAnsi="Angsana New"/>
                <w:sz w:val="28"/>
                <w:vertAlign w:val="superscript"/>
              </w:rPr>
              <w:t>2</w:t>
            </w:r>
            <w:r w:rsidR="00BE0EBF" w:rsidRPr="0003670F">
              <w:rPr>
                <w:rFonts w:ascii="Angsana New" w:hAnsi="Angsana New" w:hint="cs"/>
                <w:sz w:val="28"/>
                <w:vertAlign w:val="superscript"/>
              </w:rPr>
              <w:t>)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08F6CB93" w14:textId="77777777" w:rsidR="009B2480" w:rsidRPr="003B65FB" w:rsidRDefault="009B2480" w:rsidP="009B2480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EEC7441" w14:textId="507A4E77" w:rsidR="009B2480" w:rsidRPr="003B65FB" w:rsidRDefault="009B2480" w:rsidP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เฟอร์รั่ม เอ็</w:t>
            </w:r>
            <w:r w:rsidR="00A0761A" w:rsidRPr="008345D6">
              <w:rPr>
                <w:rFonts w:ascii="Angsana New" w:hAnsi="Angsana New" w:hint="cs"/>
                <w:sz w:val="28"/>
                <w:cs/>
              </w:rPr>
              <w:t>น</w:t>
            </w:r>
            <w:r w:rsidRPr="008345D6">
              <w:rPr>
                <w:rFonts w:ascii="Angsana New" w:hAnsi="Angsana New" w:hint="cs"/>
                <w:sz w:val="28"/>
                <w:cs/>
              </w:rPr>
              <w:t>เนอร์ยี่ จำกัด</w:t>
            </w:r>
          </w:p>
        </w:tc>
      </w:tr>
      <w:tr w:rsidR="009B2480" w:rsidRPr="003B65FB" w14:paraId="4D0EBC86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18B955D0" w14:textId="77777777" w:rsidR="009B2480" w:rsidRPr="003B65FB" w:rsidRDefault="009B2480" w:rsidP="009B2480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lastRenderedPageBreak/>
              <w:t>บริษัท เอ็นเนอร์ยี่ รีโวลูชั่น จำกัด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191DC5A9" w14:textId="77777777" w:rsidR="009B2480" w:rsidRPr="003B65FB" w:rsidRDefault="009B2480" w:rsidP="009B2480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2634A79B" w14:textId="322B056F" w:rsidR="009B2480" w:rsidRPr="003B65FB" w:rsidRDefault="009B2480" w:rsidP="009B2480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เฟอร์รั่ม เอ็</w:t>
            </w:r>
            <w:r w:rsidR="00A0761A" w:rsidRPr="008345D6">
              <w:rPr>
                <w:rFonts w:ascii="Angsana New" w:hAnsi="Angsana New" w:hint="cs"/>
                <w:sz w:val="28"/>
                <w:cs/>
              </w:rPr>
              <w:t>น</w:t>
            </w:r>
            <w:r w:rsidRPr="008345D6">
              <w:rPr>
                <w:rFonts w:ascii="Angsana New" w:hAnsi="Angsana New" w:hint="cs"/>
                <w:sz w:val="28"/>
                <w:cs/>
              </w:rPr>
              <w:t>เนอร์ยี่ จำกัด</w:t>
            </w:r>
          </w:p>
        </w:tc>
      </w:tr>
      <w:tr w:rsidR="009B2480" w:rsidRPr="003B65FB" w14:paraId="180934CF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49634B01" w14:textId="23FB99E9" w:rsidR="009B2480" w:rsidRPr="003B65FB" w:rsidRDefault="009B2480" w:rsidP="009B2480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36" w:type="dxa"/>
          </w:tcPr>
          <w:p w14:paraId="0141358A" w14:textId="77777777" w:rsidR="009B2480" w:rsidRPr="003B65FB" w:rsidRDefault="009B2480" w:rsidP="009B2480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3DAFB03F" w14:textId="35FC9DB1" w:rsidR="009B2480" w:rsidRPr="008345D6" w:rsidRDefault="009B2480" w:rsidP="009B2480">
            <w:pPr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เฟอร์รั่ม เอ็</w:t>
            </w:r>
            <w:r w:rsidR="00A0761A" w:rsidRPr="008345D6">
              <w:rPr>
                <w:rFonts w:ascii="Angsana New" w:hAnsi="Angsana New" w:hint="cs"/>
                <w:sz w:val="28"/>
                <w:cs/>
              </w:rPr>
              <w:t>น</w:t>
            </w:r>
            <w:r w:rsidRPr="008345D6">
              <w:rPr>
                <w:rFonts w:ascii="Angsana New" w:hAnsi="Angsana New" w:hint="cs"/>
                <w:sz w:val="28"/>
                <w:cs/>
              </w:rPr>
              <w:t>เนอร์ยี่ จำกัด</w:t>
            </w:r>
          </w:p>
        </w:tc>
      </w:tr>
      <w:tr w:rsidR="002B6D0A" w:rsidRPr="003B65FB" w14:paraId="64E6EB49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6B16CA10" w14:textId="65FC4303" w:rsidR="002B6D0A" w:rsidRPr="003B65FB" w:rsidRDefault="002B6D0A" w:rsidP="002B6D0A">
            <w:pPr>
              <w:ind w:left="-112" w:right="-18"/>
              <w:rPr>
                <w:rFonts w:ascii="Angsana New" w:hAnsi="Angsana New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สตาร์ โซล่า พาวเวอร์ จำกัด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>
              <w:rPr>
                <w:rFonts w:ascii="Angsana New" w:hAnsi="Angsana New"/>
                <w:sz w:val="28"/>
                <w:vertAlign w:val="superscript"/>
              </w:rPr>
              <w:t>3</w:t>
            </w:r>
            <w:r w:rsidRPr="003B65FB">
              <w:rPr>
                <w:rFonts w:ascii="Angsana New" w:hAnsi="Angsana New" w:hint="cs"/>
                <w:sz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6452A612" w14:textId="77777777" w:rsidR="002B6D0A" w:rsidRPr="003B65FB" w:rsidRDefault="002B6D0A" w:rsidP="002B6D0A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51B9EDDC" w14:textId="19A3A4D5" w:rsidR="002B6D0A" w:rsidRPr="008345D6" w:rsidRDefault="002B6D0A" w:rsidP="002B6D0A">
            <w:pPr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ธวัชภิญโญ จำกัด</w:t>
            </w:r>
          </w:p>
        </w:tc>
      </w:tr>
      <w:tr w:rsidR="002B6D0A" w:rsidRPr="003B65FB" w14:paraId="07B78F93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343BB8ED" w14:textId="1FC26E5D" w:rsidR="002B6D0A" w:rsidRPr="003B65FB" w:rsidRDefault="002B6D0A" w:rsidP="002B6D0A">
            <w:pPr>
              <w:ind w:left="-112" w:right="-18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ประชารัฐชีวมวล แม่ลาน จำกัด</w:t>
            </w:r>
            <w:r w:rsidRPr="0003670F">
              <w:rPr>
                <w:rFonts w:ascii="Angsana New" w:hAnsi="Angsana New" w:hint="cs"/>
                <w:sz w:val="28"/>
              </w:rPr>
              <w:t xml:space="preserve"> </w:t>
            </w:r>
            <w:r w:rsidRPr="0003670F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="003A5AF3" w:rsidRPr="0003670F">
              <w:rPr>
                <w:rFonts w:ascii="Angsana New" w:hAnsi="Angsana New"/>
                <w:sz w:val="28"/>
                <w:vertAlign w:val="superscript"/>
              </w:rPr>
              <w:t>2</w:t>
            </w:r>
            <w:r w:rsidRPr="0003670F">
              <w:rPr>
                <w:rFonts w:ascii="Angsana New" w:hAnsi="Angsana New" w:hint="cs"/>
                <w:sz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723219C3" w14:textId="77777777" w:rsidR="002B6D0A" w:rsidRPr="003B65FB" w:rsidRDefault="002B6D0A" w:rsidP="002B6D0A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7133A7D" w14:textId="2703C62C" w:rsidR="002B6D0A" w:rsidRPr="008345D6" w:rsidRDefault="002B6D0A" w:rsidP="002B6D0A">
            <w:pPr>
              <w:ind w:left="211" w:hanging="211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บริษัทร่วมของบริษัท อีโค เอ็นเนอร์ยี กรุ๊ป คอร์เปอเรชั่น จำกัด</w:t>
            </w:r>
          </w:p>
        </w:tc>
      </w:tr>
      <w:tr w:rsidR="002B6D0A" w:rsidRPr="003B65FB" w14:paraId="2B04C159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280BBCCA" w14:textId="76F3B891" w:rsidR="002B6D0A" w:rsidRPr="003B65FB" w:rsidRDefault="002B6D0A" w:rsidP="002B6D0A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ประชารัฐชีวมวล บังนังสตา จำกัด</w:t>
            </w:r>
            <w:r w:rsidRPr="0003670F">
              <w:rPr>
                <w:rFonts w:ascii="Angsana New" w:hAnsi="Angsana New" w:hint="cs"/>
                <w:sz w:val="28"/>
              </w:rPr>
              <w:t xml:space="preserve"> </w:t>
            </w:r>
            <w:r w:rsidRPr="0003670F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="003A5AF3" w:rsidRPr="0003670F">
              <w:rPr>
                <w:rFonts w:ascii="Angsana New" w:hAnsi="Angsana New"/>
                <w:sz w:val="28"/>
                <w:vertAlign w:val="superscript"/>
              </w:rPr>
              <w:t>2</w:t>
            </w:r>
            <w:r w:rsidRPr="0003670F">
              <w:rPr>
                <w:rFonts w:ascii="Angsana New" w:hAnsi="Angsana New" w:hint="cs"/>
                <w:sz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655668AC" w14:textId="77777777" w:rsidR="002B6D0A" w:rsidRPr="003B65FB" w:rsidRDefault="002B6D0A" w:rsidP="002B6D0A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3EFA7FC7" w14:textId="790474DF" w:rsidR="002B6D0A" w:rsidRPr="003B65FB" w:rsidRDefault="002B6D0A" w:rsidP="002B6D0A">
            <w:pPr>
              <w:ind w:left="211" w:hanging="211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บริษัทร่วมของบริษัท อีโค เอ็นเนอร์ยี กรุ๊ป คอร์เปอเรชั่น จำกัด</w:t>
            </w:r>
          </w:p>
        </w:tc>
      </w:tr>
      <w:tr w:rsidR="002B6D0A" w:rsidRPr="003B65FB" w14:paraId="10402B6F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707A34D1" w14:textId="77777777" w:rsidR="002B6D0A" w:rsidRPr="003B65FB" w:rsidRDefault="002B6D0A" w:rsidP="002B6D0A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ซิสเต็ม แอนด์ ซอฟท์แวร์ เซอร์วิสเซส จำกัด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1B492CB1" w14:textId="77777777" w:rsidR="002B6D0A" w:rsidRPr="003B65FB" w:rsidRDefault="002B6D0A" w:rsidP="002B6D0A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61443207" w14:textId="77777777" w:rsidR="002B6D0A" w:rsidRPr="003B65FB" w:rsidRDefault="002B6D0A" w:rsidP="002B6D0A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</w:tr>
      <w:tr w:rsidR="002B6D0A" w:rsidRPr="003B65FB" w14:paraId="58FD208D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0FC24994" w14:textId="38CCD3C5" w:rsidR="002B6D0A" w:rsidRPr="003B65FB" w:rsidRDefault="002B6D0A" w:rsidP="002B6D0A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ค้าไม้ วังวิเศษ จำกัด</w:t>
            </w:r>
            <w:r w:rsidRPr="003B65FB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="003A5AF3">
              <w:rPr>
                <w:rFonts w:ascii="Angsana New" w:hAnsi="Angsana New"/>
                <w:sz w:val="28"/>
                <w:vertAlign w:val="superscript"/>
              </w:rPr>
              <w:t>4</w:t>
            </w:r>
            <w:r w:rsidRPr="003B65FB">
              <w:rPr>
                <w:rFonts w:ascii="Angsana New" w:hAnsi="Angsana New" w:hint="cs"/>
                <w:sz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2B8D6173" w14:textId="77777777" w:rsidR="002B6D0A" w:rsidRPr="003B65FB" w:rsidRDefault="002B6D0A" w:rsidP="002B6D0A">
            <w:pPr>
              <w:ind w:right="113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69E03278" w14:textId="28EC6A65" w:rsidR="002B6D0A" w:rsidRPr="008345D6" w:rsidRDefault="002B6D0A" w:rsidP="002B6D0A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</w:tr>
      <w:tr w:rsidR="002B6D0A" w:rsidRPr="003B65FB" w14:paraId="7148D0E9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08CF0297" w14:textId="77777777" w:rsidR="002B6D0A" w:rsidRPr="003B65FB" w:rsidRDefault="002B6D0A" w:rsidP="002B6D0A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ยูนิเวอร์แซล เวสต์ แมเนจเม้นท์ จำกัด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08A3165A" w14:textId="77777777" w:rsidR="002B6D0A" w:rsidRPr="003B65FB" w:rsidRDefault="002B6D0A" w:rsidP="002B6D0A">
            <w:pPr>
              <w:ind w:right="113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39D36B6" w14:textId="77777777" w:rsidR="002B6D0A" w:rsidRPr="008345D6" w:rsidRDefault="002B6D0A" w:rsidP="00911F5A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</w:tr>
      <w:tr w:rsidR="002B6D0A" w:rsidRPr="003B65FB" w14:paraId="0D80391E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118370F6" w14:textId="77777777" w:rsidR="002B6D0A" w:rsidRPr="003B65FB" w:rsidRDefault="002B6D0A" w:rsidP="002B6D0A">
            <w:pPr>
              <w:ind w:left="-112" w:right="-18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เอเชีย เวสต์ แมนเน็จเม้นท์ จำกัด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A9139A6" w14:textId="77777777" w:rsidR="002B6D0A" w:rsidRPr="003B65FB" w:rsidRDefault="002B6D0A" w:rsidP="002B6D0A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305D7C8F" w14:textId="77777777" w:rsidR="002B6D0A" w:rsidRPr="008345D6" w:rsidRDefault="002B6D0A" w:rsidP="002B6D0A">
            <w:pPr>
              <w:ind w:left="221" w:hanging="18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ยูนิเวอร์แซล เวสต์ แมเนจเม้นท์ จำกัด</w:t>
            </w:r>
          </w:p>
        </w:tc>
      </w:tr>
      <w:tr w:rsidR="002B6D0A" w:rsidRPr="003B65FB" w14:paraId="5E637D3F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0B1BEC19" w14:textId="77777777" w:rsidR="002B6D0A" w:rsidRPr="003B65FB" w:rsidRDefault="002B6D0A" w:rsidP="002B6D0A">
            <w:pPr>
              <w:ind w:left="-112" w:right="-18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เอเชีย รีไซเคิล เทคโนโลยี จำกัด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493D3766" w14:textId="77777777" w:rsidR="002B6D0A" w:rsidRPr="003B65FB" w:rsidRDefault="002B6D0A" w:rsidP="002B6D0A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4C83265C" w14:textId="77777777" w:rsidR="002B6D0A" w:rsidRPr="008345D6" w:rsidRDefault="002B6D0A" w:rsidP="002B6D0A">
            <w:pPr>
              <w:ind w:left="221" w:hanging="18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ยูนิเวอร์แซล เวสต์ แมเนจเม้นท์ จำกัด</w:t>
            </w:r>
          </w:p>
        </w:tc>
      </w:tr>
      <w:tr w:rsidR="002B6D0A" w:rsidRPr="003B65FB" w14:paraId="687C566F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29C8D452" w14:textId="77777777" w:rsidR="002B6D0A" w:rsidRPr="003B65FB" w:rsidRDefault="002B6D0A" w:rsidP="002B6D0A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236" w:type="dxa"/>
          </w:tcPr>
          <w:p w14:paraId="18861FFD" w14:textId="77777777" w:rsidR="002B6D0A" w:rsidRPr="003B65FB" w:rsidRDefault="002B6D0A" w:rsidP="002B6D0A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1BC4BB6A" w14:textId="77777777" w:rsidR="002B6D0A" w:rsidRPr="003B65FB" w:rsidRDefault="002B6D0A" w:rsidP="002B6D0A">
            <w:pPr>
              <w:ind w:left="221" w:hanging="180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6C85EA59" w14:textId="2AB924C7" w:rsidR="002B6D0A" w:rsidRPr="008345D6" w:rsidRDefault="002B6D0A" w:rsidP="002B6D0A">
            <w:pPr>
              <w:ind w:left="221" w:hanging="12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- </w:t>
            </w:r>
            <w:r w:rsidRPr="008345D6">
              <w:rPr>
                <w:rFonts w:ascii="Angsana New" w:hAnsi="Angsana New" w:hint="cs"/>
                <w:sz w:val="28"/>
                <w:cs/>
              </w:rPr>
              <w:t>ผู้ถือหุ้นร่วมกัน</w:t>
            </w:r>
          </w:p>
        </w:tc>
      </w:tr>
      <w:tr w:rsidR="002B6D0A" w:rsidRPr="003B65FB" w14:paraId="7B0E0DD2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656670FB" w14:textId="77777777" w:rsidR="002B6D0A" w:rsidRPr="003B65FB" w:rsidRDefault="002B6D0A" w:rsidP="002B6D0A">
            <w:pPr>
              <w:ind w:left="-112" w:right="-18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การจัดการสิ่งแวดล้อมหาดใหญ่ จำกัด</w:t>
            </w:r>
          </w:p>
          <w:p w14:paraId="050CD524" w14:textId="4EC7E343" w:rsidR="002B6D0A" w:rsidRPr="003B65FB" w:rsidRDefault="002B6D0A" w:rsidP="002B6D0A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</w:tcPr>
          <w:p w14:paraId="5859805F" w14:textId="77777777" w:rsidR="002B6D0A" w:rsidRPr="003B65FB" w:rsidRDefault="002B6D0A" w:rsidP="002B6D0A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C9EA27C" w14:textId="77777777" w:rsidR="002B6D0A" w:rsidRPr="003B65FB" w:rsidRDefault="002B6D0A" w:rsidP="002B6D0A">
            <w:pPr>
              <w:ind w:left="221" w:hanging="180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6CCC776A" w14:textId="36BAECE3" w:rsidR="002B6D0A" w:rsidRPr="008345D6" w:rsidRDefault="002B6D0A" w:rsidP="002B6D0A">
            <w:pPr>
              <w:ind w:left="221" w:hanging="180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 xml:space="preserve">- </w:t>
            </w:r>
            <w:r w:rsidRPr="008345D6">
              <w:rPr>
                <w:rFonts w:ascii="Angsana New" w:hAnsi="Angsana New" w:hint="cs"/>
                <w:sz w:val="28"/>
                <w:cs/>
              </w:rPr>
              <w:t>ผู้ถือหุ้นร่วมกัน</w:t>
            </w:r>
          </w:p>
        </w:tc>
      </w:tr>
      <w:tr w:rsidR="002B6D0A" w:rsidRPr="003B65FB" w14:paraId="5AEF2A26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65353C47" w14:textId="77777777" w:rsidR="002B6D0A" w:rsidRPr="003B65FB" w:rsidRDefault="002B6D0A" w:rsidP="002B6D0A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เอ็มลิ้งค์ คิวไออาร์ จำกัด</w:t>
            </w:r>
          </w:p>
        </w:tc>
        <w:tc>
          <w:tcPr>
            <w:tcW w:w="236" w:type="dxa"/>
          </w:tcPr>
          <w:p w14:paraId="46566DE6" w14:textId="77777777" w:rsidR="002B6D0A" w:rsidRPr="003B65FB" w:rsidRDefault="002B6D0A" w:rsidP="002B6D0A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CC2DEED" w14:textId="77777777" w:rsidR="002B6D0A" w:rsidRPr="003B65FB" w:rsidRDefault="002B6D0A" w:rsidP="002B6D0A">
            <w:pPr>
              <w:ind w:left="221" w:hanging="180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กิจการร่วมค้า</w:t>
            </w:r>
          </w:p>
        </w:tc>
      </w:tr>
      <w:tr w:rsidR="002B6D0A" w:rsidRPr="003B65FB" w14:paraId="31152C0B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57D23F38" w14:textId="1428036D" w:rsidR="002B6D0A" w:rsidRPr="003B65FB" w:rsidRDefault="003E0CDD" w:rsidP="002B6D0A">
            <w:pPr>
              <w:ind w:left="-112" w:right="-18"/>
              <w:rPr>
                <w:rFonts w:ascii="Angsana New" w:hAnsi="Angsana New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กิจการร่วมค้าเอ็มเซ็ท</w:t>
            </w:r>
          </w:p>
        </w:tc>
        <w:tc>
          <w:tcPr>
            <w:tcW w:w="236" w:type="dxa"/>
          </w:tcPr>
          <w:p w14:paraId="37D01E43" w14:textId="77777777" w:rsidR="002B6D0A" w:rsidRPr="003B65FB" w:rsidRDefault="002B6D0A" w:rsidP="002B6D0A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4625BECA" w14:textId="533B4A15" w:rsidR="002B6D0A" w:rsidRPr="008345D6" w:rsidRDefault="002B6D0A" w:rsidP="002B6D0A">
            <w:pPr>
              <w:ind w:left="221" w:hanging="18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กิจการร่วมค้า</w:t>
            </w:r>
          </w:p>
        </w:tc>
      </w:tr>
      <w:tr w:rsidR="002B6D0A" w:rsidRPr="003B65FB" w14:paraId="730112D9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2430DDFB" w14:textId="77777777" w:rsidR="002B6D0A" w:rsidRPr="003B65FB" w:rsidRDefault="002B6D0A" w:rsidP="002B6D0A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แซม อินเวสเม้นท์ จำกัด</w:t>
            </w:r>
          </w:p>
        </w:tc>
        <w:tc>
          <w:tcPr>
            <w:tcW w:w="236" w:type="dxa"/>
          </w:tcPr>
          <w:p w14:paraId="01C0A86D" w14:textId="77777777" w:rsidR="002B6D0A" w:rsidRPr="003B65FB" w:rsidRDefault="002B6D0A" w:rsidP="002B6D0A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570A0097" w14:textId="77777777" w:rsidR="002B6D0A" w:rsidRPr="003B65FB" w:rsidRDefault="002B6D0A" w:rsidP="002B6D0A">
            <w:pPr>
              <w:ind w:left="221" w:hanging="180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ผู้ถือหุ้นของบริษัท แซม วอเตอร์ ซัพพลาย จำกัด</w:t>
            </w:r>
          </w:p>
          <w:p w14:paraId="35C57407" w14:textId="005E21A5" w:rsidR="002B6D0A" w:rsidRPr="008345D6" w:rsidRDefault="002B6D0A" w:rsidP="002B6D0A">
            <w:pPr>
              <w:ind w:left="311" w:hanging="90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 xml:space="preserve">- </w:t>
            </w:r>
            <w:r w:rsidRPr="008345D6">
              <w:rPr>
                <w:rFonts w:ascii="Angsana New" w:hAnsi="Angsana New" w:hint="cs"/>
                <w:sz w:val="28"/>
                <w:cs/>
              </w:rPr>
              <w:t>ผู้ถือหุ้นร่วมกัน</w:t>
            </w:r>
          </w:p>
        </w:tc>
      </w:tr>
      <w:tr w:rsidR="002B6D0A" w:rsidRPr="003B65FB" w14:paraId="77E0B14A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0B3CF4AA" w14:textId="2B57414D" w:rsidR="002B6D0A" w:rsidRPr="003B65FB" w:rsidRDefault="002B6D0A" w:rsidP="002B6D0A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36" w:type="dxa"/>
          </w:tcPr>
          <w:p w14:paraId="3C82CB8A" w14:textId="77777777" w:rsidR="002B6D0A" w:rsidRPr="003B65FB" w:rsidRDefault="002B6D0A" w:rsidP="002B6D0A">
            <w:pPr>
              <w:ind w:right="11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0C7464D" w14:textId="77777777" w:rsidR="002B6D0A" w:rsidRPr="008345D6" w:rsidRDefault="002B6D0A" w:rsidP="002B6D0A">
            <w:pPr>
              <w:ind w:left="221" w:right="-18" w:hanging="18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  <w:tr w:rsidR="002B6D0A" w:rsidRPr="003B65FB" w14:paraId="1CEED6AB" w14:textId="77777777" w:rsidTr="00A2202E">
        <w:trPr>
          <w:trHeight w:val="20"/>
        </w:trPr>
        <w:tc>
          <w:tcPr>
            <w:tcW w:w="9000" w:type="dxa"/>
            <w:gridSpan w:val="3"/>
            <w:shd w:val="clear" w:color="auto" w:fill="auto"/>
          </w:tcPr>
          <w:p w14:paraId="3677B8E1" w14:textId="29FC50DA" w:rsidR="00501959" w:rsidRPr="002E397B" w:rsidRDefault="002B6D0A" w:rsidP="00501959">
            <w:pPr>
              <w:pStyle w:val="ListParagraph"/>
              <w:numPr>
                <w:ilvl w:val="0"/>
                <w:numId w:val="12"/>
              </w:numPr>
              <w:ind w:right="-18"/>
              <w:rPr>
                <w:rFonts w:ascii="Angsana New" w:hAnsi="Angsana New"/>
                <w:i/>
                <w:iCs/>
                <w:sz w:val="28"/>
              </w:rPr>
            </w:pPr>
            <w:r w:rsidRPr="008345D6">
              <w:rPr>
                <w:rFonts w:ascii="Angsana New" w:hAnsi="Angsana New" w:hint="cs"/>
                <w:i/>
                <w:iCs/>
                <w:sz w:val="28"/>
                <w:cs/>
              </w:rPr>
              <w:t>กลุ่มบริษัท</w:t>
            </w:r>
            <w:r w:rsidR="0003670F" w:rsidRPr="008345D6">
              <w:rPr>
                <w:rFonts w:ascii="Angsana New" w:hAnsi="Angsana New" w:hint="cs"/>
                <w:i/>
                <w:iCs/>
                <w:sz w:val="28"/>
                <w:cs/>
              </w:rPr>
              <w:t>ได้เข้าซื้อหุ้น</w:t>
            </w:r>
            <w:r w:rsidR="008B39D5" w:rsidRPr="008345D6">
              <w:rPr>
                <w:rFonts w:ascii="Angsana New" w:hAnsi="Angsana New" w:hint="cs"/>
                <w:i/>
                <w:iCs/>
                <w:sz w:val="28"/>
                <w:cs/>
              </w:rPr>
              <w:t>ของบริษัทดังกล่าว</w:t>
            </w:r>
            <w:r w:rsidR="00A77289" w:rsidRPr="008345D6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เมื่อวันที่ </w:t>
            </w:r>
            <w:r w:rsidR="00A77289" w:rsidRPr="002E397B">
              <w:rPr>
                <w:rFonts w:ascii="Angsana New" w:hAnsi="Angsana New"/>
                <w:i/>
                <w:iCs/>
                <w:sz w:val="28"/>
              </w:rPr>
              <w:t xml:space="preserve">30 </w:t>
            </w:r>
            <w:r w:rsidR="00A77289" w:rsidRPr="008345D6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มิถุนายน </w:t>
            </w:r>
            <w:r w:rsidR="00A77289" w:rsidRPr="002E397B">
              <w:rPr>
                <w:rFonts w:ascii="Angsana New" w:hAnsi="Angsana New"/>
                <w:i/>
                <w:iCs/>
                <w:sz w:val="28"/>
              </w:rPr>
              <w:t>2563</w:t>
            </w:r>
          </w:p>
          <w:p w14:paraId="3C36A96F" w14:textId="6609C21E" w:rsidR="00C91785" w:rsidRPr="002E397B" w:rsidRDefault="002E397B" w:rsidP="00501959">
            <w:pPr>
              <w:pStyle w:val="ListParagraph"/>
              <w:numPr>
                <w:ilvl w:val="0"/>
                <w:numId w:val="12"/>
              </w:numPr>
              <w:ind w:right="-18"/>
              <w:rPr>
                <w:rFonts w:ascii="Angsana New" w:hAnsi="Angsana New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i/>
                <w:iCs/>
                <w:sz w:val="28"/>
                <w:cs/>
              </w:rPr>
              <w:t>กลุ่ม</w:t>
            </w:r>
            <w:r w:rsidR="00501959" w:rsidRPr="008345D6">
              <w:rPr>
                <w:rFonts w:ascii="Angsana New" w:hAnsi="Angsana New" w:hint="cs"/>
                <w:i/>
                <w:iCs/>
                <w:sz w:val="28"/>
                <w:cs/>
              </w:rPr>
              <w:t>บริษัท</w:t>
            </w:r>
            <w:r w:rsidR="002B6D0A" w:rsidRPr="008345D6">
              <w:rPr>
                <w:rFonts w:ascii="Angsana New" w:hAnsi="Angsana New" w:hint="cs"/>
                <w:i/>
                <w:iCs/>
                <w:sz w:val="28"/>
                <w:cs/>
              </w:rPr>
              <w:t>ได้</w:t>
            </w:r>
            <w:r w:rsidRPr="008345D6">
              <w:rPr>
                <w:rFonts w:ascii="Angsana New" w:hAnsi="Angsana New" w:hint="cs"/>
                <w:i/>
                <w:iCs/>
                <w:sz w:val="28"/>
                <w:cs/>
              </w:rPr>
              <w:t>มีการจำหน่าย</w:t>
            </w:r>
            <w:r w:rsidR="00501959" w:rsidRPr="008345D6">
              <w:rPr>
                <w:rFonts w:ascii="Angsana New" w:hAnsi="Angsana New" w:hint="cs"/>
                <w:i/>
                <w:iCs/>
                <w:sz w:val="28"/>
                <w:cs/>
              </w:rPr>
              <w:t>เงินลงทุน</w:t>
            </w:r>
            <w:r w:rsidR="00C91785" w:rsidRPr="008345D6">
              <w:rPr>
                <w:rFonts w:ascii="Angsana New" w:hAnsi="Angsana New" w:hint="cs"/>
                <w:i/>
                <w:iCs/>
                <w:sz w:val="28"/>
                <w:cs/>
              </w:rPr>
              <w:t>ในบริษัท</w:t>
            </w:r>
            <w:r w:rsidR="002B6D0A" w:rsidRPr="008345D6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ดังกล่าวเมื่อวันที่ </w:t>
            </w:r>
            <w:r>
              <w:rPr>
                <w:rFonts w:ascii="Angsana New" w:hAnsi="Angsana New"/>
                <w:i/>
                <w:iCs/>
                <w:sz w:val="28"/>
              </w:rPr>
              <w:t>15</w:t>
            </w:r>
            <w:r w:rsidR="002B6D0A" w:rsidRPr="002E397B">
              <w:rPr>
                <w:rFonts w:ascii="Angsana New" w:hAnsi="Angsana New" w:hint="cs"/>
                <w:i/>
                <w:iCs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i/>
                <w:iCs/>
                <w:sz w:val="28"/>
                <w:cs/>
              </w:rPr>
              <w:t>ธันวาคม</w:t>
            </w:r>
            <w:r w:rsidR="002B6D0A" w:rsidRPr="008345D6">
              <w:rPr>
                <w:rFonts w:ascii="Angsana New" w:hAnsi="Angsana New" w:hint="cs"/>
                <w:i/>
                <w:iCs/>
                <w:sz w:val="28"/>
                <w:cs/>
              </w:rPr>
              <w:t xml:space="preserve"> </w:t>
            </w:r>
            <w:r w:rsidR="002B6D0A" w:rsidRPr="002E397B">
              <w:rPr>
                <w:rFonts w:ascii="Angsana New" w:hAnsi="Angsana New" w:hint="cs"/>
                <w:i/>
                <w:iCs/>
                <w:sz w:val="28"/>
              </w:rPr>
              <w:t>256</w:t>
            </w:r>
            <w:r w:rsidR="002B6D0A" w:rsidRPr="008345D6">
              <w:rPr>
                <w:rFonts w:ascii="Angsana New" w:hAnsi="Angsana New" w:hint="cs"/>
                <w:i/>
                <w:iCs/>
                <w:sz w:val="28"/>
              </w:rPr>
              <w:t>3</w:t>
            </w:r>
          </w:p>
          <w:p w14:paraId="2F635531" w14:textId="3BE14482" w:rsidR="001C0023" w:rsidRPr="002E397B" w:rsidRDefault="002E397B" w:rsidP="001C0023">
            <w:pPr>
              <w:pStyle w:val="ListParagraph"/>
              <w:numPr>
                <w:ilvl w:val="0"/>
                <w:numId w:val="12"/>
              </w:numPr>
              <w:ind w:right="-18"/>
              <w:rPr>
                <w:rFonts w:ascii="Angsana New" w:hAnsi="Angsana New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i/>
                <w:iCs/>
                <w:sz w:val="28"/>
                <w:cs/>
              </w:rPr>
              <w:t>กลุ่ม</w:t>
            </w:r>
            <w:r w:rsidR="001C0023" w:rsidRPr="008345D6">
              <w:rPr>
                <w:rFonts w:ascii="Angsana New" w:hAnsi="Angsana New" w:hint="cs"/>
                <w:i/>
                <w:iCs/>
                <w:sz w:val="28"/>
                <w:cs/>
              </w:rPr>
              <w:t>บริษัทได้จดทะเบียน</w:t>
            </w:r>
            <w:r w:rsidR="00240FC8" w:rsidRPr="008345D6">
              <w:rPr>
                <w:rFonts w:ascii="Angsana New" w:hAnsi="Angsana New" w:hint="cs"/>
                <w:i/>
                <w:iCs/>
                <w:sz w:val="28"/>
                <w:cs/>
              </w:rPr>
              <w:t>จัดตั้ง</w:t>
            </w:r>
            <w:r w:rsidR="001C0023" w:rsidRPr="008345D6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บริษัทดังกล่าวเมื่อวันที่ </w:t>
            </w:r>
            <w:r w:rsidR="001C0023" w:rsidRPr="002E397B">
              <w:rPr>
                <w:rFonts w:ascii="Angsana New" w:hAnsi="Angsana New"/>
                <w:i/>
                <w:iCs/>
                <w:sz w:val="28"/>
              </w:rPr>
              <w:t>1</w:t>
            </w:r>
            <w:r w:rsidR="00240FC8" w:rsidRPr="008345D6">
              <w:rPr>
                <w:rFonts w:ascii="Angsana New" w:hAnsi="Angsana New" w:hint="cs"/>
                <w:i/>
                <w:iCs/>
                <w:sz w:val="28"/>
              </w:rPr>
              <w:t>3</w:t>
            </w:r>
            <w:r w:rsidR="001C0023" w:rsidRPr="002E397B">
              <w:rPr>
                <w:rFonts w:ascii="Angsana New" w:hAnsi="Angsana New" w:hint="cs"/>
                <w:i/>
                <w:iCs/>
                <w:sz w:val="28"/>
              </w:rPr>
              <w:t xml:space="preserve"> </w:t>
            </w:r>
            <w:r w:rsidR="00240FC8" w:rsidRPr="008345D6">
              <w:rPr>
                <w:rFonts w:ascii="Angsana New" w:hAnsi="Angsana New" w:hint="cs"/>
                <w:i/>
                <w:iCs/>
                <w:sz w:val="28"/>
                <w:cs/>
              </w:rPr>
              <w:t>พฤศจิกายน</w:t>
            </w:r>
            <w:r w:rsidR="001C0023" w:rsidRPr="008345D6">
              <w:rPr>
                <w:rFonts w:ascii="Angsana New" w:hAnsi="Angsana New" w:hint="cs"/>
                <w:i/>
                <w:iCs/>
                <w:sz w:val="28"/>
                <w:cs/>
              </w:rPr>
              <w:t xml:space="preserve"> </w:t>
            </w:r>
            <w:r w:rsidR="001C0023" w:rsidRPr="002E397B">
              <w:rPr>
                <w:rFonts w:ascii="Angsana New" w:hAnsi="Angsana New" w:hint="cs"/>
                <w:i/>
                <w:iCs/>
                <w:sz w:val="28"/>
              </w:rPr>
              <w:t>256</w:t>
            </w:r>
            <w:r w:rsidR="001C0023" w:rsidRPr="008345D6">
              <w:rPr>
                <w:rFonts w:ascii="Angsana New" w:hAnsi="Angsana New" w:hint="cs"/>
                <w:i/>
                <w:iCs/>
                <w:sz w:val="28"/>
              </w:rPr>
              <w:t>3</w:t>
            </w:r>
          </w:p>
          <w:p w14:paraId="356C75C5" w14:textId="530A1F6B" w:rsidR="002B6D0A" w:rsidRPr="008345D6" w:rsidRDefault="00AC6E3D" w:rsidP="00AC6E3D">
            <w:pPr>
              <w:pStyle w:val="ListParagraph"/>
              <w:numPr>
                <w:ilvl w:val="0"/>
                <w:numId w:val="12"/>
              </w:numPr>
              <w:ind w:right="-18"/>
              <w:rPr>
                <w:rFonts w:ascii="Angsana New" w:hAnsi="Angsana New"/>
                <w:i/>
                <w:iCs/>
                <w:sz w:val="28"/>
                <w:cs/>
              </w:rPr>
            </w:pPr>
            <w:r w:rsidRPr="008345D6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บริษัทได้เข้าซื้อหุ้นของบริษัทดังกล่าวเมื่อวันที่ </w:t>
            </w:r>
            <w:r w:rsidRPr="002E397B">
              <w:rPr>
                <w:rFonts w:ascii="Angsana New" w:hAnsi="Angsana New"/>
                <w:i/>
                <w:iCs/>
                <w:sz w:val="28"/>
              </w:rPr>
              <w:t xml:space="preserve">9 </w:t>
            </w:r>
            <w:r w:rsidRPr="008345D6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มิถุนายน </w:t>
            </w:r>
            <w:r w:rsidRPr="002E397B">
              <w:rPr>
                <w:rFonts w:ascii="Angsana New" w:hAnsi="Angsana New"/>
                <w:i/>
                <w:iCs/>
                <w:sz w:val="28"/>
              </w:rPr>
              <w:t>2563</w:t>
            </w:r>
          </w:p>
        </w:tc>
      </w:tr>
    </w:tbl>
    <w:p w14:paraId="67CA4C22" w14:textId="7118E6A9" w:rsidR="00BE0EBF" w:rsidRDefault="00BE0EBF" w:rsidP="00C3372A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</w:p>
    <w:p w14:paraId="6355C978" w14:textId="6D1EE5F8" w:rsidR="00C50093" w:rsidRDefault="00C50093" w:rsidP="00C3372A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</w:p>
    <w:p w14:paraId="55695214" w14:textId="447EB430" w:rsidR="00C50093" w:rsidRDefault="00C50093" w:rsidP="00C3372A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</w:p>
    <w:p w14:paraId="4BD376FE" w14:textId="0A88DB26" w:rsidR="00C50093" w:rsidRDefault="00C50093" w:rsidP="00C3372A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</w:p>
    <w:p w14:paraId="3F4BF15C" w14:textId="77777777" w:rsidR="00C50093" w:rsidRDefault="00C50093" w:rsidP="00C3372A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</w:p>
    <w:p w14:paraId="01FE625E" w14:textId="1453A414" w:rsidR="00D5121C" w:rsidRPr="008345D6" w:rsidRDefault="00536696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lastRenderedPageBreak/>
        <w:t xml:space="preserve">รายการธุรกิจที่สำคัญระหว่างบริษัทและกิจการที่เกี่ยวข้องกัน สำหรับปีสิ้นสุดวันที่ </w:t>
      </w:r>
      <w:r w:rsidRPr="008345D6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ธันวาคม สรุปได้ดังนี้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080"/>
      </w:tblGrid>
      <w:tr w:rsidR="00D5121C" w:rsidRPr="003B65FB" w14:paraId="2EF8F588" w14:textId="77777777">
        <w:tc>
          <w:tcPr>
            <w:tcW w:w="4140" w:type="dxa"/>
          </w:tcPr>
          <w:p w14:paraId="1710602E" w14:textId="77777777" w:rsidR="00D5121C" w:rsidRPr="003B65FB" w:rsidRDefault="00D5121C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7"/>
          </w:tcPr>
          <w:p w14:paraId="6A4688BF" w14:textId="77777777" w:rsidR="00D5121C" w:rsidRPr="008345D6" w:rsidRDefault="009B2480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3B65FB">
              <w:rPr>
                <w:rFonts w:ascii="Angsana New" w:hAnsi="Angsana New" w:hint="cs"/>
                <w:caps/>
                <w:sz w:val="28"/>
              </w:rPr>
              <w:t>(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ล้านบาท</w:t>
            </w:r>
            <w:r w:rsidRPr="003B65FB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D5121C" w:rsidRPr="003B65FB" w14:paraId="141A9D31" w14:textId="77777777" w:rsidTr="006B75CE">
        <w:tc>
          <w:tcPr>
            <w:tcW w:w="4140" w:type="dxa"/>
          </w:tcPr>
          <w:p w14:paraId="54A6820C" w14:textId="77777777" w:rsidR="00D5121C" w:rsidRPr="003B65FB" w:rsidRDefault="00D5121C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2D7E359" w14:textId="77777777" w:rsidR="00D5121C" w:rsidRPr="008345D6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F3990C4" w14:textId="77777777" w:rsidR="00D5121C" w:rsidRPr="003B65FB" w:rsidRDefault="00D5121C" w:rsidP="006B75CE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E739B53" w14:textId="77777777" w:rsidR="00D5121C" w:rsidRPr="008345D6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3B65FB" w14:paraId="01709354" w14:textId="77777777" w:rsidTr="006B75CE">
        <w:tc>
          <w:tcPr>
            <w:tcW w:w="4140" w:type="dxa"/>
          </w:tcPr>
          <w:p w14:paraId="5C0D12B4" w14:textId="77777777" w:rsidR="00D5121C" w:rsidRPr="008345D6" w:rsidRDefault="00D5121C">
            <w:pPr>
              <w:ind w:left="-18"/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35C2D" w14:textId="77777777" w:rsidR="00D5121C" w:rsidRPr="003B65FB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C4433EB" w14:textId="77777777" w:rsidR="00D5121C" w:rsidRPr="003B65FB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8884BB" w14:textId="77777777" w:rsidR="00D5121C" w:rsidRPr="003B65FB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80" w:type="dxa"/>
          </w:tcPr>
          <w:p w14:paraId="5358C2EA" w14:textId="77777777" w:rsidR="00D5121C" w:rsidRPr="003B65FB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3A61B4" w14:textId="77777777" w:rsidR="00D5121C" w:rsidRPr="003B65FB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C2EFEF" w14:textId="77777777" w:rsidR="00D5121C" w:rsidRPr="003B65FB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7B90D8" w14:textId="77777777" w:rsidR="00D5121C" w:rsidRPr="003B65FB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D5121C" w:rsidRPr="003B65FB" w14:paraId="0DDAAD2D" w14:textId="77777777">
        <w:tc>
          <w:tcPr>
            <w:tcW w:w="4140" w:type="dxa"/>
          </w:tcPr>
          <w:p w14:paraId="56D09D5C" w14:textId="77777777" w:rsidR="00D5121C" w:rsidRPr="003B65FB" w:rsidRDefault="009B2480">
            <w:pPr>
              <w:ind w:left="-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31B3D5" w14:textId="77777777" w:rsidR="00D5121C" w:rsidRPr="008345D6" w:rsidRDefault="00D5121C">
            <w:pPr>
              <w:tabs>
                <w:tab w:val="decimal" w:pos="864"/>
              </w:tabs>
              <w:ind w:left="-115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39CCB66A" w14:textId="77777777" w:rsidR="00D5121C" w:rsidRPr="003B65FB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D7ED7A5" w14:textId="77777777" w:rsidR="00D5121C" w:rsidRPr="008345D6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0623DEAA" w14:textId="77777777" w:rsidR="00D5121C" w:rsidRPr="003B65FB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21CDD7" w14:textId="77777777" w:rsidR="00D5121C" w:rsidRPr="003B65FB" w:rsidRDefault="00D5121C">
            <w:pPr>
              <w:tabs>
                <w:tab w:val="decimal" w:pos="864"/>
              </w:tabs>
              <w:ind w:left="-108" w:right="9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0E27FC9" w14:textId="77777777" w:rsidR="00D5121C" w:rsidRPr="003B65FB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C4CEADB" w14:textId="77777777" w:rsidR="00D5121C" w:rsidRPr="008345D6" w:rsidRDefault="00D5121C">
            <w:pPr>
              <w:tabs>
                <w:tab w:val="decimal" w:pos="805"/>
              </w:tabs>
              <w:ind w:left="-108" w:right="93"/>
              <w:rPr>
                <w:rFonts w:ascii="Angsana New" w:hAnsi="Angsana New"/>
                <w:sz w:val="28"/>
                <w:cs/>
              </w:rPr>
            </w:pPr>
          </w:p>
        </w:tc>
      </w:tr>
      <w:tr w:rsidR="00B81629" w:rsidRPr="003B65FB" w14:paraId="13282A0F" w14:textId="77777777">
        <w:tc>
          <w:tcPr>
            <w:tcW w:w="4140" w:type="dxa"/>
            <w:vAlign w:val="bottom"/>
          </w:tcPr>
          <w:p w14:paraId="1932541E" w14:textId="77777777" w:rsidR="00B81629" w:rsidRPr="003B65FB" w:rsidRDefault="00B81629" w:rsidP="00B81629">
            <w:pPr>
              <w:ind w:right="-36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D1C24A" w14:textId="77777777" w:rsidR="00B81629" w:rsidRPr="003B65FB" w:rsidRDefault="00B81629" w:rsidP="00B81629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175DFD" w14:textId="77777777" w:rsidR="00B81629" w:rsidRPr="003B65FB" w:rsidRDefault="00B81629" w:rsidP="00B81629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7D62DD" w14:textId="77777777" w:rsidR="00B81629" w:rsidRPr="003B65FB" w:rsidRDefault="00B81629" w:rsidP="00B81629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469BB7" w14:textId="77777777" w:rsidR="00B81629" w:rsidRPr="003B65FB" w:rsidRDefault="00B81629" w:rsidP="00B81629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D096BF" w14:textId="4D9B5E45" w:rsidR="00B81629" w:rsidRPr="003B65FB" w:rsidRDefault="00B65F46" w:rsidP="00B81629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80" w:type="dxa"/>
          </w:tcPr>
          <w:p w14:paraId="2033DA02" w14:textId="77777777" w:rsidR="00B81629" w:rsidRPr="003B65FB" w:rsidRDefault="00B81629" w:rsidP="00B81629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03F302F" w14:textId="1C51AD71" w:rsidR="00B81629" w:rsidRPr="003B65FB" w:rsidRDefault="00B81629" w:rsidP="00B81629">
            <w:pPr>
              <w:tabs>
                <w:tab w:val="decimal" w:pos="807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</w:t>
            </w:r>
          </w:p>
        </w:tc>
      </w:tr>
      <w:tr w:rsidR="00B81629" w:rsidRPr="003B65FB" w14:paraId="65099B9F" w14:textId="77777777">
        <w:tc>
          <w:tcPr>
            <w:tcW w:w="4140" w:type="dxa"/>
            <w:vAlign w:val="bottom"/>
          </w:tcPr>
          <w:p w14:paraId="06E230A9" w14:textId="77777777" w:rsidR="00B81629" w:rsidRPr="008345D6" w:rsidRDefault="00B81629" w:rsidP="00B81629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รายได้ค่าบริการการจัดการ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16F83" w14:textId="77777777" w:rsidR="00B81629" w:rsidRPr="003B65FB" w:rsidRDefault="00B81629" w:rsidP="00B81629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CFAF64" w14:textId="77777777" w:rsidR="00B81629" w:rsidRPr="003B65FB" w:rsidRDefault="00B81629" w:rsidP="00B81629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886139" w14:textId="77777777" w:rsidR="00B81629" w:rsidRPr="003B65FB" w:rsidRDefault="00B81629" w:rsidP="00B81629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06B600" w14:textId="77777777" w:rsidR="00B81629" w:rsidRPr="003B65FB" w:rsidRDefault="00B81629" w:rsidP="00B81629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81063A" w14:textId="2816893D" w:rsidR="00B81629" w:rsidRPr="003B65FB" w:rsidRDefault="00B81629" w:rsidP="00B81629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31D8AC06" w14:textId="77777777" w:rsidR="00B81629" w:rsidRPr="003B65FB" w:rsidRDefault="00B81629" w:rsidP="00B81629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04C2A8F" w14:textId="76941E2B" w:rsidR="00B81629" w:rsidRPr="003B65FB" w:rsidRDefault="00B81629" w:rsidP="00B81629">
            <w:pPr>
              <w:tabs>
                <w:tab w:val="decimal" w:pos="807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23</w:t>
            </w:r>
          </w:p>
        </w:tc>
      </w:tr>
      <w:tr w:rsidR="00B81629" w:rsidRPr="003B65FB" w14:paraId="51E92B45" w14:textId="77777777">
        <w:tc>
          <w:tcPr>
            <w:tcW w:w="4140" w:type="dxa"/>
          </w:tcPr>
          <w:p w14:paraId="3CA3FD47" w14:textId="77777777" w:rsidR="00B81629" w:rsidRPr="003B65FB" w:rsidRDefault="00B81629" w:rsidP="00B81629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385073" w14:textId="77777777" w:rsidR="00B81629" w:rsidRPr="003B65FB" w:rsidRDefault="00B81629" w:rsidP="00B81629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734CCD" w14:textId="77777777" w:rsidR="00B81629" w:rsidRPr="003B65FB" w:rsidRDefault="00B81629" w:rsidP="00B81629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564C96" w14:textId="77777777" w:rsidR="00B81629" w:rsidRPr="003B65FB" w:rsidRDefault="00B81629" w:rsidP="00B81629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C4D07D" w14:textId="77777777" w:rsidR="00B81629" w:rsidRPr="003B65FB" w:rsidRDefault="00B81629" w:rsidP="00B81629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7F1584" w14:textId="2489DA55" w:rsidR="00B81629" w:rsidRPr="008345D6" w:rsidRDefault="00B65F46" w:rsidP="00B81629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val="en-GB"/>
              </w:rPr>
              <w:t>50</w:t>
            </w:r>
          </w:p>
        </w:tc>
        <w:tc>
          <w:tcPr>
            <w:tcW w:w="180" w:type="dxa"/>
          </w:tcPr>
          <w:p w14:paraId="23693515" w14:textId="77777777" w:rsidR="00B81629" w:rsidRPr="003B65FB" w:rsidRDefault="00B81629" w:rsidP="00B81629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262F16" w14:textId="2A9F2989" w:rsidR="00B81629" w:rsidRPr="003B65FB" w:rsidRDefault="00B81629" w:rsidP="00B81629">
            <w:pPr>
              <w:tabs>
                <w:tab w:val="decimal" w:pos="807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39</w:t>
            </w:r>
          </w:p>
        </w:tc>
      </w:tr>
      <w:tr w:rsidR="00B81629" w:rsidRPr="003B65FB" w14:paraId="5863D6A9" w14:textId="77777777">
        <w:tc>
          <w:tcPr>
            <w:tcW w:w="4140" w:type="dxa"/>
          </w:tcPr>
          <w:p w14:paraId="600F81E3" w14:textId="0E5A6814" w:rsidR="00B81629" w:rsidRPr="008345D6" w:rsidRDefault="00B81629" w:rsidP="00B81629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F6D6BA" w14:textId="6FFC6A78" w:rsidR="00B81629" w:rsidRPr="003B65FB" w:rsidRDefault="00B81629" w:rsidP="00B81629">
            <w:pPr>
              <w:ind w:left="-18" w:right="91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9881AD" w14:textId="77777777" w:rsidR="00B81629" w:rsidRPr="003B65FB" w:rsidRDefault="00B81629" w:rsidP="00B81629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B3971A" w14:textId="418D6226" w:rsidR="00B81629" w:rsidRPr="003B65FB" w:rsidRDefault="00B81629" w:rsidP="00B81629">
            <w:pPr>
              <w:ind w:left="-18" w:right="91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B87E56" w14:textId="77777777" w:rsidR="00B81629" w:rsidRPr="003B65FB" w:rsidRDefault="00B81629" w:rsidP="00B81629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D3846E" w14:textId="785D3F9F" w:rsidR="00B81629" w:rsidRPr="005254E7" w:rsidRDefault="005254E7" w:rsidP="00B81629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5254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5B8C4BF9" w14:textId="77777777" w:rsidR="00B81629" w:rsidRPr="003B65FB" w:rsidRDefault="00B81629" w:rsidP="00B81629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04B6B65" w14:textId="7868518A" w:rsidR="00B81629" w:rsidRPr="003B65FB" w:rsidRDefault="00B81629" w:rsidP="00B81629">
            <w:pPr>
              <w:tabs>
                <w:tab w:val="decimal" w:pos="807"/>
              </w:tabs>
              <w:ind w:left="-18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B81629" w:rsidRPr="003B65FB" w14:paraId="00E9A76F" w14:textId="77777777">
        <w:tc>
          <w:tcPr>
            <w:tcW w:w="4140" w:type="dxa"/>
          </w:tcPr>
          <w:p w14:paraId="792DCC75" w14:textId="77777777" w:rsidR="00B81629" w:rsidRPr="008345D6" w:rsidRDefault="00B81629" w:rsidP="00B81629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098EE6" w14:textId="77777777" w:rsidR="00B81629" w:rsidRPr="003B65FB" w:rsidRDefault="00B81629" w:rsidP="00B81629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BC0B10" w14:textId="77777777" w:rsidR="00B81629" w:rsidRPr="003B65FB" w:rsidRDefault="00B81629" w:rsidP="00B81629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0121E2" w14:textId="77777777" w:rsidR="00B81629" w:rsidRPr="003B65FB" w:rsidRDefault="00B81629" w:rsidP="00B81629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7D8FFF" w14:textId="77777777" w:rsidR="00B81629" w:rsidRPr="003B65FB" w:rsidRDefault="00B81629" w:rsidP="00B81629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0A32FB" w14:textId="48FCCF22" w:rsidR="00B81629" w:rsidRPr="003B65FB" w:rsidRDefault="005254E7" w:rsidP="00B81629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92600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80" w:type="dxa"/>
          </w:tcPr>
          <w:p w14:paraId="03529F14" w14:textId="77777777" w:rsidR="00B81629" w:rsidRPr="003B65FB" w:rsidRDefault="00B81629" w:rsidP="00B81629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3AD7838" w14:textId="7473D1AD" w:rsidR="00B81629" w:rsidRPr="003B65FB" w:rsidRDefault="00B81629" w:rsidP="00B81629">
            <w:pPr>
              <w:tabs>
                <w:tab w:val="decimal" w:pos="807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</w:t>
            </w:r>
          </w:p>
        </w:tc>
      </w:tr>
      <w:tr w:rsidR="00D5121C" w:rsidRPr="003B65FB" w14:paraId="65A3A04B" w14:textId="77777777">
        <w:tc>
          <w:tcPr>
            <w:tcW w:w="4140" w:type="dxa"/>
            <w:vAlign w:val="bottom"/>
          </w:tcPr>
          <w:p w14:paraId="1EC90273" w14:textId="77777777" w:rsidR="00D5121C" w:rsidRPr="008345D6" w:rsidRDefault="00D5121C" w:rsidP="00DA2008">
            <w:pPr>
              <w:ind w:left="26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6FC74E" w14:textId="77777777" w:rsidR="00D5121C" w:rsidRPr="003B65FB" w:rsidRDefault="00D5121C" w:rsidP="00DA2008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3DABEC" w14:textId="77777777" w:rsidR="00D5121C" w:rsidRPr="003B65FB" w:rsidRDefault="00D5121C" w:rsidP="00DA2008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F98838" w14:textId="77777777" w:rsidR="00D5121C" w:rsidRPr="003B65FB" w:rsidRDefault="00D5121C" w:rsidP="00DA2008">
            <w:pPr>
              <w:ind w:left="-18" w:right="9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AEB7170" w14:textId="77777777" w:rsidR="00D5121C" w:rsidRPr="003B65FB" w:rsidRDefault="00D5121C" w:rsidP="00DA2008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6B85CC" w14:textId="77777777" w:rsidR="00D5121C" w:rsidRPr="003B65FB" w:rsidRDefault="00D5121C" w:rsidP="00DA2008">
            <w:pPr>
              <w:ind w:left="-18" w:right="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8F887C1" w14:textId="77777777" w:rsidR="00D5121C" w:rsidRPr="003B65FB" w:rsidRDefault="00D5121C" w:rsidP="00DA2008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17CA3C5" w14:textId="77777777" w:rsidR="00D5121C" w:rsidRPr="003B65FB" w:rsidRDefault="00D5121C" w:rsidP="00DA2008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5121C" w:rsidRPr="003B65FB" w14:paraId="5A19F436" w14:textId="77777777" w:rsidTr="00944CF7">
        <w:tc>
          <w:tcPr>
            <w:tcW w:w="4140" w:type="dxa"/>
            <w:vAlign w:val="bottom"/>
          </w:tcPr>
          <w:p w14:paraId="51495462" w14:textId="77777777" w:rsidR="00D5121C" w:rsidRPr="008345D6" w:rsidRDefault="009B2480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37061A" w14:textId="77777777" w:rsidR="00D5121C" w:rsidRPr="003B65FB" w:rsidRDefault="00D5121C" w:rsidP="00DA2008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F1C666" w14:textId="77777777" w:rsidR="00D5121C" w:rsidRPr="003B65FB" w:rsidRDefault="00D5121C" w:rsidP="00DA2008">
            <w:pPr>
              <w:tabs>
                <w:tab w:val="decimal" w:pos="864"/>
              </w:tabs>
              <w:ind w:left="-108" w:righ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4FE50" w14:textId="77777777" w:rsidR="00D5121C" w:rsidRPr="003B65FB" w:rsidRDefault="00D5121C" w:rsidP="00DA2008">
            <w:pPr>
              <w:ind w:left="-1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AD12F0" w14:textId="77777777" w:rsidR="00D5121C" w:rsidRPr="003B65FB" w:rsidRDefault="00D5121C" w:rsidP="00DA2008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BC4CC9" w14:textId="77777777" w:rsidR="00D5121C" w:rsidRPr="003B65FB" w:rsidRDefault="00D5121C" w:rsidP="00DA2008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BDAC5CA" w14:textId="77777777" w:rsidR="00D5121C" w:rsidRPr="003B65FB" w:rsidRDefault="00D5121C" w:rsidP="00DA2008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2E29925" w14:textId="77777777" w:rsidR="00D5121C" w:rsidRPr="003B65FB" w:rsidRDefault="00D5121C" w:rsidP="00DA2008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65F46" w:rsidRPr="003B65FB" w14:paraId="53807755" w14:textId="77777777" w:rsidTr="00A2202E">
        <w:tc>
          <w:tcPr>
            <w:tcW w:w="4140" w:type="dxa"/>
          </w:tcPr>
          <w:p w14:paraId="3A65B77F" w14:textId="117B4786" w:rsidR="00B65F46" w:rsidRPr="008345D6" w:rsidRDefault="00B65F46" w:rsidP="00A17F3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3D4BE4" w14:textId="35020440" w:rsidR="00B65F46" w:rsidRPr="003B65FB" w:rsidRDefault="00B65F46" w:rsidP="00A17F36">
            <w:pPr>
              <w:tabs>
                <w:tab w:val="decimal" w:pos="979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299551FB" w14:textId="77777777" w:rsidR="00B65F46" w:rsidRPr="003B65FB" w:rsidRDefault="00B65F46" w:rsidP="00A17F36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76D03D" w14:textId="2DC6B9C9" w:rsidR="00B65F46" w:rsidRPr="003B65FB" w:rsidRDefault="00EF27EF" w:rsidP="00A17F36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91FADFE" w14:textId="77777777" w:rsidR="00B65F46" w:rsidRPr="003B65FB" w:rsidRDefault="00B65F46" w:rsidP="00A17F36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62D073" w14:textId="09D89798" w:rsidR="00B65F46" w:rsidRDefault="00B65F46" w:rsidP="00A17F36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6CE3AA2F" w14:textId="77777777" w:rsidR="00B65F46" w:rsidRPr="003B65FB" w:rsidRDefault="00B65F46" w:rsidP="00A17F36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04C82E" w14:textId="417392EE" w:rsidR="00B65F46" w:rsidRPr="003B65FB" w:rsidRDefault="00B65F46" w:rsidP="00A17F36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17F36" w:rsidRPr="003B65FB" w14:paraId="798ADFCD" w14:textId="77777777" w:rsidTr="00944CF7">
        <w:tc>
          <w:tcPr>
            <w:tcW w:w="4140" w:type="dxa"/>
            <w:vAlign w:val="bottom"/>
          </w:tcPr>
          <w:p w14:paraId="7FB5F94B" w14:textId="3B7599FC" w:rsidR="00A17F36" w:rsidRPr="008345D6" w:rsidRDefault="00A17F36" w:rsidP="00A17F3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รายได้ค่าบริการการจัดการ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29BED1" w14:textId="5A36A6B0" w:rsidR="00A17F36" w:rsidRPr="003B65FB" w:rsidRDefault="00B65F46" w:rsidP="00A17F36">
            <w:pPr>
              <w:tabs>
                <w:tab w:val="decimal" w:pos="979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8A021C" w14:textId="77777777" w:rsidR="00A17F36" w:rsidRPr="003B65FB" w:rsidRDefault="00A17F36" w:rsidP="00A17F36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7FD022" w14:textId="1AC6A952" w:rsidR="00A17F36" w:rsidRPr="003B65FB" w:rsidRDefault="00A17F36" w:rsidP="00A17F36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2605862" w14:textId="77777777" w:rsidR="00A17F36" w:rsidRPr="003B65FB" w:rsidRDefault="00A17F36" w:rsidP="00A17F36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2B6BA4" w14:textId="5550679C" w:rsidR="00A17F36" w:rsidRPr="008345D6" w:rsidRDefault="00A17F36" w:rsidP="00A17F36">
            <w:pPr>
              <w:ind w:left="-18" w:right="91"/>
              <w:jc w:val="right"/>
              <w:rPr>
                <w:rFonts w:ascii="Angsana New" w:hAnsi="Angsana New"/>
                <w:sz w:val="28"/>
                <w:cs/>
              </w:rPr>
            </w:pPr>
            <w:r w:rsidRPr="00B65F46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3DCD235B" w14:textId="77777777" w:rsidR="00A17F36" w:rsidRPr="003B65FB" w:rsidRDefault="00A17F36" w:rsidP="00A17F36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1D23D6B" w14:textId="7FE44721" w:rsidR="00A17F36" w:rsidRPr="003B65FB" w:rsidRDefault="00B65F46" w:rsidP="00A17F36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A17F36" w:rsidRPr="003B65FB" w14:paraId="62B9C04C" w14:textId="77777777" w:rsidTr="003556B3">
        <w:tc>
          <w:tcPr>
            <w:tcW w:w="4140" w:type="dxa"/>
            <w:vAlign w:val="bottom"/>
          </w:tcPr>
          <w:p w14:paraId="1F1D646A" w14:textId="77777777" w:rsidR="00A17F36" w:rsidRPr="003B65FB" w:rsidRDefault="00A17F36" w:rsidP="00A17F36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A1F9F1" w14:textId="7DA590EA" w:rsidR="00A17F36" w:rsidRPr="003B65FB" w:rsidRDefault="00B65F46" w:rsidP="00A17F36">
            <w:pPr>
              <w:tabs>
                <w:tab w:val="decimal" w:pos="979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71FE7EAB" w14:textId="77777777" w:rsidR="00A17F36" w:rsidRPr="003B65FB" w:rsidRDefault="00A17F36" w:rsidP="00A17F36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4E6A72" w14:textId="7BB7C2D0" w:rsidR="00A17F36" w:rsidRPr="003B65FB" w:rsidRDefault="00A17F36" w:rsidP="00A17F36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A5668DD" w14:textId="77777777" w:rsidR="00A17F36" w:rsidRPr="003B65FB" w:rsidRDefault="00A17F36" w:rsidP="00A17F36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01AAC6" w14:textId="701189C7" w:rsidR="00A17F36" w:rsidRPr="003B65FB" w:rsidRDefault="00B65F46" w:rsidP="00A17F36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" w:type="dxa"/>
          </w:tcPr>
          <w:p w14:paraId="5B012227" w14:textId="77777777" w:rsidR="00A17F36" w:rsidRPr="003B65FB" w:rsidRDefault="00A17F36" w:rsidP="00A17F36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5882329" w14:textId="2DFFCCF9" w:rsidR="00A17F36" w:rsidRPr="003B65FB" w:rsidRDefault="00A17F36" w:rsidP="00A17F36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1351BC" w:rsidRPr="003B65FB" w14:paraId="7C899517" w14:textId="77777777" w:rsidTr="003556B3">
        <w:tc>
          <w:tcPr>
            <w:tcW w:w="4140" w:type="dxa"/>
            <w:vAlign w:val="bottom"/>
          </w:tcPr>
          <w:p w14:paraId="3FFCF392" w14:textId="7F1519A3" w:rsidR="001351BC" w:rsidRPr="008345D6" w:rsidRDefault="00926006" w:rsidP="00A17F36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18F4FD" w14:textId="67857946" w:rsidR="001351BC" w:rsidRDefault="00926006" w:rsidP="00A17F36">
            <w:pPr>
              <w:tabs>
                <w:tab w:val="decimal" w:pos="979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67B7CA7" w14:textId="77777777" w:rsidR="001351BC" w:rsidRPr="003B65FB" w:rsidRDefault="001351BC" w:rsidP="00A17F36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69FE57" w14:textId="063A5B19" w:rsidR="001351BC" w:rsidRPr="003B65FB" w:rsidRDefault="00926006" w:rsidP="00A17F36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4F2A1F" w14:textId="77777777" w:rsidR="001351BC" w:rsidRPr="003B65FB" w:rsidRDefault="001351BC" w:rsidP="00A17F36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0FAAEC" w14:textId="07C590D9" w:rsidR="001351BC" w:rsidRDefault="00926006" w:rsidP="00A17F36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80" w:type="dxa"/>
          </w:tcPr>
          <w:p w14:paraId="031CFA67" w14:textId="77777777" w:rsidR="001351BC" w:rsidRPr="003B65FB" w:rsidRDefault="001351BC" w:rsidP="00A17F36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9BEECA8" w14:textId="67ED64C1" w:rsidR="001351BC" w:rsidRPr="003B65FB" w:rsidRDefault="00926006" w:rsidP="00A17F36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17F36" w:rsidRPr="003B65FB" w14:paraId="273D936A" w14:textId="77777777" w:rsidTr="003556B3">
        <w:tc>
          <w:tcPr>
            <w:tcW w:w="4140" w:type="dxa"/>
            <w:vAlign w:val="bottom"/>
          </w:tcPr>
          <w:p w14:paraId="0B130CBD" w14:textId="77777777" w:rsidR="00A17F36" w:rsidRPr="008345D6" w:rsidRDefault="00A17F36" w:rsidP="00A17F36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DC5C10" w14:textId="6BDF9339" w:rsidR="00A17F36" w:rsidRPr="003B65FB" w:rsidRDefault="00B65F46" w:rsidP="00A17F36">
            <w:pPr>
              <w:tabs>
                <w:tab w:val="decimal" w:pos="979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4C4D4DD" w14:textId="77777777" w:rsidR="00A17F36" w:rsidRPr="003B65FB" w:rsidRDefault="00A17F36" w:rsidP="00A17F36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26F049" w14:textId="10E306F1" w:rsidR="00A17F36" w:rsidRPr="003B65FB" w:rsidRDefault="00A17F36" w:rsidP="00A17F36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6DCFDBB" w14:textId="77777777" w:rsidR="00A17F36" w:rsidRPr="003B65FB" w:rsidRDefault="00A17F36" w:rsidP="00A17F36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FEC747" w14:textId="0C308050" w:rsidR="00A17F36" w:rsidRPr="003B65FB" w:rsidRDefault="00A17F36" w:rsidP="00A17F36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B65F4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80" w:type="dxa"/>
          </w:tcPr>
          <w:p w14:paraId="172FA831" w14:textId="77777777" w:rsidR="00A17F36" w:rsidRPr="003B65FB" w:rsidRDefault="00A17F36" w:rsidP="00A17F36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541886" w14:textId="1779E062" w:rsidR="00A17F36" w:rsidRPr="003B65FB" w:rsidRDefault="00A17F36" w:rsidP="00A17F36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A17F36" w:rsidRPr="003B65FB" w14:paraId="2F501C6D" w14:textId="77777777" w:rsidTr="003556B3">
        <w:tc>
          <w:tcPr>
            <w:tcW w:w="4140" w:type="dxa"/>
            <w:vAlign w:val="bottom"/>
          </w:tcPr>
          <w:p w14:paraId="004D0EF8" w14:textId="77777777" w:rsidR="00A17F36" w:rsidRPr="003B65FB" w:rsidRDefault="00A17F36" w:rsidP="00A17F36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44022F" w14:textId="068A6466" w:rsidR="00A17F36" w:rsidRPr="003B65FB" w:rsidRDefault="00926006" w:rsidP="00A17F36">
            <w:pPr>
              <w:tabs>
                <w:tab w:val="decimal" w:pos="979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714807E" w14:textId="77777777" w:rsidR="00A17F36" w:rsidRPr="003B65FB" w:rsidRDefault="00A17F36" w:rsidP="00A17F36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924B92" w14:textId="11DF6855" w:rsidR="00A17F36" w:rsidRPr="003B65FB" w:rsidRDefault="00A17F36" w:rsidP="00A17F36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F6A0C29" w14:textId="77777777" w:rsidR="00A17F36" w:rsidRPr="003B65FB" w:rsidRDefault="00A17F36" w:rsidP="00A17F36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615EDB" w14:textId="155B3AD9" w:rsidR="00A17F36" w:rsidRPr="003B65FB" w:rsidRDefault="00926006" w:rsidP="00A17F36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C80C8DB" w14:textId="77777777" w:rsidR="00A17F36" w:rsidRPr="003B65FB" w:rsidRDefault="00A17F36" w:rsidP="00A17F36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3A65678" w14:textId="0EAE7D77" w:rsidR="00A17F36" w:rsidRPr="008345D6" w:rsidRDefault="00A17F36" w:rsidP="00A17F36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44CF7" w:rsidRPr="003B65FB" w14:paraId="42CE92ED" w14:textId="77777777" w:rsidTr="00944CF7">
        <w:tc>
          <w:tcPr>
            <w:tcW w:w="4140" w:type="dxa"/>
            <w:vAlign w:val="bottom"/>
          </w:tcPr>
          <w:p w14:paraId="2F5F4B7A" w14:textId="77777777" w:rsidR="00944CF7" w:rsidRPr="008345D6" w:rsidRDefault="00944CF7" w:rsidP="00944CF7">
            <w:pPr>
              <w:ind w:left="268" w:righ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DF64E7" w14:textId="77777777" w:rsidR="00944CF7" w:rsidRPr="003B65FB" w:rsidRDefault="00944CF7" w:rsidP="00A44C78">
            <w:pPr>
              <w:tabs>
                <w:tab w:val="decimal" w:pos="979"/>
              </w:tabs>
              <w:ind w:left="-18" w:right="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62EED1A" w14:textId="77777777" w:rsidR="00944CF7" w:rsidRPr="003B65FB" w:rsidRDefault="00944CF7" w:rsidP="00944CF7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4AC99A" w14:textId="77777777" w:rsidR="00944CF7" w:rsidRPr="008345D6" w:rsidRDefault="00944CF7" w:rsidP="00DA2008">
            <w:pPr>
              <w:ind w:left="-18" w:right="9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D24D38A" w14:textId="77777777" w:rsidR="00944CF7" w:rsidRPr="003B65FB" w:rsidRDefault="00944CF7" w:rsidP="00DA2008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D4309F" w14:textId="77777777" w:rsidR="00944CF7" w:rsidRPr="003B65FB" w:rsidRDefault="00944CF7" w:rsidP="00DA2008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F5A1549" w14:textId="77777777" w:rsidR="00944CF7" w:rsidRPr="003B65FB" w:rsidRDefault="00944CF7" w:rsidP="00944CF7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DEF5CF9" w14:textId="77777777" w:rsidR="00944CF7" w:rsidRPr="008345D6" w:rsidRDefault="00944CF7" w:rsidP="007F50C8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44CF7" w:rsidRPr="003B65FB" w14:paraId="42DBE664" w14:textId="77777777" w:rsidTr="00ED335B">
        <w:tc>
          <w:tcPr>
            <w:tcW w:w="4140" w:type="dxa"/>
            <w:vAlign w:val="bottom"/>
          </w:tcPr>
          <w:p w14:paraId="09E7591B" w14:textId="77777777" w:rsidR="00944CF7" w:rsidRPr="003B65FB" w:rsidRDefault="00944CF7" w:rsidP="00944CF7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520D78" w14:textId="77777777" w:rsidR="00944CF7" w:rsidRPr="003B65FB" w:rsidRDefault="00944CF7" w:rsidP="00A44C78">
            <w:pPr>
              <w:tabs>
                <w:tab w:val="decimal" w:pos="979"/>
              </w:tabs>
              <w:ind w:left="-18" w:right="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DB71F5" w14:textId="77777777" w:rsidR="00944CF7" w:rsidRPr="003B65FB" w:rsidRDefault="00944CF7" w:rsidP="00944CF7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AFBB24" w14:textId="77777777" w:rsidR="00944CF7" w:rsidRPr="003B65FB" w:rsidRDefault="00944CF7" w:rsidP="00DA2008">
            <w:pPr>
              <w:ind w:left="-1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AB2693" w14:textId="77777777" w:rsidR="00944CF7" w:rsidRPr="003B65FB" w:rsidRDefault="00944CF7" w:rsidP="00DA2008">
            <w:pPr>
              <w:tabs>
                <w:tab w:val="decimal" w:pos="864"/>
              </w:tabs>
              <w:ind w:left="-108" w:right="-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F3AEB8" w14:textId="77777777" w:rsidR="00944CF7" w:rsidRPr="003B65FB" w:rsidRDefault="00944CF7" w:rsidP="00DA2008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582901A" w14:textId="77777777" w:rsidR="00944CF7" w:rsidRPr="003B65FB" w:rsidRDefault="00944CF7" w:rsidP="00944CF7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DF0551" w14:textId="77777777" w:rsidR="00944CF7" w:rsidRPr="003B65FB" w:rsidRDefault="00944CF7" w:rsidP="007F50C8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F50C8" w:rsidRPr="003B65FB" w14:paraId="7C86C35B" w14:textId="77777777" w:rsidTr="00ED335B">
        <w:trPr>
          <w:trHeight w:val="68"/>
        </w:trPr>
        <w:tc>
          <w:tcPr>
            <w:tcW w:w="4140" w:type="dxa"/>
            <w:vAlign w:val="bottom"/>
          </w:tcPr>
          <w:p w14:paraId="2BB75553" w14:textId="50C8A49B" w:rsidR="007F50C8" w:rsidRPr="008345D6" w:rsidRDefault="007F50C8" w:rsidP="007F50C8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ซื้อสินค้าและค่าใช้จ่ายในการบริการ</w:t>
            </w:r>
            <w:r w:rsidRPr="003B65FB">
              <w:rPr>
                <w:rFonts w:ascii="Angsana New" w:hAnsi="Angsana New" w:hint="cs"/>
                <w:sz w:val="28"/>
              </w:rPr>
              <w:t>/</w:t>
            </w:r>
            <w:r w:rsidRPr="008345D6">
              <w:rPr>
                <w:rFonts w:ascii="Angsana New" w:hAnsi="Angsana New" w:hint="cs"/>
                <w:sz w:val="28"/>
                <w:cs/>
              </w:rPr>
              <w:t>ผลิต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5111BE" w14:textId="535A2DBA" w:rsidR="007F50C8" w:rsidRPr="008345D6" w:rsidRDefault="006A1FB3" w:rsidP="007F50C8">
            <w:pPr>
              <w:tabs>
                <w:tab w:val="decimal" w:pos="979"/>
              </w:tabs>
              <w:ind w:left="-18" w:right="9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8226F87" w14:textId="77777777" w:rsidR="007F50C8" w:rsidRPr="003B65FB" w:rsidRDefault="007F50C8" w:rsidP="007F50C8">
            <w:pPr>
              <w:tabs>
                <w:tab w:val="decimal" w:pos="805"/>
                <w:tab w:val="decimal" w:pos="864"/>
              </w:tabs>
              <w:ind w:right="9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1D6F26" w14:textId="35B57D98" w:rsidR="007F50C8" w:rsidRPr="008345D6" w:rsidRDefault="007F50C8" w:rsidP="007F50C8">
            <w:pPr>
              <w:tabs>
                <w:tab w:val="decimal" w:pos="990"/>
              </w:tabs>
              <w:ind w:left="-18" w:right="93"/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03DEE3B" w14:textId="77777777" w:rsidR="007F50C8" w:rsidRPr="003B65FB" w:rsidRDefault="007F50C8" w:rsidP="007F50C8">
            <w:pPr>
              <w:tabs>
                <w:tab w:val="decimal" w:pos="864"/>
              </w:tabs>
              <w:ind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E916CA" w14:textId="42FFDA3D" w:rsidR="007F50C8" w:rsidRPr="003B65FB" w:rsidRDefault="007F50C8" w:rsidP="007F50C8">
            <w:pPr>
              <w:ind w:left="-18" w:right="91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1C168D" w14:textId="77777777" w:rsidR="007F50C8" w:rsidRPr="003B65FB" w:rsidRDefault="007F50C8" w:rsidP="007F50C8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9A10E4" w14:textId="6F681A01" w:rsidR="007F50C8" w:rsidRPr="003B65FB" w:rsidRDefault="007F50C8" w:rsidP="007F50C8">
            <w:pPr>
              <w:tabs>
                <w:tab w:val="decimal" w:pos="805"/>
              </w:tabs>
              <w:ind w:left="-18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5BE8B0E6" w14:textId="2A906CF3" w:rsidR="00D5121C" w:rsidRPr="003B65FB" w:rsidRDefault="00E92A16" w:rsidP="00AE33A4">
      <w:pPr>
        <w:spacing w:before="120" w:after="120"/>
        <w:ind w:left="450" w:hanging="9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spacing w:val="-6"/>
          <w:sz w:val="28"/>
          <w:cs/>
        </w:rPr>
        <w:t>ยอดคงเหลือระหว่างบริษัทและกิจการที่เกี่ยวข้องกัน</w:t>
      </w:r>
      <w:r w:rsidRPr="008345D6">
        <w:rPr>
          <w:rFonts w:ascii="Angsana New" w:hAnsi="Angsana New" w:hint="cs"/>
          <w:spacing w:val="-28"/>
          <w:sz w:val="28"/>
          <w:cs/>
        </w:rPr>
        <w:t xml:space="preserve"> </w:t>
      </w:r>
      <w:r w:rsidRPr="008345D6">
        <w:rPr>
          <w:rFonts w:ascii="Angsana New" w:hAnsi="Angsana New" w:hint="cs"/>
          <w:spacing w:val="-6"/>
          <w:sz w:val="28"/>
          <w:cs/>
        </w:rPr>
        <w:t>ณ</w:t>
      </w:r>
      <w:r w:rsidRPr="008345D6">
        <w:rPr>
          <w:rFonts w:ascii="Angsana New" w:hAnsi="Angsana New" w:hint="cs"/>
          <w:spacing w:val="-28"/>
          <w:sz w:val="28"/>
          <w:cs/>
        </w:rPr>
        <w:t xml:space="preserve"> </w:t>
      </w:r>
      <w:r w:rsidRPr="008345D6">
        <w:rPr>
          <w:rFonts w:ascii="Angsana New" w:hAnsi="Angsana New" w:hint="cs"/>
          <w:spacing w:val="-6"/>
          <w:sz w:val="28"/>
          <w:cs/>
        </w:rPr>
        <w:t>วันที่</w:t>
      </w:r>
      <w:r w:rsidRPr="008345D6">
        <w:rPr>
          <w:rFonts w:ascii="Angsana New" w:hAnsi="Angsana New" w:hint="cs"/>
          <w:spacing w:val="-28"/>
          <w:sz w:val="28"/>
        </w:rPr>
        <w:t xml:space="preserve"> </w:t>
      </w:r>
      <w:r w:rsidRPr="003B65FB">
        <w:rPr>
          <w:rFonts w:ascii="Angsana New" w:hAnsi="Angsana New" w:hint="cs"/>
          <w:spacing w:val="-6"/>
          <w:sz w:val="28"/>
        </w:rPr>
        <w:t>31</w:t>
      </w:r>
      <w:r w:rsidRPr="008345D6">
        <w:rPr>
          <w:rFonts w:ascii="Angsana New" w:hAnsi="Angsana New" w:hint="cs"/>
          <w:spacing w:val="-6"/>
          <w:sz w:val="28"/>
          <w:cs/>
        </w:rPr>
        <w:t xml:space="preserve"> ธันวาคม </w:t>
      </w:r>
      <w:r w:rsidRPr="003B65FB">
        <w:rPr>
          <w:rFonts w:ascii="Angsana New" w:hAnsi="Angsana New" w:hint="cs"/>
          <w:spacing w:val="-6"/>
          <w:sz w:val="28"/>
        </w:rPr>
        <w:t>2563</w:t>
      </w:r>
      <w:r w:rsidRPr="008345D6">
        <w:rPr>
          <w:rFonts w:ascii="Angsana New" w:hAnsi="Angsana New" w:hint="cs"/>
          <w:spacing w:val="-6"/>
          <w:sz w:val="28"/>
          <w:cs/>
        </w:rPr>
        <w:t xml:space="preserve"> และ </w:t>
      </w:r>
      <w:r w:rsidRPr="003B65FB">
        <w:rPr>
          <w:rFonts w:ascii="Angsana New" w:hAnsi="Angsana New" w:hint="cs"/>
          <w:spacing w:val="-6"/>
          <w:sz w:val="28"/>
        </w:rPr>
        <w:t>2562</w:t>
      </w:r>
      <w:r w:rsidRPr="008345D6">
        <w:rPr>
          <w:rFonts w:ascii="Angsana New" w:hAnsi="Angsana New" w:hint="cs"/>
          <w:sz w:val="28"/>
          <w:cs/>
        </w:rPr>
        <w:t xml:space="preserve"> มีรายละเอียดดังนี้</w:t>
      </w:r>
    </w:p>
    <w:tbl>
      <w:tblPr>
        <w:tblW w:w="9009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7"/>
        <w:gridCol w:w="1080"/>
        <w:gridCol w:w="162"/>
        <w:gridCol w:w="19"/>
        <w:gridCol w:w="1071"/>
        <w:gridCol w:w="9"/>
        <w:gridCol w:w="182"/>
        <w:gridCol w:w="1080"/>
        <w:gridCol w:w="180"/>
        <w:gridCol w:w="990"/>
        <w:gridCol w:w="9"/>
      </w:tblGrid>
      <w:tr w:rsidR="00D5121C" w:rsidRPr="003B65FB" w14:paraId="77B7CB8D" w14:textId="77777777" w:rsidTr="00E04F6A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</w:tcPr>
          <w:p w14:paraId="08D74C0A" w14:textId="77777777" w:rsidR="00D5121C" w:rsidRPr="003B65FB" w:rsidRDefault="00D5121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41" w:type="dxa"/>
            <w:gridSpan w:val="5"/>
            <w:shd w:val="clear" w:color="auto" w:fill="auto"/>
          </w:tcPr>
          <w:p w14:paraId="468CBF00" w14:textId="77777777" w:rsidR="00D5121C" w:rsidRPr="008345D6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208832A7" w14:textId="77777777" w:rsidR="00D5121C" w:rsidRPr="003B65FB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40BE75E" w14:textId="77777777" w:rsidR="00D5121C" w:rsidRPr="008345D6" w:rsidRDefault="009B2480">
            <w:pPr>
              <w:ind w:left="-108" w:right="4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5121C" w:rsidRPr="003B65FB" w14:paraId="0A0FA682" w14:textId="77777777" w:rsidTr="00E04F6A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</w:tcPr>
          <w:p w14:paraId="6108C839" w14:textId="77777777" w:rsidR="00D5121C" w:rsidRPr="003B65FB" w:rsidRDefault="00D5121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4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8F6110B" w14:textId="77777777" w:rsidR="00D5121C" w:rsidRPr="003B65FB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82" w:type="dxa"/>
            <w:shd w:val="clear" w:color="auto" w:fill="auto"/>
          </w:tcPr>
          <w:p w14:paraId="02F8A0C7" w14:textId="77777777" w:rsidR="00D5121C" w:rsidRPr="003B65FB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3C943D" w14:textId="77777777" w:rsidR="00D5121C" w:rsidRPr="003B65FB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3B65FB" w14:paraId="701DE56D" w14:textId="77777777" w:rsidTr="00E04F6A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</w:tcPr>
          <w:p w14:paraId="70397988" w14:textId="77777777" w:rsidR="00D5121C" w:rsidRPr="008345D6" w:rsidRDefault="00D5121C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F846CC" w14:textId="77777777" w:rsidR="00D5121C" w:rsidRPr="003B65FB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AC0EBA2" w14:textId="77777777" w:rsidR="00D5121C" w:rsidRPr="003B65FB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C726E" w14:textId="77777777" w:rsidR="00D5121C" w:rsidRPr="003B65FB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82" w:type="dxa"/>
            <w:shd w:val="clear" w:color="auto" w:fill="auto"/>
          </w:tcPr>
          <w:p w14:paraId="5C5EB1DD" w14:textId="77777777" w:rsidR="00D5121C" w:rsidRPr="003B65FB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DA4533" w14:textId="77777777" w:rsidR="00D5121C" w:rsidRPr="003B65FB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B9D8E2B" w14:textId="77777777" w:rsidR="00D5121C" w:rsidRPr="003B65FB" w:rsidRDefault="00D5121C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63DCE3" w14:textId="77777777" w:rsidR="00D5121C" w:rsidRPr="003B65FB" w:rsidRDefault="009B248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D5121C" w:rsidRPr="003B65FB" w14:paraId="7EDE2394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5F77544" w14:textId="77777777" w:rsidR="00D5121C" w:rsidRPr="003B65FB" w:rsidRDefault="009B2480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ลูกหนี้การค้า</w:t>
            </w:r>
            <w:r w:rsidRPr="003B65FB">
              <w:rPr>
                <w:rFonts w:ascii="Angsana New" w:hAnsi="Angsana New" w:hint="cs"/>
                <w:b/>
                <w:bCs/>
                <w:spacing w:val="-4"/>
                <w:sz w:val="28"/>
              </w:rPr>
              <w:t xml:space="preserve"> - </w:t>
            </w:r>
            <w:r w:rsidRPr="008345D6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 xml:space="preserve">กิจการที่เกี่ยวข้องกัน </w:t>
            </w:r>
            <w:r w:rsidRPr="00410131">
              <w:rPr>
                <w:rFonts w:ascii="Angsana New" w:hAnsi="Angsana New" w:hint="cs"/>
                <w:b/>
                <w:bCs/>
                <w:spacing w:val="-4"/>
                <w:sz w:val="28"/>
              </w:rPr>
              <w:t>(</w:t>
            </w:r>
            <w:r w:rsidRPr="008345D6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Pr="00410131">
              <w:rPr>
                <w:rFonts w:ascii="Angsana New" w:hAnsi="Angsana New" w:hint="cs"/>
                <w:b/>
                <w:bCs/>
                <w:spacing w:val="-4"/>
                <w:sz w:val="28"/>
              </w:rPr>
              <w:t>10)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5A967B" w14:textId="77777777" w:rsidR="00D5121C" w:rsidRPr="003B65FB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B4BD249" w14:textId="77777777" w:rsidR="00D5121C" w:rsidRPr="003B65FB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F200C" w14:textId="77777777" w:rsidR="00D5121C" w:rsidRPr="003B65FB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430D4AEB" w14:textId="77777777" w:rsidR="00D5121C" w:rsidRPr="003B65FB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FFFC0D" w14:textId="77777777" w:rsidR="00D5121C" w:rsidRPr="003B65FB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8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A756107" w14:textId="77777777" w:rsidR="00D5121C" w:rsidRPr="003B65FB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82F60" w14:textId="77777777" w:rsidR="00D5121C" w:rsidRPr="003B65FB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BF34C3" w:rsidRPr="003B65FB" w14:paraId="7F343262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85DCF13" w14:textId="77777777" w:rsidR="00BF34C3" w:rsidRPr="008345D6" w:rsidRDefault="00BF34C3" w:rsidP="00BF34C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1DDF268" w14:textId="3D80BC5F" w:rsidR="00BF34C3" w:rsidRPr="003B65FB" w:rsidRDefault="00E1572C" w:rsidP="00BF34C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1,544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AA945D6" w14:textId="77777777" w:rsidR="00BF34C3" w:rsidRPr="003B65FB" w:rsidRDefault="00BF34C3" w:rsidP="00BF34C3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AE91C93" w14:textId="77777777" w:rsidR="00BF34C3" w:rsidRPr="003B65FB" w:rsidRDefault="00BF34C3" w:rsidP="00BF34C3">
            <w:pPr>
              <w:tabs>
                <w:tab w:val="decimal" w:pos="805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BFA1ABA" w14:textId="77777777" w:rsidR="00BF34C3" w:rsidRPr="003B65FB" w:rsidRDefault="00BF34C3" w:rsidP="00BF34C3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E03DEA" w14:textId="2CC0344D" w:rsidR="00BF34C3" w:rsidRPr="003B65FB" w:rsidRDefault="00BF34C3" w:rsidP="00BF34C3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B42D06" w14:textId="77777777" w:rsidR="00BF34C3" w:rsidRPr="003B65FB" w:rsidRDefault="00BF34C3" w:rsidP="00BF34C3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30121F" w14:textId="415F6DDC" w:rsidR="00BF34C3" w:rsidRPr="003B65FB" w:rsidRDefault="00BF34C3" w:rsidP="00BF34C3">
            <w:pPr>
              <w:tabs>
                <w:tab w:val="decimal" w:pos="805"/>
                <w:tab w:val="left" w:pos="905"/>
              </w:tabs>
              <w:ind w:left="-18"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F34C3" w:rsidRPr="003B65FB" w14:paraId="56CAA5AC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4A61C8D" w14:textId="5219FF67" w:rsidR="00BF34C3" w:rsidRPr="008345D6" w:rsidRDefault="00BF34C3" w:rsidP="00BF34C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shd w:val="clear" w:color="auto" w:fill="auto"/>
          </w:tcPr>
          <w:p w14:paraId="33A222DE" w14:textId="0EC74B93" w:rsidR="00BF34C3" w:rsidRPr="003B65FB" w:rsidRDefault="00E1572C" w:rsidP="00BF34C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E2069B9" w14:textId="77777777" w:rsidR="00BF34C3" w:rsidRPr="003B65FB" w:rsidRDefault="00BF34C3" w:rsidP="00BF34C3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C84DE8F" w14:textId="5BD1D3FE" w:rsidR="00BF34C3" w:rsidRPr="003B65FB" w:rsidRDefault="00BF34C3" w:rsidP="00BF34C3">
            <w:pPr>
              <w:tabs>
                <w:tab w:val="decimal" w:pos="805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05AF3A2" w14:textId="77777777" w:rsidR="00BF34C3" w:rsidRPr="003B65FB" w:rsidRDefault="00BF34C3" w:rsidP="00BF34C3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41660A" w14:textId="64A34B8E" w:rsidR="00BF34C3" w:rsidRPr="003B65FB" w:rsidRDefault="00BF34C3" w:rsidP="00BF34C3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F485D1" w14:textId="77777777" w:rsidR="00BF34C3" w:rsidRPr="003B65FB" w:rsidRDefault="00BF34C3" w:rsidP="00BF34C3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BE8A41" w14:textId="63AD5BD4" w:rsidR="00BF34C3" w:rsidRPr="003B65FB" w:rsidRDefault="00BF34C3" w:rsidP="00BF34C3">
            <w:pPr>
              <w:tabs>
                <w:tab w:val="decimal" w:pos="805"/>
                <w:tab w:val="left" w:pos="905"/>
              </w:tabs>
              <w:ind w:left="-18"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F34C3" w:rsidRPr="003B65FB" w14:paraId="5B6AC8D7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107DD503" w14:textId="77777777" w:rsidR="00BF34C3" w:rsidRPr="008345D6" w:rsidRDefault="00BF34C3" w:rsidP="00BF34C3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รวมลูกหนี้การค้า 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>-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18DDC" w14:textId="427739B8" w:rsidR="00BF34C3" w:rsidRPr="003B65FB" w:rsidRDefault="00E1572C" w:rsidP="00BF34C3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1,544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78C0C7C" w14:textId="77777777" w:rsidR="00BF34C3" w:rsidRPr="003B65FB" w:rsidRDefault="00BF34C3" w:rsidP="00BF34C3">
            <w:pPr>
              <w:tabs>
                <w:tab w:val="decimal" w:pos="882"/>
              </w:tabs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7C98A" w14:textId="77777777" w:rsidR="00BF34C3" w:rsidRPr="003B65FB" w:rsidRDefault="00BF34C3" w:rsidP="00BF34C3">
            <w:pPr>
              <w:tabs>
                <w:tab w:val="decimal" w:pos="805"/>
              </w:tabs>
              <w:ind w:left="-18" w:right="9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58B7A78" w14:textId="77777777" w:rsidR="00BF34C3" w:rsidRPr="003B65FB" w:rsidRDefault="00BF34C3" w:rsidP="00BF34C3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5FE12" w14:textId="679681C4" w:rsidR="00BF34C3" w:rsidRPr="003B65FB" w:rsidRDefault="00BF34C3" w:rsidP="00BF34C3">
            <w:pPr>
              <w:tabs>
                <w:tab w:val="decimal" w:pos="805"/>
              </w:tabs>
              <w:ind w:left="-18"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50E662" w14:textId="77777777" w:rsidR="00BF34C3" w:rsidRPr="003B65FB" w:rsidRDefault="00BF34C3" w:rsidP="00BF34C3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32262" w14:textId="3EE31391" w:rsidR="00BF34C3" w:rsidRPr="003B65FB" w:rsidRDefault="00BF34C3" w:rsidP="00BF34C3">
            <w:pPr>
              <w:tabs>
                <w:tab w:val="decimal" w:pos="805"/>
                <w:tab w:val="left" w:pos="905"/>
              </w:tabs>
              <w:ind w:left="-18"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</w:tr>
      <w:tr w:rsidR="00D5121C" w:rsidRPr="003B65FB" w14:paraId="5B1B6EFF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51AFCCF5" w14:textId="0145A01F" w:rsidR="00D5121C" w:rsidRPr="003B65FB" w:rsidRDefault="00D5121C">
            <w:pPr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56C44B" w14:textId="77777777" w:rsidR="00D5121C" w:rsidRPr="003B65FB" w:rsidRDefault="00D5121C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7BB563A9" w14:textId="77777777" w:rsidR="00D5121C" w:rsidRPr="003B65FB" w:rsidRDefault="00D5121C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8BD323E" w14:textId="77777777" w:rsidR="00D5121C" w:rsidRPr="003B65FB" w:rsidRDefault="00D5121C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0D3D6B70" w14:textId="77777777" w:rsidR="00D5121C" w:rsidRPr="003B65FB" w:rsidRDefault="00D5121C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4F655B" w14:textId="77777777" w:rsidR="00D5121C" w:rsidRPr="008345D6" w:rsidRDefault="00D5121C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8F01A57" w14:textId="77777777" w:rsidR="00D5121C" w:rsidRPr="003B65FB" w:rsidRDefault="00D5121C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2F63FB" w14:textId="77777777" w:rsidR="00D5121C" w:rsidRPr="003B65FB" w:rsidRDefault="00D5121C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</w:tr>
      <w:tr w:rsidR="00851FE4" w:rsidRPr="003B65FB" w14:paraId="0708A8DC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5C74F9D" w14:textId="3C4F6B95" w:rsidR="00851FE4" w:rsidRPr="008345D6" w:rsidRDefault="00851FE4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ลูกหนี้อื่น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กิจการที่เกี่ยวข้องกัน </w:t>
            </w:r>
            <w:r w:rsidRPr="00410131">
              <w:rPr>
                <w:rFonts w:ascii="Angsana New" w:hAnsi="Angsana New" w:hint="cs"/>
                <w:b/>
                <w:bCs/>
                <w:spacing w:val="-4"/>
                <w:sz w:val="28"/>
              </w:rPr>
              <w:t>(</w:t>
            </w:r>
            <w:r w:rsidRPr="008345D6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Pr="00410131">
              <w:rPr>
                <w:rFonts w:ascii="Angsana New" w:hAnsi="Angsana New" w:hint="cs"/>
                <w:b/>
                <w:bCs/>
                <w:spacing w:val="-4"/>
                <w:sz w:val="28"/>
              </w:rPr>
              <w:t>10)</w:t>
            </w:r>
          </w:p>
        </w:tc>
        <w:tc>
          <w:tcPr>
            <w:tcW w:w="1080" w:type="dxa"/>
            <w:shd w:val="clear" w:color="auto" w:fill="auto"/>
          </w:tcPr>
          <w:p w14:paraId="7A463E0E" w14:textId="77777777" w:rsidR="00851FE4" w:rsidRPr="003B65FB" w:rsidRDefault="00851FE4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73C7A162" w14:textId="77777777" w:rsidR="00851FE4" w:rsidRPr="003B65FB" w:rsidRDefault="00851FE4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C872802" w14:textId="77777777" w:rsidR="00851FE4" w:rsidRPr="003B65FB" w:rsidRDefault="00851FE4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816B4DB" w14:textId="77777777" w:rsidR="00851FE4" w:rsidRPr="003B65FB" w:rsidRDefault="00851FE4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25377D" w14:textId="77777777" w:rsidR="00851FE4" w:rsidRPr="008345D6" w:rsidRDefault="00851FE4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CE68B0" w14:textId="77777777" w:rsidR="00851FE4" w:rsidRPr="003B65FB" w:rsidRDefault="00851FE4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992FD35" w14:textId="77777777" w:rsidR="00851FE4" w:rsidRPr="003B65FB" w:rsidRDefault="00851FE4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</w:tr>
      <w:tr w:rsidR="000F1692" w:rsidRPr="003B65FB" w14:paraId="232E0270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67E0C2C" w14:textId="77777777" w:rsidR="000F1692" w:rsidRPr="008345D6" w:rsidRDefault="000F1692" w:rsidP="000F169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5BE29" w14:textId="4552943B" w:rsidR="000F1692" w:rsidRPr="003B65FB" w:rsidRDefault="00E1572C" w:rsidP="000F1692">
            <w:pPr>
              <w:tabs>
                <w:tab w:val="decimal" w:pos="815"/>
                <w:tab w:val="decimal" w:pos="905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D7D245B" w14:textId="77777777" w:rsidR="000F1692" w:rsidRPr="003B65FB" w:rsidRDefault="000F1692" w:rsidP="000F1692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4E87B78" w14:textId="77777777" w:rsidR="000F1692" w:rsidRPr="003B65FB" w:rsidRDefault="000F1692" w:rsidP="000F1692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55D57E36" w14:textId="77777777" w:rsidR="000F1692" w:rsidRPr="003B65FB" w:rsidRDefault="000F1692" w:rsidP="000F1692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57D2BA" w14:textId="0FEAB6C2" w:rsidR="000F1692" w:rsidRPr="003B65FB" w:rsidRDefault="000F1692" w:rsidP="000F1692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6,01</w:t>
            </w:r>
            <w:r w:rsidR="007D758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63C261B" w14:textId="77777777" w:rsidR="000F1692" w:rsidRPr="003B65FB" w:rsidRDefault="000F1692" w:rsidP="000F1692">
            <w:pPr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C8E8917" w14:textId="77777777" w:rsidR="000F1692" w:rsidRPr="003B65FB" w:rsidRDefault="000F1692" w:rsidP="000F1692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17,745</w:t>
            </w:r>
          </w:p>
        </w:tc>
      </w:tr>
      <w:tr w:rsidR="000F1692" w:rsidRPr="003B65FB" w14:paraId="4C2292F4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37203650" w14:textId="77777777" w:rsidR="000F1692" w:rsidRPr="008345D6" w:rsidRDefault="000F1692" w:rsidP="000F169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D07AAB" w14:textId="5DFC0280" w:rsidR="000F1692" w:rsidRPr="003B65FB" w:rsidRDefault="00E1572C" w:rsidP="000F169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</w:t>
            </w:r>
            <w:r w:rsidR="007D758A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DFEE9A1" w14:textId="77777777" w:rsidR="000F1692" w:rsidRPr="003B65FB" w:rsidRDefault="000F1692" w:rsidP="000F1692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755BAD4" w14:textId="77777777" w:rsidR="000F1692" w:rsidRPr="003B65FB" w:rsidRDefault="000F1692" w:rsidP="000F1692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2,375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6EED1BDF" w14:textId="77777777" w:rsidR="000F1692" w:rsidRPr="003B65FB" w:rsidRDefault="000F1692" w:rsidP="000F1692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533772" w14:textId="6AA86587" w:rsidR="000F1692" w:rsidRPr="003B65FB" w:rsidRDefault="000F1692" w:rsidP="000F1692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2,</w:t>
            </w:r>
            <w:r w:rsidR="00CB6D48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882C697" w14:textId="77777777" w:rsidR="000F1692" w:rsidRPr="003B65FB" w:rsidRDefault="000F1692" w:rsidP="000F1692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C094ED8" w14:textId="77777777" w:rsidR="000F1692" w:rsidRPr="003B65FB" w:rsidRDefault="000F1692" w:rsidP="000F1692">
            <w:pPr>
              <w:tabs>
                <w:tab w:val="decimal" w:pos="900"/>
              </w:tabs>
              <w:ind w:left="-18" w:right="9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2,373</w:t>
            </w:r>
          </w:p>
        </w:tc>
      </w:tr>
      <w:tr w:rsidR="000F1692" w:rsidRPr="003B65FB" w14:paraId="66ABCF11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5A3C349E" w14:textId="77777777" w:rsidR="000F1692" w:rsidRPr="008345D6" w:rsidRDefault="000F1692" w:rsidP="000F169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B8383" w14:textId="55C25F9B" w:rsidR="000F1692" w:rsidRPr="003B65FB" w:rsidRDefault="00E1572C" w:rsidP="000F1692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</w:t>
            </w:r>
            <w:r w:rsidR="00E32CEF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EB12AED" w14:textId="77777777" w:rsidR="000F1692" w:rsidRPr="003B65FB" w:rsidRDefault="000F1692" w:rsidP="000F1692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C8CD57" w14:textId="48584973" w:rsidR="000F1692" w:rsidRPr="003B65FB" w:rsidRDefault="00E32CEF" w:rsidP="000F1692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2,375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4B7A7D90" w14:textId="77777777" w:rsidR="000F1692" w:rsidRPr="003B65FB" w:rsidRDefault="000F1692" w:rsidP="000F1692">
            <w:pPr>
              <w:tabs>
                <w:tab w:val="decimal" w:pos="90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FDA00" w14:textId="5CEBD6B8" w:rsidR="000F1692" w:rsidRPr="003B65FB" w:rsidRDefault="000F1692" w:rsidP="000F1692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8,2</w:t>
            </w:r>
            <w:r w:rsidR="00CB6D48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7CAFFEE" w14:textId="77777777" w:rsidR="000F1692" w:rsidRPr="003B65FB" w:rsidRDefault="000F1692" w:rsidP="000F1692">
            <w:pPr>
              <w:tabs>
                <w:tab w:val="decimal" w:pos="90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C8FD58" w14:textId="77777777" w:rsidR="000F1692" w:rsidRPr="003B65FB" w:rsidRDefault="000F1692" w:rsidP="000F1692">
            <w:pPr>
              <w:tabs>
                <w:tab w:val="decimal" w:pos="900"/>
              </w:tabs>
              <w:ind w:left="-18" w:right="9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20,118</w:t>
            </w:r>
          </w:p>
        </w:tc>
      </w:tr>
      <w:tr w:rsidR="00F3526A" w:rsidRPr="003B65FB" w14:paraId="3C241D2F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68339E8F" w14:textId="77777777" w:rsidR="00F3526A" w:rsidRPr="008345D6" w:rsidRDefault="00F3526A" w:rsidP="00F3526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lastRenderedPageBreak/>
              <w:t>หัก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6B68F" w14:textId="0AF366D0" w:rsidR="00F3526A" w:rsidRPr="003B65FB" w:rsidRDefault="00E32CEF" w:rsidP="00F3526A">
            <w:pPr>
              <w:tabs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CA640EC" w14:textId="77777777" w:rsidR="00F3526A" w:rsidRPr="003B65FB" w:rsidRDefault="00F3526A" w:rsidP="00F3526A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587AE" w14:textId="77777777" w:rsidR="00F3526A" w:rsidRPr="003B65FB" w:rsidRDefault="00F3526A" w:rsidP="00F3526A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62031844" w14:textId="77777777" w:rsidR="00F3526A" w:rsidRPr="003B65FB" w:rsidRDefault="00F3526A" w:rsidP="00F3526A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6E4DC" w14:textId="66644699" w:rsidR="00F3526A" w:rsidRPr="003B65FB" w:rsidRDefault="00F3526A" w:rsidP="00F3526A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846A4F1" w14:textId="77777777" w:rsidR="00F3526A" w:rsidRPr="003B65FB" w:rsidRDefault="00F3526A" w:rsidP="00F3526A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25CF0" w14:textId="77777777" w:rsidR="00F3526A" w:rsidRPr="003B65FB" w:rsidRDefault="00F3526A" w:rsidP="00F3526A">
            <w:pPr>
              <w:tabs>
                <w:tab w:val="decimal" w:pos="810"/>
                <w:tab w:val="decimal" w:pos="900"/>
              </w:tabs>
              <w:ind w:left="-18" w:right="1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3526A" w:rsidRPr="003B65FB" w14:paraId="08F761A8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50805E2D" w14:textId="77777777" w:rsidR="00F3526A" w:rsidRPr="008345D6" w:rsidRDefault="00F3526A" w:rsidP="00F3526A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รวมลูกหนี้อื่น 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>-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9D6D6" w14:textId="7DB7EA73" w:rsidR="00F3526A" w:rsidRPr="003B65FB" w:rsidRDefault="00E32CEF" w:rsidP="00F3526A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2,200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9A3BE8F" w14:textId="77777777" w:rsidR="00F3526A" w:rsidRPr="003B65FB" w:rsidRDefault="00F3526A" w:rsidP="00F3526A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D26698" w14:textId="03CCE4A4" w:rsidR="00F3526A" w:rsidRPr="003B65FB" w:rsidRDefault="00E32CEF" w:rsidP="00F3526A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2,375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37B68566" w14:textId="77777777" w:rsidR="00F3526A" w:rsidRPr="003B65FB" w:rsidRDefault="00F3526A" w:rsidP="00F3526A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286C06" w14:textId="3150ED2E" w:rsidR="00F3526A" w:rsidRPr="003B65FB" w:rsidRDefault="001308DD" w:rsidP="00F3526A">
            <w:pPr>
              <w:tabs>
                <w:tab w:val="decimal" w:pos="995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8,2</w:t>
            </w:r>
            <w:r w:rsidR="00CB6D48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9C51771" w14:textId="77777777" w:rsidR="00F3526A" w:rsidRPr="003B65FB" w:rsidRDefault="00F3526A" w:rsidP="00F3526A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212E3A" w14:textId="77777777" w:rsidR="00F3526A" w:rsidRPr="003B65FB" w:rsidRDefault="00F3526A" w:rsidP="00F3526A">
            <w:pPr>
              <w:tabs>
                <w:tab w:val="decimal" w:pos="900"/>
              </w:tabs>
              <w:ind w:left="-18" w:right="90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20,118</w:t>
            </w:r>
          </w:p>
        </w:tc>
      </w:tr>
      <w:tr w:rsidR="00F3526A" w:rsidRPr="003B65FB" w14:paraId="2470E2BC" w14:textId="77777777" w:rsidTr="00E04F6A">
        <w:trPr>
          <w:gridAfter w:val="1"/>
          <w:wAfter w:w="9" w:type="dxa"/>
          <w:trHeight w:val="333"/>
        </w:trPr>
        <w:tc>
          <w:tcPr>
            <w:tcW w:w="4227" w:type="dxa"/>
            <w:shd w:val="clear" w:color="auto" w:fill="auto"/>
            <w:vAlign w:val="bottom"/>
          </w:tcPr>
          <w:p w14:paraId="2EEF6EFB" w14:textId="77777777" w:rsidR="00F3526A" w:rsidRPr="003B65FB" w:rsidRDefault="00F3526A" w:rsidP="00F3526A">
            <w:pPr>
              <w:jc w:val="thaiDistribute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รายได้ค้างรับ</w:t>
            </w:r>
            <w:r w:rsidRPr="003B65FB">
              <w:rPr>
                <w:rFonts w:ascii="Angsana New" w:hAnsi="Angsana New" w:hint="cs"/>
                <w:b/>
                <w:bCs/>
                <w:spacing w:val="-6"/>
                <w:sz w:val="28"/>
              </w:rPr>
              <w:t xml:space="preserve"> - </w:t>
            </w:r>
            <w:r w:rsidRPr="008345D6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กิจการที่เกี่ยวข้องกัน</w:t>
            </w:r>
            <w:r w:rsidRPr="00410131">
              <w:rPr>
                <w:rFonts w:ascii="Angsana New" w:hAnsi="Angsana New" w:hint="cs"/>
                <w:b/>
                <w:bCs/>
                <w:spacing w:val="-6"/>
                <w:sz w:val="28"/>
              </w:rPr>
              <w:t xml:space="preserve"> </w:t>
            </w:r>
            <w:r w:rsidRPr="00410131">
              <w:rPr>
                <w:rFonts w:ascii="Angsana New" w:hAnsi="Angsana New" w:hint="cs"/>
                <w:b/>
                <w:bCs/>
                <w:spacing w:val="-6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 xml:space="preserve">ดูหมายเหตุข้อ </w:t>
            </w:r>
            <w:r w:rsidRPr="00410131">
              <w:rPr>
                <w:rFonts w:ascii="Angsana New" w:hAnsi="Angsana New" w:hint="cs"/>
                <w:b/>
                <w:bCs/>
                <w:spacing w:val="-6"/>
                <w:sz w:val="28"/>
              </w:rPr>
              <w:t>10</w:t>
            </w:r>
            <w:r w:rsidRPr="00410131">
              <w:rPr>
                <w:rFonts w:ascii="Angsana New" w:hAnsi="Angsana New" w:hint="cs"/>
                <w:b/>
                <w:bCs/>
                <w:spacing w:val="-6"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2814FF4" w14:textId="77777777" w:rsidR="00F3526A" w:rsidRPr="003B65FB" w:rsidRDefault="00F3526A" w:rsidP="00F3526A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25E50308" w14:textId="77777777" w:rsidR="00F3526A" w:rsidRPr="003B65FB" w:rsidRDefault="00F3526A" w:rsidP="00F3526A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DB21702" w14:textId="77777777" w:rsidR="00F3526A" w:rsidRPr="003B65FB" w:rsidRDefault="00F3526A" w:rsidP="00F3526A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14297E0C" w14:textId="77777777" w:rsidR="00F3526A" w:rsidRPr="003B65FB" w:rsidRDefault="00F3526A" w:rsidP="00F3526A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D54F6E" w14:textId="77777777" w:rsidR="00F3526A" w:rsidRPr="003B65FB" w:rsidRDefault="00F3526A" w:rsidP="00F3526A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054E3DD" w14:textId="77777777" w:rsidR="00F3526A" w:rsidRPr="003B65FB" w:rsidRDefault="00F3526A" w:rsidP="00F3526A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3B651E7" w14:textId="77777777" w:rsidR="00F3526A" w:rsidRPr="003B65FB" w:rsidRDefault="00F3526A" w:rsidP="00F3526A">
            <w:pPr>
              <w:tabs>
                <w:tab w:val="decimal" w:pos="950"/>
              </w:tabs>
              <w:ind w:left="-18" w:right="90"/>
              <w:rPr>
                <w:rFonts w:ascii="Angsana New" w:hAnsi="Angsana New"/>
                <w:sz w:val="28"/>
              </w:rPr>
            </w:pPr>
          </w:p>
        </w:tc>
      </w:tr>
      <w:tr w:rsidR="00F3526A" w:rsidRPr="003B65FB" w14:paraId="50B8A691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19B71BA5" w14:textId="77777777" w:rsidR="00F3526A" w:rsidRPr="008345D6" w:rsidRDefault="00F3526A" w:rsidP="00F3526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AC3826" w14:textId="0DD94A68" w:rsidR="00F3526A" w:rsidRPr="003B65FB" w:rsidRDefault="00E1572C" w:rsidP="00F3526A">
            <w:pPr>
              <w:tabs>
                <w:tab w:val="decimal" w:pos="950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9F2CDEB" w14:textId="77777777" w:rsidR="00F3526A" w:rsidRPr="003B65FB" w:rsidRDefault="00F3526A" w:rsidP="00F3526A">
            <w:pPr>
              <w:tabs>
                <w:tab w:val="decimal" w:pos="950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2D2681E" w14:textId="77777777" w:rsidR="00F3526A" w:rsidRPr="003B65FB" w:rsidRDefault="00F3526A" w:rsidP="00F3526A">
            <w:pPr>
              <w:tabs>
                <w:tab w:val="decimal" w:pos="904"/>
              </w:tabs>
              <w:ind w:left="-18" w:right="91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1CF12622" w14:textId="77777777" w:rsidR="00F3526A" w:rsidRPr="003B65FB" w:rsidRDefault="00F3526A" w:rsidP="00F3526A">
            <w:pPr>
              <w:tabs>
                <w:tab w:val="decimal" w:pos="950"/>
                <w:tab w:val="decimal" w:pos="990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50BB05" w14:textId="3F5FFF6E" w:rsidR="00F3526A" w:rsidRPr="003B65FB" w:rsidRDefault="00F3526A" w:rsidP="00F3526A">
            <w:pPr>
              <w:tabs>
                <w:tab w:val="decimal" w:pos="995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</w:t>
            </w:r>
            <w:r w:rsidR="008D6FB8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6239266" w14:textId="77777777" w:rsidR="00F3526A" w:rsidRPr="003B65FB" w:rsidRDefault="00F3526A" w:rsidP="00F3526A">
            <w:pPr>
              <w:tabs>
                <w:tab w:val="decimal" w:pos="950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DB415E5" w14:textId="77777777" w:rsidR="00F3526A" w:rsidRPr="003B65FB" w:rsidRDefault="00F3526A" w:rsidP="00F3526A">
            <w:pPr>
              <w:tabs>
                <w:tab w:val="decimal" w:pos="950"/>
              </w:tabs>
              <w:ind w:left="-18" w:right="180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167</w:t>
            </w:r>
          </w:p>
        </w:tc>
      </w:tr>
      <w:tr w:rsidR="00F3526A" w:rsidRPr="003B65FB" w14:paraId="5A8B56E0" w14:textId="77777777" w:rsidTr="00E04F6A">
        <w:trPr>
          <w:gridAfter w:val="1"/>
          <w:wAfter w:w="9" w:type="dxa"/>
          <w:trHeight w:val="387"/>
        </w:trPr>
        <w:tc>
          <w:tcPr>
            <w:tcW w:w="4227" w:type="dxa"/>
            <w:shd w:val="clear" w:color="auto" w:fill="auto"/>
            <w:vAlign w:val="center"/>
          </w:tcPr>
          <w:p w14:paraId="56DAE13D" w14:textId="77777777" w:rsidR="00F3526A" w:rsidRPr="008345D6" w:rsidRDefault="00F3526A" w:rsidP="00F3526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FFD5D3" w14:textId="6A231864" w:rsidR="00F3526A" w:rsidRPr="003B65FB" w:rsidRDefault="00E1572C" w:rsidP="00F3526A">
            <w:pPr>
              <w:tabs>
                <w:tab w:val="decimal" w:pos="950"/>
              </w:tabs>
              <w:ind w:right="9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2BAD25F" w14:textId="77777777" w:rsidR="00F3526A" w:rsidRPr="003B65FB" w:rsidRDefault="00F3526A" w:rsidP="00F3526A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42574BB" w14:textId="575C6907" w:rsidR="00F3526A" w:rsidRPr="003B65FB" w:rsidRDefault="00F3526A" w:rsidP="00F3526A">
            <w:pPr>
              <w:tabs>
                <w:tab w:val="decimal" w:pos="950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143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BFC0B31" w14:textId="77777777" w:rsidR="00F3526A" w:rsidRPr="003B65FB" w:rsidRDefault="00F3526A" w:rsidP="00F3526A">
            <w:pPr>
              <w:tabs>
                <w:tab w:val="decimal" w:pos="882"/>
                <w:tab w:val="decimal" w:pos="990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4627CD" w14:textId="7F3F21A6" w:rsidR="00F3526A" w:rsidRPr="003B65FB" w:rsidRDefault="008D6FB8" w:rsidP="00F3526A">
            <w:pPr>
              <w:tabs>
                <w:tab w:val="decimal" w:pos="995"/>
              </w:tabs>
              <w:ind w:right="9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71A483" w14:textId="77777777" w:rsidR="00F3526A" w:rsidRPr="003B65FB" w:rsidRDefault="00F3526A" w:rsidP="00F3526A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C1028A" w14:textId="0BD637BC" w:rsidR="00F3526A" w:rsidRPr="003B65FB" w:rsidRDefault="00F3526A" w:rsidP="00F3526A">
            <w:pPr>
              <w:tabs>
                <w:tab w:val="decimal" w:pos="950"/>
              </w:tabs>
              <w:ind w:left="-18" w:right="180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66</w:t>
            </w:r>
          </w:p>
        </w:tc>
      </w:tr>
      <w:tr w:rsidR="00F3526A" w:rsidRPr="003B65FB" w14:paraId="7E6928D6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2E90BB33" w14:textId="77777777" w:rsidR="00F3526A" w:rsidRPr="008345D6" w:rsidRDefault="00F3526A" w:rsidP="00F3526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A559E" w14:textId="6C9A8408" w:rsidR="00F3526A" w:rsidRPr="003B65FB" w:rsidRDefault="00E1572C" w:rsidP="00F3526A">
            <w:pPr>
              <w:tabs>
                <w:tab w:val="decimal" w:pos="950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76349D1" w14:textId="77777777" w:rsidR="00F3526A" w:rsidRPr="003B65FB" w:rsidRDefault="00F3526A" w:rsidP="00F3526A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3B256" w14:textId="77777777" w:rsidR="00F3526A" w:rsidRPr="003B65FB" w:rsidRDefault="00F3526A" w:rsidP="00F3526A">
            <w:pPr>
              <w:tabs>
                <w:tab w:val="decimal" w:pos="994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143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79AD899F" w14:textId="77777777" w:rsidR="00F3526A" w:rsidRPr="003B65FB" w:rsidRDefault="00F3526A" w:rsidP="00F3526A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8586AF" w14:textId="310EB0B9" w:rsidR="00F3526A" w:rsidRPr="003B65FB" w:rsidRDefault="00F3526A" w:rsidP="00F3526A">
            <w:pPr>
              <w:tabs>
                <w:tab w:val="decimal" w:pos="995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520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A8CAD08" w14:textId="77777777" w:rsidR="00F3526A" w:rsidRPr="003B65FB" w:rsidRDefault="00F3526A" w:rsidP="00F3526A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6F45C" w14:textId="77777777" w:rsidR="00F3526A" w:rsidRPr="003B65FB" w:rsidRDefault="00F3526A" w:rsidP="00F3526A">
            <w:pPr>
              <w:ind w:left="-18"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233</w:t>
            </w:r>
          </w:p>
        </w:tc>
      </w:tr>
      <w:tr w:rsidR="00F3526A" w:rsidRPr="003B65FB" w14:paraId="78609F5F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23509B85" w14:textId="77777777" w:rsidR="00F3526A" w:rsidRPr="008345D6" w:rsidRDefault="00F3526A" w:rsidP="00F3526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B07DE" w14:textId="2EF0227E" w:rsidR="00F3526A" w:rsidRPr="003B65FB" w:rsidRDefault="00E1572C" w:rsidP="00F3526A">
            <w:pPr>
              <w:tabs>
                <w:tab w:val="decimal" w:pos="950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(77)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319C596" w14:textId="77777777" w:rsidR="00F3526A" w:rsidRPr="003B65FB" w:rsidRDefault="00F3526A" w:rsidP="00F3526A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DE195" w14:textId="77777777" w:rsidR="00F3526A" w:rsidRPr="003B65FB" w:rsidRDefault="00F3526A" w:rsidP="00F3526A">
            <w:pPr>
              <w:tabs>
                <w:tab w:val="decimal" w:pos="950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(77)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55840604" w14:textId="77777777" w:rsidR="00F3526A" w:rsidRPr="003B65FB" w:rsidRDefault="00F3526A" w:rsidP="00F3526A">
            <w:pPr>
              <w:tabs>
                <w:tab w:val="decimal" w:pos="882"/>
                <w:tab w:val="decimal" w:pos="990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7AF14" w14:textId="1341E413" w:rsidR="00F3526A" w:rsidRPr="003B65FB" w:rsidRDefault="00F3526A" w:rsidP="00F3526A">
            <w:pPr>
              <w:tabs>
                <w:tab w:val="decimal" w:pos="995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7347420" w14:textId="77777777" w:rsidR="00F3526A" w:rsidRPr="003B65FB" w:rsidRDefault="00F3526A" w:rsidP="00F3526A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7ABA6" w14:textId="77777777" w:rsidR="00F3526A" w:rsidRPr="003B65FB" w:rsidRDefault="00F3526A" w:rsidP="00F3526A">
            <w:pPr>
              <w:tabs>
                <w:tab w:val="decimal" w:pos="903"/>
              </w:tabs>
              <w:ind w:left="-18" w:right="90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3526A" w:rsidRPr="003B65FB" w14:paraId="6880E097" w14:textId="77777777" w:rsidTr="00E04F6A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2DCEF5D4" w14:textId="77777777" w:rsidR="00F3526A" w:rsidRPr="008345D6" w:rsidRDefault="00F3526A" w:rsidP="00F3526A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รวมรายได้ค้างรับ 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>-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กิจการที่เกี่ยวข้องกัน 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 xml:space="preserve">- 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B98939" w14:textId="12A08582" w:rsidR="00F3526A" w:rsidRPr="003B65FB" w:rsidRDefault="00E1572C" w:rsidP="00F3526A">
            <w:pPr>
              <w:tabs>
                <w:tab w:val="decimal" w:pos="950"/>
              </w:tabs>
              <w:ind w:left="-18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251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3D24D4A" w14:textId="77777777" w:rsidR="00F3526A" w:rsidRPr="003B65FB" w:rsidRDefault="00F3526A" w:rsidP="00F3526A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EBD3D7" w14:textId="77777777" w:rsidR="00F3526A" w:rsidRPr="003B65FB" w:rsidRDefault="00F3526A" w:rsidP="00F3526A">
            <w:pPr>
              <w:tabs>
                <w:tab w:val="decimal" w:pos="994"/>
              </w:tabs>
              <w:ind w:left="-18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66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532AD5A4" w14:textId="77777777" w:rsidR="00F3526A" w:rsidRPr="003B65FB" w:rsidRDefault="00F3526A" w:rsidP="00F3526A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52DC0E" w14:textId="1B9E6E12" w:rsidR="00F3526A" w:rsidRPr="003B65FB" w:rsidRDefault="00F3526A" w:rsidP="00F3526A">
            <w:pPr>
              <w:tabs>
                <w:tab w:val="decimal" w:pos="995"/>
              </w:tabs>
              <w:ind w:left="-18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520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ED0D901" w14:textId="77777777" w:rsidR="00F3526A" w:rsidRPr="003B65FB" w:rsidRDefault="00F3526A" w:rsidP="00F3526A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21E5FD" w14:textId="77777777" w:rsidR="00F3526A" w:rsidRPr="003B65FB" w:rsidRDefault="00F3526A" w:rsidP="00F3526A">
            <w:pPr>
              <w:tabs>
                <w:tab w:val="decimal" w:pos="900"/>
              </w:tabs>
              <w:ind w:left="-18" w:right="9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233</w:t>
            </w:r>
          </w:p>
        </w:tc>
      </w:tr>
      <w:tr w:rsidR="00F3526A" w:rsidRPr="003B65FB" w14:paraId="6CB4DA7C" w14:textId="77777777" w:rsidTr="00E04F6A">
        <w:trPr>
          <w:gridAfter w:val="1"/>
          <w:wAfter w:w="9" w:type="dxa"/>
          <w:trHeight w:val="123"/>
        </w:trPr>
        <w:tc>
          <w:tcPr>
            <w:tcW w:w="4227" w:type="dxa"/>
            <w:shd w:val="clear" w:color="auto" w:fill="auto"/>
            <w:vAlign w:val="bottom"/>
          </w:tcPr>
          <w:p w14:paraId="3334FE36" w14:textId="77777777" w:rsidR="00F3526A" w:rsidRPr="008345D6" w:rsidRDefault="00F3526A" w:rsidP="00F3526A">
            <w:pPr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309330A" w14:textId="77777777" w:rsidR="00F3526A" w:rsidRPr="003B65FB" w:rsidRDefault="00F3526A" w:rsidP="00F3526A">
            <w:pPr>
              <w:tabs>
                <w:tab w:val="decimal" w:pos="950"/>
              </w:tabs>
              <w:ind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62F7BCCE" w14:textId="77777777" w:rsidR="00F3526A" w:rsidRPr="003B65FB" w:rsidRDefault="00F3526A" w:rsidP="00F3526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5131130" w14:textId="77777777" w:rsidR="00F3526A" w:rsidRPr="003B65FB" w:rsidRDefault="00F3526A" w:rsidP="00F3526A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7873CEC" w14:textId="77777777" w:rsidR="00F3526A" w:rsidRPr="003B65FB" w:rsidRDefault="00F3526A" w:rsidP="00F3526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390572" w14:textId="77777777" w:rsidR="00F3526A" w:rsidRPr="003B65FB" w:rsidRDefault="00F3526A" w:rsidP="00F3526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92CCD7" w14:textId="77777777" w:rsidR="00F3526A" w:rsidRPr="003B65FB" w:rsidRDefault="00F3526A" w:rsidP="00F3526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2C939A2" w14:textId="77777777" w:rsidR="00F3526A" w:rsidRPr="003B65FB" w:rsidRDefault="00F3526A" w:rsidP="00F3526A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</w:tr>
      <w:tr w:rsidR="00D5121C" w:rsidRPr="003B65FB" w14:paraId="6E8A6C75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6A980C4E" w14:textId="77777777" w:rsidR="00D5121C" w:rsidRPr="003B65FB" w:rsidRDefault="009B2480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3B65FB">
              <w:rPr>
                <w:rFonts w:ascii="Angsana New" w:hAnsi="Angsana New" w:hint="cs"/>
                <w:b/>
                <w:bCs/>
                <w:spacing w:val="-4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b/>
                <w:bCs/>
                <w:spacing w:val="-4"/>
                <w:sz w:val="28"/>
                <w:lang w:val="en-GB"/>
              </w:rPr>
              <w:t xml:space="preserve">- </w:t>
            </w:r>
            <w:r w:rsidRPr="008345D6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กิจการที่เกี่ยวข้องกัน</w:t>
            </w:r>
            <w:r w:rsidRPr="003B65FB">
              <w:rPr>
                <w:rFonts w:ascii="Angsana New" w:hAnsi="Angsana New" w:hint="cs"/>
                <w:b/>
                <w:bCs/>
                <w:spacing w:val="-4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b/>
                <w:bCs/>
                <w:spacing w:val="-6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 xml:space="preserve">ดูหมายเหตุข้อ </w:t>
            </w:r>
            <w:r w:rsidRPr="003B65FB">
              <w:rPr>
                <w:rFonts w:ascii="Angsana New" w:hAnsi="Angsana New" w:hint="cs"/>
                <w:b/>
                <w:bCs/>
                <w:spacing w:val="-6"/>
                <w:sz w:val="28"/>
              </w:rPr>
              <w:t>10</w:t>
            </w:r>
            <w:r w:rsidRPr="003B65FB">
              <w:rPr>
                <w:rFonts w:ascii="Angsana New" w:hAnsi="Angsana New" w:hint="cs"/>
                <w:b/>
                <w:bCs/>
                <w:spacing w:val="-6"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61CF589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00046383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6A4ACB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FC41C0C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74D8F2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AB3748E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8B7814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E75A2" w:rsidRPr="003B65FB" w14:paraId="5F12D120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F6FB27F" w14:textId="77777777" w:rsidR="006E75A2" w:rsidRPr="008345D6" w:rsidRDefault="006E75A2" w:rsidP="006E75A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1FA4DB" w14:textId="332E86AC" w:rsidR="006E75A2" w:rsidRPr="003B65FB" w:rsidRDefault="00E1572C" w:rsidP="006E75A2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8041C8E" w14:textId="77777777" w:rsidR="006E75A2" w:rsidRPr="003B65FB" w:rsidRDefault="006E75A2" w:rsidP="006E75A2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0C859DD" w14:textId="77777777" w:rsidR="006E75A2" w:rsidRPr="003B65FB" w:rsidRDefault="006E75A2" w:rsidP="006E75A2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12C4ACE" w14:textId="77777777" w:rsidR="006E75A2" w:rsidRPr="003B65FB" w:rsidRDefault="006E75A2" w:rsidP="006E75A2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3E7A4E" w14:textId="1EB64828" w:rsidR="006E75A2" w:rsidRPr="003B65FB" w:rsidRDefault="006E75A2" w:rsidP="006E75A2">
            <w:pPr>
              <w:tabs>
                <w:tab w:val="decimal" w:pos="900"/>
              </w:tabs>
              <w:ind w:left="-18" w:right="92"/>
              <w:jc w:val="right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86</w:t>
            </w:r>
            <w:r w:rsidRPr="003B65FB">
              <w:rPr>
                <w:rFonts w:ascii="Angsana New" w:hAnsi="Angsana New" w:hint="cs"/>
                <w:sz w:val="28"/>
              </w:rPr>
              <w:t>,</w:t>
            </w:r>
            <w:r w:rsidRPr="008345D6">
              <w:rPr>
                <w:rFonts w:ascii="Angsana New" w:hAnsi="Angsana New" w:hint="cs"/>
                <w:sz w:val="28"/>
              </w:rPr>
              <w:t>412</w:t>
            </w:r>
          </w:p>
        </w:tc>
        <w:tc>
          <w:tcPr>
            <w:tcW w:w="180" w:type="dxa"/>
            <w:shd w:val="clear" w:color="auto" w:fill="auto"/>
          </w:tcPr>
          <w:p w14:paraId="56E6E863" w14:textId="77777777" w:rsidR="006E75A2" w:rsidRPr="003B65FB" w:rsidRDefault="006E75A2" w:rsidP="006E75A2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6E0716" w14:textId="77777777" w:rsidR="006E75A2" w:rsidRPr="003B65FB" w:rsidRDefault="006E75A2" w:rsidP="006E75A2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54,204</w:t>
            </w:r>
          </w:p>
        </w:tc>
      </w:tr>
      <w:tr w:rsidR="006E75A2" w:rsidRPr="003B65FB" w14:paraId="6FA2B06D" w14:textId="77777777" w:rsidTr="00837E2B">
        <w:trPr>
          <w:gridAfter w:val="1"/>
          <w:wAfter w:w="9" w:type="dxa"/>
          <w:trHeight w:val="288"/>
        </w:trPr>
        <w:tc>
          <w:tcPr>
            <w:tcW w:w="4227" w:type="dxa"/>
            <w:shd w:val="clear" w:color="auto" w:fill="auto"/>
            <w:vAlign w:val="bottom"/>
          </w:tcPr>
          <w:p w14:paraId="6FED9575" w14:textId="77777777" w:rsidR="006E75A2" w:rsidRPr="008345D6" w:rsidRDefault="006E75A2" w:rsidP="006E75A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8BABBC" w14:textId="722D8F2F" w:rsidR="006E75A2" w:rsidRPr="003B65FB" w:rsidRDefault="00E1572C" w:rsidP="006E75A2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10,775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147F315" w14:textId="77777777" w:rsidR="006E75A2" w:rsidRPr="003B65FB" w:rsidRDefault="006E75A2" w:rsidP="006E75A2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04557C6" w14:textId="77777777" w:rsidR="006E75A2" w:rsidRPr="003B65FB" w:rsidRDefault="006E75A2" w:rsidP="006E75A2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8,002</w:t>
            </w:r>
          </w:p>
        </w:tc>
        <w:tc>
          <w:tcPr>
            <w:tcW w:w="182" w:type="dxa"/>
            <w:shd w:val="clear" w:color="auto" w:fill="auto"/>
          </w:tcPr>
          <w:p w14:paraId="2F453D8B" w14:textId="77777777" w:rsidR="006E75A2" w:rsidRPr="003B65FB" w:rsidRDefault="006E75A2" w:rsidP="006E75A2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56C5A8" w14:textId="51FAE339" w:rsidR="006E75A2" w:rsidRPr="003B65FB" w:rsidRDefault="006E75A2" w:rsidP="006E75A2">
            <w:pPr>
              <w:tabs>
                <w:tab w:val="decimal" w:pos="524"/>
              </w:tabs>
              <w:ind w:left="-18" w:right="92"/>
              <w:jc w:val="right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10</w:t>
            </w:r>
            <w:r w:rsidRPr="003B65FB">
              <w:rPr>
                <w:rFonts w:ascii="Angsana New" w:hAnsi="Angsana New" w:hint="cs"/>
                <w:sz w:val="28"/>
              </w:rPr>
              <w:t>,</w:t>
            </w:r>
            <w:r w:rsidRPr="008345D6">
              <w:rPr>
                <w:rFonts w:ascii="Angsana New" w:hAnsi="Angsana New" w:hint="cs"/>
                <w:sz w:val="28"/>
              </w:rPr>
              <w:t>673</w:t>
            </w:r>
          </w:p>
        </w:tc>
        <w:tc>
          <w:tcPr>
            <w:tcW w:w="180" w:type="dxa"/>
            <w:shd w:val="clear" w:color="auto" w:fill="auto"/>
          </w:tcPr>
          <w:p w14:paraId="31E96E70" w14:textId="77777777" w:rsidR="006E75A2" w:rsidRPr="003B65FB" w:rsidRDefault="006E75A2" w:rsidP="006E75A2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3E7F33" w14:textId="77777777" w:rsidR="006E75A2" w:rsidRPr="003B65FB" w:rsidRDefault="006E75A2" w:rsidP="006E75A2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8,002</w:t>
            </w:r>
          </w:p>
        </w:tc>
      </w:tr>
      <w:tr w:rsidR="006E75A2" w:rsidRPr="003B65FB" w14:paraId="3D8B21CF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F572AD3" w14:textId="77777777" w:rsidR="006E75A2" w:rsidRPr="008345D6" w:rsidRDefault="006E75A2" w:rsidP="006E75A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12C9C6" w14:textId="58DB0505" w:rsidR="006E75A2" w:rsidRPr="003B65FB" w:rsidRDefault="00E1572C" w:rsidP="006E75A2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1D3AB11" w14:textId="77777777" w:rsidR="006E75A2" w:rsidRPr="003B65FB" w:rsidRDefault="006E75A2" w:rsidP="006E75A2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0566181" w14:textId="77777777" w:rsidR="006E75A2" w:rsidRPr="003B65FB" w:rsidRDefault="006E75A2" w:rsidP="006E75A2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82" w:type="dxa"/>
            <w:shd w:val="clear" w:color="auto" w:fill="auto"/>
          </w:tcPr>
          <w:p w14:paraId="0CE7396E" w14:textId="77777777" w:rsidR="006E75A2" w:rsidRPr="003B65FB" w:rsidRDefault="006E75A2" w:rsidP="006E75A2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92E0D8" w14:textId="20EBE07E" w:rsidR="006E75A2" w:rsidRPr="003B65FB" w:rsidRDefault="006E75A2" w:rsidP="006E75A2">
            <w:pPr>
              <w:tabs>
                <w:tab w:val="decimal" w:pos="524"/>
              </w:tabs>
              <w:ind w:left="-18" w:right="9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C882F2" w14:textId="77777777" w:rsidR="006E75A2" w:rsidRPr="003B65FB" w:rsidRDefault="006E75A2" w:rsidP="006E75A2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544940" w14:textId="77777777" w:rsidR="006E75A2" w:rsidRPr="003B65FB" w:rsidRDefault="006E75A2" w:rsidP="006E75A2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E75A2" w:rsidRPr="003B65FB" w14:paraId="2D9CBCBF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1D9CE6AE" w14:textId="77777777" w:rsidR="006E75A2" w:rsidRPr="008345D6" w:rsidRDefault="006E75A2" w:rsidP="006E75A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6AF1" w14:textId="655C6FE6" w:rsidR="006E75A2" w:rsidRPr="003B65FB" w:rsidRDefault="00E1572C" w:rsidP="006E75A2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CF56F32" w14:textId="77777777" w:rsidR="006E75A2" w:rsidRPr="003B65FB" w:rsidRDefault="006E75A2" w:rsidP="006E75A2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7D497" w14:textId="77777777" w:rsidR="006E75A2" w:rsidRPr="003B65FB" w:rsidRDefault="006E75A2" w:rsidP="006E75A2">
            <w:pPr>
              <w:tabs>
                <w:tab w:val="decimal" w:pos="524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2,379</w:t>
            </w:r>
          </w:p>
        </w:tc>
        <w:tc>
          <w:tcPr>
            <w:tcW w:w="182" w:type="dxa"/>
            <w:shd w:val="clear" w:color="auto" w:fill="auto"/>
          </w:tcPr>
          <w:p w14:paraId="0D636F6A" w14:textId="77777777" w:rsidR="006E75A2" w:rsidRPr="003B65FB" w:rsidRDefault="006E75A2" w:rsidP="006E75A2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5DEB8" w14:textId="14101300" w:rsidR="006E75A2" w:rsidRPr="003B65FB" w:rsidRDefault="006E75A2" w:rsidP="006E75A2">
            <w:pPr>
              <w:tabs>
                <w:tab w:val="decimal" w:pos="524"/>
              </w:tabs>
              <w:ind w:left="-18" w:right="9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2E0EEF" w14:textId="77777777" w:rsidR="006E75A2" w:rsidRPr="003B65FB" w:rsidRDefault="006E75A2" w:rsidP="006E75A2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FDBB6" w14:textId="77777777" w:rsidR="006E75A2" w:rsidRPr="003B65FB" w:rsidRDefault="006E75A2" w:rsidP="006E75A2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E75A2" w:rsidRPr="003B65FB" w14:paraId="1C95E818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101A6F4" w14:textId="77777777" w:rsidR="006E75A2" w:rsidRPr="008345D6" w:rsidRDefault="006E75A2" w:rsidP="006E75A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EC7FD" w14:textId="19767D77" w:rsidR="006E75A2" w:rsidRPr="003B65FB" w:rsidRDefault="00E1572C" w:rsidP="006E75A2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10,775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FFB1DBD" w14:textId="77777777" w:rsidR="006E75A2" w:rsidRPr="003B65FB" w:rsidRDefault="006E75A2" w:rsidP="006E75A2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0938E" w14:textId="77777777" w:rsidR="006E75A2" w:rsidRPr="003B65FB" w:rsidRDefault="006E75A2" w:rsidP="006E75A2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10,386</w:t>
            </w:r>
          </w:p>
        </w:tc>
        <w:tc>
          <w:tcPr>
            <w:tcW w:w="182" w:type="dxa"/>
            <w:shd w:val="clear" w:color="auto" w:fill="auto"/>
          </w:tcPr>
          <w:p w14:paraId="34199BC2" w14:textId="77777777" w:rsidR="006E75A2" w:rsidRPr="003B65FB" w:rsidRDefault="006E75A2" w:rsidP="006E75A2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92DFA" w14:textId="47B59694" w:rsidR="006E75A2" w:rsidRPr="003B65FB" w:rsidRDefault="006E75A2" w:rsidP="006E75A2">
            <w:pPr>
              <w:tabs>
                <w:tab w:val="decimal" w:pos="900"/>
              </w:tabs>
              <w:ind w:left="-18" w:right="92"/>
              <w:jc w:val="right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97</w:t>
            </w:r>
            <w:r w:rsidRPr="003B65FB">
              <w:rPr>
                <w:rFonts w:ascii="Angsana New" w:hAnsi="Angsana New" w:hint="cs"/>
                <w:sz w:val="28"/>
              </w:rPr>
              <w:t>,</w:t>
            </w:r>
            <w:r w:rsidRPr="008345D6">
              <w:rPr>
                <w:rFonts w:ascii="Angsana New" w:hAnsi="Angsana New" w:hint="cs"/>
                <w:sz w:val="28"/>
              </w:rPr>
              <w:t>085</w:t>
            </w:r>
          </w:p>
        </w:tc>
        <w:tc>
          <w:tcPr>
            <w:tcW w:w="180" w:type="dxa"/>
            <w:shd w:val="clear" w:color="auto" w:fill="auto"/>
          </w:tcPr>
          <w:p w14:paraId="24E5BB1F" w14:textId="77777777" w:rsidR="006E75A2" w:rsidRPr="003B65FB" w:rsidRDefault="006E75A2" w:rsidP="006E75A2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84BF0" w14:textId="77777777" w:rsidR="006E75A2" w:rsidRPr="003B65FB" w:rsidRDefault="006E75A2" w:rsidP="006E75A2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62,206</w:t>
            </w:r>
          </w:p>
        </w:tc>
      </w:tr>
      <w:tr w:rsidR="006E75A2" w:rsidRPr="003B65FB" w14:paraId="58D496B3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3DF59325" w14:textId="77777777" w:rsidR="006E75A2" w:rsidRPr="008345D6" w:rsidRDefault="006E75A2" w:rsidP="006E75A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AD5A6" w14:textId="44C0DD99" w:rsidR="006E75A2" w:rsidRPr="003B65FB" w:rsidRDefault="00E1572C" w:rsidP="006E75A2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(1,410)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D8307A9" w14:textId="77777777" w:rsidR="006E75A2" w:rsidRPr="003B65FB" w:rsidRDefault="006E75A2" w:rsidP="006E75A2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9CDBD" w14:textId="77777777" w:rsidR="006E75A2" w:rsidRPr="003B65FB" w:rsidRDefault="006E75A2" w:rsidP="006E75A2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(3,485)</w:t>
            </w:r>
          </w:p>
        </w:tc>
        <w:tc>
          <w:tcPr>
            <w:tcW w:w="182" w:type="dxa"/>
            <w:shd w:val="clear" w:color="auto" w:fill="auto"/>
          </w:tcPr>
          <w:p w14:paraId="76E6A259" w14:textId="77777777" w:rsidR="006E75A2" w:rsidRPr="003B65FB" w:rsidRDefault="006E75A2" w:rsidP="006E75A2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F369B" w14:textId="3BDFB66B" w:rsidR="006E75A2" w:rsidRPr="003B65FB" w:rsidRDefault="006E75A2" w:rsidP="006E75A2">
            <w:pPr>
              <w:tabs>
                <w:tab w:val="decimal" w:pos="900"/>
              </w:tabs>
              <w:ind w:left="-18" w:right="92"/>
              <w:jc w:val="right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(</w:t>
            </w:r>
            <w:r w:rsidR="009A6297">
              <w:rPr>
                <w:rFonts w:ascii="Angsana New" w:hAnsi="Angsana New"/>
                <w:sz w:val="28"/>
              </w:rPr>
              <w:t>21,340</w:t>
            </w:r>
            <w:r w:rsidRPr="008345D6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0E9EF7" w14:textId="77777777" w:rsidR="006E75A2" w:rsidRPr="003B65FB" w:rsidRDefault="006E75A2" w:rsidP="006E75A2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54E96" w14:textId="77777777" w:rsidR="006E75A2" w:rsidRPr="008345D6" w:rsidRDefault="006E75A2" w:rsidP="006E75A2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(22,130)</w:t>
            </w:r>
          </w:p>
        </w:tc>
      </w:tr>
      <w:tr w:rsidR="006E75A2" w:rsidRPr="003B65FB" w14:paraId="504D2093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6EA6326E" w14:textId="77777777" w:rsidR="006E75A2" w:rsidRPr="008345D6" w:rsidRDefault="006E75A2" w:rsidP="006E75A2">
            <w:pPr>
              <w:ind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>-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E9AB41" w14:textId="1481D0F8" w:rsidR="006E75A2" w:rsidRPr="003B65FB" w:rsidRDefault="00E1572C" w:rsidP="006E75A2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9,365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75BE236" w14:textId="77777777" w:rsidR="006E75A2" w:rsidRPr="003B65FB" w:rsidRDefault="006E75A2" w:rsidP="006E75A2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2065C" w14:textId="77777777" w:rsidR="006E75A2" w:rsidRPr="003B65FB" w:rsidRDefault="006E75A2" w:rsidP="006E75A2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6,901</w:t>
            </w:r>
          </w:p>
        </w:tc>
        <w:tc>
          <w:tcPr>
            <w:tcW w:w="182" w:type="dxa"/>
            <w:shd w:val="clear" w:color="auto" w:fill="auto"/>
          </w:tcPr>
          <w:p w14:paraId="77BAE1F8" w14:textId="77777777" w:rsidR="006E75A2" w:rsidRPr="003B65FB" w:rsidRDefault="006E75A2" w:rsidP="006E75A2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BCC2C" w14:textId="732F6658" w:rsidR="006E75A2" w:rsidRPr="003B65FB" w:rsidRDefault="006E75A2" w:rsidP="006E75A2">
            <w:pPr>
              <w:tabs>
                <w:tab w:val="decimal" w:pos="900"/>
              </w:tabs>
              <w:ind w:left="-18" w:right="9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</w:rPr>
              <w:t>75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>,</w:t>
            </w:r>
            <w:r w:rsidRPr="008345D6">
              <w:rPr>
                <w:rFonts w:ascii="Angsana New" w:hAnsi="Angsana New" w:hint="cs"/>
                <w:b/>
                <w:bCs/>
                <w:sz w:val="28"/>
              </w:rPr>
              <w:t>745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548F2C" w14:textId="77777777" w:rsidR="006E75A2" w:rsidRPr="003B65FB" w:rsidRDefault="006E75A2" w:rsidP="006E75A2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56700" w14:textId="77777777" w:rsidR="006E75A2" w:rsidRPr="003B65FB" w:rsidRDefault="006E75A2" w:rsidP="006E75A2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40,076</w:t>
            </w:r>
          </w:p>
        </w:tc>
      </w:tr>
      <w:tr w:rsidR="00D5121C" w:rsidRPr="003B65FB" w14:paraId="565A751B" w14:textId="77777777" w:rsidTr="002E397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39E77C5F" w14:textId="77777777" w:rsidR="00D5121C" w:rsidRPr="008345D6" w:rsidRDefault="00D5121C">
            <w:pPr>
              <w:spacing w:line="240" w:lineRule="exact"/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9B219B" w14:textId="77777777" w:rsidR="00D5121C" w:rsidRPr="003B65FB" w:rsidRDefault="00D5121C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A64E9A9" w14:textId="77777777" w:rsidR="00D5121C" w:rsidRPr="003B65FB" w:rsidRDefault="00D5121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64D4A1" w14:textId="77777777" w:rsidR="00D5121C" w:rsidRPr="003B65FB" w:rsidRDefault="00D5121C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33E20CB" w14:textId="77777777" w:rsidR="00D5121C" w:rsidRPr="003B65FB" w:rsidRDefault="00D5121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7CF2C6" w14:textId="77777777" w:rsidR="00D5121C" w:rsidRPr="003B65FB" w:rsidRDefault="00D5121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7A667B" w14:textId="77777777" w:rsidR="00D5121C" w:rsidRPr="003B65FB" w:rsidRDefault="00D5121C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FBA3A46" w14:textId="77777777" w:rsidR="00D5121C" w:rsidRPr="003B65FB" w:rsidRDefault="00D5121C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121C" w:rsidRPr="003B65FB" w14:paraId="31701C7A" w14:textId="77777777" w:rsidTr="00837E2B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  <w:vAlign w:val="bottom"/>
          </w:tcPr>
          <w:p w14:paraId="674B7961" w14:textId="77777777" w:rsidR="00D5121C" w:rsidRPr="00A7449B" w:rsidRDefault="009B2480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เงินมัดจำเพื่อตรวจสอบธุรกิจก่อนซื้อกิจการ -</w:t>
            </w:r>
          </w:p>
          <w:p w14:paraId="557C5FA5" w14:textId="30FBA9B4" w:rsidR="00D5121C" w:rsidRPr="008345D6" w:rsidRDefault="009B2480">
            <w:pPr>
              <w:ind w:left="162" w:right="50" w:hanging="16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7449B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กิจการที่เกี่ยวข้องกัน (ดูหมายเหตุข้อ </w:t>
            </w:r>
            <w:r w:rsidR="009810B7">
              <w:rPr>
                <w:rFonts w:ascii="Angsana New" w:hAnsi="Angsana New"/>
                <w:b/>
                <w:bCs/>
                <w:sz w:val="28"/>
              </w:rPr>
              <w:t>15</w:t>
            </w:r>
            <w:r w:rsidRPr="00410131">
              <w:rPr>
                <w:rFonts w:ascii="Angsana New" w:hAnsi="Angsana New" w:hint="cs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F6E1BE1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E303F88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C023878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C3D3B4B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189512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1BB1E0" w14:textId="77777777" w:rsidR="00D5121C" w:rsidRPr="003B65FB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83AC27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2696D" w:rsidRPr="003B65FB" w14:paraId="39BC69FE" w14:textId="77777777" w:rsidTr="00837E2B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  <w:vAlign w:val="center"/>
          </w:tcPr>
          <w:p w14:paraId="350132A9" w14:textId="77777777" w:rsidR="00D2696D" w:rsidRPr="008345D6" w:rsidRDefault="00D2696D" w:rsidP="00D2696D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015C08" w14:textId="4375A2E7" w:rsidR="00D2696D" w:rsidRPr="003B65FB" w:rsidRDefault="00DF267A" w:rsidP="00D2696D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1346230" w14:textId="77777777" w:rsidR="00D2696D" w:rsidRPr="003B65FB" w:rsidRDefault="00D2696D" w:rsidP="00D2696D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A7CFFD" w14:textId="77777777" w:rsidR="00D2696D" w:rsidRPr="003B65FB" w:rsidRDefault="00D2696D" w:rsidP="00D2696D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75,000</w:t>
            </w:r>
          </w:p>
        </w:tc>
        <w:tc>
          <w:tcPr>
            <w:tcW w:w="182" w:type="dxa"/>
            <w:shd w:val="clear" w:color="auto" w:fill="auto"/>
          </w:tcPr>
          <w:p w14:paraId="1DE2DCD4" w14:textId="77777777" w:rsidR="00D2696D" w:rsidRPr="003B65FB" w:rsidRDefault="00D2696D" w:rsidP="00D2696D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3E622C" w14:textId="75C31D64" w:rsidR="00D2696D" w:rsidRPr="003B65FB" w:rsidRDefault="00A7449B" w:rsidP="00D2696D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48F6F5" w14:textId="77777777" w:rsidR="00D2696D" w:rsidRPr="003B65FB" w:rsidRDefault="00D2696D" w:rsidP="00D2696D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36E358" w14:textId="77777777" w:rsidR="00D2696D" w:rsidRPr="003B65FB" w:rsidRDefault="00D2696D" w:rsidP="00D2696D">
            <w:pPr>
              <w:tabs>
                <w:tab w:val="decimal" w:pos="958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75,000</w:t>
            </w:r>
          </w:p>
        </w:tc>
      </w:tr>
      <w:tr w:rsidR="00D2696D" w:rsidRPr="003B65FB" w14:paraId="495EEE35" w14:textId="77777777" w:rsidTr="00837E2B">
        <w:tc>
          <w:tcPr>
            <w:tcW w:w="4227" w:type="dxa"/>
            <w:shd w:val="clear" w:color="auto" w:fill="auto"/>
            <w:vAlign w:val="bottom"/>
          </w:tcPr>
          <w:p w14:paraId="0C3B0E41" w14:textId="77777777" w:rsidR="00D2696D" w:rsidRPr="003B65FB" w:rsidRDefault="00D2696D" w:rsidP="00D2696D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รวมเงินมัดจำเพื่อตรวจสอบธุรกิจก่อนซื้อกิจการ - </w:t>
            </w:r>
          </w:p>
          <w:p w14:paraId="509E8EA8" w14:textId="77777777" w:rsidR="00D2696D" w:rsidRPr="003B65FB" w:rsidRDefault="00D2696D" w:rsidP="00D2696D">
            <w:pPr>
              <w:ind w:left="450" w:right="-36" w:hanging="4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3A1F7" w14:textId="12F74805" w:rsidR="00D2696D" w:rsidRPr="003B65FB" w:rsidRDefault="00DF267A" w:rsidP="00D2696D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AF95FE3" w14:textId="77777777" w:rsidR="00D2696D" w:rsidRPr="003B65FB" w:rsidRDefault="00D2696D" w:rsidP="00D2696D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E07BAD" w14:textId="77777777" w:rsidR="00D2696D" w:rsidRPr="003B65FB" w:rsidRDefault="00D2696D" w:rsidP="00D2696D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75,000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DF5918F" w14:textId="77777777" w:rsidR="00D2696D" w:rsidRPr="003B65FB" w:rsidRDefault="00D2696D" w:rsidP="00D2696D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DE0294" w14:textId="3D3B1306" w:rsidR="00D2696D" w:rsidRPr="003B65FB" w:rsidRDefault="00A7449B" w:rsidP="00D2696D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15A355" w14:textId="77777777" w:rsidR="00D2696D" w:rsidRPr="003B65FB" w:rsidRDefault="00D2696D" w:rsidP="00D2696D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27DD3B" w14:textId="77777777" w:rsidR="00D2696D" w:rsidRPr="003B65FB" w:rsidRDefault="00D2696D" w:rsidP="00D2696D">
            <w:pPr>
              <w:tabs>
                <w:tab w:val="decimal" w:pos="958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75,000</w:t>
            </w:r>
          </w:p>
        </w:tc>
      </w:tr>
      <w:tr w:rsidR="00D5121C" w:rsidRPr="003B65FB" w14:paraId="71A02F0D" w14:textId="77777777" w:rsidTr="00837E2B">
        <w:trPr>
          <w:gridAfter w:val="1"/>
          <w:wAfter w:w="9" w:type="dxa"/>
          <w:trHeight w:val="189"/>
          <w:tblHeader/>
        </w:trPr>
        <w:tc>
          <w:tcPr>
            <w:tcW w:w="4227" w:type="dxa"/>
            <w:shd w:val="clear" w:color="auto" w:fill="auto"/>
          </w:tcPr>
          <w:p w14:paraId="59E555EC" w14:textId="77777777" w:rsidR="00D5121C" w:rsidRPr="008345D6" w:rsidRDefault="00D5121C">
            <w:pPr>
              <w:spacing w:line="2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1E2370" w14:textId="77777777" w:rsidR="00D5121C" w:rsidRPr="003B65FB" w:rsidRDefault="00D5121C">
            <w:pPr>
              <w:spacing w:line="240" w:lineRule="exact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75425E52" w14:textId="77777777" w:rsidR="00D5121C" w:rsidRPr="003B65FB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E295971" w14:textId="77777777" w:rsidR="00D5121C" w:rsidRPr="003B65FB" w:rsidRDefault="00D5121C">
            <w:pPr>
              <w:spacing w:line="240" w:lineRule="exact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6358FC05" w14:textId="77777777" w:rsidR="00D5121C" w:rsidRPr="003B65FB" w:rsidRDefault="00D5121C">
            <w:pPr>
              <w:spacing w:line="240" w:lineRule="exact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C93FF4" w14:textId="77777777" w:rsidR="00D5121C" w:rsidRPr="003B65FB" w:rsidRDefault="00D5121C">
            <w:pPr>
              <w:spacing w:line="240" w:lineRule="exact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A76250" w14:textId="77777777" w:rsidR="00D5121C" w:rsidRPr="003B65FB" w:rsidRDefault="00D5121C">
            <w:pPr>
              <w:spacing w:line="240" w:lineRule="exact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735567" w14:textId="77777777" w:rsidR="00D5121C" w:rsidRPr="003B65FB" w:rsidRDefault="00D5121C">
            <w:pPr>
              <w:spacing w:line="240" w:lineRule="exact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5121C" w:rsidRPr="003B65FB" w14:paraId="11386C2D" w14:textId="77777777" w:rsidTr="00837E2B">
        <w:tc>
          <w:tcPr>
            <w:tcW w:w="4227" w:type="dxa"/>
            <w:shd w:val="clear" w:color="auto" w:fill="auto"/>
            <w:vAlign w:val="bottom"/>
          </w:tcPr>
          <w:p w14:paraId="2939EF60" w14:textId="15CE3FEE" w:rsidR="00D5121C" w:rsidRPr="00071E70" w:rsidRDefault="009B2480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เจ้าหนี้การค้า - กิจการที่เกี่ยวข้องกัน </w:t>
            </w:r>
          </w:p>
          <w:p w14:paraId="2EA0EDD9" w14:textId="392DCD43" w:rsidR="00D5121C" w:rsidRPr="003B65FB" w:rsidRDefault="009B2480">
            <w:pPr>
              <w:ind w:left="180" w:hanging="90"/>
              <w:jc w:val="thaiDistribute"/>
              <w:rPr>
                <w:rFonts w:ascii="Angsana New" w:hAnsi="Angsana New"/>
                <w:sz w:val="28"/>
              </w:rPr>
            </w:pPr>
            <w:r w:rsidRPr="00410131">
              <w:rPr>
                <w:rFonts w:ascii="Angsana New" w:hAnsi="Angsana New" w:hint="cs"/>
                <w:b/>
                <w:bCs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ดูหมายเหตุข้อ </w:t>
            </w:r>
            <w:r w:rsidRPr="00410131">
              <w:rPr>
                <w:rFonts w:ascii="Angsana New" w:hAnsi="Angsana New" w:hint="cs"/>
                <w:b/>
                <w:bCs/>
                <w:sz w:val="28"/>
              </w:rPr>
              <w:t>2</w:t>
            </w:r>
            <w:r w:rsidR="009810B7">
              <w:rPr>
                <w:rFonts w:ascii="Angsana New" w:hAnsi="Angsana New"/>
                <w:b/>
                <w:bCs/>
                <w:sz w:val="28"/>
              </w:rPr>
              <w:t>9</w:t>
            </w:r>
            <w:r w:rsidRPr="00410131">
              <w:rPr>
                <w:rFonts w:ascii="Angsana New" w:hAnsi="Angsana New" w:hint="cs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ED16B9B" w14:textId="77777777" w:rsidR="00D5121C" w:rsidRPr="003B65FB" w:rsidRDefault="00D5121C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731A07FA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8B0E699" w14:textId="77777777" w:rsidR="00D5121C" w:rsidRPr="003B65FB" w:rsidRDefault="00D5121C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458B6142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1F0D7A" w14:textId="77777777" w:rsidR="00D5121C" w:rsidRPr="003B65FB" w:rsidRDefault="00D5121C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54B565" w14:textId="77777777" w:rsidR="00D5121C" w:rsidRPr="003B65FB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0DBFC6C0" w14:textId="77777777" w:rsidR="00D5121C" w:rsidRPr="003B65FB" w:rsidRDefault="00D5121C">
            <w:pPr>
              <w:tabs>
                <w:tab w:val="decimal" w:pos="958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121C" w:rsidRPr="003B65FB" w14:paraId="179BE373" w14:textId="77777777" w:rsidTr="00837E2B">
        <w:tc>
          <w:tcPr>
            <w:tcW w:w="4227" w:type="dxa"/>
            <w:shd w:val="clear" w:color="auto" w:fill="auto"/>
            <w:vAlign w:val="center"/>
          </w:tcPr>
          <w:p w14:paraId="3C9AA535" w14:textId="77777777" w:rsidR="00D5121C" w:rsidRPr="008345D6" w:rsidRDefault="009B2480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0B833" w14:textId="7406621D" w:rsidR="00D5121C" w:rsidRPr="003B65FB" w:rsidRDefault="00071E7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8,260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3673D1D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07168" w14:textId="77777777" w:rsidR="00D5121C" w:rsidRPr="003B65FB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796</w:t>
            </w:r>
          </w:p>
        </w:tc>
        <w:tc>
          <w:tcPr>
            <w:tcW w:w="182" w:type="dxa"/>
            <w:shd w:val="clear" w:color="auto" w:fill="auto"/>
          </w:tcPr>
          <w:p w14:paraId="482B5D86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AFC71B" w14:textId="5772156D" w:rsidR="00D5121C" w:rsidRPr="003B65FB" w:rsidRDefault="009F7C18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762016" w14:textId="77777777" w:rsidR="00D5121C" w:rsidRPr="003B65FB" w:rsidRDefault="00D5121C">
            <w:pPr>
              <w:tabs>
                <w:tab w:val="decimal" w:pos="882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B9DE90" w14:textId="77777777" w:rsidR="00D5121C" w:rsidRPr="003B65FB" w:rsidRDefault="009B2480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5121C" w:rsidRPr="003B65FB" w14:paraId="7F2326B3" w14:textId="77777777" w:rsidTr="00837E2B">
        <w:tc>
          <w:tcPr>
            <w:tcW w:w="4227" w:type="dxa"/>
            <w:shd w:val="clear" w:color="auto" w:fill="auto"/>
            <w:vAlign w:val="bottom"/>
          </w:tcPr>
          <w:p w14:paraId="527181E7" w14:textId="77777777" w:rsidR="00D5121C" w:rsidRPr="003B65FB" w:rsidRDefault="009B2480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14D90" w14:textId="387AE3C9" w:rsidR="00D5121C" w:rsidRPr="003B65FB" w:rsidRDefault="00071E7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8,260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C597490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99DB1" w14:textId="77777777" w:rsidR="00D5121C" w:rsidRPr="003B65FB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796</w:t>
            </w:r>
          </w:p>
        </w:tc>
        <w:tc>
          <w:tcPr>
            <w:tcW w:w="182" w:type="dxa"/>
            <w:shd w:val="clear" w:color="auto" w:fill="auto"/>
          </w:tcPr>
          <w:p w14:paraId="1D835FED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3CBA8" w14:textId="4EACD66E" w:rsidR="00D5121C" w:rsidRPr="003B65FB" w:rsidRDefault="009F7C18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8CD97" w14:textId="77777777" w:rsidR="00D5121C" w:rsidRPr="003B65FB" w:rsidRDefault="00D5121C">
            <w:pPr>
              <w:tabs>
                <w:tab w:val="decimal" w:pos="882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3E05D" w14:textId="77777777" w:rsidR="00D5121C" w:rsidRPr="003B65FB" w:rsidRDefault="009B2480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</w:tr>
      <w:tr w:rsidR="00D5121C" w:rsidRPr="003B65FB" w14:paraId="1C91F6A4" w14:textId="77777777" w:rsidTr="00837E2B">
        <w:tc>
          <w:tcPr>
            <w:tcW w:w="4227" w:type="dxa"/>
            <w:shd w:val="clear" w:color="auto" w:fill="auto"/>
            <w:vAlign w:val="bottom"/>
          </w:tcPr>
          <w:p w14:paraId="029095D8" w14:textId="1E53EDD5" w:rsidR="00EB44D7" w:rsidRPr="003B65FB" w:rsidRDefault="00EB44D7" w:rsidP="00142456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FD139D6" w14:textId="77777777" w:rsidR="00D5121C" w:rsidRPr="003B65FB" w:rsidRDefault="00D5121C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18A4B3B1" w14:textId="77777777" w:rsidR="00D5121C" w:rsidRPr="003B65FB" w:rsidRDefault="00D5121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8E5BE8" w14:textId="77777777" w:rsidR="00D5121C" w:rsidRPr="003B65FB" w:rsidRDefault="00D5121C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4D687526" w14:textId="77777777" w:rsidR="00D5121C" w:rsidRPr="003B65FB" w:rsidRDefault="00D5121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B63108B" w14:textId="77777777" w:rsidR="00D5121C" w:rsidRPr="003B65FB" w:rsidRDefault="00D5121C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7E6C5A" w14:textId="77777777" w:rsidR="00D5121C" w:rsidRPr="003B65FB" w:rsidRDefault="00D5121C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70F99F4" w14:textId="77777777" w:rsidR="00D5121C" w:rsidRPr="003B65FB" w:rsidRDefault="00D5121C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121C" w:rsidRPr="003B65FB" w14:paraId="4351DBA3" w14:textId="77777777" w:rsidTr="00837E2B">
        <w:tc>
          <w:tcPr>
            <w:tcW w:w="4227" w:type="dxa"/>
            <w:shd w:val="clear" w:color="auto" w:fill="auto"/>
            <w:vAlign w:val="bottom"/>
          </w:tcPr>
          <w:p w14:paraId="26AFB29E" w14:textId="0109F9B2" w:rsidR="00D5121C" w:rsidRPr="00071E70" w:rsidRDefault="009B2480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เจ้าหนี้อื่น - กิจการที่เกี่ยวข้องกัน</w:t>
            </w:r>
            <w:r w:rsidRPr="00071E70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410131">
              <w:rPr>
                <w:rFonts w:ascii="Angsana New" w:hAnsi="Angsana New" w:hint="cs"/>
                <w:b/>
                <w:bCs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ดูหมายเหตุข้อ </w:t>
            </w:r>
            <w:r w:rsidRPr="00410131">
              <w:rPr>
                <w:rFonts w:ascii="Angsana New" w:hAnsi="Angsana New" w:hint="cs"/>
                <w:b/>
                <w:bCs/>
                <w:sz w:val="28"/>
              </w:rPr>
              <w:t>2</w:t>
            </w:r>
            <w:r w:rsidR="009810B7">
              <w:rPr>
                <w:rFonts w:ascii="Angsana New" w:hAnsi="Angsana New"/>
                <w:b/>
                <w:bCs/>
                <w:sz w:val="28"/>
              </w:rPr>
              <w:t>9</w:t>
            </w:r>
            <w:r w:rsidRPr="00410131">
              <w:rPr>
                <w:rFonts w:ascii="Angsana New" w:hAnsi="Angsana New" w:hint="cs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D64245A" w14:textId="77777777" w:rsidR="00D5121C" w:rsidRPr="003B65FB" w:rsidRDefault="00D5121C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45D35913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80D1993" w14:textId="77777777" w:rsidR="00D5121C" w:rsidRPr="003B65FB" w:rsidRDefault="00D5121C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099AF6EB" w14:textId="77777777" w:rsidR="00D5121C" w:rsidRPr="003B65F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FF5909" w14:textId="77777777" w:rsidR="00D5121C" w:rsidRPr="003B65FB" w:rsidRDefault="00D5121C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076293" w14:textId="77777777" w:rsidR="00D5121C" w:rsidRPr="003B65FB" w:rsidRDefault="00D5121C">
            <w:pPr>
              <w:tabs>
                <w:tab w:val="decimal" w:pos="882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115D4CA4" w14:textId="77777777" w:rsidR="00D5121C" w:rsidRPr="003B65FB" w:rsidRDefault="00D5121C">
            <w:pPr>
              <w:tabs>
                <w:tab w:val="decimal" w:pos="882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16AC0" w:rsidRPr="003B65FB" w14:paraId="78046F71" w14:textId="77777777" w:rsidTr="00837E2B">
        <w:tc>
          <w:tcPr>
            <w:tcW w:w="4227" w:type="dxa"/>
            <w:shd w:val="clear" w:color="auto" w:fill="auto"/>
            <w:vAlign w:val="bottom"/>
          </w:tcPr>
          <w:p w14:paraId="3663CE90" w14:textId="77777777" w:rsidR="00E16AC0" w:rsidRPr="008345D6" w:rsidRDefault="00E16AC0" w:rsidP="00E16AC0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F835B1" w14:textId="38C38D6B" w:rsidR="00E16AC0" w:rsidRPr="003B65FB" w:rsidRDefault="00071E70" w:rsidP="00E16AC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13,869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63096CD" w14:textId="77777777" w:rsidR="00E16AC0" w:rsidRPr="003B65FB" w:rsidRDefault="00E16AC0" w:rsidP="00E16AC0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1160599" w14:textId="77777777" w:rsidR="00E16AC0" w:rsidRPr="003B65FB" w:rsidRDefault="00E16AC0" w:rsidP="00E16AC0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9,245</w:t>
            </w:r>
          </w:p>
        </w:tc>
        <w:tc>
          <w:tcPr>
            <w:tcW w:w="182" w:type="dxa"/>
            <w:shd w:val="clear" w:color="auto" w:fill="auto"/>
          </w:tcPr>
          <w:p w14:paraId="34E1913B" w14:textId="77777777" w:rsidR="00E16AC0" w:rsidRPr="003B65FB" w:rsidRDefault="00E16AC0" w:rsidP="00E16AC0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8D4552" w14:textId="00000580" w:rsidR="00E16AC0" w:rsidRPr="003B65FB" w:rsidRDefault="00E16AC0" w:rsidP="00E16AC0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13,869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A9402A" w14:textId="77777777" w:rsidR="00E16AC0" w:rsidRPr="003B65FB" w:rsidRDefault="00E16AC0" w:rsidP="00E16AC0">
            <w:pPr>
              <w:tabs>
                <w:tab w:val="decimal" w:pos="882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120F823F" w14:textId="77777777" w:rsidR="00E16AC0" w:rsidRPr="003B65FB" w:rsidRDefault="00E16AC0" w:rsidP="00E16AC0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9,245</w:t>
            </w:r>
          </w:p>
        </w:tc>
      </w:tr>
      <w:tr w:rsidR="00E16AC0" w:rsidRPr="003B65FB" w14:paraId="5D2E8037" w14:textId="77777777" w:rsidTr="00837E2B">
        <w:tc>
          <w:tcPr>
            <w:tcW w:w="4227" w:type="dxa"/>
            <w:shd w:val="clear" w:color="auto" w:fill="auto"/>
            <w:vAlign w:val="bottom"/>
          </w:tcPr>
          <w:p w14:paraId="5D3449F8" w14:textId="77777777" w:rsidR="00E16AC0" w:rsidRPr="008345D6" w:rsidRDefault="00E16AC0" w:rsidP="00E16AC0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069C1D" w14:textId="41152214" w:rsidR="00E16AC0" w:rsidRPr="003B65FB" w:rsidRDefault="00071E70" w:rsidP="00E16AC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A9FE964" w14:textId="77777777" w:rsidR="00E16AC0" w:rsidRPr="003B65FB" w:rsidRDefault="00E16AC0" w:rsidP="00E16AC0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3C96789" w14:textId="77777777" w:rsidR="00E16AC0" w:rsidRPr="003B65FB" w:rsidRDefault="00E16AC0" w:rsidP="00E16AC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48,000</w:t>
            </w:r>
          </w:p>
        </w:tc>
        <w:tc>
          <w:tcPr>
            <w:tcW w:w="182" w:type="dxa"/>
            <w:shd w:val="clear" w:color="auto" w:fill="auto"/>
          </w:tcPr>
          <w:p w14:paraId="7095D42C" w14:textId="77777777" w:rsidR="00E16AC0" w:rsidRPr="003B65FB" w:rsidRDefault="00E16AC0" w:rsidP="00E16AC0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F9A148" w14:textId="1BDF9E99" w:rsidR="00E16AC0" w:rsidRPr="003B65FB" w:rsidRDefault="00E16AC0" w:rsidP="00E16AC0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AD2665" w14:textId="77777777" w:rsidR="00E16AC0" w:rsidRPr="003B65FB" w:rsidRDefault="00E16AC0" w:rsidP="00E16AC0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52A69EFF" w14:textId="77777777" w:rsidR="00E16AC0" w:rsidRPr="003B65FB" w:rsidRDefault="00E16AC0" w:rsidP="00E16AC0">
            <w:pPr>
              <w:tabs>
                <w:tab w:val="decimal" w:pos="958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48,000</w:t>
            </w:r>
          </w:p>
        </w:tc>
      </w:tr>
      <w:tr w:rsidR="00E16AC0" w:rsidRPr="003B65FB" w14:paraId="597F9FA4" w14:textId="77777777" w:rsidTr="00837E2B">
        <w:tc>
          <w:tcPr>
            <w:tcW w:w="4227" w:type="dxa"/>
            <w:shd w:val="clear" w:color="auto" w:fill="auto"/>
            <w:vAlign w:val="bottom"/>
          </w:tcPr>
          <w:p w14:paraId="77CB49AD" w14:textId="520FC58F" w:rsidR="00E16AC0" w:rsidRPr="008345D6" w:rsidRDefault="00E16AC0" w:rsidP="00E16AC0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65773" w14:textId="33E87B8C" w:rsidR="00E16AC0" w:rsidRPr="003B65FB" w:rsidRDefault="00071E70" w:rsidP="00E16AC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5E5BC4E" w14:textId="77777777" w:rsidR="00E16AC0" w:rsidRPr="003B65FB" w:rsidRDefault="00E16AC0" w:rsidP="00E16AC0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5DAE5" w14:textId="09EFE020" w:rsidR="00E16AC0" w:rsidRPr="003B65FB" w:rsidRDefault="00E16AC0" w:rsidP="00E16AC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95B65DF" w14:textId="77777777" w:rsidR="00E16AC0" w:rsidRPr="003B65FB" w:rsidRDefault="00E16AC0" w:rsidP="00E16AC0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FFE51" w14:textId="6CD415AB" w:rsidR="00E16AC0" w:rsidRPr="003B65FB" w:rsidRDefault="00E16AC0" w:rsidP="00E16AC0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AC4F40" w14:textId="77777777" w:rsidR="00E16AC0" w:rsidRPr="003B65FB" w:rsidRDefault="00E16AC0" w:rsidP="00E16AC0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944C2" w14:textId="0E86DF6C" w:rsidR="00E16AC0" w:rsidRPr="003B65FB" w:rsidRDefault="00E16AC0" w:rsidP="00E16AC0">
            <w:pPr>
              <w:tabs>
                <w:tab w:val="decimal" w:pos="958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16AC0" w:rsidRPr="003B65FB" w14:paraId="1D234B6C" w14:textId="77777777" w:rsidTr="00837E2B">
        <w:tc>
          <w:tcPr>
            <w:tcW w:w="4227" w:type="dxa"/>
            <w:shd w:val="clear" w:color="auto" w:fill="auto"/>
            <w:vAlign w:val="bottom"/>
          </w:tcPr>
          <w:p w14:paraId="5BF9A72E" w14:textId="77777777" w:rsidR="00E16AC0" w:rsidRPr="003B65FB" w:rsidRDefault="00E16AC0" w:rsidP="00E16AC0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รวมเจ้าหนี้อื่น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F6A74" w14:textId="484486D3" w:rsidR="00E16AC0" w:rsidRPr="003B65FB" w:rsidRDefault="00071E70" w:rsidP="00E16AC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17,869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FF39657" w14:textId="77777777" w:rsidR="00E16AC0" w:rsidRPr="003B65FB" w:rsidRDefault="00E16AC0" w:rsidP="00E16AC0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DB7C45" w14:textId="77777777" w:rsidR="00E16AC0" w:rsidRPr="003B65FB" w:rsidRDefault="00E16AC0" w:rsidP="00E16AC0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57,245</w:t>
            </w:r>
          </w:p>
        </w:tc>
        <w:tc>
          <w:tcPr>
            <w:tcW w:w="182" w:type="dxa"/>
            <w:shd w:val="clear" w:color="auto" w:fill="auto"/>
          </w:tcPr>
          <w:p w14:paraId="053B35DE" w14:textId="77777777" w:rsidR="00E16AC0" w:rsidRPr="003B65FB" w:rsidRDefault="00E16AC0" w:rsidP="00E16AC0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8E2E1C" w14:textId="1F5030B1" w:rsidR="00E16AC0" w:rsidRPr="003B65FB" w:rsidRDefault="00E16AC0" w:rsidP="00E16AC0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13,869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8BC54F" w14:textId="77777777" w:rsidR="00E16AC0" w:rsidRPr="003B65FB" w:rsidRDefault="00E16AC0" w:rsidP="00E16AC0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D3913" w14:textId="77777777" w:rsidR="00E16AC0" w:rsidRPr="003B65FB" w:rsidRDefault="00E16AC0" w:rsidP="00E16AC0">
            <w:pPr>
              <w:tabs>
                <w:tab w:val="decimal" w:pos="958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57,245</w:t>
            </w:r>
          </w:p>
        </w:tc>
      </w:tr>
      <w:tr w:rsidR="00817CF4" w:rsidRPr="003B65FB" w14:paraId="3CC308F7" w14:textId="77777777" w:rsidTr="00837E2B">
        <w:tc>
          <w:tcPr>
            <w:tcW w:w="4227" w:type="dxa"/>
            <w:shd w:val="clear" w:color="auto" w:fill="auto"/>
            <w:vAlign w:val="bottom"/>
          </w:tcPr>
          <w:p w14:paraId="7ABAFDF7" w14:textId="77777777" w:rsidR="00817CF4" w:rsidRPr="008345D6" w:rsidRDefault="00817CF4" w:rsidP="00612385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DEFB4" w14:textId="77777777" w:rsidR="00817CF4" w:rsidRPr="00612385" w:rsidRDefault="00817CF4" w:rsidP="00612385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15D1B9B7" w14:textId="77777777" w:rsidR="00817CF4" w:rsidRPr="00612385" w:rsidRDefault="00817CF4" w:rsidP="00612385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E558F" w14:textId="77777777" w:rsidR="00817CF4" w:rsidRPr="00612385" w:rsidRDefault="00817CF4" w:rsidP="00612385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6BB50BA4" w14:textId="77777777" w:rsidR="00817CF4" w:rsidRPr="00612385" w:rsidRDefault="00817CF4" w:rsidP="00612385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C715D" w14:textId="77777777" w:rsidR="00817CF4" w:rsidRPr="00612385" w:rsidRDefault="00817CF4" w:rsidP="00612385">
            <w:pPr>
              <w:tabs>
                <w:tab w:val="decimal" w:pos="900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E5CE14" w14:textId="77777777" w:rsidR="00817CF4" w:rsidRPr="00612385" w:rsidRDefault="00817CF4" w:rsidP="00612385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FD88B" w14:textId="77777777" w:rsidR="00817CF4" w:rsidRPr="00612385" w:rsidRDefault="00817CF4" w:rsidP="00612385">
            <w:pPr>
              <w:tabs>
                <w:tab w:val="decimal" w:pos="958"/>
              </w:tabs>
              <w:spacing w:line="240" w:lineRule="exact"/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E1C14" w:rsidRPr="003B65FB" w14:paraId="62466ED0" w14:textId="77777777" w:rsidTr="00837E2B">
        <w:tc>
          <w:tcPr>
            <w:tcW w:w="4227" w:type="dxa"/>
            <w:shd w:val="clear" w:color="auto" w:fill="auto"/>
            <w:vAlign w:val="bottom"/>
          </w:tcPr>
          <w:p w14:paraId="5DEFBBE3" w14:textId="77777777" w:rsidR="004E1C14" w:rsidRPr="002A2469" w:rsidRDefault="004E1C14" w:rsidP="004E1C14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ค่าใช้จ่ายค้างจ่าย - กิจการที่เกี่ยวข้องกัน</w:t>
            </w:r>
            <w:r w:rsidRPr="002A2469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</w:p>
          <w:p w14:paraId="16AA5F18" w14:textId="19A1DD83" w:rsidR="004E1C14" w:rsidRPr="008345D6" w:rsidRDefault="004E1C14" w:rsidP="004E1C14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0131">
              <w:rPr>
                <w:rFonts w:ascii="Angsana New" w:hAnsi="Angsana New" w:hint="cs"/>
                <w:b/>
                <w:bCs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ดูหมายเหตุข้อ </w:t>
            </w:r>
            <w:r w:rsidRPr="00410131">
              <w:rPr>
                <w:rFonts w:ascii="Angsana New" w:hAnsi="Angsana New" w:hint="cs"/>
                <w:b/>
                <w:bCs/>
                <w:sz w:val="28"/>
              </w:rPr>
              <w:t>2</w:t>
            </w:r>
            <w:r w:rsidR="00536E6F">
              <w:rPr>
                <w:rFonts w:ascii="Angsana New" w:hAnsi="Angsana New"/>
                <w:b/>
                <w:bCs/>
                <w:sz w:val="28"/>
              </w:rPr>
              <w:t>9</w:t>
            </w:r>
            <w:r w:rsidRPr="00410131">
              <w:rPr>
                <w:rFonts w:ascii="Angsana New" w:hAnsi="Angsana New" w:hint="cs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10EC814" w14:textId="77777777" w:rsidR="004E1C14" w:rsidRPr="003B65FB" w:rsidRDefault="004E1C14">
            <w:pPr>
              <w:tabs>
                <w:tab w:val="decimal" w:pos="958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4F1E6F1F" w14:textId="77777777" w:rsidR="004E1C14" w:rsidRPr="003B65FB" w:rsidRDefault="004E1C14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5D99D984" w14:textId="77777777" w:rsidR="004E1C14" w:rsidRPr="003B65FB" w:rsidRDefault="004E1C14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23A9450" w14:textId="77777777" w:rsidR="004E1C14" w:rsidRPr="003B65FB" w:rsidRDefault="004E1C14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58A877" w14:textId="77777777" w:rsidR="004E1C14" w:rsidRPr="003B65FB" w:rsidRDefault="004E1C14">
            <w:pPr>
              <w:tabs>
                <w:tab w:val="decimal" w:pos="539"/>
              </w:tabs>
              <w:ind w:left="-18"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43AA30" w14:textId="77777777" w:rsidR="004E1C14" w:rsidRPr="003B65FB" w:rsidRDefault="004E1C14">
            <w:pPr>
              <w:tabs>
                <w:tab w:val="decimal" w:pos="882"/>
              </w:tabs>
              <w:ind w:left="-18"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3EE49575" w14:textId="77777777" w:rsidR="004E1C14" w:rsidRPr="003B65FB" w:rsidRDefault="004E1C14">
            <w:pPr>
              <w:tabs>
                <w:tab w:val="decimal" w:pos="539"/>
              </w:tabs>
              <w:ind w:left="-18" w:right="10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62256" w:rsidRPr="003B65FB" w14:paraId="5C76B60E" w14:textId="77777777" w:rsidTr="00837E2B">
        <w:tc>
          <w:tcPr>
            <w:tcW w:w="4227" w:type="dxa"/>
            <w:shd w:val="clear" w:color="auto" w:fill="auto"/>
            <w:vAlign w:val="bottom"/>
          </w:tcPr>
          <w:p w14:paraId="5F103929" w14:textId="77777777" w:rsidR="00D62256" w:rsidRPr="008345D6" w:rsidRDefault="00D62256" w:rsidP="00D62256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0C6DB77C" w14:textId="11834ADB" w:rsidR="00D62256" w:rsidRPr="003B65FB" w:rsidRDefault="00803734" w:rsidP="00D62256">
            <w:pPr>
              <w:tabs>
                <w:tab w:val="decimal" w:pos="958"/>
              </w:tabs>
              <w:ind w:left="-18" w:right="4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6824BE80" w14:textId="77777777" w:rsidR="00D62256" w:rsidRPr="003B65FB" w:rsidRDefault="00D62256" w:rsidP="00D62256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64AD2604" w14:textId="6797E9E8" w:rsidR="00D62256" w:rsidRPr="003B65FB" w:rsidRDefault="00D62256" w:rsidP="00D62256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1984869" w14:textId="77777777" w:rsidR="00D62256" w:rsidRPr="003B65FB" w:rsidRDefault="00D62256" w:rsidP="00D62256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1EBFA2" w14:textId="2274E8B4" w:rsidR="00D62256" w:rsidRPr="003B65FB" w:rsidRDefault="00D62256" w:rsidP="00D62256">
            <w:pPr>
              <w:tabs>
                <w:tab w:val="decimal" w:pos="539"/>
              </w:tabs>
              <w:ind w:left="-18" w:right="4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AA7B5F" w14:textId="77777777" w:rsidR="00D62256" w:rsidRPr="003B65FB" w:rsidRDefault="00D62256" w:rsidP="00D62256">
            <w:pPr>
              <w:tabs>
                <w:tab w:val="decimal" w:pos="882"/>
              </w:tabs>
              <w:ind w:left="-18"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3F4BDD54" w14:textId="77777777" w:rsidR="00D62256" w:rsidRPr="003B65FB" w:rsidRDefault="00D62256" w:rsidP="00D62256">
            <w:pPr>
              <w:tabs>
                <w:tab w:val="decimal" w:pos="539"/>
              </w:tabs>
              <w:ind w:left="-18" w:right="10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</w:tr>
      <w:tr w:rsidR="00D62256" w:rsidRPr="003B65FB" w14:paraId="6686B944" w14:textId="77777777" w:rsidTr="00837E2B">
        <w:tc>
          <w:tcPr>
            <w:tcW w:w="4227" w:type="dxa"/>
            <w:shd w:val="clear" w:color="auto" w:fill="auto"/>
            <w:vAlign w:val="bottom"/>
          </w:tcPr>
          <w:p w14:paraId="51332F6C" w14:textId="77777777" w:rsidR="00D62256" w:rsidRPr="008345D6" w:rsidRDefault="00D62256" w:rsidP="00D62256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33AF1123" w14:textId="17650CE3" w:rsidR="00D62256" w:rsidRPr="003B65FB" w:rsidRDefault="0053576B" w:rsidP="00D62256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631</w:t>
            </w:r>
          </w:p>
        </w:tc>
        <w:tc>
          <w:tcPr>
            <w:tcW w:w="162" w:type="dxa"/>
            <w:shd w:val="clear" w:color="auto" w:fill="auto"/>
          </w:tcPr>
          <w:p w14:paraId="5E312974" w14:textId="77777777" w:rsidR="00D62256" w:rsidRPr="003B65FB" w:rsidRDefault="00D62256" w:rsidP="00D62256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1F103AC2" w14:textId="5D0EA2E0" w:rsidR="00D62256" w:rsidRPr="003B65FB" w:rsidRDefault="006218F3" w:rsidP="00D62256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346</w:t>
            </w:r>
          </w:p>
        </w:tc>
        <w:tc>
          <w:tcPr>
            <w:tcW w:w="182" w:type="dxa"/>
            <w:shd w:val="clear" w:color="auto" w:fill="auto"/>
          </w:tcPr>
          <w:p w14:paraId="4CAAE25E" w14:textId="77777777" w:rsidR="00D62256" w:rsidRPr="003B65FB" w:rsidRDefault="00D62256" w:rsidP="00D62256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BB0B56" w14:textId="7A1004F9" w:rsidR="00D62256" w:rsidRPr="003B65FB" w:rsidRDefault="00D62256" w:rsidP="00D6225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AEBE40" w14:textId="77777777" w:rsidR="00D62256" w:rsidRPr="003B65FB" w:rsidRDefault="00D62256" w:rsidP="00D62256">
            <w:pPr>
              <w:tabs>
                <w:tab w:val="decimal" w:pos="882"/>
              </w:tabs>
              <w:ind w:left="-18"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06C59F8E" w14:textId="77777777" w:rsidR="00D62256" w:rsidRPr="003B65FB" w:rsidRDefault="00D62256" w:rsidP="00D62256">
            <w:pPr>
              <w:tabs>
                <w:tab w:val="decimal" w:pos="539"/>
              </w:tabs>
              <w:ind w:left="-18" w:right="10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62256" w:rsidRPr="003B65FB" w14:paraId="55FCDFBE" w14:textId="77777777" w:rsidTr="00837E2B">
        <w:tc>
          <w:tcPr>
            <w:tcW w:w="4227" w:type="dxa"/>
            <w:shd w:val="clear" w:color="auto" w:fill="auto"/>
            <w:vAlign w:val="bottom"/>
          </w:tcPr>
          <w:p w14:paraId="32EDF16A" w14:textId="1941B7A8" w:rsidR="00D62256" w:rsidRPr="008345D6" w:rsidRDefault="00D62256" w:rsidP="00D62256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D53388F" w14:textId="18AC35BA" w:rsidR="00D62256" w:rsidRPr="003B65FB" w:rsidRDefault="00CE213E" w:rsidP="00D62256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377</w:t>
            </w:r>
          </w:p>
        </w:tc>
        <w:tc>
          <w:tcPr>
            <w:tcW w:w="162" w:type="dxa"/>
            <w:shd w:val="clear" w:color="auto" w:fill="auto"/>
          </w:tcPr>
          <w:p w14:paraId="2CADC9F9" w14:textId="77777777" w:rsidR="00D62256" w:rsidRPr="003B65FB" w:rsidRDefault="00D62256" w:rsidP="00D62256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222A3165" w14:textId="72B3442E" w:rsidR="00D62256" w:rsidRPr="003B65FB" w:rsidRDefault="00D62256" w:rsidP="00D62256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7B5C4A9" w14:textId="77777777" w:rsidR="00D62256" w:rsidRPr="003B65FB" w:rsidRDefault="00D62256" w:rsidP="00D62256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46607D" w14:textId="539BBE84" w:rsidR="00D62256" w:rsidRPr="008345D6" w:rsidRDefault="00D62256" w:rsidP="00D62256">
            <w:pPr>
              <w:tabs>
                <w:tab w:val="decimal" w:pos="539"/>
              </w:tabs>
              <w:ind w:left="-18" w:right="90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F04DC3" w14:textId="77777777" w:rsidR="00D62256" w:rsidRPr="003B65FB" w:rsidRDefault="00D62256" w:rsidP="00D62256">
            <w:pPr>
              <w:tabs>
                <w:tab w:val="decimal" w:pos="882"/>
              </w:tabs>
              <w:ind w:left="-18" w:right="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66E40E13" w14:textId="067B9A1C" w:rsidR="00D62256" w:rsidRPr="003B65FB" w:rsidRDefault="00D62256" w:rsidP="00D62256">
            <w:pPr>
              <w:tabs>
                <w:tab w:val="decimal" w:pos="539"/>
              </w:tabs>
              <w:ind w:left="-18" w:right="10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62256" w:rsidRPr="003B65FB" w14:paraId="4AB9F447" w14:textId="77777777" w:rsidTr="00837E2B">
        <w:tc>
          <w:tcPr>
            <w:tcW w:w="4227" w:type="dxa"/>
            <w:shd w:val="clear" w:color="auto" w:fill="auto"/>
            <w:vAlign w:val="bottom"/>
          </w:tcPr>
          <w:p w14:paraId="0F41DC47" w14:textId="4CFE2B08" w:rsidR="00D62256" w:rsidRPr="003B65FB" w:rsidRDefault="00D62256" w:rsidP="00D62256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C3840" w14:textId="6D3BEC92" w:rsidR="00D62256" w:rsidRPr="003B65FB" w:rsidRDefault="006218F3" w:rsidP="00D62256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1,008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5F6F2C0" w14:textId="77777777" w:rsidR="00D62256" w:rsidRPr="003B65FB" w:rsidRDefault="00D62256" w:rsidP="00D62256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CB8133" w14:textId="7170A12C" w:rsidR="00D62256" w:rsidRPr="003B65FB" w:rsidRDefault="006218F3" w:rsidP="00D62256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346</w:t>
            </w:r>
          </w:p>
        </w:tc>
        <w:tc>
          <w:tcPr>
            <w:tcW w:w="182" w:type="dxa"/>
            <w:shd w:val="clear" w:color="auto" w:fill="auto"/>
          </w:tcPr>
          <w:p w14:paraId="53284603" w14:textId="77777777" w:rsidR="00D62256" w:rsidRPr="003B65FB" w:rsidRDefault="00D62256" w:rsidP="00D62256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2BBAE" w14:textId="18E8A3C0" w:rsidR="00D62256" w:rsidRPr="003B65FB" w:rsidRDefault="00D62256" w:rsidP="00D62256">
            <w:pPr>
              <w:tabs>
                <w:tab w:val="decimal" w:pos="900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B6CCD7" w14:textId="77777777" w:rsidR="00D62256" w:rsidRPr="003B65FB" w:rsidRDefault="00D62256" w:rsidP="00D62256">
            <w:pPr>
              <w:tabs>
                <w:tab w:val="decimal" w:pos="882"/>
              </w:tabs>
              <w:ind w:left="-126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D2AA7" w14:textId="0F6819ED" w:rsidR="00D62256" w:rsidRPr="003B65FB" w:rsidRDefault="005D64D1" w:rsidP="00D62256">
            <w:pPr>
              <w:tabs>
                <w:tab w:val="decimal" w:pos="958"/>
              </w:tabs>
              <w:ind w:left="-1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E320EF" w:rsidRPr="003B65FB" w14:paraId="58452EBF" w14:textId="77777777" w:rsidTr="00612385">
        <w:trPr>
          <w:trHeight w:val="213"/>
        </w:trPr>
        <w:tc>
          <w:tcPr>
            <w:tcW w:w="4227" w:type="dxa"/>
            <w:shd w:val="clear" w:color="auto" w:fill="auto"/>
            <w:vAlign w:val="bottom"/>
          </w:tcPr>
          <w:p w14:paraId="6601CA3F" w14:textId="77777777" w:rsidR="00E320EF" w:rsidRPr="008345D6" w:rsidRDefault="00E320EF" w:rsidP="00612385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B8C9F2" w14:textId="77777777" w:rsidR="00E320EF" w:rsidRPr="00612385" w:rsidRDefault="00E320EF" w:rsidP="00612385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65283ACE" w14:textId="77777777" w:rsidR="00E320EF" w:rsidRPr="00612385" w:rsidRDefault="00E320EF" w:rsidP="00612385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5364CE45" w14:textId="77777777" w:rsidR="00E320EF" w:rsidRPr="00612385" w:rsidRDefault="00E320EF" w:rsidP="00612385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D4A1A4F" w14:textId="77777777" w:rsidR="00E320EF" w:rsidRPr="00612385" w:rsidRDefault="00E320EF" w:rsidP="00612385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E04274" w14:textId="77777777" w:rsidR="00E320EF" w:rsidRPr="00612385" w:rsidRDefault="00E320EF" w:rsidP="00612385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C6262B5" w14:textId="77777777" w:rsidR="00E320EF" w:rsidRPr="003B65FB" w:rsidRDefault="00E320EF" w:rsidP="00612385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6571C2A5" w14:textId="77777777" w:rsidR="00E320EF" w:rsidRPr="00612385" w:rsidRDefault="00E320EF" w:rsidP="00612385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5121C" w:rsidRPr="003B65FB" w14:paraId="48262FBE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CFA2F01" w14:textId="77777777" w:rsidR="00D5121C" w:rsidRPr="00C00766" w:rsidRDefault="009B2480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ดอกเบี้ยค้างจ่าย - กิจการที่เกี่ยวข้องกัน</w:t>
            </w:r>
          </w:p>
          <w:p w14:paraId="34EA275C" w14:textId="4732B242" w:rsidR="00D5121C" w:rsidRPr="00C00766" w:rsidRDefault="009B2480">
            <w:pPr>
              <w:ind w:left="92" w:right="50"/>
              <w:jc w:val="thaiDistribute"/>
              <w:rPr>
                <w:rFonts w:ascii="Angsana New" w:hAnsi="Angsana New"/>
                <w:sz w:val="28"/>
              </w:rPr>
            </w:pPr>
            <w:r w:rsidRPr="00410131">
              <w:rPr>
                <w:rFonts w:ascii="Angsana New" w:hAnsi="Angsana New" w:hint="cs"/>
                <w:b/>
                <w:bCs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ดูหมายเหตุข้อ </w:t>
            </w:r>
            <w:r w:rsidRPr="00410131">
              <w:rPr>
                <w:rFonts w:ascii="Angsana New" w:hAnsi="Angsana New" w:hint="cs"/>
                <w:b/>
                <w:bCs/>
                <w:sz w:val="28"/>
              </w:rPr>
              <w:t>2</w:t>
            </w:r>
            <w:r w:rsidR="00536E6F">
              <w:rPr>
                <w:rFonts w:ascii="Angsana New" w:hAnsi="Angsana New"/>
                <w:b/>
                <w:bCs/>
                <w:sz w:val="28"/>
              </w:rPr>
              <w:t>9</w:t>
            </w:r>
            <w:r w:rsidRPr="00410131">
              <w:rPr>
                <w:rFonts w:ascii="Angsana New" w:hAnsi="Angsana New" w:hint="cs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5F4C0C7" w14:textId="77777777" w:rsidR="00D5121C" w:rsidRPr="003B65FB" w:rsidRDefault="00D5121C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6994494A" w14:textId="77777777" w:rsidR="00D5121C" w:rsidRPr="003B65FB" w:rsidRDefault="00D512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78CC8228" w14:textId="77777777" w:rsidR="00D5121C" w:rsidRPr="003B65FB" w:rsidRDefault="00D5121C">
            <w:pPr>
              <w:tabs>
                <w:tab w:val="decimal" w:pos="557"/>
              </w:tabs>
              <w:ind w:left="-108"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58AA3669" w14:textId="77777777" w:rsidR="00D5121C" w:rsidRPr="003B65FB" w:rsidRDefault="00D512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F639FB" w14:textId="77777777" w:rsidR="00D5121C" w:rsidRPr="003B65FB" w:rsidRDefault="00D5121C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1B11DF" w14:textId="77777777" w:rsidR="00D5121C" w:rsidRPr="003B65FB" w:rsidRDefault="00D5121C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8980FD" w14:textId="77777777" w:rsidR="00D5121C" w:rsidRPr="003B65FB" w:rsidRDefault="00D5121C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FF2F74" w:rsidRPr="003B65FB" w14:paraId="2A32A6F4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C0270F3" w14:textId="77777777" w:rsidR="00FF2F74" w:rsidRPr="008345D6" w:rsidRDefault="00FF2F74" w:rsidP="00FF2F74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B40DD2" w14:textId="2EF4B728" w:rsidR="00FF2F74" w:rsidRPr="003B65FB" w:rsidRDefault="00803734" w:rsidP="00FF2F7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A82E85D" w14:textId="77777777" w:rsidR="00FF2F74" w:rsidRPr="003B65FB" w:rsidRDefault="00FF2F74" w:rsidP="00FF2F7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B18FEAA" w14:textId="77777777" w:rsidR="00FF2F74" w:rsidRPr="003B65FB" w:rsidRDefault="00FF2F74" w:rsidP="00FF2F7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68EEB984" w14:textId="77777777" w:rsidR="00FF2F74" w:rsidRPr="003B65FB" w:rsidRDefault="00FF2F74" w:rsidP="00FF2F7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4FDD2A" w14:textId="6BA3A671" w:rsidR="00FF2F74" w:rsidRPr="003B65FB" w:rsidRDefault="00FF2F74" w:rsidP="00FF2F74">
            <w:pPr>
              <w:ind w:right="8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12,096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E4506C" w14:textId="77777777" w:rsidR="00FF2F74" w:rsidRPr="003B65FB" w:rsidRDefault="00FF2F74" w:rsidP="00FF2F74">
            <w:pPr>
              <w:ind w:right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EE39F8" w14:textId="77777777" w:rsidR="00FF2F74" w:rsidRPr="003B65FB" w:rsidRDefault="00FF2F74" w:rsidP="00FF2F74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7,487</w:t>
            </w:r>
          </w:p>
        </w:tc>
      </w:tr>
      <w:tr w:rsidR="00FF2F74" w:rsidRPr="003B65FB" w14:paraId="203A976F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43B9988" w14:textId="77777777" w:rsidR="00FF2F74" w:rsidRPr="008345D6" w:rsidRDefault="00FF2F74" w:rsidP="00FF2F74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7DEDC5" w14:textId="00C21510" w:rsidR="00FF2F74" w:rsidRPr="003B65FB" w:rsidRDefault="00803734" w:rsidP="00FF2F7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3175FAE" w14:textId="77777777" w:rsidR="00FF2F74" w:rsidRPr="003B65FB" w:rsidRDefault="00FF2F74" w:rsidP="00FF2F7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2BE6A21" w14:textId="77777777" w:rsidR="00FF2F74" w:rsidRPr="003B65FB" w:rsidRDefault="00FF2F74" w:rsidP="00FF2F7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1,053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1DFA5E9D" w14:textId="77777777" w:rsidR="00FF2F74" w:rsidRPr="003B65FB" w:rsidRDefault="00FF2F74" w:rsidP="00FF2F7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0C72B8" w14:textId="00352E92" w:rsidR="00FF2F74" w:rsidRPr="003B65FB" w:rsidRDefault="00FF2F74" w:rsidP="00FF2F7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9D3D6" w14:textId="77777777" w:rsidR="00FF2F74" w:rsidRPr="003B65FB" w:rsidRDefault="00FF2F74" w:rsidP="00FF2F74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608E28" w14:textId="77777777" w:rsidR="00FF2F74" w:rsidRPr="003B65FB" w:rsidRDefault="00FF2F74" w:rsidP="00FF2F74">
            <w:pPr>
              <w:tabs>
                <w:tab w:val="decimal" w:pos="539"/>
              </w:tabs>
              <w:ind w:left="-108" w:right="9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F2F74" w:rsidRPr="003B65FB" w14:paraId="239D4798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02D03D64" w14:textId="77777777" w:rsidR="00FF2F74" w:rsidRPr="003B65FB" w:rsidRDefault="00FF2F74" w:rsidP="00FF2F74">
            <w:pPr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FE46C" w14:textId="65EE6284" w:rsidR="00FF2F74" w:rsidRPr="008345D6" w:rsidRDefault="00803734" w:rsidP="00FF2F7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lang w:val="en-GB"/>
              </w:rPr>
              <w:t>1,352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77AB478" w14:textId="77777777" w:rsidR="00FF2F74" w:rsidRPr="003B65FB" w:rsidRDefault="00FF2F74" w:rsidP="00FF2F7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A10AB" w14:textId="77777777" w:rsidR="00FF2F74" w:rsidRPr="003B65FB" w:rsidRDefault="00FF2F74" w:rsidP="00FF2F7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1,053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450E135E" w14:textId="77777777" w:rsidR="00FF2F74" w:rsidRPr="003B65FB" w:rsidRDefault="00FF2F74" w:rsidP="00FF2F7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9C645" w14:textId="134851B6" w:rsidR="00FF2F74" w:rsidRPr="003B65FB" w:rsidRDefault="00FF2F74" w:rsidP="00FF2F7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12,096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81A69" w14:textId="77777777" w:rsidR="00FF2F74" w:rsidRPr="003B65FB" w:rsidRDefault="00FF2F74" w:rsidP="00FF2F74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A03B6" w14:textId="77777777" w:rsidR="00FF2F74" w:rsidRPr="003B65FB" w:rsidRDefault="00FF2F74" w:rsidP="00FF2F74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7,487</w:t>
            </w:r>
          </w:p>
        </w:tc>
      </w:tr>
      <w:tr w:rsidR="00D5121C" w:rsidRPr="003B65FB" w14:paraId="332C5D1A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3EAED698" w14:textId="77777777" w:rsidR="00D5121C" w:rsidRPr="003B65FB" w:rsidRDefault="009B2480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546B6859" w14:textId="77777777" w:rsidR="00D5121C" w:rsidRPr="003B65FB" w:rsidRDefault="00D5121C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378F0416" w14:textId="77777777" w:rsidR="00D5121C" w:rsidRPr="003B65FB" w:rsidRDefault="00D512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49C8D19" w14:textId="77777777" w:rsidR="00D5121C" w:rsidRPr="003B65FB" w:rsidRDefault="00D5121C">
            <w:pPr>
              <w:tabs>
                <w:tab w:val="decimal" w:pos="920"/>
              </w:tabs>
              <w:ind w:left="-1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04DDA80A" w14:textId="77777777" w:rsidR="00D5121C" w:rsidRPr="003B65FB" w:rsidRDefault="00D512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8444B3" w14:textId="77777777" w:rsidR="00D5121C" w:rsidRPr="003B65FB" w:rsidRDefault="00D512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4C624A" w14:textId="77777777" w:rsidR="00D5121C" w:rsidRPr="003B65FB" w:rsidRDefault="00D5121C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6393DE" w14:textId="77777777" w:rsidR="00D5121C" w:rsidRPr="003B65FB" w:rsidRDefault="00D512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0C3704" w:rsidRPr="003B65FB" w14:paraId="762C9CCA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7FC83CA" w14:textId="77777777" w:rsidR="000C3704" w:rsidRPr="008345D6" w:rsidRDefault="000C3704" w:rsidP="000C3704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D58B1F4" w14:textId="035345B6" w:rsidR="000C3704" w:rsidRPr="003B65FB" w:rsidRDefault="00C00766" w:rsidP="000C370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EAFA1C1" w14:textId="77777777" w:rsidR="000C3704" w:rsidRPr="003B65FB" w:rsidRDefault="000C3704" w:rsidP="000C370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2DD20DD" w14:textId="77777777" w:rsidR="000C3704" w:rsidRPr="003B65FB" w:rsidRDefault="000C3704" w:rsidP="000C370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78427727" w14:textId="77777777" w:rsidR="000C3704" w:rsidRPr="003B65FB" w:rsidRDefault="000C3704" w:rsidP="000C370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E20E34" w14:textId="70A362DB" w:rsidR="000C3704" w:rsidRPr="003B65FB" w:rsidRDefault="000C3704" w:rsidP="000C3704">
            <w:pPr>
              <w:ind w:right="8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47B530" w14:textId="77777777" w:rsidR="000C3704" w:rsidRPr="003B65FB" w:rsidRDefault="000C3704" w:rsidP="000C3704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FEB32C" w14:textId="77777777" w:rsidR="000C3704" w:rsidRPr="003B65FB" w:rsidRDefault="000C3704" w:rsidP="000C3704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167</w:t>
            </w:r>
          </w:p>
        </w:tc>
      </w:tr>
      <w:tr w:rsidR="000C3704" w:rsidRPr="003B65FB" w14:paraId="527A40C2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2887E141" w14:textId="77777777" w:rsidR="000C3704" w:rsidRPr="008345D6" w:rsidRDefault="000C3704" w:rsidP="000C3704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FD9356E" w14:textId="4DC59A9F" w:rsidR="000C3704" w:rsidRPr="003B65FB" w:rsidRDefault="00C00766" w:rsidP="000C370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188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AE3AD5A" w14:textId="77777777" w:rsidR="000C3704" w:rsidRPr="003B65FB" w:rsidRDefault="000C3704" w:rsidP="000C370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B7E4138" w14:textId="77777777" w:rsidR="000C3704" w:rsidRPr="003B65FB" w:rsidRDefault="000C3704" w:rsidP="000C370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178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5598CDEB" w14:textId="77777777" w:rsidR="000C3704" w:rsidRPr="003B65FB" w:rsidRDefault="000C3704" w:rsidP="000C370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20A2A3" w14:textId="47145356" w:rsidR="000C3704" w:rsidRPr="003B65FB" w:rsidRDefault="000C3704" w:rsidP="000C370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0C2122" w14:textId="77777777" w:rsidR="000C3704" w:rsidRPr="003B65FB" w:rsidRDefault="000C3704" w:rsidP="000C3704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5FC7A2" w14:textId="77777777" w:rsidR="000C3704" w:rsidRPr="003B65FB" w:rsidRDefault="000C3704" w:rsidP="000C3704">
            <w:pPr>
              <w:tabs>
                <w:tab w:val="decimal" w:pos="539"/>
              </w:tabs>
              <w:ind w:left="-108" w:right="9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178</w:t>
            </w:r>
          </w:p>
        </w:tc>
      </w:tr>
      <w:tr w:rsidR="000C3704" w:rsidRPr="003B65FB" w14:paraId="0B96AEEE" w14:textId="77777777" w:rsidTr="00837E2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37132114" w14:textId="77777777" w:rsidR="000C3704" w:rsidRPr="003B65FB" w:rsidRDefault="000C3704" w:rsidP="000C3704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8CFF5" w14:textId="6CE1EBCC" w:rsidR="000C3704" w:rsidRPr="003B65FB" w:rsidRDefault="00C00766" w:rsidP="000C370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188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57EE616" w14:textId="77777777" w:rsidR="000C3704" w:rsidRPr="003B65FB" w:rsidRDefault="000C3704" w:rsidP="000C370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DAC0A" w14:textId="77777777" w:rsidR="000C3704" w:rsidRPr="003B65FB" w:rsidRDefault="000C3704" w:rsidP="000C3704">
            <w:pPr>
              <w:tabs>
                <w:tab w:val="decimal" w:pos="88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178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2ECDD181" w14:textId="77777777" w:rsidR="000C3704" w:rsidRPr="003B65FB" w:rsidRDefault="000C3704" w:rsidP="000C370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AFB7C" w14:textId="71CDD3BE" w:rsidR="000C3704" w:rsidRPr="003B65FB" w:rsidRDefault="000C3704" w:rsidP="000C3704">
            <w:pPr>
              <w:tabs>
                <w:tab w:val="decimal" w:pos="557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318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BE91AC" w14:textId="77777777" w:rsidR="000C3704" w:rsidRPr="003B65FB" w:rsidRDefault="000C3704" w:rsidP="000C3704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75437" w14:textId="77777777" w:rsidR="000C3704" w:rsidRPr="003B65FB" w:rsidRDefault="000C3704" w:rsidP="000C3704">
            <w:pPr>
              <w:tabs>
                <w:tab w:val="decimal" w:pos="882"/>
              </w:tabs>
              <w:ind w:left="-108"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345</w:t>
            </w:r>
          </w:p>
        </w:tc>
      </w:tr>
    </w:tbl>
    <w:p w14:paraId="30F52956" w14:textId="77777777" w:rsidR="00C733BE" w:rsidRDefault="00C733BE" w:rsidP="00612385">
      <w:pPr>
        <w:overflowPunct/>
        <w:autoSpaceDE/>
        <w:autoSpaceDN/>
        <w:adjustRightInd/>
        <w:spacing w:before="240"/>
        <w:ind w:left="360"/>
        <w:textAlignment w:val="auto"/>
        <w:rPr>
          <w:rFonts w:ascii="Angsana New" w:hAnsi="Angsana New"/>
          <w:b/>
          <w:bCs/>
          <w:sz w:val="28"/>
          <w:lang w:val="en-GB"/>
        </w:rPr>
      </w:pPr>
    </w:p>
    <w:p w14:paraId="49936FD2" w14:textId="77777777" w:rsidR="00C733BE" w:rsidRDefault="00C733BE" w:rsidP="00612385">
      <w:pPr>
        <w:overflowPunct/>
        <w:autoSpaceDE/>
        <w:autoSpaceDN/>
        <w:adjustRightInd/>
        <w:spacing w:before="240"/>
        <w:ind w:left="360"/>
        <w:textAlignment w:val="auto"/>
        <w:rPr>
          <w:rFonts w:ascii="Angsana New" w:hAnsi="Angsana New"/>
          <w:b/>
          <w:bCs/>
          <w:sz w:val="28"/>
          <w:lang w:val="en-GB"/>
        </w:rPr>
      </w:pPr>
    </w:p>
    <w:p w14:paraId="7F00DE27" w14:textId="77777777" w:rsidR="00C733BE" w:rsidRDefault="00C733BE" w:rsidP="00612385">
      <w:pPr>
        <w:overflowPunct/>
        <w:autoSpaceDE/>
        <w:autoSpaceDN/>
        <w:adjustRightInd/>
        <w:spacing w:before="240"/>
        <w:ind w:left="360"/>
        <w:textAlignment w:val="auto"/>
        <w:rPr>
          <w:rFonts w:ascii="Angsana New" w:hAnsi="Angsana New"/>
          <w:b/>
          <w:bCs/>
          <w:sz w:val="28"/>
          <w:lang w:val="en-GB"/>
        </w:rPr>
      </w:pPr>
    </w:p>
    <w:p w14:paraId="1FE42956" w14:textId="77777777" w:rsidR="00C733BE" w:rsidRDefault="00C733BE" w:rsidP="00612385">
      <w:pPr>
        <w:overflowPunct/>
        <w:autoSpaceDE/>
        <w:autoSpaceDN/>
        <w:adjustRightInd/>
        <w:spacing w:before="240"/>
        <w:ind w:left="360"/>
        <w:textAlignment w:val="auto"/>
        <w:rPr>
          <w:rFonts w:ascii="Angsana New" w:hAnsi="Angsana New"/>
          <w:b/>
          <w:bCs/>
          <w:sz w:val="28"/>
          <w:lang w:val="en-GB"/>
        </w:rPr>
      </w:pPr>
    </w:p>
    <w:p w14:paraId="56FDE707" w14:textId="77777777" w:rsidR="00C733BE" w:rsidRDefault="00C733BE" w:rsidP="00612385">
      <w:pPr>
        <w:overflowPunct/>
        <w:autoSpaceDE/>
        <w:autoSpaceDN/>
        <w:adjustRightInd/>
        <w:spacing w:before="240"/>
        <w:ind w:left="360"/>
        <w:textAlignment w:val="auto"/>
        <w:rPr>
          <w:rFonts w:ascii="Angsana New" w:hAnsi="Angsana New"/>
          <w:b/>
          <w:bCs/>
          <w:sz w:val="28"/>
          <w:lang w:val="en-GB"/>
        </w:rPr>
      </w:pPr>
    </w:p>
    <w:p w14:paraId="19652BF3" w14:textId="77777777" w:rsidR="00C733BE" w:rsidRDefault="00C733BE" w:rsidP="00612385">
      <w:pPr>
        <w:overflowPunct/>
        <w:autoSpaceDE/>
        <w:autoSpaceDN/>
        <w:adjustRightInd/>
        <w:spacing w:before="240"/>
        <w:ind w:left="360"/>
        <w:textAlignment w:val="auto"/>
        <w:rPr>
          <w:rFonts w:ascii="Angsana New" w:hAnsi="Angsana New"/>
          <w:b/>
          <w:bCs/>
          <w:sz w:val="28"/>
          <w:lang w:val="en-GB"/>
        </w:rPr>
      </w:pPr>
    </w:p>
    <w:p w14:paraId="7CCD8629" w14:textId="77777777" w:rsidR="00C733BE" w:rsidRDefault="00C733BE" w:rsidP="00612385">
      <w:pPr>
        <w:overflowPunct/>
        <w:autoSpaceDE/>
        <w:autoSpaceDN/>
        <w:adjustRightInd/>
        <w:spacing w:before="240"/>
        <w:ind w:left="360"/>
        <w:textAlignment w:val="auto"/>
        <w:rPr>
          <w:rFonts w:ascii="Angsana New" w:hAnsi="Angsana New"/>
          <w:b/>
          <w:bCs/>
          <w:sz w:val="28"/>
          <w:lang w:val="en-GB"/>
        </w:rPr>
      </w:pPr>
    </w:p>
    <w:p w14:paraId="7BB2791E" w14:textId="7E88DE6E" w:rsidR="00C733BE" w:rsidRDefault="00C733BE" w:rsidP="00612385">
      <w:pPr>
        <w:overflowPunct/>
        <w:autoSpaceDE/>
        <w:autoSpaceDN/>
        <w:adjustRightInd/>
        <w:spacing w:before="240"/>
        <w:ind w:left="360"/>
        <w:textAlignment w:val="auto"/>
        <w:rPr>
          <w:rFonts w:ascii="Angsana New" w:hAnsi="Angsana New"/>
          <w:b/>
          <w:bCs/>
          <w:sz w:val="28"/>
          <w:lang w:val="en-GB"/>
        </w:rPr>
      </w:pPr>
    </w:p>
    <w:p w14:paraId="63CA2D1A" w14:textId="77777777" w:rsidR="00FD1E06" w:rsidRDefault="00FD1E06" w:rsidP="00612385">
      <w:pPr>
        <w:overflowPunct/>
        <w:autoSpaceDE/>
        <w:autoSpaceDN/>
        <w:adjustRightInd/>
        <w:spacing w:before="240"/>
        <w:ind w:left="360"/>
        <w:textAlignment w:val="auto"/>
        <w:rPr>
          <w:rFonts w:ascii="Angsana New" w:hAnsi="Angsana New"/>
          <w:b/>
          <w:bCs/>
          <w:sz w:val="28"/>
          <w:lang w:val="en-GB"/>
        </w:rPr>
      </w:pPr>
    </w:p>
    <w:p w14:paraId="2EC19822" w14:textId="73A0D258" w:rsidR="00D5121C" w:rsidRPr="003B65FB" w:rsidRDefault="009B2480" w:rsidP="00612385">
      <w:pPr>
        <w:overflowPunct/>
        <w:autoSpaceDE/>
        <w:autoSpaceDN/>
        <w:adjustRightInd/>
        <w:spacing w:before="240"/>
        <w:ind w:left="360"/>
        <w:textAlignment w:val="auto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</w:t>
      </w:r>
    </w:p>
    <w:p w14:paraId="53F6289E" w14:textId="105CA2EE" w:rsidR="00D5121C" w:rsidRPr="003B65FB" w:rsidRDefault="009B248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ยอดคงเหลือของเงินให้กู้ยืมระยะสั้นแก่บุคคลหรือกิจการที่เกี่ยวข้องกัน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ณ </w:t>
      </w:r>
      <w:r w:rsidR="00142456" w:rsidRPr="008345D6"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 w:rsidR="00142456" w:rsidRPr="008345D6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947CAC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="00142456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947CAC">
        <w:rPr>
          <w:rFonts w:ascii="Angsana New" w:hAnsi="Angsana New"/>
          <w:color w:val="000000"/>
          <w:spacing w:val="-2"/>
          <w:sz w:val="28"/>
          <w:lang w:val="en-GB"/>
        </w:rPr>
        <w:t>2563</w:t>
      </w:r>
      <w:r w:rsidR="00142456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="00947CAC">
        <w:rPr>
          <w:rFonts w:ascii="Angsana New" w:hAnsi="Angsana New"/>
          <w:color w:val="000000"/>
          <w:spacing w:val="-2"/>
          <w:sz w:val="28"/>
          <w:lang w:val="en-GB"/>
        </w:rPr>
        <w:t>2562</w:t>
      </w:r>
      <w:r w:rsidR="00142456" w:rsidRPr="003B65FB">
        <w:rPr>
          <w:rFonts w:ascii="Angsana New" w:hAnsi="Angsana New" w:hint="cs"/>
          <w:color w:val="000000"/>
          <w:spacing w:val="-2"/>
          <w:sz w:val="28"/>
          <w:cs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รวมถึงการเคลื่อนไหวของเงินให้กู้ยืมระยะสั้นดังกล่าวมีรายละเอียดดังนี้</w:t>
      </w:r>
    </w:p>
    <w:tbl>
      <w:tblPr>
        <w:tblW w:w="909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"/>
        <w:gridCol w:w="1530"/>
        <w:gridCol w:w="90"/>
        <w:gridCol w:w="1170"/>
        <w:gridCol w:w="180"/>
        <w:gridCol w:w="1080"/>
        <w:gridCol w:w="180"/>
        <w:gridCol w:w="990"/>
        <w:gridCol w:w="180"/>
        <w:gridCol w:w="1260"/>
      </w:tblGrid>
      <w:tr w:rsidR="00D5121C" w:rsidRPr="00FD1E06" w14:paraId="3FE633CA" w14:textId="77777777" w:rsidTr="00635718">
        <w:trPr>
          <w:trHeight w:val="80"/>
        </w:trPr>
        <w:tc>
          <w:tcPr>
            <w:tcW w:w="2340" w:type="dxa"/>
            <w:vAlign w:val="bottom"/>
          </w:tcPr>
          <w:p w14:paraId="25810E31" w14:textId="77777777" w:rsidR="00D5121C" w:rsidRPr="003B65FB" w:rsidRDefault="00D5121C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30A2AA4" w14:textId="77777777" w:rsidR="00D5121C" w:rsidRPr="003B65FB" w:rsidRDefault="00D5121C">
            <w:pPr>
              <w:ind w:left="117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812C24D" w14:textId="77777777" w:rsidR="00D5121C" w:rsidRPr="003B65FB" w:rsidRDefault="00D5121C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2B4CCF4" w14:textId="77777777" w:rsidR="00D5121C" w:rsidRPr="008345D6" w:rsidRDefault="00D5121C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  <w:vAlign w:val="bottom"/>
          </w:tcPr>
          <w:p w14:paraId="0D278356" w14:textId="77777777" w:rsidR="00D5121C" w:rsidRPr="00FD1E06" w:rsidRDefault="009B2480" w:rsidP="00D704CC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FD1E06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FD1E0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D1E06">
              <w:rPr>
                <w:rFonts w:ascii="Angsana New" w:hAnsi="Angsana New" w:hint="cs"/>
                <w:sz w:val="28"/>
              </w:rPr>
              <w:t xml:space="preserve">: </w:t>
            </w:r>
            <w:r w:rsidRPr="00FD1E0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D5121C" w:rsidRPr="003B65FB" w14:paraId="47346C21" w14:textId="77777777" w:rsidTr="00635718">
        <w:trPr>
          <w:trHeight w:val="80"/>
        </w:trPr>
        <w:tc>
          <w:tcPr>
            <w:tcW w:w="2340" w:type="dxa"/>
            <w:vAlign w:val="bottom"/>
          </w:tcPr>
          <w:p w14:paraId="7D5D9309" w14:textId="77777777" w:rsidR="00D5121C" w:rsidRPr="003B65FB" w:rsidRDefault="00D5121C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9DECB7D" w14:textId="77777777" w:rsidR="00D5121C" w:rsidRPr="003B65FB" w:rsidRDefault="00D5121C">
            <w:pPr>
              <w:ind w:left="117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33140C5" w14:textId="77777777" w:rsidR="00D5121C" w:rsidRPr="003B65FB" w:rsidRDefault="00D5121C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8E8E8C" w14:textId="77777777" w:rsidR="00D5121C" w:rsidRPr="003B65FB" w:rsidRDefault="00D5121C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1EFF678E" w14:textId="77777777" w:rsidR="00D5121C" w:rsidRPr="008345D6" w:rsidRDefault="009B2480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35718" w:rsidRPr="003B65FB" w14:paraId="0D112A1D" w14:textId="77777777" w:rsidTr="00635718">
        <w:trPr>
          <w:trHeight w:val="449"/>
        </w:trPr>
        <w:tc>
          <w:tcPr>
            <w:tcW w:w="2340" w:type="dxa"/>
            <w:vMerge w:val="restart"/>
          </w:tcPr>
          <w:p w14:paraId="1A364C76" w14:textId="77777777" w:rsidR="00635718" w:rsidRPr="008345D6" w:rsidRDefault="00635718" w:rsidP="0063571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</w:t>
            </w:r>
          </w:p>
          <w:p w14:paraId="41251B02" w14:textId="301FF7E7" w:rsidR="00635718" w:rsidRPr="003B65FB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478A0094" w14:textId="77777777" w:rsidR="00635718" w:rsidRPr="003B65FB" w:rsidRDefault="00635718">
            <w:pPr>
              <w:ind w:left="117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Merge w:val="restart"/>
          </w:tcPr>
          <w:p w14:paraId="14451A57" w14:textId="388AB9D7" w:rsidR="00635718" w:rsidRPr="003B65FB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3A1036A6" w14:textId="77777777" w:rsidR="00635718" w:rsidRPr="003B65FB" w:rsidRDefault="0063571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14:paraId="4BA47C40" w14:textId="77777777" w:rsidR="00635718" w:rsidRPr="008345D6" w:rsidRDefault="00635718" w:rsidP="0063571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ณ วันที่</w:t>
            </w:r>
          </w:p>
          <w:p w14:paraId="02CC500B" w14:textId="003F7F1E" w:rsidR="00635718" w:rsidRPr="003B65FB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1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 มกราคม </w:t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B0D5D3E" w14:textId="725A0705" w:rsidR="00635718" w:rsidRPr="003B65FB" w:rsidRDefault="00635718" w:rsidP="0063571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single" w:sz="4" w:space="0" w:color="auto"/>
            </w:tcBorders>
          </w:tcPr>
          <w:p w14:paraId="6ABECC51" w14:textId="131DC89E" w:rsidR="00635718" w:rsidRPr="003B65FB" w:rsidRDefault="00635718" w:rsidP="0063571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6342861" w14:textId="3E91B02A" w:rsidR="00635718" w:rsidRPr="003B65FB" w:rsidRDefault="00635718" w:rsidP="00635718">
            <w:pPr>
              <w:ind w:right="-1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451284F8" w14:textId="77777777" w:rsidR="00635718" w:rsidRPr="008345D6" w:rsidRDefault="00635718" w:rsidP="00635718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ณ วันที่</w:t>
            </w:r>
          </w:p>
          <w:p w14:paraId="34B1337E" w14:textId="7283EA25" w:rsidR="00635718" w:rsidRPr="008345D6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F0EA6">
              <w:rPr>
                <w:rFonts w:ascii="Angsana New" w:hAnsi="Angsana New" w:hint="cs"/>
                <w:spacing w:val="-6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ธันวาคม </w:t>
            </w:r>
            <w:r w:rsidRPr="000F0EA6">
              <w:rPr>
                <w:rFonts w:ascii="Angsana New" w:hAnsi="Angsana New" w:hint="cs"/>
                <w:spacing w:val="-6"/>
                <w:sz w:val="28"/>
              </w:rPr>
              <w:t>256</w:t>
            </w:r>
            <w:r w:rsidRPr="000F0EA6">
              <w:rPr>
                <w:rFonts w:ascii="Angsana New" w:hAnsi="Angsana New"/>
                <w:spacing w:val="-6"/>
                <w:sz w:val="28"/>
              </w:rPr>
              <w:t>3</w:t>
            </w:r>
          </w:p>
        </w:tc>
      </w:tr>
      <w:tr w:rsidR="00635718" w:rsidRPr="003B65FB" w14:paraId="0C022BC2" w14:textId="77777777" w:rsidTr="00635718">
        <w:trPr>
          <w:trHeight w:val="359"/>
        </w:trPr>
        <w:tc>
          <w:tcPr>
            <w:tcW w:w="2340" w:type="dxa"/>
            <w:vMerge/>
            <w:tcBorders>
              <w:bottom w:val="single" w:sz="4" w:space="0" w:color="auto"/>
            </w:tcBorders>
            <w:vAlign w:val="bottom"/>
          </w:tcPr>
          <w:p w14:paraId="78EB1FC7" w14:textId="717C54A4" w:rsidR="00635718" w:rsidRPr="008345D6" w:rsidRDefault="00635718" w:rsidP="00E1133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F2F10FF" w14:textId="77777777" w:rsidR="00635718" w:rsidRPr="003B65FB" w:rsidRDefault="00635718" w:rsidP="00E1133F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7BAC02A4" w14:textId="6F53EC20" w:rsidR="00635718" w:rsidRPr="008345D6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0EE3F19" w14:textId="77777777" w:rsidR="00635718" w:rsidRPr="003B65FB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1EF75CC1" w14:textId="33217B12" w:rsidR="00635718" w:rsidRPr="003B65FB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2AE1435" w14:textId="77777777" w:rsidR="00635718" w:rsidRPr="003B65FB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4A02A8" w14:textId="17026A6E" w:rsidR="00635718" w:rsidRPr="003B65FB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2154B2DC" w14:textId="77777777" w:rsidR="00635718" w:rsidRPr="003B65FB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5E74DE" w14:textId="05DEBADD" w:rsidR="00635718" w:rsidRPr="003B65FB" w:rsidRDefault="00635718" w:rsidP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47B64569" w14:textId="77777777" w:rsidR="00635718" w:rsidRPr="008345D6" w:rsidRDefault="0063571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3691A20A" w14:textId="3A5E3BD0" w:rsidR="00635718" w:rsidRPr="000F0EA6" w:rsidRDefault="00635718" w:rsidP="000C0388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D5121C" w:rsidRPr="003B65FB" w14:paraId="4FFF14A8" w14:textId="77777777" w:rsidTr="00635718">
        <w:trPr>
          <w:trHeight w:val="20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4683C69C" w14:textId="77777777" w:rsidR="00D5121C" w:rsidRPr="003B65FB" w:rsidRDefault="009B2480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กรรมการบริษัทย่อย</w:t>
            </w:r>
          </w:p>
        </w:tc>
        <w:tc>
          <w:tcPr>
            <w:tcW w:w="90" w:type="dxa"/>
            <w:vAlign w:val="bottom"/>
          </w:tcPr>
          <w:p w14:paraId="4867187A" w14:textId="77777777" w:rsidR="00D5121C" w:rsidRPr="003B65FB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622D6F0" w14:textId="77777777" w:rsidR="00D5121C" w:rsidRPr="003B65FB" w:rsidRDefault="009B2480">
            <w:pPr>
              <w:tabs>
                <w:tab w:val="left" w:pos="360"/>
                <w:tab w:val="left" w:pos="2160"/>
              </w:tabs>
              <w:ind w:left="-2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719C8E20" w14:textId="77777777" w:rsidR="00D5121C" w:rsidRPr="008345D6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E0552C5" w14:textId="5ECFD248" w:rsidR="00D5121C" w:rsidRPr="003B65FB" w:rsidRDefault="002215F8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669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D450DD5" w14:textId="77777777" w:rsidR="00D5121C" w:rsidRPr="008345D6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307C0B" w14:textId="18AFF002" w:rsidR="00D5121C" w:rsidRPr="003B65FB" w:rsidRDefault="00367D93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51,965</w:t>
            </w:r>
          </w:p>
        </w:tc>
        <w:tc>
          <w:tcPr>
            <w:tcW w:w="180" w:type="dxa"/>
            <w:shd w:val="clear" w:color="auto" w:fill="auto"/>
          </w:tcPr>
          <w:p w14:paraId="78139FC3" w14:textId="77777777" w:rsidR="00D5121C" w:rsidRPr="003B65FB" w:rsidRDefault="00D5121C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E50017" w14:textId="0EF74835" w:rsidR="00D5121C" w:rsidRPr="003B65FB" w:rsidRDefault="00367D93" w:rsidP="00773E62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(52,569)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413CC3" w14:textId="77777777" w:rsidR="00D5121C" w:rsidRPr="008345D6" w:rsidRDefault="00D5121C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C4C67B" w14:textId="51D4BB47" w:rsidR="00D5121C" w:rsidRPr="000F0EA6" w:rsidRDefault="00367D93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0F0EA6">
              <w:rPr>
                <w:rFonts w:ascii="Angsana New" w:hAnsi="Angsana New"/>
                <w:sz w:val="28"/>
              </w:rPr>
              <w:t>65</w:t>
            </w:r>
          </w:p>
        </w:tc>
      </w:tr>
      <w:tr w:rsidR="00D5121C" w:rsidRPr="003B65FB" w14:paraId="7A03DE7F" w14:textId="77777777" w:rsidTr="00C50093">
        <w:trPr>
          <w:trHeight w:val="20"/>
        </w:trPr>
        <w:tc>
          <w:tcPr>
            <w:tcW w:w="2340" w:type="dxa"/>
            <w:tcBorders>
              <w:bottom w:val="nil"/>
            </w:tcBorders>
            <w:vAlign w:val="bottom"/>
          </w:tcPr>
          <w:p w14:paraId="07C83ED0" w14:textId="77777777" w:rsidR="00D5121C" w:rsidRPr="003B65FB" w:rsidRDefault="009B2480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81E5382" w14:textId="77777777" w:rsidR="00D5121C" w:rsidRPr="003B65FB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E766091" w14:textId="77777777" w:rsidR="00D5121C" w:rsidRPr="003B65FB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E637950" w14:textId="77777777" w:rsidR="00D5121C" w:rsidRPr="008345D6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931B55A" w14:textId="77777777" w:rsidR="00D5121C" w:rsidRPr="003B65FB" w:rsidRDefault="009B2480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2,500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2306F585" w14:textId="77777777" w:rsidR="00D5121C" w:rsidRPr="008345D6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05AF27" w14:textId="701B419C" w:rsidR="00D5121C" w:rsidRPr="003B65FB" w:rsidRDefault="002215F8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1D6214" w14:textId="77777777" w:rsidR="00D5121C" w:rsidRPr="003B65FB" w:rsidRDefault="00D5121C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487D39" w14:textId="3B5826A6" w:rsidR="00D5121C" w:rsidRPr="003B65FB" w:rsidRDefault="002215F8" w:rsidP="00773E62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(2,500)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F8B305" w14:textId="77777777" w:rsidR="00D5121C" w:rsidRPr="008345D6" w:rsidRDefault="00D5121C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F8B350" w14:textId="3FCF9422" w:rsidR="00D5121C" w:rsidRPr="000F0EA6" w:rsidRDefault="002215F8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0F0EA6">
              <w:rPr>
                <w:rFonts w:ascii="Angsana New" w:hAnsi="Angsana New"/>
                <w:sz w:val="28"/>
              </w:rPr>
              <w:t>-</w:t>
            </w:r>
          </w:p>
        </w:tc>
      </w:tr>
      <w:tr w:rsidR="00D5121C" w:rsidRPr="003B65FB" w14:paraId="60B5ABA3" w14:textId="77777777" w:rsidTr="00C50093">
        <w:trPr>
          <w:trHeight w:val="20"/>
        </w:trPr>
        <w:tc>
          <w:tcPr>
            <w:tcW w:w="2340" w:type="dxa"/>
            <w:tcBorders>
              <w:bottom w:val="nil"/>
            </w:tcBorders>
          </w:tcPr>
          <w:p w14:paraId="017BB78F" w14:textId="77777777" w:rsidR="00D5121C" w:rsidRPr="003B65FB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บริษัท ซิสเต็ม แอนด์ ซอฟท์แวร์ </w:t>
            </w:r>
          </w:p>
        </w:tc>
        <w:tc>
          <w:tcPr>
            <w:tcW w:w="90" w:type="dxa"/>
            <w:tcBorders>
              <w:bottom w:val="nil"/>
            </w:tcBorders>
          </w:tcPr>
          <w:p w14:paraId="023DA186" w14:textId="77777777" w:rsidR="00D5121C" w:rsidRPr="003B65FB" w:rsidRDefault="00D5121C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16A4A7B" w14:textId="77777777" w:rsidR="00D5121C" w:rsidRPr="008345D6" w:rsidRDefault="00D5121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5B80385" w14:textId="77777777" w:rsidR="00D5121C" w:rsidRPr="003B65FB" w:rsidRDefault="00D5121C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F6BE4A9" w14:textId="77777777" w:rsidR="00D5121C" w:rsidRPr="003B65FB" w:rsidRDefault="00D5121C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93019BD" w14:textId="77777777" w:rsidR="00D5121C" w:rsidRPr="003B65FB" w:rsidRDefault="00D5121C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582254" w14:textId="77777777" w:rsidR="00D5121C" w:rsidRPr="003B65FB" w:rsidRDefault="00D5121C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129D2FA" w14:textId="77777777" w:rsidR="00D5121C" w:rsidRPr="003B65FB" w:rsidRDefault="00D5121C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C8F67DC" w14:textId="77777777" w:rsidR="00D5121C" w:rsidRPr="003B65FB" w:rsidRDefault="00D5121C" w:rsidP="00773E62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64902EC0" w14:textId="77777777" w:rsidR="00D5121C" w:rsidRPr="003B65FB" w:rsidRDefault="00D5121C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A5E5A2A" w14:textId="77777777" w:rsidR="00D5121C" w:rsidRPr="000F0EA6" w:rsidRDefault="00D5121C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121C" w:rsidRPr="003B65FB" w14:paraId="6EC1D59F" w14:textId="77777777" w:rsidTr="00C50093">
        <w:trPr>
          <w:trHeight w:val="20"/>
        </w:trPr>
        <w:tc>
          <w:tcPr>
            <w:tcW w:w="2340" w:type="dxa"/>
            <w:tcBorders>
              <w:top w:val="nil"/>
            </w:tcBorders>
          </w:tcPr>
          <w:p w14:paraId="348676C4" w14:textId="77777777" w:rsidR="00D5121C" w:rsidRPr="003B65FB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pacing w:val="-8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  <w:tcBorders>
              <w:top w:val="nil"/>
            </w:tcBorders>
          </w:tcPr>
          <w:p w14:paraId="2586FBEC" w14:textId="77777777" w:rsidR="00D5121C" w:rsidRPr="003B65FB" w:rsidRDefault="00D5121C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67B417C" w14:textId="77777777" w:rsidR="00D5121C" w:rsidRPr="008345D6" w:rsidRDefault="009B2480">
            <w:pPr>
              <w:ind w:left="-542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018C0718" w14:textId="77777777" w:rsidR="00D5121C" w:rsidRPr="003B65FB" w:rsidRDefault="00D5121C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F8DD69" w14:textId="77777777" w:rsidR="00D5121C" w:rsidRPr="003B65FB" w:rsidRDefault="009B2480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62</w:t>
            </w:r>
            <w:r w:rsidRPr="003B65FB">
              <w:rPr>
                <w:rFonts w:ascii="Angsana New" w:hAnsi="Angsana New" w:hint="cs"/>
                <w:sz w:val="28"/>
              </w:rPr>
              <w:t>,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600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D53001B" w14:textId="77777777" w:rsidR="00D5121C" w:rsidRPr="003B65FB" w:rsidRDefault="00D5121C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7CDAB" w14:textId="413D07DD" w:rsidR="00D5121C" w:rsidRPr="003B65FB" w:rsidRDefault="00367D93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4,840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BDA0C5C" w14:textId="77777777" w:rsidR="00D5121C" w:rsidRPr="003B65FB" w:rsidRDefault="00D5121C">
            <w:pPr>
              <w:tabs>
                <w:tab w:val="decimal" w:pos="80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190D34" w14:textId="11B85186" w:rsidR="00D5121C" w:rsidRPr="003B65FB" w:rsidRDefault="00367D93" w:rsidP="00773E62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(53,500)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1C26F4" w14:textId="77777777" w:rsidR="00D5121C" w:rsidRPr="003B65FB" w:rsidRDefault="00D5121C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F5F25" w14:textId="48EA67D6" w:rsidR="00D5121C" w:rsidRPr="000F0EA6" w:rsidRDefault="002215F8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0F0EA6">
              <w:rPr>
                <w:rFonts w:ascii="Angsana New" w:hAnsi="Angsana New"/>
                <w:sz w:val="28"/>
              </w:rPr>
              <w:t>13,940</w:t>
            </w:r>
          </w:p>
        </w:tc>
      </w:tr>
      <w:tr w:rsidR="008F58B4" w:rsidRPr="003B65FB" w14:paraId="5F9FEE9C" w14:textId="77777777" w:rsidTr="00635718">
        <w:trPr>
          <w:trHeight w:val="20"/>
        </w:trPr>
        <w:tc>
          <w:tcPr>
            <w:tcW w:w="2340" w:type="dxa"/>
          </w:tcPr>
          <w:p w14:paraId="287BB147" w14:textId="57A4EA6F" w:rsidR="008F58B4" w:rsidRPr="003B65FB" w:rsidRDefault="00167CA7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2C4CBA4D" w14:textId="77777777" w:rsidR="008F58B4" w:rsidRPr="003B65FB" w:rsidRDefault="008F58B4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693D6B8" w14:textId="3907B85C" w:rsidR="008F58B4" w:rsidRPr="008345D6" w:rsidRDefault="00EE153E">
            <w:pPr>
              <w:ind w:left="-542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40A113E8" w14:textId="77777777" w:rsidR="008F58B4" w:rsidRPr="003B65FB" w:rsidRDefault="008F58B4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E85748F" w14:textId="78387424" w:rsidR="008F58B4" w:rsidRPr="003B65FB" w:rsidRDefault="00EE153E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60D58483" w14:textId="77777777" w:rsidR="008F58B4" w:rsidRPr="003B65FB" w:rsidRDefault="008F58B4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498B73" w14:textId="58EB53E1" w:rsidR="008F58B4" w:rsidRPr="003B65FB" w:rsidRDefault="009F7DB3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8,050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7277B043" w14:textId="77777777" w:rsidR="008F58B4" w:rsidRPr="003B65FB" w:rsidRDefault="008F58B4">
            <w:pPr>
              <w:tabs>
                <w:tab w:val="decimal" w:pos="80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B1F359" w14:textId="60006787" w:rsidR="008F58B4" w:rsidRPr="003B65FB" w:rsidRDefault="002215F8" w:rsidP="00773E62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F7DB3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,000)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69D184A8" w14:textId="77777777" w:rsidR="008F58B4" w:rsidRPr="003B65FB" w:rsidRDefault="008F58B4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DB0D74" w14:textId="6E06B4E3" w:rsidR="008F58B4" w:rsidRPr="000F0EA6" w:rsidRDefault="002215F8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0F0EA6">
              <w:rPr>
                <w:rFonts w:ascii="Angsana New" w:hAnsi="Angsana New"/>
                <w:sz w:val="28"/>
              </w:rPr>
              <w:t>3,050</w:t>
            </w:r>
          </w:p>
        </w:tc>
      </w:tr>
      <w:tr w:rsidR="00D5121C" w:rsidRPr="003B65FB" w14:paraId="1E22EFAA" w14:textId="77777777" w:rsidTr="00635718">
        <w:trPr>
          <w:trHeight w:val="20"/>
        </w:trPr>
        <w:tc>
          <w:tcPr>
            <w:tcW w:w="2340" w:type="dxa"/>
          </w:tcPr>
          <w:p w14:paraId="1D2D2408" w14:textId="77777777" w:rsidR="00D5121C" w:rsidRPr="003B65FB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7CC16B4" w14:textId="77777777" w:rsidR="00D5121C" w:rsidRPr="003B65FB" w:rsidRDefault="00D5121C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B8FE264" w14:textId="77777777" w:rsidR="00D5121C" w:rsidRPr="008345D6" w:rsidRDefault="00D5121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9ECD87D" w14:textId="77777777" w:rsidR="00D5121C" w:rsidRPr="003B65FB" w:rsidRDefault="00D5121C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3A1C2A" w14:textId="4E72F93F" w:rsidR="00D5121C" w:rsidRPr="003B65FB" w:rsidRDefault="004C365D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</w:t>
            </w:r>
            <w:r w:rsidR="005B0E1D">
              <w:rPr>
                <w:rFonts w:ascii="Angsana New" w:hAnsi="Angsana New"/>
                <w:sz w:val="28"/>
              </w:rPr>
              <w:t>769</w:t>
            </w:r>
          </w:p>
        </w:tc>
        <w:tc>
          <w:tcPr>
            <w:tcW w:w="180" w:type="dxa"/>
            <w:shd w:val="clear" w:color="auto" w:fill="auto"/>
          </w:tcPr>
          <w:p w14:paraId="66572855" w14:textId="77777777" w:rsidR="00D5121C" w:rsidRPr="003B65FB" w:rsidRDefault="00D5121C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B3441C" w14:textId="31893EB3" w:rsidR="00D5121C" w:rsidRPr="003B65FB" w:rsidRDefault="000F0EA6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6218F3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,855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048A9FB" w14:textId="77777777" w:rsidR="00D5121C" w:rsidRPr="003B65FB" w:rsidRDefault="00D5121C" w:rsidP="00773E62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ADEAC9" w14:textId="541D7209" w:rsidR="00D5121C" w:rsidRPr="003B65FB" w:rsidRDefault="000F0EA6" w:rsidP="00773E62">
            <w:pPr>
              <w:tabs>
                <w:tab w:val="decimal" w:pos="5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</w:t>
            </w:r>
            <w:r w:rsidR="006218F3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,569)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4EA60" w14:textId="77777777" w:rsidR="00D5121C" w:rsidRPr="003B65FB" w:rsidRDefault="00D5121C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A70380B" w14:textId="4CB1B599" w:rsidR="00D5121C" w:rsidRPr="000F0EA6" w:rsidRDefault="000F0EA6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0F0EA6">
              <w:rPr>
                <w:rFonts w:ascii="Angsana New" w:hAnsi="Angsana New"/>
                <w:sz w:val="28"/>
              </w:rPr>
              <w:t>17,055</w:t>
            </w:r>
          </w:p>
        </w:tc>
      </w:tr>
      <w:tr w:rsidR="00D5121C" w:rsidRPr="003B65FB" w14:paraId="0A190730" w14:textId="77777777" w:rsidTr="00635718">
        <w:trPr>
          <w:trHeight w:val="80"/>
        </w:trPr>
        <w:tc>
          <w:tcPr>
            <w:tcW w:w="2340" w:type="dxa"/>
            <w:vAlign w:val="bottom"/>
          </w:tcPr>
          <w:p w14:paraId="3D51154A" w14:textId="77777777" w:rsidR="00D5121C" w:rsidRPr="003B65FB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" w:type="dxa"/>
            <w:vAlign w:val="bottom"/>
          </w:tcPr>
          <w:p w14:paraId="6AAA8B20" w14:textId="77777777" w:rsidR="00D5121C" w:rsidRPr="008345D6" w:rsidRDefault="00D5121C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BA84343" w14:textId="77777777" w:rsidR="00D5121C" w:rsidRPr="003B65FB" w:rsidRDefault="00D5121C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12925BF" w14:textId="77777777" w:rsidR="00D5121C" w:rsidRPr="003B65FB" w:rsidRDefault="00D5121C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9A0A5F" w14:textId="77777777" w:rsidR="00D5121C" w:rsidRPr="003B65FB" w:rsidRDefault="009B2480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(62,600)</w:t>
            </w:r>
          </w:p>
        </w:tc>
        <w:tc>
          <w:tcPr>
            <w:tcW w:w="180" w:type="dxa"/>
            <w:shd w:val="clear" w:color="auto" w:fill="auto"/>
          </w:tcPr>
          <w:p w14:paraId="7A8CAD42" w14:textId="77777777" w:rsidR="00D5121C" w:rsidRPr="003B65FB" w:rsidRDefault="00D5121C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1DFB983" w14:textId="012A8E82" w:rsidR="00D5121C" w:rsidRPr="003B65FB" w:rsidRDefault="00D5121C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EDC85DE" w14:textId="77777777" w:rsidR="00D5121C" w:rsidRPr="003B65FB" w:rsidRDefault="00D5121C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088717" w14:textId="665DF826" w:rsidR="00D5121C" w:rsidRPr="003B65FB" w:rsidRDefault="00D5121C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7B336E6B" w14:textId="77777777" w:rsidR="00D5121C" w:rsidRPr="003B65FB" w:rsidRDefault="00D5121C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F2002D1" w14:textId="2DDA315E" w:rsidR="00D5121C" w:rsidRPr="000F0EA6" w:rsidRDefault="002215F8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0F0EA6">
              <w:rPr>
                <w:rFonts w:ascii="Angsana New" w:hAnsi="Angsana New"/>
                <w:sz w:val="28"/>
              </w:rPr>
              <w:t>(9,100)</w:t>
            </w:r>
          </w:p>
        </w:tc>
      </w:tr>
      <w:tr w:rsidR="00773E62" w:rsidRPr="003B65FB" w14:paraId="400497F7" w14:textId="77777777" w:rsidTr="00635718">
        <w:trPr>
          <w:trHeight w:val="20"/>
        </w:trPr>
        <w:tc>
          <w:tcPr>
            <w:tcW w:w="2340" w:type="dxa"/>
            <w:tcBorders>
              <w:bottom w:val="nil"/>
            </w:tcBorders>
            <w:vAlign w:val="bottom"/>
          </w:tcPr>
          <w:p w14:paraId="7D356844" w14:textId="77777777" w:rsidR="00773E62" w:rsidRPr="003B65FB" w:rsidRDefault="00773E62" w:rsidP="00773E62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4EE02E0" w14:textId="77777777" w:rsidR="00773E62" w:rsidRPr="003B65FB" w:rsidRDefault="00773E62" w:rsidP="00773E62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9F0FCC1" w14:textId="77777777" w:rsidR="00773E62" w:rsidRPr="003B65FB" w:rsidRDefault="00773E62" w:rsidP="00773E62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D1D467C" w14:textId="77777777" w:rsidR="00773E62" w:rsidRPr="003B65FB" w:rsidRDefault="00773E62" w:rsidP="00773E62">
            <w:pPr>
              <w:tabs>
                <w:tab w:val="decimal" w:pos="124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26031A" w14:textId="4104E159" w:rsidR="00773E62" w:rsidRPr="003B65FB" w:rsidRDefault="001E1F21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3,169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2851C042" w14:textId="77777777" w:rsidR="00773E62" w:rsidRPr="003B65FB" w:rsidRDefault="00773E62" w:rsidP="00773E62">
            <w:pPr>
              <w:tabs>
                <w:tab w:val="decimal" w:pos="124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3496636" w14:textId="58A9C1A1" w:rsidR="00773E62" w:rsidRPr="003B65FB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1E31557" w14:textId="77777777" w:rsidR="00773E62" w:rsidRPr="003B65FB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FB65769" w14:textId="3E05A704" w:rsidR="00773E62" w:rsidRPr="003B65FB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14448D0" w14:textId="77777777" w:rsidR="00773E62" w:rsidRPr="003B65FB" w:rsidRDefault="00773E62" w:rsidP="00773E62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A1C18" w14:textId="29819C62" w:rsidR="00773E62" w:rsidRPr="008345D6" w:rsidRDefault="002215F8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F0EA6">
              <w:rPr>
                <w:rFonts w:ascii="Angsana New" w:hAnsi="Angsana New"/>
                <w:b/>
                <w:bCs/>
                <w:sz w:val="28"/>
                <w:lang w:val="en-GB"/>
              </w:rPr>
              <w:t>7,</w:t>
            </w:r>
            <w:r w:rsidR="000F0EA6" w:rsidRPr="000F0EA6">
              <w:rPr>
                <w:rFonts w:ascii="Angsana New" w:hAnsi="Angsana New"/>
                <w:b/>
                <w:bCs/>
                <w:sz w:val="28"/>
                <w:lang w:val="en-GB"/>
              </w:rPr>
              <w:t>955</w:t>
            </w:r>
          </w:p>
        </w:tc>
      </w:tr>
      <w:tr w:rsidR="00773E62" w:rsidRPr="003B65FB" w14:paraId="191E2E5C" w14:textId="77777777" w:rsidTr="00635718">
        <w:trPr>
          <w:trHeight w:val="20"/>
        </w:trPr>
        <w:tc>
          <w:tcPr>
            <w:tcW w:w="2340" w:type="dxa"/>
            <w:tcBorders>
              <w:bottom w:val="nil"/>
            </w:tcBorders>
            <w:vAlign w:val="bottom"/>
          </w:tcPr>
          <w:p w14:paraId="0B46B101" w14:textId="77777777" w:rsidR="00773E62" w:rsidRPr="008345D6" w:rsidRDefault="00773E62" w:rsidP="00773E62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20137C6" w14:textId="77777777" w:rsidR="00773E62" w:rsidRPr="003B65FB" w:rsidRDefault="00773E62" w:rsidP="00773E62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3C57A8C" w14:textId="77777777" w:rsidR="00773E62" w:rsidRPr="003B65FB" w:rsidRDefault="00773E62" w:rsidP="00773E62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9FB41F8" w14:textId="77777777" w:rsidR="00773E62" w:rsidRPr="003B65FB" w:rsidRDefault="00773E62" w:rsidP="00773E62">
            <w:pPr>
              <w:tabs>
                <w:tab w:val="decimal" w:pos="124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371EC3B3" w14:textId="77777777" w:rsidR="00773E62" w:rsidRPr="003B65FB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2468691" w14:textId="77777777" w:rsidR="00773E62" w:rsidRPr="003B65FB" w:rsidRDefault="00773E62" w:rsidP="00773E62">
            <w:pPr>
              <w:tabs>
                <w:tab w:val="decimal" w:pos="124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6A528AA" w14:textId="77777777" w:rsidR="00773E62" w:rsidRPr="003B65FB" w:rsidRDefault="00773E62" w:rsidP="00773E62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915E03F" w14:textId="77777777" w:rsidR="00773E62" w:rsidRPr="003B65FB" w:rsidRDefault="00773E62" w:rsidP="00773E62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48863C" w14:textId="77777777" w:rsidR="00773E62" w:rsidRPr="003B65FB" w:rsidRDefault="00773E62" w:rsidP="00773E62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52923A" w14:textId="77777777" w:rsidR="00773E62" w:rsidRPr="003B65FB" w:rsidRDefault="00773E62" w:rsidP="00773E62">
            <w:pPr>
              <w:tabs>
                <w:tab w:val="decimal" w:pos="1240"/>
              </w:tabs>
              <w:ind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EC07A3C" w14:textId="77777777" w:rsidR="00773E62" w:rsidRPr="003B65FB" w:rsidRDefault="00773E62" w:rsidP="00773E62">
            <w:pPr>
              <w:tabs>
                <w:tab w:val="decimal" w:pos="990"/>
              </w:tabs>
              <w:ind w:right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14:paraId="78AD0EC3" w14:textId="77777777" w:rsidR="009F7DB3" w:rsidRPr="003B65FB" w:rsidRDefault="009F7DB3" w:rsidP="00837E2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rPr>
          <w:rFonts w:ascii="Angsana New" w:hAnsi="Angsana New"/>
          <w:spacing w:val="-4"/>
          <w:sz w:val="28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0"/>
        <w:gridCol w:w="1710"/>
        <w:gridCol w:w="90"/>
        <w:gridCol w:w="1170"/>
        <w:gridCol w:w="90"/>
        <w:gridCol w:w="1080"/>
        <w:gridCol w:w="90"/>
        <w:gridCol w:w="990"/>
        <w:gridCol w:w="90"/>
        <w:gridCol w:w="1260"/>
      </w:tblGrid>
      <w:tr w:rsidR="00FD1E06" w:rsidRPr="003B65FB" w14:paraId="5E6FAA80" w14:textId="77777777" w:rsidTr="00635718">
        <w:trPr>
          <w:trHeight w:val="351"/>
        </w:trPr>
        <w:tc>
          <w:tcPr>
            <w:tcW w:w="2430" w:type="dxa"/>
            <w:vAlign w:val="bottom"/>
          </w:tcPr>
          <w:p w14:paraId="586057CE" w14:textId="77777777" w:rsidR="00FD1E06" w:rsidRPr="003B65FB" w:rsidRDefault="00FD1E06" w:rsidP="00A2202E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3155B3F" w14:textId="77777777" w:rsidR="00FD1E06" w:rsidRPr="003B65FB" w:rsidRDefault="00FD1E06" w:rsidP="00A2202E">
            <w:pPr>
              <w:ind w:left="117"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55A3875" w14:textId="77777777" w:rsidR="00FD1E06" w:rsidRPr="003B65FB" w:rsidRDefault="00FD1E06" w:rsidP="00A2202E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134BFAA" w14:textId="77777777" w:rsidR="00FD1E06" w:rsidRPr="003B65FB" w:rsidRDefault="00FD1E06" w:rsidP="00A2202E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6FA9C175" w14:textId="19DD5340" w:rsidR="00FD1E06" w:rsidRPr="008345D6" w:rsidRDefault="00FD1E06" w:rsidP="00FD1E06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ind w:right="-18"/>
              <w:jc w:val="right"/>
              <w:rPr>
                <w:rFonts w:ascii="Angsana New" w:hAnsi="Angsana New"/>
                <w:sz w:val="28"/>
                <w:cs/>
              </w:rPr>
            </w:pPr>
            <w:r w:rsidRPr="00FD1E06">
              <w:rPr>
                <w:rFonts w:ascii="Angsana New" w:hAnsi="Angsana New"/>
                <w:sz w:val="28"/>
                <w:cs/>
              </w:rPr>
              <w:t>(</w:t>
            </w:r>
            <w:r w:rsidRPr="00FD1E0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D1E06">
              <w:rPr>
                <w:rFonts w:ascii="Angsana New" w:hAnsi="Angsana New"/>
                <w:sz w:val="28"/>
                <w:cs/>
              </w:rPr>
              <w:t xml:space="preserve">: </w:t>
            </w:r>
            <w:r w:rsidRPr="00FD1E0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D1E06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704CC" w:rsidRPr="003B65FB" w14:paraId="2E57B6EF" w14:textId="77777777" w:rsidTr="00635718">
        <w:trPr>
          <w:trHeight w:val="351"/>
        </w:trPr>
        <w:tc>
          <w:tcPr>
            <w:tcW w:w="2430" w:type="dxa"/>
            <w:vAlign w:val="bottom"/>
          </w:tcPr>
          <w:p w14:paraId="7FF09C94" w14:textId="77777777" w:rsidR="00D704CC" w:rsidRPr="003B65FB" w:rsidRDefault="00D704CC" w:rsidP="00A2202E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CB3C763" w14:textId="77777777" w:rsidR="00D704CC" w:rsidRPr="003B65FB" w:rsidRDefault="00D704CC" w:rsidP="00A2202E">
            <w:pPr>
              <w:ind w:left="117"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7F4F0EA" w14:textId="77777777" w:rsidR="00D704CC" w:rsidRPr="003B65FB" w:rsidRDefault="00D704CC" w:rsidP="00A2202E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ACB1393" w14:textId="77777777" w:rsidR="00D704CC" w:rsidRPr="003B65FB" w:rsidRDefault="00D704CC" w:rsidP="00A2202E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5BBAF50C" w14:textId="77777777" w:rsidR="00D704CC" w:rsidRPr="008345D6" w:rsidRDefault="00D704CC" w:rsidP="009F7DB3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74B23" w:rsidRPr="003B65FB" w14:paraId="74408072" w14:textId="77777777" w:rsidTr="00774B23">
        <w:trPr>
          <w:trHeight w:val="318"/>
        </w:trPr>
        <w:tc>
          <w:tcPr>
            <w:tcW w:w="2430" w:type="dxa"/>
            <w:vMerge w:val="restart"/>
            <w:vAlign w:val="bottom"/>
          </w:tcPr>
          <w:p w14:paraId="7611C60A" w14:textId="6E1E22C4" w:rsidR="00774B23" w:rsidRPr="003B65FB" w:rsidRDefault="00774B2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</w:t>
            </w:r>
            <w:r w:rsidRPr="008345D6">
              <w:rPr>
                <w:rFonts w:ascii="Angsana New" w:hAnsi="Angsana New" w:hint="cs"/>
                <w:sz w:val="28"/>
                <w:cs/>
              </w:rPr>
              <w:br/>
              <w:t>บุคคลหรือกิจการที่เกี่ยวข้องกัน</w:t>
            </w:r>
          </w:p>
        </w:tc>
        <w:tc>
          <w:tcPr>
            <w:tcW w:w="90" w:type="dxa"/>
            <w:vMerge w:val="restart"/>
            <w:vAlign w:val="bottom"/>
          </w:tcPr>
          <w:p w14:paraId="22E757F5" w14:textId="77777777" w:rsidR="00774B23" w:rsidRPr="003B65FB" w:rsidRDefault="00774B23" w:rsidP="005A1A5A">
            <w:pPr>
              <w:ind w:left="117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Merge w:val="restart"/>
            <w:vAlign w:val="bottom"/>
          </w:tcPr>
          <w:p w14:paraId="20262241" w14:textId="63497914" w:rsidR="00774B23" w:rsidRPr="003B65FB" w:rsidRDefault="00774B2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Merge w:val="restart"/>
            <w:vAlign w:val="bottom"/>
          </w:tcPr>
          <w:p w14:paraId="71FCDFB1" w14:textId="77777777" w:rsidR="00774B23" w:rsidRPr="003B65FB" w:rsidRDefault="00774B23" w:rsidP="005A1A5A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0D1E7F77" w14:textId="23679C10" w:rsidR="00774B23" w:rsidRPr="003B65FB" w:rsidRDefault="00774B2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ณ วันที่</w:t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br/>
              <w:t>1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 มกราคม </w:t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t>2562</w:t>
            </w:r>
          </w:p>
        </w:tc>
        <w:tc>
          <w:tcPr>
            <w:tcW w:w="90" w:type="dxa"/>
            <w:vMerge w:val="restart"/>
            <w:vAlign w:val="bottom"/>
          </w:tcPr>
          <w:p w14:paraId="660CBCF0" w14:textId="77777777" w:rsidR="00774B23" w:rsidRPr="003B65FB" w:rsidRDefault="00774B23" w:rsidP="005A1A5A">
            <w:pPr>
              <w:ind w:left="-61" w:right="-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33510CC6" w14:textId="540857A5" w:rsidR="00774B23" w:rsidRPr="003B65FB" w:rsidRDefault="00774B2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vMerge w:val="restart"/>
            <w:vAlign w:val="bottom"/>
          </w:tcPr>
          <w:p w14:paraId="73BEBD2B" w14:textId="77777777" w:rsidR="00774B23" w:rsidRPr="008345D6" w:rsidRDefault="00774B2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  <w:p w14:paraId="4763CF56" w14:textId="77777777" w:rsidR="00774B23" w:rsidRPr="003B65FB" w:rsidRDefault="00774B2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5B15F40D" w14:textId="28B442EB" w:rsidR="00774B23" w:rsidRPr="008345D6" w:rsidRDefault="00774B23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ณ วันที่</w:t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br/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t>2562</w:t>
            </w:r>
          </w:p>
        </w:tc>
      </w:tr>
      <w:tr w:rsidR="00774B23" w:rsidRPr="003B65FB" w14:paraId="01B1596B" w14:textId="77777777" w:rsidTr="00774B23">
        <w:trPr>
          <w:trHeight w:val="429"/>
        </w:trPr>
        <w:tc>
          <w:tcPr>
            <w:tcW w:w="2430" w:type="dxa"/>
            <w:vMerge/>
            <w:tcBorders>
              <w:bottom w:val="single" w:sz="4" w:space="0" w:color="auto"/>
            </w:tcBorders>
            <w:vAlign w:val="bottom"/>
          </w:tcPr>
          <w:p w14:paraId="2E5E12C8" w14:textId="77777777" w:rsidR="00774B23" w:rsidRPr="008345D6" w:rsidRDefault="00774B23" w:rsidP="00774B2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Merge/>
            <w:vAlign w:val="bottom"/>
          </w:tcPr>
          <w:p w14:paraId="6A0350A8" w14:textId="77777777" w:rsidR="00774B23" w:rsidRPr="003B65FB" w:rsidRDefault="00774B23" w:rsidP="00774B23">
            <w:pPr>
              <w:ind w:left="117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vAlign w:val="bottom"/>
          </w:tcPr>
          <w:p w14:paraId="1C3A1A3F" w14:textId="77777777" w:rsidR="00774B23" w:rsidRPr="008345D6" w:rsidRDefault="00774B23" w:rsidP="00774B2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Merge/>
            <w:vAlign w:val="bottom"/>
          </w:tcPr>
          <w:p w14:paraId="7C0D94DC" w14:textId="77777777" w:rsidR="00774B23" w:rsidRPr="003B65FB" w:rsidRDefault="00774B23" w:rsidP="00774B23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3014C20B" w14:textId="77777777" w:rsidR="00774B23" w:rsidRPr="008345D6" w:rsidRDefault="00774B23" w:rsidP="00774B2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90" w:type="dxa"/>
            <w:vMerge/>
            <w:vAlign w:val="bottom"/>
          </w:tcPr>
          <w:p w14:paraId="2764FF3B" w14:textId="77777777" w:rsidR="00774B23" w:rsidRPr="003B65FB" w:rsidRDefault="00774B23" w:rsidP="00774B23">
            <w:pPr>
              <w:ind w:left="-61" w:right="-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A04F1A" w14:textId="2E96637A" w:rsidR="00774B23" w:rsidRPr="008345D6" w:rsidRDefault="00774B23" w:rsidP="00774B23">
            <w:pPr>
              <w:pBdr>
                <w:between w:val="single" w:sz="4" w:space="1" w:color="auto"/>
                <w:bar w:val="single" w:sz="4" w:color="auto"/>
              </w:pBdr>
              <w:ind w:left="-61" w:right="-80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bottom w:val="single" w:sz="4" w:space="0" w:color="auto"/>
            </w:tcBorders>
            <w:vAlign w:val="bottom"/>
          </w:tcPr>
          <w:p w14:paraId="69077C06" w14:textId="77777777" w:rsidR="00774B23" w:rsidRPr="003B65FB" w:rsidRDefault="00774B23" w:rsidP="00774B23">
            <w:pPr>
              <w:ind w:left="-61" w:right="-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2DDB61" w14:textId="5A7312B7" w:rsidR="00774B23" w:rsidRPr="008345D6" w:rsidRDefault="00774B23" w:rsidP="00774B2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vMerge/>
            <w:vAlign w:val="bottom"/>
          </w:tcPr>
          <w:p w14:paraId="7D45F2F9" w14:textId="77777777" w:rsidR="00774B23" w:rsidRPr="008345D6" w:rsidRDefault="00774B23" w:rsidP="00774B2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7F873962" w14:textId="77777777" w:rsidR="00774B23" w:rsidRPr="008345D6" w:rsidRDefault="00774B23" w:rsidP="00774B2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</w:tr>
      <w:tr w:rsidR="00D704CC" w:rsidRPr="003B65FB" w14:paraId="005244B3" w14:textId="77777777" w:rsidTr="00635718">
        <w:trPr>
          <w:trHeight w:val="20"/>
        </w:trPr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30AD2117" w14:textId="77777777" w:rsidR="00D704CC" w:rsidRPr="003B65FB" w:rsidRDefault="00D704CC" w:rsidP="00A2202E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กรรมการบริษัทย่อย</w:t>
            </w:r>
          </w:p>
        </w:tc>
        <w:tc>
          <w:tcPr>
            <w:tcW w:w="90" w:type="dxa"/>
            <w:vAlign w:val="bottom"/>
          </w:tcPr>
          <w:p w14:paraId="7CDB3855" w14:textId="77777777" w:rsidR="00D704CC" w:rsidRPr="003B65FB" w:rsidRDefault="00D704CC" w:rsidP="00A2202E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10D2053" w14:textId="77777777" w:rsidR="00D704CC" w:rsidRPr="003B65FB" w:rsidRDefault="00D704CC" w:rsidP="00D704CC">
            <w:pPr>
              <w:tabs>
                <w:tab w:val="left" w:pos="360"/>
                <w:tab w:val="left" w:pos="2160"/>
              </w:tabs>
              <w:ind w:left="180"/>
              <w:rPr>
                <w:rFonts w:ascii="Angsana New" w:hAnsi="Angsana New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6F9DC4F9" w14:textId="77777777" w:rsidR="00D704CC" w:rsidRPr="008345D6" w:rsidRDefault="00D704CC" w:rsidP="00A2202E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9A86D6" w14:textId="77777777" w:rsidR="00D704CC" w:rsidRPr="003B65FB" w:rsidRDefault="00D704CC" w:rsidP="00580FD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58,575</w:t>
            </w:r>
          </w:p>
        </w:tc>
        <w:tc>
          <w:tcPr>
            <w:tcW w:w="90" w:type="dxa"/>
            <w:vAlign w:val="bottom"/>
          </w:tcPr>
          <w:p w14:paraId="4D3380DB" w14:textId="77777777" w:rsidR="00D704CC" w:rsidRPr="008345D6" w:rsidRDefault="00D704CC" w:rsidP="00580FD7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3257A" w14:textId="12DCC621" w:rsidR="00D704CC" w:rsidRPr="003B65FB" w:rsidRDefault="00E77234" w:rsidP="00580FD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21A3F1" w14:textId="77777777" w:rsidR="00D704CC" w:rsidRPr="003B65FB" w:rsidRDefault="00D704CC" w:rsidP="00580FD7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B4098" w14:textId="77777777" w:rsidR="00D704CC" w:rsidRPr="003B65FB" w:rsidRDefault="00D704CC" w:rsidP="00580FD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(58,575)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0A0493" w14:textId="77777777" w:rsidR="00D704CC" w:rsidRPr="008345D6" w:rsidRDefault="00D704CC" w:rsidP="00580FD7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E50E6" w14:textId="1F0916E3" w:rsidR="00D704CC" w:rsidRPr="003B65FB" w:rsidRDefault="00314D6C" w:rsidP="00580FD7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669</w:t>
            </w:r>
          </w:p>
        </w:tc>
      </w:tr>
      <w:tr w:rsidR="00D704CC" w:rsidRPr="003B65FB" w14:paraId="0E1EF243" w14:textId="77777777" w:rsidTr="00635718">
        <w:trPr>
          <w:trHeight w:val="20"/>
        </w:trPr>
        <w:tc>
          <w:tcPr>
            <w:tcW w:w="2430" w:type="dxa"/>
            <w:vAlign w:val="bottom"/>
          </w:tcPr>
          <w:p w14:paraId="6F2242E4" w14:textId="77777777" w:rsidR="00D704CC" w:rsidRPr="003B65FB" w:rsidRDefault="00D704CC" w:rsidP="00A2202E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90" w:type="dxa"/>
            <w:vAlign w:val="bottom"/>
          </w:tcPr>
          <w:p w14:paraId="106D2A0E" w14:textId="77777777" w:rsidR="00D704CC" w:rsidRPr="003B65FB" w:rsidRDefault="00D704CC" w:rsidP="00A2202E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6F31B4D" w14:textId="77777777" w:rsidR="00D704CC" w:rsidRPr="003B65FB" w:rsidRDefault="00D704CC" w:rsidP="00D704CC">
            <w:pPr>
              <w:tabs>
                <w:tab w:val="left" w:pos="360"/>
                <w:tab w:val="left" w:pos="2160"/>
              </w:tabs>
              <w:ind w:left="180"/>
              <w:rPr>
                <w:rFonts w:ascii="Angsana New" w:hAnsi="Angsana New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90" w:type="dxa"/>
            <w:vAlign w:val="bottom"/>
          </w:tcPr>
          <w:p w14:paraId="776B25FF" w14:textId="77777777" w:rsidR="00D704CC" w:rsidRPr="008345D6" w:rsidRDefault="00D704CC" w:rsidP="00A2202E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49D9D59" w14:textId="77777777" w:rsidR="00D704CC" w:rsidRPr="003B65FB" w:rsidRDefault="00D704CC" w:rsidP="00666AA3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DAA46F6" w14:textId="77777777" w:rsidR="00D704CC" w:rsidRPr="008345D6" w:rsidRDefault="00D704CC" w:rsidP="00AA6F27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7106DC" w14:textId="77777777" w:rsidR="00D704CC" w:rsidRPr="003B65FB" w:rsidRDefault="00D704CC" w:rsidP="00AA6F2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21084F" w14:textId="77777777" w:rsidR="00D704CC" w:rsidRPr="003B65FB" w:rsidRDefault="00D704CC" w:rsidP="00AA6F27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485EC5" w14:textId="77777777" w:rsidR="00D704CC" w:rsidRPr="003B65FB" w:rsidRDefault="00D704CC" w:rsidP="00AA6F27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(6,000)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687B84" w14:textId="77777777" w:rsidR="00D704CC" w:rsidRPr="008345D6" w:rsidRDefault="00D704CC" w:rsidP="00AA6F27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576088" w14:textId="77777777" w:rsidR="00D704CC" w:rsidRPr="003B65FB" w:rsidRDefault="00D704CC" w:rsidP="00AA6F27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2,500</w:t>
            </w:r>
          </w:p>
        </w:tc>
      </w:tr>
      <w:tr w:rsidR="00D704CC" w:rsidRPr="003B65FB" w14:paraId="30E679B7" w14:textId="77777777" w:rsidTr="00635718">
        <w:trPr>
          <w:trHeight w:val="20"/>
        </w:trPr>
        <w:tc>
          <w:tcPr>
            <w:tcW w:w="2430" w:type="dxa"/>
          </w:tcPr>
          <w:p w14:paraId="5440B84D" w14:textId="77777777" w:rsidR="00D704CC" w:rsidRPr="003B65FB" w:rsidRDefault="00D704CC" w:rsidP="00A2202E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เอ็มลิ้งค์ คิวไออาร์ จำกัด</w:t>
            </w:r>
          </w:p>
        </w:tc>
        <w:tc>
          <w:tcPr>
            <w:tcW w:w="90" w:type="dxa"/>
          </w:tcPr>
          <w:p w14:paraId="51EB3225" w14:textId="77777777" w:rsidR="00D704CC" w:rsidRPr="003B65FB" w:rsidRDefault="00D704CC" w:rsidP="00A2202E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6EF9CEB" w14:textId="77777777" w:rsidR="00D704CC" w:rsidRPr="008345D6" w:rsidRDefault="00D704CC" w:rsidP="00D704CC">
            <w:pPr>
              <w:tabs>
                <w:tab w:val="left" w:pos="360"/>
                <w:tab w:val="left" w:pos="2160"/>
              </w:tabs>
              <w:ind w:left="18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กิจการร่วมค้า</w:t>
            </w:r>
          </w:p>
        </w:tc>
        <w:tc>
          <w:tcPr>
            <w:tcW w:w="90" w:type="dxa"/>
            <w:vAlign w:val="bottom"/>
          </w:tcPr>
          <w:p w14:paraId="7163B74A" w14:textId="77777777" w:rsidR="00D704CC" w:rsidRPr="003B65FB" w:rsidRDefault="00D704CC" w:rsidP="00A2202E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97B7C82" w14:textId="77777777" w:rsidR="00D704CC" w:rsidRPr="003B65FB" w:rsidRDefault="00D704CC" w:rsidP="00D704C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6,780</w:t>
            </w:r>
          </w:p>
        </w:tc>
        <w:tc>
          <w:tcPr>
            <w:tcW w:w="90" w:type="dxa"/>
          </w:tcPr>
          <w:p w14:paraId="31644CFC" w14:textId="77777777" w:rsidR="00D704CC" w:rsidRPr="003B65FB" w:rsidRDefault="00D704CC" w:rsidP="00D704CC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EA3D81" w14:textId="77777777" w:rsidR="00D704CC" w:rsidRPr="003B65FB" w:rsidRDefault="00D704CC" w:rsidP="00D704C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467587" w14:textId="77777777" w:rsidR="00D704CC" w:rsidRPr="003B65FB" w:rsidRDefault="00D704CC" w:rsidP="00D704CC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1772AB" w14:textId="77777777" w:rsidR="00D704CC" w:rsidRPr="003B65FB" w:rsidRDefault="00D704CC" w:rsidP="00D704C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(6,780)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96CD8F" w14:textId="77777777" w:rsidR="00D704CC" w:rsidRPr="003B65FB" w:rsidRDefault="00D704CC" w:rsidP="00D704CC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58ACB5" w14:textId="77777777" w:rsidR="00D704CC" w:rsidRPr="003B65FB" w:rsidRDefault="00D704CC" w:rsidP="00D704C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704CC" w:rsidRPr="003B65FB" w14:paraId="5F41A918" w14:textId="77777777" w:rsidTr="00635718">
        <w:trPr>
          <w:trHeight w:val="20"/>
        </w:trPr>
        <w:tc>
          <w:tcPr>
            <w:tcW w:w="2430" w:type="dxa"/>
          </w:tcPr>
          <w:p w14:paraId="14D832C8" w14:textId="0412C585" w:rsidR="00D704CC" w:rsidRPr="003B65FB" w:rsidRDefault="00D704CC" w:rsidP="00A2202E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บริษัท ซิสเต็ม แอนด์ ซอฟท์แวร์ </w:t>
            </w:r>
            <w:r w:rsidR="009F7DB3" w:rsidRPr="008345D6">
              <w:rPr>
                <w:rFonts w:ascii="Angsana New" w:hAnsi="Angsana New" w:hint="cs"/>
                <w:sz w:val="28"/>
                <w:cs/>
              </w:rPr>
              <w:t>เซอร์วิสเซส จำกัด</w:t>
            </w:r>
            <w:r w:rsidR="009F7DB3" w:rsidRPr="003B65FB">
              <w:rPr>
                <w:rFonts w:ascii="Angsana New" w:hAnsi="Angsana New" w:hint="cs"/>
                <w:sz w:val="28"/>
              </w:rPr>
              <w:t>*</w:t>
            </w:r>
          </w:p>
        </w:tc>
        <w:tc>
          <w:tcPr>
            <w:tcW w:w="90" w:type="dxa"/>
          </w:tcPr>
          <w:p w14:paraId="4520D934" w14:textId="77777777" w:rsidR="00D704CC" w:rsidRPr="003B65FB" w:rsidRDefault="00D704CC" w:rsidP="00A2202E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183982B9" w14:textId="77777777" w:rsidR="00D704CC" w:rsidRPr="008345D6" w:rsidRDefault="00D704CC" w:rsidP="00666AA3">
            <w:pPr>
              <w:tabs>
                <w:tab w:val="left" w:pos="360"/>
                <w:tab w:val="left" w:pos="2160"/>
              </w:tabs>
              <w:ind w:firstLine="18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7158BD15" w14:textId="77777777" w:rsidR="00D704CC" w:rsidRPr="003B65FB" w:rsidRDefault="00D704CC" w:rsidP="009F7DB3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39495B" w14:textId="77777777" w:rsidR="00FD1E06" w:rsidRDefault="00FD1E06" w:rsidP="00666AA3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745AD293" w14:textId="7C3C1688" w:rsidR="00D704CC" w:rsidRPr="003B65FB" w:rsidRDefault="00D704CC" w:rsidP="00666AA3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</w:tcPr>
          <w:p w14:paraId="5B4D4CA8" w14:textId="77777777" w:rsidR="00D704CC" w:rsidRPr="003B65FB" w:rsidRDefault="00D704CC" w:rsidP="00666AA3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2FB093" w14:textId="77777777" w:rsidR="00FD1E06" w:rsidRDefault="00FD1E06" w:rsidP="00666AA3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3F82C197" w14:textId="38BFFBE7" w:rsidR="00D704CC" w:rsidRPr="003B65FB" w:rsidRDefault="00D704CC" w:rsidP="00666AA3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70,750</w:t>
            </w:r>
          </w:p>
        </w:tc>
        <w:tc>
          <w:tcPr>
            <w:tcW w:w="90" w:type="dxa"/>
            <w:shd w:val="clear" w:color="auto" w:fill="auto"/>
          </w:tcPr>
          <w:p w14:paraId="1649A1AA" w14:textId="77777777" w:rsidR="00D704CC" w:rsidRPr="003B65FB" w:rsidRDefault="00D704CC" w:rsidP="00666AA3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421E4DF" w14:textId="77777777" w:rsidR="00FD1E06" w:rsidRDefault="00FD1E06" w:rsidP="00666AA3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21CBA823" w14:textId="1895C136" w:rsidR="00D704CC" w:rsidRPr="003B65FB" w:rsidRDefault="00D704CC" w:rsidP="00666AA3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(8,150)</w:t>
            </w:r>
          </w:p>
        </w:tc>
        <w:tc>
          <w:tcPr>
            <w:tcW w:w="90" w:type="dxa"/>
            <w:shd w:val="clear" w:color="auto" w:fill="auto"/>
          </w:tcPr>
          <w:p w14:paraId="1CFE1518" w14:textId="77777777" w:rsidR="00D704CC" w:rsidRPr="003B65FB" w:rsidRDefault="00D704CC" w:rsidP="00666AA3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E1B66A" w14:textId="77777777" w:rsidR="00FD1E06" w:rsidRDefault="00FD1E06" w:rsidP="00666AA3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5A7BED0B" w14:textId="635617F3" w:rsidR="00D704CC" w:rsidRPr="003B65FB" w:rsidRDefault="00D704CC" w:rsidP="00666AA3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62,600</w:t>
            </w:r>
          </w:p>
        </w:tc>
      </w:tr>
      <w:tr w:rsidR="00D704CC" w:rsidRPr="003B65FB" w14:paraId="0B111146" w14:textId="77777777" w:rsidTr="00635718">
        <w:trPr>
          <w:trHeight w:val="20"/>
        </w:trPr>
        <w:tc>
          <w:tcPr>
            <w:tcW w:w="2430" w:type="dxa"/>
          </w:tcPr>
          <w:p w14:paraId="09B714BE" w14:textId="77777777" w:rsidR="00D704CC" w:rsidRPr="003B65FB" w:rsidRDefault="00D704CC" w:rsidP="00A2202E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4FA36975" w14:textId="77777777" w:rsidR="00D704CC" w:rsidRPr="003B65FB" w:rsidRDefault="00D704CC" w:rsidP="00A2202E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B117C54" w14:textId="77777777" w:rsidR="00D704CC" w:rsidRPr="008345D6" w:rsidRDefault="00D704CC" w:rsidP="00A2202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8DB7FA6" w14:textId="77777777" w:rsidR="00D704CC" w:rsidRPr="003B65FB" w:rsidRDefault="00D704CC" w:rsidP="00A2202E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7BCFB0B" w14:textId="77777777" w:rsidR="00D704CC" w:rsidRPr="003B65FB" w:rsidRDefault="00D704CC" w:rsidP="00D704C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65,355</w:t>
            </w:r>
          </w:p>
        </w:tc>
        <w:tc>
          <w:tcPr>
            <w:tcW w:w="90" w:type="dxa"/>
          </w:tcPr>
          <w:p w14:paraId="47F792A9" w14:textId="77777777" w:rsidR="00D704CC" w:rsidRPr="003B65FB" w:rsidRDefault="00D704CC" w:rsidP="00D704CC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C24A09" w14:textId="6F97434C" w:rsidR="00D704CC" w:rsidRPr="003B65FB" w:rsidRDefault="00E77234" w:rsidP="00D704C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79,919</w:t>
            </w:r>
          </w:p>
        </w:tc>
        <w:tc>
          <w:tcPr>
            <w:tcW w:w="90" w:type="dxa"/>
            <w:shd w:val="clear" w:color="auto" w:fill="auto"/>
          </w:tcPr>
          <w:p w14:paraId="5B9F4A02" w14:textId="77777777" w:rsidR="00D704CC" w:rsidRPr="003B65FB" w:rsidRDefault="00D704CC" w:rsidP="00D704CC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E7099E" w14:textId="77777777" w:rsidR="00D704CC" w:rsidRPr="003B65FB" w:rsidRDefault="00D704CC" w:rsidP="00D704C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(79,505)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68B28A" w14:textId="77777777" w:rsidR="00D704CC" w:rsidRPr="003B65FB" w:rsidRDefault="00D704CC" w:rsidP="00D704CC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961E31" w14:textId="0D82824A" w:rsidR="00D704CC" w:rsidRPr="003B65FB" w:rsidRDefault="00314D6C" w:rsidP="00D704CC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65,769</w:t>
            </w:r>
          </w:p>
        </w:tc>
      </w:tr>
      <w:tr w:rsidR="00D704CC" w:rsidRPr="003B65FB" w14:paraId="35454282" w14:textId="77777777" w:rsidTr="00635718">
        <w:trPr>
          <w:trHeight w:val="80"/>
        </w:trPr>
        <w:tc>
          <w:tcPr>
            <w:tcW w:w="2430" w:type="dxa"/>
            <w:vAlign w:val="bottom"/>
          </w:tcPr>
          <w:p w14:paraId="28D06B3F" w14:textId="77777777" w:rsidR="00D704CC" w:rsidRPr="003B65FB" w:rsidRDefault="00D704CC" w:rsidP="00A2202E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" w:type="dxa"/>
            <w:vAlign w:val="bottom"/>
          </w:tcPr>
          <w:p w14:paraId="5EAF07EE" w14:textId="77777777" w:rsidR="00D704CC" w:rsidRPr="008345D6" w:rsidRDefault="00D704CC" w:rsidP="00A2202E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BD03091" w14:textId="77777777" w:rsidR="00D704CC" w:rsidRPr="003B65FB" w:rsidRDefault="00D704CC" w:rsidP="00A2202E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CE41538" w14:textId="77777777" w:rsidR="00D704CC" w:rsidRPr="003B65FB" w:rsidRDefault="00D704CC" w:rsidP="00A2202E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0F10EF" w14:textId="77777777" w:rsidR="00D704CC" w:rsidRPr="003B65FB" w:rsidRDefault="00D704CC" w:rsidP="00D704C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(6,780)</w:t>
            </w:r>
          </w:p>
        </w:tc>
        <w:tc>
          <w:tcPr>
            <w:tcW w:w="90" w:type="dxa"/>
          </w:tcPr>
          <w:p w14:paraId="3E0989F3" w14:textId="77777777" w:rsidR="00D704CC" w:rsidRPr="003B65FB" w:rsidRDefault="00D704CC" w:rsidP="00D704CC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FE030D" w14:textId="77777777" w:rsidR="00D704CC" w:rsidRPr="003B65FB" w:rsidRDefault="00D704CC" w:rsidP="00D704CC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1C7C00C" w14:textId="77777777" w:rsidR="00D704CC" w:rsidRPr="003B65FB" w:rsidRDefault="00D704CC" w:rsidP="00D704CC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1F5A49" w14:textId="77777777" w:rsidR="00D704CC" w:rsidRPr="003B65FB" w:rsidRDefault="00D704CC" w:rsidP="00D704CC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8D778C2" w14:textId="77777777" w:rsidR="00D704CC" w:rsidRPr="003B65FB" w:rsidRDefault="00D704CC" w:rsidP="00D704CC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40AD4C" w14:textId="77777777" w:rsidR="00D704CC" w:rsidRPr="003B65FB" w:rsidRDefault="00D704CC" w:rsidP="00D704CC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(62,600)</w:t>
            </w:r>
          </w:p>
        </w:tc>
      </w:tr>
      <w:tr w:rsidR="00D704CC" w:rsidRPr="003B65FB" w14:paraId="77A547C3" w14:textId="77777777" w:rsidTr="00635718">
        <w:trPr>
          <w:trHeight w:val="20"/>
        </w:trPr>
        <w:tc>
          <w:tcPr>
            <w:tcW w:w="2430" w:type="dxa"/>
            <w:vAlign w:val="bottom"/>
          </w:tcPr>
          <w:p w14:paraId="3D153F7B" w14:textId="77777777" w:rsidR="00D704CC" w:rsidRPr="003B65FB" w:rsidRDefault="00D704CC" w:rsidP="00A2202E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vAlign w:val="bottom"/>
          </w:tcPr>
          <w:p w14:paraId="73312BBF" w14:textId="77777777" w:rsidR="00D704CC" w:rsidRPr="003B65FB" w:rsidRDefault="00D704CC" w:rsidP="00A2202E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406824F7" w14:textId="77777777" w:rsidR="00D704CC" w:rsidRPr="003B65FB" w:rsidRDefault="00D704CC" w:rsidP="00A2202E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765EE4D4" w14:textId="77777777" w:rsidR="00D704CC" w:rsidRPr="003B65FB" w:rsidRDefault="00D704CC" w:rsidP="00A2202E">
            <w:pPr>
              <w:tabs>
                <w:tab w:val="decimal" w:pos="124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D95B3" w14:textId="77777777" w:rsidR="00D704CC" w:rsidRPr="003B65FB" w:rsidRDefault="00D704CC" w:rsidP="00D704CC">
            <w:pPr>
              <w:tabs>
                <w:tab w:val="decimal" w:pos="80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58,575</w:t>
            </w:r>
          </w:p>
        </w:tc>
        <w:tc>
          <w:tcPr>
            <w:tcW w:w="90" w:type="dxa"/>
          </w:tcPr>
          <w:p w14:paraId="39E4B118" w14:textId="77777777" w:rsidR="00D704CC" w:rsidRPr="003B65FB" w:rsidRDefault="00D704CC" w:rsidP="00D704CC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6AC0FC" w14:textId="77777777" w:rsidR="00D704CC" w:rsidRPr="003B65FB" w:rsidRDefault="00D704CC" w:rsidP="00D704CC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7A402A" w14:textId="77777777" w:rsidR="00D704CC" w:rsidRPr="003B65FB" w:rsidRDefault="00D704CC" w:rsidP="00D704CC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FC6313" w14:textId="77777777" w:rsidR="00D704CC" w:rsidRPr="003B65FB" w:rsidRDefault="00D704CC" w:rsidP="00D704CC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C71A53E" w14:textId="77777777" w:rsidR="00D704CC" w:rsidRPr="003B65FB" w:rsidRDefault="00D704CC" w:rsidP="00D704CC">
            <w:pPr>
              <w:tabs>
                <w:tab w:val="decimal" w:pos="1240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D3775" w14:textId="632DB36F" w:rsidR="00D704CC" w:rsidRPr="008345D6" w:rsidRDefault="00314D6C" w:rsidP="00D704CC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3,169</w:t>
            </w:r>
          </w:p>
        </w:tc>
      </w:tr>
      <w:tr w:rsidR="005A1A5A" w:rsidRPr="003B65FB" w14:paraId="5464A3E2" w14:textId="77777777" w:rsidTr="00635718">
        <w:trPr>
          <w:trHeight w:val="294"/>
        </w:trPr>
        <w:tc>
          <w:tcPr>
            <w:tcW w:w="4230" w:type="dxa"/>
            <w:gridSpan w:val="3"/>
          </w:tcPr>
          <w:p w14:paraId="370853AA" w14:textId="1CE1C7B1" w:rsidR="005A1A5A" w:rsidRPr="008345D6" w:rsidRDefault="005A1A5A" w:rsidP="005A1A5A">
            <w:pPr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pacing w:val="-10"/>
                <w:sz w:val="28"/>
              </w:rPr>
              <w:t>*</w:t>
            </w:r>
            <w:r w:rsidRPr="008345D6">
              <w:rPr>
                <w:rFonts w:ascii="Angsana New" w:hAnsi="Angsana New" w:hint="cs"/>
                <w:spacing w:val="-10"/>
                <w:sz w:val="28"/>
                <w:cs/>
              </w:rPr>
              <w:t xml:space="preserve"> เดิมชื่อ บริษัท เอ็มลิ้งค์ ช็อป จำกัด</w:t>
            </w:r>
          </w:p>
        </w:tc>
        <w:tc>
          <w:tcPr>
            <w:tcW w:w="90" w:type="dxa"/>
            <w:vAlign w:val="bottom"/>
          </w:tcPr>
          <w:p w14:paraId="557E750D" w14:textId="77777777" w:rsidR="005A1A5A" w:rsidRPr="003B65FB" w:rsidRDefault="005A1A5A" w:rsidP="00A2202E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F5D5AD2" w14:textId="77777777" w:rsidR="005A1A5A" w:rsidRPr="003B65FB" w:rsidRDefault="005A1A5A" w:rsidP="00A2202E">
            <w:pPr>
              <w:tabs>
                <w:tab w:val="decimal" w:pos="808"/>
              </w:tabs>
              <w:ind w:right="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double" w:sz="4" w:space="0" w:color="auto"/>
            </w:tcBorders>
          </w:tcPr>
          <w:p w14:paraId="6B722817" w14:textId="77777777" w:rsidR="005A1A5A" w:rsidRPr="003B65FB" w:rsidRDefault="005A1A5A" w:rsidP="00A2202E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78F9A9" w14:textId="77777777" w:rsidR="005A1A5A" w:rsidRPr="003B65FB" w:rsidRDefault="005A1A5A" w:rsidP="00A2202E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D0E933F" w14:textId="77777777" w:rsidR="005A1A5A" w:rsidRPr="003B65FB" w:rsidRDefault="005A1A5A" w:rsidP="00A2202E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33C356" w14:textId="77777777" w:rsidR="005A1A5A" w:rsidRPr="003B65FB" w:rsidRDefault="005A1A5A" w:rsidP="00A2202E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3D97FDA" w14:textId="77777777" w:rsidR="005A1A5A" w:rsidRPr="003B65FB" w:rsidRDefault="005A1A5A" w:rsidP="00A2202E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0A9E39" w14:textId="77777777" w:rsidR="005A1A5A" w:rsidRPr="003B65FB" w:rsidRDefault="005A1A5A" w:rsidP="00A2202E">
            <w:pPr>
              <w:tabs>
                <w:tab w:val="decimal" w:pos="1170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</w:tbl>
    <w:p w14:paraId="00A5AD65" w14:textId="6EF9AE7E" w:rsidR="00635718" w:rsidRDefault="00635718" w:rsidP="00C500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rPr>
          <w:rFonts w:ascii="Angsana New" w:hAnsi="Angsana New"/>
          <w:spacing w:val="-4"/>
          <w:sz w:val="10"/>
          <w:szCs w:val="10"/>
        </w:rPr>
      </w:pPr>
    </w:p>
    <w:p w14:paraId="7BA7F774" w14:textId="08DD7D8C" w:rsidR="00635718" w:rsidRDefault="0063571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pacing w:val="-4"/>
          <w:sz w:val="10"/>
          <w:szCs w:val="10"/>
        </w:rPr>
      </w:pPr>
    </w:p>
    <w:p w14:paraId="578153F5" w14:textId="28665127" w:rsidR="00C733BE" w:rsidRDefault="00C733BE" w:rsidP="00C733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pacing w:val="-4"/>
          <w:sz w:val="10"/>
          <w:szCs w:val="10"/>
        </w:rPr>
      </w:pPr>
    </w:p>
    <w:p w14:paraId="7844108B" w14:textId="663B9A5B" w:rsidR="00C733BE" w:rsidRDefault="00C733BE" w:rsidP="00C733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pacing w:val="-4"/>
          <w:sz w:val="10"/>
          <w:szCs w:val="10"/>
        </w:rPr>
      </w:pPr>
    </w:p>
    <w:p w14:paraId="179D8AA0" w14:textId="11DBCF61" w:rsidR="00C733BE" w:rsidRDefault="00C733BE" w:rsidP="00C733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pacing w:val="-4"/>
          <w:sz w:val="10"/>
          <w:szCs w:val="10"/>
        </w:rPr>
      </w:pPr>
    </w:p>
    <w:p w14:paraId="38AF7902" w14:textId="3EC2011E" w:rsidR="00C733BE" w:rsidRDefault="00C733BE" w:rsidP="00C733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pacing w:val="-4"/>
          <w:sz w:val="10"/>
          <w:szCs w:val="10"/>
        </w:rPr>
      </w:pPr>
    </w:p>
    <w:p w14:paraId="33B1A900" w14:textId="41AD3B51" w:rsidR="00C733BE" w:rsidRDefault="00C733BE" w:rsidP="00C733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pacing w:val="-4"/>
          <w:sz w:val="10"/>
          <w:szCs w:val="10"/>
        </w:rPr>
      </w:pPr>
    </w:p>
    <w:p w14:paraId="2DC975DB" w14:textId="24BB2DD3" w:rsidR="00C733BE" w:rsidRDefault="00C733BE" w:rsidP="00C733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pacing w:val="-4"/>
          <w:sz w:val="10"/>
          <w:szCs w:val="10"/>
        </w:rPr>
      </w:pPr>
    </w:p>
    <w:p w14:paraId="3BD9B445" w14:textId="77777777" w:rsidR="00C733BE" w:rsidRDefault="00C733BE" w:rsidP="00C733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pacing w:val="-4"/>
          <w:sz w:val="10"/>
          <w:szCs w:val="10"/>
        </w:rPr>
      </w:pPr>
    </w:p>
    <w:p w14:paraId="5A66F9A5" w14:textId="77777777" w:rsidR="00635718" w:rsidRPr="005A1A5A" w:rsidRDefault="0063571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pacing w:val="-4"/>
          <w:sz w:val="10"/>
          <w:szCs w:val="10"/>
        </w:rPr>
      </w:pPr>
    </w:p>
    <w:tbl>
      <w:tblPr>
        <w:tblW w:w="922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9"/>
        <w:gridCol w:w="90"/>
        <w:gridCol w:w="1168"/>
        <w:gridCol w:w="18"/>
        <w:gridCol w:w="72"/>
        <w:gridCol w:w="18"/>
        <w:gridCol w:w="1337"/>
        <w:gridCol w:w="92"/>
        <w:gridCol w:w="818"/>
        <w:gridCol w:w="80"/>
        <w:gridCol w:w="13"/>
        <w:gridCol w:w="90"/>
        <w:gridCol w:w="977"/>
        <w:gridCol w:w="13"/>
        <w:gridCol w:w="77"/>
        <w:gridCol w:w="13"/>
        <w:gridCol w:w="20"/>
        <w:gridCol w:w="90"/>
        <w:gridCol w:w="1295"/>
        <w:gridCol w:w="20"/>
        <w:gridCol w:w="13"/>
        <w:gridCol w:w="28"/>
      </w:tblGrid>
      <w:tr w:rsidR="005A1A5A" w:rsidRPr="003B65FB" w14:paraId="32E60AC5" w14:textId="77777777" w:rsidTr="00FD1E06">
        <w:trPr>
          <w:gridAfter w:val="3"/>
          <w:wAfter w:w="61" w:type="dxa"/>
          <w:trHeight w:val="234"/>
        </w:trPr>
        <w:tc>
          <w:tcPr>
            <w:tcW w:w="9160" w:type="dxa"/>
            <w:gridSpan w:val="19"/>
            <w:vAlign w:val="bottom"/>
          </w:tcPr>
          <w:p w14:paraId="684ED248" w14:textId="77777777" w:rsidR="005A1A5A" w:rsidRPr="008345D6" w:rsidRDefault="005A1A5A" w:rsidP="00A053A3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777C15" w:rsidRPr="003B65FB" w14:paraId="71B3CDBE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  <w:vAlign w:val="bottom"/>
          </w:tcPr>
          <w:p w14:paraId="3E37EFA6" w14:textId="77777777" w:rsidR="005F174C" w:rsidRPr="003B65FB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2F1831B" w14:textId="77777777" w:rsidR="005F174C" w:rsidRPr="003B65FB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063F6772" w14:textId="77777777" w:rsidR="005F174C" w:rsidRPr="003B65FB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49704294" w14:textId="77777777" w:rsidR="005F174C" w:rsidRPr="003B65FB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35" w:type="dxa"/>
            <w:gridSpan w:val="14"/>
            <w:tcBorders>
              <w:bottom w:val="single" w:sz="4" w:space="0" w:color="auto"/>
            </w:tcBorders>
            <w:vAlign w:val="bottom"/>
          </w:tcPr>
          <w:p w14:paraId="72B70125" w14:textId="77777777" w:rsidR="005F174C" w:rsidRPr="008345D6" w:rsidRDefault="005F174C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A1A5A" w:rsidRPr="003B65FB" w14:paraId="41FBAD16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  <w:vMerge w:val="restart"/>
          </w:tcPr>
          <w:p w14:paraId="4BE769D1" w14:textId="77777777" w:rsidR="005A1A5A" w:rsidRPr="008345D6" w:rsidRDefault="005A1A5A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</w:t>
            </w:r>
          </w:p>
          <w:p w14:paraId="19E8E20B" w14:textId="07D36320" w:rsidR="005A1A5A" w:rsidRPr="003B65FB" w:rsidRDefault="005A1A5A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163488C1" w14:textId="77777777" w:rsidR="005A1A5A" w:rsidRPr="003B65FB" w:rsidRDefault="005A1A5A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vMerge w:val="restart"/>
          </w:tcPr>
          <w:p w14:paraId="15B6A434" w14:textId="77777777" w:rsidR="005A1A5A" w:rsidRPr="008345D6" w:rsidRDefault="005A1A5A" w:rsidP="005A1A5A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786F15E6" w14:textId="1AC61A16" w:rsidR="005A1A5A" w:rsidRPr="008345D6" w:rsidRDefault="005A1A5A" w:rsidP="005A1A5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gridSpan w:val="2"/>
          </w:tcPr>
          <w:p w14:paraId="58A804D3" w14:textId="77777777" w:rsidR="005A1A5A" w:rsidRPr="003B65FB" w:rsidRDefault="005A1A5A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</w:tcBorders>
            <w:vAlign w:val="bottom"/>
          </w:tcPr>
          <w:p w14:paraId="098A5553" w14:textId="77777777" w:rsidR="00777C15" w:rsidRDefault="005A1A5A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ณ วันที่                 </w:t>
            </w:r>
          </w:p>
          <w:p w14:paraId="40CDFEA0" w14:textId="4BD3705C" w:rsidR="005A1A5A" w:rsidRPr="003B65FB" w:rsidRDefault="005A1A5A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3B65FB">
              <w:rPr>
                <w:rFonts w:ascii="Angsana New" w:hAnsi="Angsana New" w:hint="cs"/>
                <w:sz w:val="28"/>
              </w:rPr>
              <w:t xml:space="preserve"> 2563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39AE1026" w14:textId="77777777" w:rsidR="005A1A5A" w:rsidRPr="003B65FB" w:rsidRDefault="005A1A5A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E5B58" w14:textId="435D2DAC" w:rsidR="005A1A5A" w:rsidRPr="008345D6" w:rsidRDefault="005A1A5A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CF31B21" w14:textId="77777777" w:rsidR="005A1A5A" w:rsidRPr="003B65FB" w:rsidRDefault="005A1A5A" w:rsidP="00A053A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8" w:type="dxa"/>
            <w:gridSpan w:val="5"/>
            <w:tcBorders>
              <w:top w:val="single" w:sz="4" w:space="0" w:color="auto"/>
              <w:left w:val="nil"/>
            </w:tcBorders>
            <w:vAlign w:val="bottom"/>
          </w:tcPr>
          <w:p w14:paraId="3EB271C8" w14:textId="56F3227C" w:rsidR="00777C15" w:rsidRDefault="005A1A5A" w:rsidP="00777C1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564AADD" w14:textId="487EE2F6" w:rsidR="005A1A5A" w:rsidRPr="003B65FB" w:rsidRDefault="005A1A5A" w:rsidP="00777C15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t>25</w:t>
            </w:r>
            <w:r>
              <w:rPr>
                <w:rFonts w:ascii="Angsana New" w:hAnsi="Angsana New"/>
                <w:spacing w:val="-6"/>
                <w:sz w:val="28"/>
              </w:rPr>
              <w:t>63</w:t>
            </w:r>
          </w:p>
        </w:tc>
      </w:tr>
      <w:tr w:rsidR="005A1A5A" w:rsidRPr="003B65FB" w14:paraId="389D263F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  <w:vMerge/>
            <w:tcBorders>
              <w:bottom w:val="single" w:sz="4" w:space="0" w:color="auto"/>
            </w:tcBorders>
            <w:vAlign w:val="bottom"/>
          </w:tcPr>
          <w:p w14:paraId="6F2C05CC" w14:textId="282FC6B9" w:rsidR="005A1A5A" w:rsidRPr="003B65FB" w:rsidRDefault="005A1A5A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6E75707" w14:textId="77777777" w:rsidR="005A1A5A" w:rsidRPr="008345D6" w:rsidRDefault="005A1A5A" w:rsidP="00A053A3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74025B04" w14:textId="45C79BF3" w:rsidR="005A1A5A" w:rsidRPr="003B65FB" w:rsidRDefault="005A1A5A" w:rsidP="00A053A3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196AA07E" w14:textId="77777777" w:rsidR="005A1A5A" w:rsidRPr="003B65FB" w:rsidRDefault="005A1A5A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Merge/>
            <w:tcBorders>
              <w:bottom w:val="single" w:sz="4" w:space="0" w:color="auto"/>
            </w:tcBorders>
            <w:vAlign w:val="bottom"/>
          </w:tcPr>
          <w:p w14:paraId="2A9BB4F3" w14:textId="584AAD4B" w:rsidR="005A1A5A" w:rsidRPr="003B65FB" w:rsidRDefault="005A1A5A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2" w:type="dxa"/>
          </w:tcPr>
          <w:p w14:paraId="3279AA71" w14:textId="77777777" w:rsidR="005A1A5A" w:rsidRPr="003B65FB" w:rsidRDefault="005A1A5A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1" w:type="dxa"/>
            <w:gridSpan w:val="3"/>
            <w:tcBorders>
              <w:bottom w:val="single" w:sz="4" w:space="0" w:color="auto"/>
            </w:tcBorders>
            <w:vAlign w:val="bottom"/>
          </w:tcPr>
          <w:p w14:paraId="008C7491" w14:textId="77777777" w:rsidR="005A1A5A" w:rsidRPr="003B65FB" w:rsidRDefault="005A1A5A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760850A" w14:textId="77777777" w:rsidR="005A1A5A" w:rsidRPr="003B65FB" w:rsidRDefault="005A1A5A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0" w:type="dxa"/>
            <w:gridSpan w:val="5"/>
            <w:tcBorders>
              <w:bottom w:val="single" w:sz="4" w:space="0" w:color="auto"/>
            </w:tcBorders>
            <w:vAlign w:val="bottom"/>
          </w:tcPr>
          <w:p w14:paraId="3CDCAA79" w14:textId="77777777" w:rsidR="005A1A5A" w:rsidRPr="008345D6" w:rsidRDefault="005A1A5A" w:rsidP="00A053A3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84C121" w14:textId="77777777" w:rsidR="005A1A5A" w:rsidRPr="003B65FB" w:rsidRDefault="005A1A5A" w:rsidP="00A053A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17F1F6FE" w14:textId="27012DB9" w:rsidR="005A1A5A" w:rsidRPr="003B65FB" w:rsidRDefault="005A1A5A" w:rsidP="00A053A3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77C15" w:rsidRPr="003B65FB" w14:paraId="75D4FCA0" w14:textId="77777777" w:rsidTr="00FD1E06">
        <w:trPr>
          <w:gridAfter w:val="1"/>
          <w:wAfter w:w="28" w:type="dxa"/>
          <w:trHeight w:val="180"/>
        </w:trPr>
        <w:tc>
          <w:tcPr>
            <w:tcW w:w="2879" w:type="dxa"/>
            <w:tcBorders>
              <w:top w:val="single" w:sz="4" w:space="0" w:color="auto"/>
            </w:tcBorders>
          </w:tcPr>
          <w:p w14:paraId="7FD10CA9" w14:textId="77777777" w:rsidR="005F174C" w:rsidRPr="003B65FB" w:rsidRDefault="005F174C" w:rsidP="00A053A3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11DF9E11" w14:textId="77777777" w:rsidR="005F174C" w:rsidRPr="003B65FB" w:rsidRDefault="005F174C" w:rsidP="00A053A3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</w:tcBorders>
            <w:vAlign w:val="bottom"/>
          </w:tcPr>
          <w:p w14:paraId="4ABFB097" w14:textId="77777777" w:rsidR="005F174C" w:rsidRPr="008345D6" w:rsidRDefault="005F174C" w:rsidP="00A053A3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36E67676" w14:textId="77777777" w:rsidR="005F174C" w:rsidRPr="003B65FB" w:rsidRDefault="005F174C" w:rsidP="00A053A3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25B4C08" w14:textId="77777777" w:rsidR="005F174C" w:rsidRPr="003B65FB" w:rsidRDefault="005F174C" w:rsidP="00A053A3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332,280</w:t>
            </w:r>
          </w:p>
        </w:tc>
        <w:tc>
          <w:tcPr>
            <w:tcW w:w="92" w:type="dxa"/>
          </w:tcPr>
          <w:p w14:paraId="4380AD77" w14:textId="77777777" w:rsidR="005F174C" w:rsidRPr="003B65FB" w:rsidRDefault="005F174C" w:rsidP="00A053A3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B90E9" w14:textId="77777777" w:rsidR="005F174C" w:rsidRPr="003B65FB" w:rsidRDefault="005F174C" w:rsidP="00A053A3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463,970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431CF4" w14:textId="77777777" w:rsidR="005F174C" w:rsidRPr="003B65FB" w:rsidRDefault="005F174C" w:rsidP="00A053A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A7C1C" w14:textId="625A2056" w:rsidR="005F174C" w:rsidRPr="003B65FB" w:rsidRDefault="00B45CC7" w:rsidP="00A053A3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="005F174C" w:rsidRPr="003B65FB">
              <w:rPr>
                <w:rFonts w:ascii="Angsana New" w:eastAsia="Times New Roman" w:hAnsi="Angsana New" w:hint="cs"/>
                <w:sz w:val="28"/>
                <w:lang w:val="en-GB"/>
              </w:rPr>
              <w:t>122,235</w:t>
            </w:r>
            <w:r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7EBE2" w14:textId="77777777" w:rsidR="005F174C" w:rsidRPr="003B65FB" w:rsidRDefault="005F174C" w:rsidP="00A053A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960E8EF" w14:textId="77777777" w:rsidR="005F174C" w:rsidRPr="003B65FB" w:rsidRDefault="005F174C" w:rsidP="005A1A5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674,015</w:t>
            </w:r>
          </w:p>
        </w:tc>
      </w:tr>
      <w:tr w:rsidR="00777C15" w:rsidRPr="003B65FB" w14:paraId="75584BCC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</w:tcPr>
          <w:p w14:paraId="06EC8FB2" w14:textId="77777777" w:rsidR="005F174C" w:rsidRPr="003B65FB" w:rsidRDefault="005F174C" w:rsidP="00A053A3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3C516606" w14:textId="77777777" w:rsidR="005F174C" w:rsidRPr="003B65FB" w:rsidRDefault="005F174C" w:rsidP="00A053A3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19C3BD2A" w14:textId="77777777" w:rsidR="005F174C" w:rsidRPr="008345D6" w:rsidRDefault="005F174C" w:rsidP="00A053A3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053CA497" w14:textId="77777777" w:rsidR="005F174C" w:rsidRPr="003B65FB" w:rsidRDefault="005F174C" w:rsidP="00A053A3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0282EE68" w14:textId="77777777" w:rsidR="005F174C" w:rsidRPr="003B65FB" w:rsidRDefault="005F174C" w:rsidP="00A053A3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153,000</w:t>
            </w:r>
          </w:p>
        </w:tc>
        <w:tc>
          <w:tcPr>
            <w:tcW w:w="92" w:type="dxa"/>
          </w:tcPr>
          <w:p w14:paraId="7400AC13" w14:textId="77777777" w:rsidR="005F174C" w:rsidRPr="003B65FB" w:rsidRDefault="005F174C" w:rsidP="00A053A3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gridSpan w:val="3"/>
            <w:shd w:val="clear" w:color="auto" w:fill="auto"/>
            <w:vAlign w:val="bottom"/>
          </w:tcPr>
          <w:p w14:paraId="58D639C2" w14:textId="77777777" w:rsidR="005F174C" w:rsidRPr="003B65FB" w:rsidRDefault="005F174C" w:rsidP="00A053A3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13,000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72A4C4" w14:textId="77777777" w:rsidR="005F174C" w:rsidRPr="003B65FB" w:rsidRDefault="005F174C" w:rsidP="00A053A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00" w:type="dxa"/>
            <w:gridSpan w:val="5"/>
            <w:shd w:val="clear" w:color="auto" w:fill="auto"/>
            <w:vAlign w:val="bottom"/>
          </w:tcPr>
          <w:p w14:paraId="2227AC27" w14:textId="6808BE3B" w:rsidR="005F174C" w:rsidRPr="003B65FB" w:rsidRDefault="00B45CC7" w:rsidP="00A053A3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="005F174C" w:rsidRPr="003B65FB">
              <w:rPr>
                <w:rFonts w:ascii="Angsana New" w:eastAsia="Times New Roman" w:hAnsi="Angsana New" w:hint="cs"/>
                <w:sz w:val="28"/>
                <w:lang w:val="en-GB"/>
              </w:rPr>
              <w:t>88,626</w:t>
            </w:r>
            <w:r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40971" w14:textId="77777777" w:rsidR="005F174C" w:rsidRPr="003B65FB" w:rsidRDefault="005F174C" w:rsidP="00A053A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2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20EB1383" w14:textId="77777777" w:rsidR="005F174C" w:rsidRPr="003B65FB" w:rsidRDefault="005F174C" w:rsidP="005A1A5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77,374</w:t>
            </w:r>
          </w:p>
        </w:tc>
      </w:tr>
      <w:tr w:rsidR="00777C15" w:rsidRPr="003B65FB" w14:paraId="5771EE19" w14:textId="77777777" w:rsidTr="00FD1E06">
        <w:trPr>
          <w:trHeight w:val="20"/>
        </w:trPr>
        <w:tc>
          <w:tcPr>
            <w:tcW w:w="2879" w:type="dxa"/>
          </w:tcPr>
          <w:p w14:paraId="5760CEB0" w14:textId="77777777" w:rsidR="005F174C" w:rsidRPr="003B65FB" w:rsidRDefault="005F174C" w:rsidP="00A053A3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37E62043" w14:textId="77777777" w:rsidR="005F174C" w:rsidRPr="003B65FB" w:rsidRDefault="005F174C" w:rsidP="00A053A3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12707A84" w14:textId="77777777" w:rsidR="005F174C" w:rsidRPr="008345D6" w:rsidRDefault="005F174C" w:rsidP="00A053A3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0018DB12" w14:textId="77777777" w:rsidR="005F174C" w:rsidRPr="003B65FB" w:rsidRDefault="005F174C" w:rsidP="00A053A3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5498EF18" w14:textId="77777777" w:rsidR="005F174C" w:rsidRPr="003B65FB" w:rsidRDefault="005F174C" w:rsidP="00A053A3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32,704</w:t>
            </w:r>
          </w:p>
        </w:tc>
        <w:tc>
          <w:tcPr>
            <w:tcW w:w="92" w:type="dxa"/>
          </w:tcPr>
          <w:p w14:paraId="0A195659" w14:textId="77777777" w:rsidR="005F174C" w:rsidRPr="003B65FB" w:rsidRDefault="005F174C" w:rsidP="00A053A3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gridSpan w:val="3"/>
            <w:shd w:val="clear" w:color="auto" w:fill="auto"/>
            <w:vAlign w:val="bottom"/>
          </w:tcPr>
          <w:p w14:paraId="0912414B" w14:textId="77777777" w:rsidR="005F174C" w:rsidRPr="003B65FB" w:rsidRDefault="005F174C" w:rsidP="00A053A3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14,900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5F8D20" w14:textId="77777777" w:rsidR="005F174C" w:rsidRPr="003B65FB" w:rsidRDefault="005F174C" w:rsidP="00A053A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00" w:type="dxa"/>
            <w:gridSpan w:val="5"/>
            <w:shd w:val="clear" w:color="auto" w:fill="auto"/>
            <w:vAlign w:val="bottom"/>
          </w:tcPr>
          <w:p w14:paraId="18B5C4EB" w14:textId="10EE7842" w:rsidR="005F174C" w:rsidRPr="003B65FB" w:rsidRDefault="00B45CC7" w:rsidP="00A053A3">
            <w:pPr>
              <w:tabs>
                <w:tab w:val="decimal" w:pos="7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</w:t>
            </w:r>
            <w:r w:rsidR="005F174C" w:rsidRPr="003B65FB">
              <w:rPr>
                <w:rFonts w:ascii="Angsana New" w:eastAsia="Times New Roman" w:hAnsi="Angsana New" w:hint="cs"/>
                <w:sz w:val="28"/>
              </w:rPr>
              <w:t>47,604</w:t>
            </w:r>
            <w:r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01901" w14:textId="77777777" w:rsidR="005F174C" w:rsidRPr="003B65FB" w:rsidRDefault="005F174C" w:rsidP="00A053A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2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6BDC0697" w14:textId="77777777" w:rsidR="005F174C" w:rsidRPr="003B65FB" w:rsidRDefault="005F174C" w:rsidP="005A1A5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8" w:type="dxa"/>
          </w:tcPr>
          <w:p w14:paraId="72F5B6C7" w14:textId="77777777" w:rsidR="005F174C" w:rsidRPr="003B65FB" w:rsidRDefault="005F174C" w:rsidP="00A053A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777C15" w:rsidRPr="003B65FB" w14:paraId="6A46EFA7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</w:tcPr>
          <w:p w14:paraId="48C80E06" w14:textId="77777777" w:rsidR="005F174C" w:rsidRPr="003B65FB" w:rsidRDefault="005F174C" w:rsidP="00A053A3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3DCEC6F5" w14:textId="77777777" w:rsidR="005F174C" w:rsidRPr="003B65FB" w:rsidRDefault="005F174C" w:rsidP="00A053A3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40B3897C" w14:textId="77777777" w:rsidR="005F174C" w:rsidRPr="008345D6" w:rsidRDefault="005F174C" w:rsidP="00A053A3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42AE23C7" w14:textId="77777777" w:rsidR="005F174C" w:rsidRPr="003B65FB" w:rsidRDefault="005F174C" w:rsidP="00A053A3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D9F58F1" w14:textId="77777777" w:rsidR="005F174C" w:rsidRPr="003B65FB" w:rsidRDefault="005F174C" w:rsidP="00A053A3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50,600</w:t>
            </w:r>
          </w:p>
        </w:tc>
        <w:tc>
          <w:tcPr>
            <w:tcW w:w="92" w:type="dxa"/>
          </w:tcPr>
          <w:p w14:paraId="5523F29C" w14:textId="77777777" w:rsidR="005F174C" w:rsidRPr="003B65FB" w:rsidRDefault="005F174C" w:rsidP="00A053A3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gridSpan w:val="3"/>
            <w:shd w:val="clear" w:color="auto" w:fill="auto"/>
            <w:vAlign w:val="bottom"/>
          </w:tcPr>
          <w:p w14:paraId="5F1F3B70" w14:textId="77777777" w:rsidR="005F174C" w:rsidRPr="003B65FB" w:rsidRDefault="005F174C" w:rsidP="00A053A3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16,050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381FB0" w14:textId="77777777" w:rsidR="005F174C" w:rsidRPr="003B65FB" w:rsidRDefault="005F174C" w:rsidP="00A053A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00" w:type="dxa"/>
            <w:gridSpan w:val="5"/>
            <w:shd w:val="clear" w:color="auto" w:fill="auto"/>
            <w:vAlign w:val="bottom"/>
          </w:tcPr>
          <w:p w14:paraId="20248146" w14:textId="2F82BBF3" w:rsidR="005F174C" w:rsidRPr="003B65FB" w:rsidRDefault="00B45CC7" w:rsidP="00A053A3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="005F174C" w:rsidRPr="003B65FB">
              <w:rPr>
                <w:rFonts w:ascii="Angsana New" w:eastAsia="Times New Roman" w:hAnsi="Angsana New" w:hint="cs"/>
                <w:sz w:val="28"/>
                <w:lang w:val="en-GB"/>
              </w:rPr>
              <w:t>100</w:t>
            </w:r>
            <w:r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02835" w14:textId="77777777" w:rsidR="005F174C" w:rsidRPr="003B65FB" w:rsidRDefault="005F174C" w:rsidP="00A053A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2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5693418F" w14:textId="77777777" w:rsidR="005F174C" w:rsidRPr="003B65FB" w:rsidRDefault="005F174C" w:rsidP="005A1A5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66,550</w:t>
            </w:r>
          </w:p>
        </w:tc>
      </w:tr>
      <w:tr w:rsidR="00777C15" w:rsidRPr="003B65FB" w14:paraId="05EB9F73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</w:tcPr>
          <w:p w14:paraId="3E64B84E" w14:textId="77777777" w:rsidR="005F174C" w:rsidRPr="003B65FB" w:rsidRDefault="005F174C" w:rsidP="00A053A3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เอ็ม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โซลูชั่น จำกัด</w:t>
            </w:r>
          </w:p>
        </w:tc>
        <w:tc>
          <w:tcPr>
            <w:tcW w:w="90" w:type="dxa"/>
          </w:tcPr>
          <w:p w14:paraId="38FF4B9F" w14:textId="77777777" w:rsidR="005F174C" w:rsidRPr="003B65FB" w:rsidRDefault="005F174C" w:rsidP="00A053A3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3504F0F3" w14:textId="77777777" w:rsidR="005F174C" w:rsidRPr="008345D6" w:rsidRDefault="005F174C" w:rsidP="00A053A3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199C5A1E" w14:textId="77777777" w:rsidR="005F174C" w:rsidRPr="003B65FB" w:rsidRDefault="005F174C" w:rsidP="00A053A3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1E3A0173" w14:textId="77777777" w:rsidR="005F174C" w:rsidRPr="003B65FB" w:rsidRDefault="005F174C" w:rsidP="00A053A3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73,118</w:t>
            </w:r>
          </w:p>
        </w:tc>
        <w:tc>
          <w:tcPr>
            <w:tcW w:w="92" w:type="dxa"/>
          </w:tcPr>
          <w:p w14:paraId="3256565F" w14:textId="77777777" w:rsidR="005F174C" w:rsidRPr="003B65FB" w:rsidRDefault="005F174C" w:rsidP="00A053A3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gridSpan w:val="3"/>
            <w:shd w:val="clear" w:color="auto" w:fill="auto"/>
            <w:vAlign w:val="bottom"/>
          </w:tcPr>
          <w:p w14:paraId="353C39D4" w14:textId="77777777" w:rsidR="005F174C" w:rsidRPr="003B65FB" w:rsidRDefault="005F174C" w:rsidP="00A053A3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47,600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834026" w14:textId="77777777" w:rsidR="005F174C" w:rsidRPr="003B65FB" w:rsidRDefault="005F174C" w:rsidP="00A053A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00" w:type="dxa"/>
            <w:gridSpan w:val="5"/>
            <w:shd w:val="clear" w:color="auto" w:fill="auto"/>
            <w:vAlign w:val="bottom"/>
          </w:tcPr>
          <w:p w14:paraId="6040CC3E" w14:textId="228F19E6" w:rsidR="005F174C" w:rsidRPr="003B65FB" w:rsidRDefault="00B45CC7" w:rsidP="00A053A3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="005F174C" w:rsidRPr="003B65FB">
              <w:rPr>
                <w:rFonts w:ascii="Angsana New" w:eastAsia="Times New Roman" w:hAnsi="Angsana New" w:hint="cs"/>
                <w:sz w:val="28"/>
                <w:lang w:val="en-GB"/>
              </w:rPr>
              <w:t>64,947</w:t>
            </w:r>
            <w:r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84994" w14:textId="77777777" w:rsidR="005F174C" w:rsidRPr="003B65FB" w:rsidRDefault="005F174C" w:rsidP="00A053A3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2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5A5B918C" w14:textId="77777777" w:rsidR="005F174C" w:rsidRPr="003B65FB" w:rsidRDefault="005F174C" w:rsidP="005A1A5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55,771</w:t>
            </w:r>
          </w:p>
        </w:tc>
      </w:tr>
      <w:tr w:rsidR="00777C15" w:rsidRPr="003B65FB" w14:paraId="0858FCD3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</w:tcPr>
          <w:p w14:paraId="3B50AE5C" w14:textId="77777777" w:rsidR="005F174C" w:rsidRPr="003B65FB" w:rsidRDefault="005F174C" w:rsidP="00A053A3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อินฟอร์เมติกซ์ พลัส จำกัด</w:t>
            </w:r>
          </w:p>
        </w:tc>
        <w:tc>
          <w:tcPr>
            <w:tcW w:w="90" w:type="dxa"/>
          </w:tcPr>
          <w:p w14:paraId="213DC003" w14:textId="77777777" w:rsidR="005F174C" w:rsidRPr="003B65FB" w:rsidRDefault="005F174C" w:rsidP="00A053A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58FBFC98" w14:textId="77777777" w:rsidR="005F174C" w:rsidRPr="008345D6" w:rsidRDefault="005F174C" w:rsidP="00A053A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56163453" w14:textId="77777777" w:rsidR="005F174C" w:rsidRPr="003B65FB" w:rsidRDefault="005F174C" w:rsidP="00A053A3">
            <w:pPr>
              <w:tabs>
                <w:tab w:val="decimal" w:pos="72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CE23D94" w14:textId="77777777" w:rsidR="005F174C" w:rsidRPr="003B65FB" w:rsidRDefault="005F174C" w:rsidP="00A053A3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27,113</w:t>
            </w:r>
          </w:p>
        </w:tc>
        <w:tc>
          <w:tcPr>
            <w:tcW w:w="92" w:type="dxa"/>
          </w:tcPr>
          <w:p w14:paraId="7E61200B" w14:textId="77777777" w:rsidR="005F174C" w:rsidRPr="003B65FB" w:rsidRDefault="005F174C" w:rsidP="00A053A3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gridSpan w:val="3"/>
            <w:shd w:val="clear" w:color="auto" w:fill="auto"/>
            <w:vAlign w:val="bottom"/>
          </w:tcPr>
          <w:p w14:paraId="6F17388F" w14:textId="77777777" w:rsidR="005F174C" w:rsidRPr="003B65FB" w:rsidRDefault="005F174C" w:rsidP="00A053A3">
            <w:pPr>
              <w:tabs>
                <w:tab w:val="decimal" w:pos="77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6,150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E1BBCF" w14:textId="77777777" w:rsidR="005F174C" w:rsidRPr="003B65FB" w:rsidRDefault="005F174C" w:rsidP="00A053A3">
            <w:pPr>
              <w:tabs>
                <w:tab w:val="decimal" w:pos="770"/>
              </w:tabs>
              <w:ind w:right="-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00" w:type="dxa"/>
            <w:gridSpan w:val="5"/>
            <w:shd w:val="clear" w:color="auto" w:fill="auto"/>
            <w:vAlign w:val="bottom"/>
          </w:tcPr>
          <w:p w14:paraId="36EEE9C3" w14:textId="6FAF0789" w:rsidR="005F174C" w:rsidRPr="003B65FB" w:rsidRDefault="00B45CC7" w:rsidP="00A053A3">
            <w:pPr>
              <w:tabs>
                <w:tab w:val="decimal" w:pos="470"/>
              </w:tabs>
              <w:ind w:right="5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="005F174C" w:rsidRPr="003B65FB">
              <w:rPr>
                <w:rFonts w:ascii="Angsana New" w:eastAsia="Times New Roman" w:hAnsi="Angsana New" w:hint="cs"/>
                <w:sz w:val="28"/>
                <w:lang w:val="en-GB"/>
              </w:rPr>
              <w:t>33,263</w:t>
            </w:r>
            <w:r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AB775" w14:textId="77777777" w:rsidR="005F174C" w:rsidRPr="003B65FB" w:rsidRDefault="005F174C" w:rsidP="00A053A3">
            <w:pPr>
              <w:tabs>
                <w:tab w:val="decimal" w:pos="770"/>
              </w:tabs>
              <w:ind w:right="-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2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12ACC046" w14:textId="77777777" w:rsidR="005F174C" w:rsidRPr="003B65FB" w:rsidRDefault="005F174C" w:rsidP="005A1A5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77C15" w:rsidRPr="003B65FB" w14:paraId="14872B09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</w:tcPr>
          <w:p w14:paraId="58E7D164" w14:textId="77777777" w:rsidR="005F174C" w:rsidRPr="003B65FB" w:rsidRDefault="005F174C" w:rsidP="00A053A3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5058BFA5" w14:textId="77777777" w:rsidR="005F174C" w:rsidRPr="003B65FB" w:rsidRDefault="005F174C" w:rsidP="00A053A3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77BD005E" w14:textId="77777777" w:rsidR="005F174C" w:rsidRPr="008345D6" w:rsidRDefault="005F174C" w:rsidP="00A053A3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28C417C7" w14:textId="77777777" w:rsidR="005F174C" w:rsidRPr="003B65FB" w:rsidRDefault="005F174C" w:rsidP="00A053A3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05D0EA10" w14:textId="77777777" w:rsidR="005F174C" w:rsidRPr="003B65FB" w:rsidRDefault="005F174C" w:rsidP="00A053A3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1,39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5</w:t>
            </w:r>
          </w:p>
        </w:tc>
        <w:tc>
          <w:tcPr>
            <w:tcW w:w="92" w:type="dxa"/>
          </w:tcPr>
          <w:p w14:paraId="3AB02734" w14:textId="77777777" w:rsidR="005F174C" w:rsidRPr="003B65FB" w:rsidRDefault="005F174C" w:rsidP="00A053A3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gridSpan w:val="3"/>
            <w:shd w:val="clear" w:color="auto" w:fill="auto"/>
            <w:vAlign w:val="bottom"/>
          </w:tcPr>
          <w:p w14:paraId="12DCC2FF" w14:textId="77777777" w:rsidR="005F174C" w:rsidRPr="003B65FB" w:rsidRDefault="005F174C" w:rsidP="009F7C18">
            <w:pPr>
              <w:tabs>
                <w:tab w:val="decimal" w:pos="77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2,600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316097" w14:textId="77777777" w:rsidR="005F174C" w:rsidRPr="003B65FB" w:rsidRDefault="005F174C" w:rsidP="00A053A3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00" w:type="dxa"/>
            <w:gridSpan w:val="5"/>
            <w:shd w:val="clear" w:color="auto" w:fill="auto"/>
            <w:vAlign w:val="bottom"/>
          </w:tcPr>
          <w:p w14:paraId="1353644A" w14:textId="0DE59B8A" w:rsidR="005F174C" w:rsidRPr="003B65FB" w:rsidRDefault="00B45CC7" w:rsidP="00A053A3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="005F174C" w:rsidRPr="003B65FB">
              <w:rPr>
                <w:rFonts w:ascii="Angsana New" w:eastAsia="Times New Roman" w:hAnsi="Angsana New" w:hint="cs"/>
                <w:sz w:val="28"/>
                <w:lang w:val="en-GB"/>
              </w:rPr>
              <w:t>1,370</w:t>
            </w:r>
            <w:r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B1FC9" w14:textId="77777777" w:rsidR="005F174C" w:rsidRPr="003B65FB" w:rsidRDefault="005F174C" w:rsidP="00A053A3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2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543F1EA3" w14:textId="77777777" w:rsidR="005F174C" w:rsidRPr="003B65FB" w:rsidRDefault="005F174C" w:rsidP="005A1A5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2,625</w:t>
            </w:r>
          </w:p>
        </w:tc>
      </w:tr>
      <w:tr w:rsidR="00777C15" w:rsidRPr="003B65FB" w14:paraId="14D4AD77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</w:tcPr>
          <w:p w14:paraId="208AB2B7" w14:textId="77777777" w:rsidR="005F174C" w:rsidRPr="003B65FB" w:rsidRDefault="005F174C" w:rsidP="00A053A3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90" w:type="dxa"/>
          </w:tcPr>
          <w:p w14:paraId="03F6E409" w14:textId="77777777" w:rsidR="005F174C" w:rsidRPr="003B65FB" w:rsidRDefault="005F174C" w:rsidP="00A053A3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3196E0AC" w14:textId="77777777" w:rsidR="005F174C" w:rsidRPr="008345D6" w:rsidRDefault="005F174C" w:rsidP="00A053A3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0435F131" w14:textId="77777777" w:rsidR="005F174C" w:rsidRPr="003B65FB" w:rsidRDefault="005F174C" w:rsidP="00A053A3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4729BF3" w14:textId="77777777" w:rsidR="005F174C" w:rsidRPr="003B65FB" w:rsidRDefault="005F174C" w:rsidP="00A053A3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5,000</w:t>
            </w:r>
          </w:p>
        </w:tc>
        <w:tc>
          <w:tcPr>
            <w:tcW w:w="92" w:type="dxa"/>
          </w:tcPr>
          <w:p w14:paraId="5BD58720" w14:textId="77777777" w:rsidR="005F174C" w:rsidRPr="003B65FB" w:rsidRDefault="005F174C" w:rsidP="00A053A3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gridSpan w:val="3"/>
            <w:shd w:val="clear" w:color="auto" w:fill="auto"/>
            <w:vAlign w:val="bottom"/>
          </w:tcPr>
          <w:p w14:paraId="29ADCC44" w14:textId="77777777" w:rsidR="005F174C" w:rsidRPr="003B65FB" w:rsidRDefault="005F174C" w:rsidP="009F7C18">
            <w:pPr>
              <w:tabs>
                <w:tab w:val="decimal" w:pos="77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8206ED" w14:textId="77777777" w:rsidR="005F174C" w:rsidRPr="003B65FB" w:rsidRDefault="005F174C" w:rsidP="00A053A3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00" w:type="dxa"/>
            <w:gridSpan w:val="5"/>
            <w:shd w:val="clear" w:color="auto" w:fill="auto"/>
            <w:vAlign w:val="bottom"/>
          </w:tcPr>
          <w:p w14:paraId="16506ABF" w14:textId="7F2BE223" w:rsidR="005F174C" w:rsidRPr="003B65FB" w:rsidRDefault="00B45CC7" w:rsidP="00A053A3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(</w:t>
            </w:r>
            <w:r w:rsidR="005F174C" w:rsidRPr="003B65FB">
              <w:rPr>
                <w:rFonts w:ascii="Angsana New" w:eastAsia="Times New Roman" w:hAnsi="Angsana New" w:hint="cs"/>
                <w:sz w:val="28"/>
                <w:lang w:val="en-GB"/>
              </w:rPr>
              <w:t>5,000</w:t>
            </w:r>
            <w:r>
              <w:rPr>
                <w:rFonts w:ascii="Angsana New" w:eastAsia="Times New Roman" w:hAnsi="Angsana New"/>
                <w:sz w:val="28"/>
                <w:lang w:val="en-GB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BE127" w14:textId="77777777" w:rsidR="005F174C" w:rsidRPr="003B65FB" w:rsidRDefault="005F174C" w:rsidP="00A053A3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2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16995EC0" w14:textId="77777777" w:rsidR="005F174C" w:rsidRPr="003B65FB" w:rsidRDefault="005F174C" w:rsidP="005A1A5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77C15" w:rsidRPr="003B65FB" w14:paraId="1B856373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</w:tcPr>
          <w:p w14:paraId="3E0F6D2C" w14:textId="77777777" w:rsidR="005F174C" w:rsidRPr="003B65FB" w:rsidRDefault="005F174C" w:rsidP="00A053A3">
            <w:pPr>
              <w:tabs>
                <w:tab w:val="left" w:pos="360"/>
                <w:tab w:val="left" w:pos="2160"/>
              </w:tabs>
              <w:ind w:left="162" w:right="-360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90" w:type="dxa"/>
          </w:tcPr>
          <w:p w14:paraId="70DBFAA3" w14:textId="77777777" w:rsidR="005F174C" w:rsidRPr="003B65FB" w:rsidRDefault="005F174C" w:rsidP="00A053A3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422B2E42" w14:textId="77777777" w:rsidR="005F174C" w:rsidRPr="008345D6" w:rsidRDefault="005F174C" w:rsidP="00A053A3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0D9A7B50" w14:textId="77777777" w:rsidR="005F174C" w:rsidRPr="003B65FB" w:rsidRDefault="005F174C" w:rsidP="00A053A3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7A795DA9" w14:textId="77777777" w:rsidR="005F174C" w:rsidRPr="003B65FB" w:rsidRDefault="005F174C" w:rsidP="00A053A3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2" w:type="dxa"/>
          </w:tcPr>
          <w:p w14:paraId="1D0B260A" w14:textId="77777777" w:rsidR="005F174C" w:rsidRPr="003B65FB" w:rsidRDefault="005F174C" w:rsidP="00A053A3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gridSpan w:val="3"/>
            <w:shd w:val="clear" w:color="auto" w:fill="auto"/>
            <w:vAlign w:val="bottom"/>
          </w:tcPr>
          <w:p w14:paraId="4FBF1B08" w14:textId="77777777" w:rsidR="005F174C" w:rsidRPr="003B65FB" w:rsidRDefault="005F174C" w:rsidP="00A053A3">
            <w:pPr>
              <w:tabs>
                <w:tab w:val="decimal" w:pos="77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17CF418" w14:textId="77777777" w:rsidR="005F174C" w:rsidRPr="003B65FB" w:rsidRDefault="005F174C" w:rsidP="00A053A3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00" w:type="dxa"/>
            <w:gridSpan w:val="5"/>
            <w:shd w:val="clear" w:color="auto" w:fill="auto"/>
            <w:vAlign w:val="bottom"/>
          </w:tcPr>
          <w:p w14:paraId="61AD3607" w14:textId="77777777" w:rsidR="005F174C" w:rsidRPr="003B65FB" w:rsidRDefault="005F174C" w:rsidP="00A053A3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E8761" w14:textId="77777777" w:rsidR="005F174C" w:rsidRPr="003B65FB" w:rsidRDefault="005F174C" w:rsidP="00A053A3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2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5B9C7019" w14:textId="77777777" w:rsidR="005F174C" w:rsidRPr="003B65FB" w:rsidRDefault="005F174C" w:rsidP="005A1A5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77C15" w:rsidRPr="003B65FB" w14:paraId="0D476907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</w:tcPr>
          <w:p w14:paraId="6744E99F" w14:textId="77777777" w:rsidR="005F174C" w:rsidRPr="003B65FB" w:rsidRDefault="005F174C" w:rsidP="00A053A3">
            <w:pPr>
              <w:tabs>
                <w:tab w:val="left" w:pos="360"/>
                <w:tab w:val="left" w:pos="2160"/>
              </w:tabs>
              <w:ind w:left="162" w:right="-360" w:firstLine="105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คอร์ปอเรชั่น จำกัด</w:t>
            </w:r>
          </w:p>
        </w:tc>
        <w:tc>
          <w:tcPr>
            <w:tcW w:w="90" w:type="dxa"/>
          </w:tcPr>
          <w:p w14:paraId="59C37777" w14:textId="77777777" w:rsidR="005F174C" w:rsidRPr="003B65FB" w:rsidRDefault="005F174C" w:rsidP="00A053A3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3ACAEFFD" w14:textId="77777777" w:rsidR="005F174C" w:rsidRPr="008345D6" w:rsidRDefault="005F174C" w:rsidP="00A053A3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16659BFF" w14:textId="77777777" w:rsidR="005F174C" w:rsidRPr="003B65FB" w:rsidRDefault="005F174C" w:rsidP="00A053A3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531E4C5E" w14:textId="77777777" w:rsidR="005F174C" w:rsidRPr="003B65FB" w:rsidRDefault="005F174C" w:rsidP="00A053A3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8,800</w:t>
            </w:r>
          </w:p>
        </w:tc>
        <w:tc>
          <w:tcPr>
            <w:tcW w:w="92" w:type="dxa"/>
          </w:tcPr>
          <w:p w14:paraId="4C649DF8" w14:textId="77777777" w:rsidR="005F174C" w:rsidRPr="003B65FB" w:rsidRDefault="005F174C" w:rsidP="00A053A3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gridSpan w:val="3"/>
            <w:shd w:val="clear" w:color="auto" w:fill="auto"/>
            <w:vAlign w:val="bottom"/>
          </w:tcPr>
          <w:p w14:paraId="4B0D1B8B" w14:textId="77777777" w:rsidR="005F174C" w:rsidRPr="003B65FB" w:rsidRDefault="005F174C" w:rsidP="00A053A3">
            <w:pPr>
              <w:tabs>
                <w:tab w:val="decimal" w:pos="77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68,150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E68547" w14:textId="77777777" w:rsidR="005F174C" w:rsidRPr="003B65FB" w:rsidRDefault="005F174C" w:rsidP="00A053A3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00" w:type="dxa"/>
            <w:gridSpan w:val="5"/>
            <w:shd w:val="clear" w:color="auto" w:fill="auto"/>
            <w:vAlign w:val="bottom"/>
          </w:tcPr>
          <w:p w14:paraId="3693D035" w14:textId="16344039" w:rsidR="005F174C" w:rsidRPr="003B65FB" w:rsidRDefault="00E84146" w:rsidP="00A053A3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F174C" w:rsidRPr="003B65FB">
              <w:rPr>
                <w:rFonts w:ascii="Angsana New" w:hAnsi="Angsana New" w:hint="cs"/>
                <w:sz w:val="28"/>
              </w:rPr>
              <w:t>76,950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74BCE" w14:textId="77777777" w:rsidR="005F174C" w:rsidRPr="003B65FB" w:rsidRDefault="005F174C" w:rsidP="00A053A3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2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301413C6" w14:textId="77777777" w:rsidR="005F174C" w:rsidRPr="003B65FB" w:rsidRDefault="005F174C" w:rsidP="005A1A5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D1E06" w:rsidRPr="003B65FB" w14:paraId="01DC80F8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</w:tcPr>
          <w:p w14:paraId="4BA05584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contextualSpacing/>
              <w:rPr>
                <w:rFonts w:ascii="Angsana New" w:hAnsi="Angsana New"/>
                <w:spacing w:val="-10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เอ็นเนอร์ยี่ รีโวลูชั่น จำกัด</w:t>
            </w:r>
          </w:p>
        </w:tc>
        <w:tc>
          <w:tcPr>
            <w:tcW w:w="90" w:type="dxa"/>
          </w:tcPr>
          <w:p w14:paraId="60FD75E7" w14:textId="77777777" w:rsidR="00FD1E06" w:rsidRPr="003B65FB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76A10DA9" w14:textId="77777777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1B95F812" w14:textId="77777777" w:rsidR="00FD1E06" w:rsidRPr="003B65FB" w:rsidRDefault="00FD1E06" w:rsidP="00FD1E0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35A7EC3" w14:textId="77777777" w:rsidR="00FD1E06" w:rsidRPr="003B65FB" w:rsidRDefault="00FD1E06" w:rsidP="00FD1E0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21BDEFD5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gridSpan w:val="3"/>
            <w:shd w:val="clear" w:color="auto" w:fill="auto"/>
            <w:vAlign w:val="bottom"/>
          </w:tcPr>
          <w:p w14:paraId="0EA694ED" w14:textId="33713F5D" w:rsidR="00FD1E06" w:rsidRPr="003B65FB" w:rsidRDefault="00FD1E06" w:rsidP="00FD1E06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1,400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ABF3B5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00" w:type="dxa"/>
            <w:gridSpan w:val="5"/>
            <w:shd w:val="clear" w:color="auto" w:fill="auto"/>
            <w:vAlign w:val="bottom"/>
          </w:tcPr>
          <w:p w14:paraId="0AB135A8" w14:textId="6C125F97" w:rsidR="00FD1E06" w:rsidRPr="003B65FB" w:rsidRDefault="00FD1E06" w:rsidP="00FD1E0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3B65FB">
              <w:rPr>
                <w:rFonts w:ascii="Angsana New" w:hAnsi="Angsana New" w:hint="cs"/>
                <w:sz w:val="28"/>
              </w:rPr>
              <w:t>1,400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42BC6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2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5CF0182E" w14:textId="77777777" w:rsidR="00FD1E06" w:rsidRPr="003B65FB" w:rsidRDefault="00FD1E06" w:rsidP="00FD1E06">
            <w:pPr>
              <w:tabs>
                <w:tab w:val="decimal" w:pos="1168"/>
              </w:tabs>
              <w:ind w:right="6"/>
              <w:contextualSpacing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D1E06" w:rsidRPr="003B65FB" w14:paraId="337C5540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</w:tcPr>
          <w:p w14:paraId="034C5EEC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270" w:hanging="270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90" w:type="dxa"/>
          </w:tcPr>
          <w:p w14:paraId="23E23963" w14:textId="77777777" w:rsidR="00FD1E06" w:rsidRPr="003B65FB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38C0578A" w14:textId="77777777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45EB0D64" w14:textId="77777777" w:rsidR="00FD1E06" w:rsidRPr="003B65FB" w:rsidRDefault="00FD1E06" w:rsidP="00FD1E0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56DA15F" w14:textId="1DE7ADFA" w:rsidR="00FD1E06" w:rsidRPr="003B65FB" w:rsidRDefault="00FD1E06" w:rsidP="00FD1E0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9D4B6DE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gridSpan w:val="3"/>
            <w:shd w:val="clear" w:color="auto" w:fill="auto"/>
            <w:vAlign w:val="bottom"/>
          </w:tcPr>
          <w:p w14:paraId="30783811" w14:textId="0B0BF57F" w:rsidR="00FD1E06" w:rsidRPr="003B65FB" w:rsidRDefault="00FD1E06" w:rsidP="00FD1E06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13,200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0BC0B7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00" w:type="dxa"/>
            <w:gridSpan w:val="5"/>
            <w:shd w:val="clear" w:color="auto" w:fill="auto"/>
            <w:vAlign w:val="bottom"/>
          </w:tcPr>
          <w:p w14:paraId="50ECEC78" w14:textId="74FF983B" w:rsidR="00FD1E06" w:rsidRPr="003B65FB" w:rsidRDefault="00FD1E06" w:rsidP="00FD1E0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3B65FB">
              <w:rPr>
                <w:rFonts w:ascii="Angsana New" w:hAnsi="Angsana New" w:hint="cs"/>
                <w:sz w:val="28"/>
              </w:rPr>
              <w:t>13,200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89614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2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11E258FB" w14:textId="77777777" w:rsidR="00FD1E06" w:rsidRPr="003B65FB" w:rsidRDefault="00FD1E06" w:rsidP="00FD1E06">
            <w:pPr>
              <w:tabs>
                <w:tab w:val="decimal" w:pos="1168"/>
              </w:tabs>
              <w:ind w:right="6"/>
              <w:contextualSpacing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D1E06" w:rsidRPr="005A1A5A" w14:paraId="5164C832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</w:tcPr>
          <w:p w14:paraId="6A8C0D7A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ซิสเต็ม แอนด์ ซอฟท์แวร์</w:t>
            </w:r>
          </w:p>
        </w:tc>
        <w:tc>
          <w:tcPr>
            <w:tcW w:w="90" w:type="dxa"/>
          </w:tcPr>
          <w:p w14:paraId="19EDF0AF" w14:textId="77777777" w:rsidR="00FD1E06" w:rsidRPr="003B65FB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</w:tcPr>
          <w:p w14:paraId="58373866" w14:textId="77777777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597B7E30" w14:textId="77777777" w:rsidR="00FD1E06" w:rsidRPr="003B65FB" w:rsidRDefault="00FD1E06" w:rsidP="00FD1E0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1A4EF2C" w14:textId="77777777" w:rsidR="00FD1E06" w:rsidRPr="003B65FB" w:rsidRDefault="00FD1E06" w:rsidP="00FD1E0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2" w:type="dxa"/>
            <w:shd w:val="clear" w:color="auto" w:fill="auto"/>
          </w:tcPr>
          <w:p w14:paraId="5F784EDD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gridSpan w:val="3"/>
            <w:shd w:val="clear" w:color="auto" w:fill="auto"/>
            <w:vAlign w:val="bottom"/>
          </w:tcPr>
          <w:p w14:paraId="25765312" w14:textId="64A9ABDC" w:rsidR="00FD1E06" w:rsidRPr="003B65FB" w:rsidRDefault="00FD1E06" w:rsidP="00FD1E06">
            <w:pPr>
              <w:tabs>
                <w:tab w:val="decimal" w:pos="77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75DAAC3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00" w:type="dxa"/>
            <w:gridSpan w:val="5"/>
            <w:shd w:val="clear" w:color="auto" w:fill="auto"/>
            <w:vAlign w:val="bottom"/>
          </w:tcPr>
          <w:p w14:paraId="6F6CD0C8" w14:textId="64CE97FD" w:rsidR="00FD1E06" w:rsidRPr="003B65FB" w:rsidRDefault="00FD1E06" w:rsidP="00FD1E0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26F9C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2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58D07D53" w14:textId="77777777" w:rsidR="00FD1E06" w:rsidRPr="005A1A5A" w:rsidRDefault="00FD1E06" w:rsidP="00FD1E0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D1E06" w:rsidRPr="005A1A5A" w14:paraId="26605D63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</w:tcPr>
          <w:p w14:paraId="22610759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 </w:t>
            </w:r>
            <w:r w:rsidRPr="008345D6">
              <w:rPr>
                <w:rFonts w:ascii="Angsana New" w:hAnsi="Angsana New" w:hint="cs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7F63AB5C" w14:textId="77777777" w:rsidR="00FD1E06" w:rsidRPr="003B65FB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2DB1D3F2" w14:textId="77777777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gridSpan w:val="2"/>
          </w:tcPr>
          <w:p w14:paraId="1A1CB791" w14:textId="77777777" w:rsidR="00FD1E06" w:rsidRPr="003B65FB" w:rsidRDefault="00FD1E06" w:rsidP="00FD1E0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ABB088C" w14:textId="77777777" w:rsidR="00FD1E06" w:rsidRPr="003B65FB" w:rsidRDefault="00FD1E06" w:rsidP="00FD1E0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62,600</w:t>
            </w:r>
          </w:p>
        </w:tc>
        <w:tc>
          <w:tcPr>
            <w:tcW w:w="92" w:type="dxa"/>
            <w:shd w:val="clear" w:color="auto" w:fill="auto"/>
          </w:tcPr>
          <w:p w14:paraId="5443B8A7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gridSpan w:val="3"/>
            <w:shd w:val="clear" w:color="auto" w:fill="auto"/>
            <w:vAlign w:val="bottom"/>
          </w:tcPr>
          <w:p w14:paraId="450FB7AF" w14:textId="77777777" w:rsidR="00FD1E06" w:rsidRPr="003B65FB" w:rsidRDefault="00FD1E06" w:rsidP="00FD1E06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840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068653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00" w:type="dxa"/>
            <w:gridSpan w:val="5"/>
            <w:shd w:val="clear" w:color="auto" w:fill="auto"/>
            <w:vAlign w:val="bottom"/>
          </w:tcPr>
          <w:p w14:paraId="205BD826" w14:textId="77777777" w:rsidR="00FD1E06" w:rsidRPr="003B65FB" w:rsidRDefault="00FD1E06" w:rsidP="00FD1E0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3B65FB">
              <w:rPr>
                <w:rFonts w:ascii="Angsana New" w:hAnsi="Angsana New" w:hint="cs"/>
                <w:sz w:val="28"/>
              </w:rPr>
              <w:t>53,500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FF3E8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2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0DBCFDC6" w14:textId="77777777" w:rsidR="00FD1E06" w:rsidRPr="005A1A5A" w:rsidRDefault="00FD1E06" w:rsidP="00FD1E0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5A1A5A">
              <w:rPr>
                <w:rFonts w:ascii="Angsana New" w:hAnsi="Angsana New" w:hint="cs"/>
                <w:sz w:val="28"/>
              </w:rPr>
              <w:t>9,940</w:t>
            </w:r>
          </w:p>
        </w:tc>
      </w:tr>
      <w:tr w:rsidR="00FD1E06" w:rsidRPr="003B65FB" w14:paraId="29BA4F69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</w:tcPr>
          <w:p w14:paraId="43DF3757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655ADC32" w14:textId="77777777" w:rsidR="00FD1E06" w:rsidRPr="003B65FB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69BE50F7" w14:textId="77777777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gridSpan w:val="2"/>
          </w:tcPr>
          <w:p w14:paraId="4534F5A9" w14:textId="77777777" w:rsidR="00FD1E06" w:rsidRPr="003B65FB" w:rsidRDefault="00FD1E06" w:rsidP="00FD1E0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BC13DBF" w14:textId="5C0A01B9" w:rsidR="00FD1E06" w:rsidRPr="003B65FB" w:rsidRDefault="00FD1E06" w:rsidP="00FD1E0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5F6A8AB2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gridSpan w:val="3"/>
            <w:shd w:val="clear" w:color="auto" w:fill="auto"/>
            <w:vAlign w:val="bottom"/>
          </w:tcPr>
          <w:p w14:paraId="1557C55A" w14:textId="77777777" w:rsidR="00FD1E06" w:rsidRPr="003B65FB" w:rsidRDefault="00FD1E06" w:rsidP="00FD1E06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8,050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3ADCBE" w14:textId="77777777" w:rsidR="00FD1E06" w:rsidRPr="005A1A5A" w:rsidRDefault="00FD1E06" w:rsidP="00FD1E06">
            <w:pPr>
              <w:tabs>
                <w:tab w:val="decimal" w:pos="770"/>
              </w:tabs>
              <w:ind w:right="-9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gridSpan w:val="5"/>
            <w:shd w:val="clear" w:color="auto" w:fill="auto"/>
            <w:vAlign w:val="bottom"/>
          </w:tcPr>
          <w:p w14:paraId="64335710" w14:textId="3675541B" w:rsidR="00FD1E06" w:rsidRPr="003B65FB" w:rsidRDefault="00FD1E06" w:rsidP="00FD1E0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3B65FB">
              <w:rPr>
                <w:rFonts w:ascii="Angsana New" w:hAnsi="Angsana New" w:hint="cs"/>
                <w:sz w:val="28"/>
              </w:rPr>
              <w:t>5,000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FEC30" w14:textId="77777777" w:rsidR="00FD1E06" w:rsidRPr="005A1A5A" w:rsidRDefault="00FD1E06" w:rsidP="00FD1E06">
            <w:pPr>
              <w:tabs>
                <w:tab w:val="decimal" w:pos="770"/>
              </w:tabs>
              <w:ind w:right="-9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3234AC14" w14:textId="77777777" w:rsidR="00FD1E06" w:rsidRPr="003B65FB" w:rsidRDefault="00FD1E06" w:rsidP="00FD1E0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3,050</w:t>
            </w:r>
          </w:p>
        </w:tc>
      </w:tr>
      <w:tr w:rsidR="00FD1E06" w:rsidRPr="003B65FB" w14:paraId="01A62D1A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  <w:vAlign w:val="bottom"/>
          </w:tcPr>
          <w:p w14:paraId="6B85484F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7333DE61" w14:textId="77777777" w:rsidR="00FD1E06" w:rsidRPr="003B65FB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27E72DCB" w14:textId="77777777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6AD496A4" w14:textId="77777777" w:rsidR="00FD1E06" w:rsidRPr="003B65FB" w:rsidRDefault="00FD1E06" w:rsidP="00FD1E0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8A3FFDF" w14:textId="77777777" w:rsidR="00FD1E06" w:rsidRPr="003B65FB" w:rsidRDefault="00FD1E06" w:rsidP="00FD1E0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746,610</w:t>
            </w:r>
          </w:p>
        </w:tc>
        <w:tc>
          <w:tcPr>
            <w:tcW w:w="92" w:type="dxa"/>
          </w:tcPr>
          <w:p w14:paraId="469BF63D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24F1C" w14:textId="77777777" w:rsidR="00FD1E06" w:rsidRPr="003B65FB" w:rsidRDefault="00FD1E06" w:rsidP="00FD1E06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655,910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E1D3EA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BA3AE" w14:textId="002D4E30" w:rsidR="00FD1E06" w:rsidRPr="008345D6" w:rsidRDefault="00FD1E06" w:rsidP="00FD1E0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3B65FB">
              <w:rPr>
                <w:rFonts w:ascii="Angsana New" w:hAnsi="Angsana New" w:hint="cs"/>
                <w:sz w:val="28"/>
              </w:rPr>
              <w:t>513,196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324B9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</w:tcBorders>
            <w:shd w:val="clear" w:color="auto" w:fill="auto"/>
          </w:tcPr>
          <w:p w14:paraId="7D74B73A" w14:textId="5FE9C69D" w:rsidR="00FD1E06" w:rsidRPr="003B65FB" w:rsidRDefault="00FD1E06" w:rsidP="00FD1E0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889,32</w:t>
            </w:r>
            <w:r w:rsidRPr="008345D6">
              <w:rPr>
                <w:rFonts w:ascii="Angsana New" w:hAnsi="Angsana New" w:hint="cs"/>
                <w:sz w:val="28"/>
              </w:rPr>
              <w:t>5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</w:tr>
      <w:tr w:rsidR="00FD1E06" w:rsidRPr="003B65FB" w14:paraId="13B765C0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  <w:vAlign w:val="bottom"/>
          </w:tcPr>
          <w:p w14:paraId="5F1CE9D4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" w:type="dxa"/>
          </w:tcPr>
          <w:p w14:paraId="73434A5F" w14:textId="77777777" w:rsidR="00FD1E06" w:rsidRPr="003B65FB" w:rsidRDefault="00FD1E06" w:rsidP="00FD1E0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77891A71" w14:textId="77777777" w:rsidR="00FD1E06" w:rsidRPr="008345D6" w:rsidRDefault="00FD1E06" w:rsidP="00FD1E0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61C84BAC" w14:textId="77777777" w:rsidR="00FD1E06" w:rsidRPr="003B65FB" w:rsidRDefault="00FD1E06" w:rsidP="00FD1E06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C0BF19B" w14:textId="77777777" w:rsidR="00FD1E06" w:rsidRPr="003B65FB" w:rsidRDefault="00FD1E06" w:rsidP="00FD1E0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(62,600)</w:t>
            </w:r>
          </w:p>
        </w:tc>
        <w:tc>
          <w:tcPr>
            <w:tcW w:w="92" w:type="dxa"/>
          </w:tcPr>
          <w:p w14:paraId="5140A545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1" w:type="dxa"/>
            <w:gridSpan w:val="3"/>
            <w:shd w:val="clear" w:color="auto" w:fill="auto"/>
            <w:vAlign w:val="bottom"/>
          </w:tcPr>
          <w:p w14:paraId="3811195D" w14:textId="77777777" w:rsidR="00FD1E06" w:rsidRPr="003B65FB" w:rsidRDefault="00FD1E06" w:rsidP="00FD1E06">
            <w:pPr>
              <w:tabs>
                <w:tab w:val="decimal" w:pos="41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306E1B3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gridSpan w:val="5"/>
            <w:shd w:val="clear" w:color="auto" w:fill="auto"/>
            <w:vAlign w:val="bottom"/>
          </w:tcPr>
          <w:p w14:paraId="3A0D4C7F" w14:textId="77777777" w:rsidR="00FD1E06" w:rsidRPr="003B65FB" w:rsidRDefault="00FD1E06" w:rsidP="00FD1E06">
            <w:pPr>
              <w:tabs>
                <w:tab w:val="decimal" w:pos="49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C6E05" w14:textId="77777777" w:rsidR="00FD1E06" w:rsidRPr="003B65FB" w:rsidRDefault="00FD1E06" w:rsidP="00FD1E06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855840B" w14:textId="77777777" w:rsidR="00FD1E06" w:rsidRPr="003B65FB" w:rsidRDefault="00FD1E06" w:rsidP="00FD1E0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(9,100)</w:t>
            </w:r>
          </w:p>
        </w:tc>
      </w:tr>
      <w:tr w:rsidR="00FD1E06" w:rsidRPr="003B65FB" w14:paraId="4497DE53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  <w:vAlign w:val="bottom"/>
          </w:tcPr>
          <w:p w14:paraId="7DC742B9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6057BA73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2098C8BD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gridSpan w:val="2"/>
          </w:tcPr>
          <w:p w14:paraId="2059B0E9" w14:textId="77777777" w:rsidR="00FD1E06" w:rsidRPr="003B65FB" w:rsidRDefault="00FD1E06" w:rsidP="00FD1E06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4A19A" w14:textId="77777777" w:rsidR="00FD1E06" w:rsidRPr="003B65FB" w:rsidRDefault="00FD1E06" w:rsidP="00FD1E06">
            <w:pPr>
              <w:tabs>
                <w:tab w:val="decimal" w:pos="812"/>
              </w:tabs>
              <w:ind w:right="8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684,010</w:t>
            </w:r>
          </w:p>
        </w:tc>
        <w:tc>
          <w:tcPr>
            <w:tcW w:w="92" w:type="dxa"/>
          </w:tcPr>
          <w:p w14:paraId="7D186B4E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11" w:type="dxa"/>
            <w:gridSpan w:val="3"/>
            <w:shd w:val="clear" w:color="auto" w:fill="auto"/>
            <w:vAlign w:val="bottom"/>
          </w:tcPr>
          <w:p w14:paraId="2CD991CA" w14:textId="77777777" w:rsidR="00FD1E06" w:rsidRPr="003B65FB" w:rsidRDefault="00FD1E06" w:rsidP="00FD1E06">
            <w:pPr>
              <w:tabs>
                <w:tab w:val="decimal" w:pos="41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31BAAF00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0" w:type="dxa"/>
            <w:gridSpan w:val="5"/>
            <w:shd w:val="clear" w:color="auto" w:fill="auto"/>
            <w:vAlign w:val="bottom"/>
          </w:tcPr>
          <w:p w14:paraId="61D86AD0" w14:textId="77777777" w:rsidR="00FD1E06" w:rsidRPr="003B65FB" w:rsidRDefault="00FD1E06" w:rsidP="00FD1E06">
            <w:pPr>
              <w:tabs>
                <w:tab w:val="decimal" w:pos="49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86A945" w14:textId="77777777" w:rsidR="00FD1E06" w:rsidRPr="003B65FB" w:rsidRDefault="00FD1E06" w:rsidP="00FD1E06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891A3" w14:textId="5690A3C0" w:rsidR="00FD1E06" w:rsidRPr="003B65FB" w:rsidRDefault="00FD1E06" w:rsidP="00FD1E06">
            <w:pPr>
              <w:tabs>
                <w:tab w:val="decimal" w:pos="812"/>
              </w:tabs>
              <w:ind w:right="8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880,22</w:t>
            </w:r>
            <w:r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  <w:tr w:rsidR="00FD1E06" w:rsidRPr="003B65FB" w14:paraId="695B8BA4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  <w:vAlign w:val="bottom"/>
          </w:tcPr>
          <w:p w14:paraId="3F2C357F" w14:textId="2AFF06F9" w:rsidR="00FD1E06" w:rsidRPr="008345D6" w:rsidRDefault="00195FBC" w:rsidP="00FD1E0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*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เดิมชื่อบริษัท</w:t>
            </w:r>
            <w:r w:rsidR="00302C3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เอ็มลิงค์ จำกัด</w:t>
            </w:r>
          </w:p>
        </w:tc>
        <w:tc>
          <w:tcPr>
            <w:tcW w:w="90" w:type="dxa"/>
          </w:tcPr>
          <w:p w14:paraId="1E0D2FCA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7AEF2C60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gridSpan w:val="2"/>
          </w:tcPr>
          <w:p w14:paraId="44865077" w14:textId="77777777" w:rsidR="00FD1E06" w:rsidRPr="003B65FB" w:rsidRDefault="00FD1E06" w:rsidP="00FD1E06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6FC9CD27" w14:textId="77777777" w:rsidR="00FD1E06" w:rsidRPr="003B65FB" w:rsidRDefault="00FD1E06" w:rsidP="00FD1E06">
            <w:pPr>
              <w:tabs>
                <w:tab w:val="decimal" w:pos="812"/>
              </w:tabs>
              <w:ind w:right="8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" w:type="dxa"/>
          </w:tcPr>
          <w:p w14:paraId="2BD04EE6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11" w:type="dxa"/>
            <w:gridSpan w:val="3"/>
            <w:shd w:val="clear" w:color="auto" w:fill="auto"/>
            <w:vAlign w:val="bottom"/>
          </w:tcPr>
          <w:p w14:paraId="716F9F99" w14:textId="77777777" w:rsidR="00FD1E06" w:rsidRPr="003B65FB" w:rsidRDefault="00FD1E06" w:rsidP="00FD1E06">
            <w:pPr>
              <w:tabs>
                <w:tab w:val="decimal" w:pos="41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624AACD0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0" w:type="dxa"/>
            <w:gridSpan w:val="5"/>
            <w:shd w:val="clear" w:color="auto" w:fill="auto"/>
            <w:vAlign w:val="bottom"/>
          </w:tcPr>
          <w:p w14:paraId="65D487B2" w14:textId="77777777" w:rsidR="00FD1E06" w:rsidRPr="003B65FB" w:rsidRDefault="00FD1E06" w:rsidP="00FD1E06">
            <w:pPr>
              <w:tabs>
                <w:tab w:val="decimal" w:pos="49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566933A" w14:textId="77777777" w:rsidR="00FD1E06" w:rsidRPr="003B65FB" w:rsidRDefault="00FD1E06" w:rsidP="00FD1E06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8" w:type="dxa"/>
            <w:gridSpan w:val="3"/>
            <w:shd w:val="clear" w:color="auto" w:fill="auto"/>
            <w:vAlign w:val="bottom"/>
          </w:tcPr>
          <w:p w14:paraId="6B2AF08F" w14:textId="77777777" w:rsidR="00FD1E06" w:rsidRPr="003B65FB" w:rsidRDefault="00FD1E06" w:rsidP="00FD1E06">
            <w:pPr>
              <w:tabs>
                <w:tab w:val="decimal" w:pos="812"/>
              </w:tabs>
              <w:ind w:right="8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D1E06" w:rsidRPr="003B65FB" w14:paraId="54001B4B" w14:textId="77777777" w:rsidTr="00FD1E06">
        <w:trPr>
          <w:gridAfter w:val="1"/>
          <w:wAfter w:w="28" w:type="dxa"/>
          <w:trHeight w:val="20"/>
        </w:trPr>
        <w:tc>
          <w:tcPr>
            <w:tcW w:w="2879" w:type="dxa"/>
            <w:vAlign w:val="bottom"/>
          </w:tcPr>
          <w:p w14:paraId="35161675" w14:textId="77777777" w:rsidR="00FD1E06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  <w:p w14:paraId="5AA74B48" w14:textId="77777777" w:rsidR="00FD1E06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  <w:p w14:paraId="1D06FC08" w14:textId="3C5C88EA" w:rsidR="00FD1E06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  <w:p w14:paraId="44FD4B6E" w14:textId="44438D4F" w:rsidR="00FD1E06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  <w:p w14:paraId="6E90DB13" w14:textId="46315DC4" w:rsidR="00FD1E06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  <w:p w14:paraId="6EE6F766" w14:textId="2DAE0409" w:rsidR="00FD1E06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  <w:p w14:paraId="07DD8A0A" w14:textId="59056105" w:rsidR="00FD1E06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  <w:p w14:paraId="3E67F048" w14:textId="77777777" w:rsidR="00FD1E06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  <w:p w14:paraId="76ED9E99" w14:textId="77777777" w:rsidR="00FD1E06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  <w:p w14:paraId="6C59BD50" w14:textId="2FFF79BA" w:rsidR="00FD1E06" w:rsidRPr="008345D6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9C09F25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7DA63CA8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gridSpan w:val="2"/>
          </w:tcPr>
          <w:p w14:paraId="6D7200A6" w14:textId="77777777" w:rsidR="00FD1E06" w:rsidRPr="003B65FB" w:rsidRDefault="00FD1E06" w:rsidP="00FD1E06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498FD7D1" w14:textId="77777777" w:rsidR="00FD1E06" w:rsidRPr="003B65FB" w:rsidRDefault="00FD1E06" w:rsidP="00FD1E06">
            <w:pPr>
              <w:tabs>
                <w:tab w:val="decimal" w:pos="812"/>
              </w:tabs>
              <w:ind w:right="8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" w:type="dxa"/>
          </w:tcPr>
          <w:p w14:paraId="2E573BFA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11" w:type="dxa"/>
            <w:gridSpan w:val="3"/>
            <w:shd w:val="clear" w:color="auto" w:fill="auto"/>
            <w:vAlign w:val="bottom"/>
          </w:tcPr>
          <w:p w14:paraId="63A4B17F" w14:textId="77777777" w:rsidR="00FD1E06" w:rsidRPr="003B65FB" w:rsidRDefault="00FD1E06" w:rsidP="00FD1E06">
            <w:pPr>
              <w:tabs>
                <w:tab w:val="decimal" w:pos="41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03A4082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0" w:type="dxa"/>
            <w:gridSpan w:val="5"/>
            <w:shd w:val="clear" w:color="auto" w:fill="auto"/>
            <w:vAlign w:val="bottom"/>
          </w:tcPr>
          <w:p w14:paraId="15C9A03C" w14:textId="77777777" w:rsidR="00FD1E06" w:rsidRPr="003B65FB" w:rsidRDefault="00FD1E06" w:rsidP="00FD1E06">
            <w:pPr>
              <w:tabs>
                <w:tab w:val="decimal" w:pos="49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314CB93" w14:textId="77777777" w:rsidR="00FD1E06" w:rsidRPr="003B65FB" w:rsidRDefault="00FD1E06" w:rsidP="00FD1E06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8" w:type="dxa"/>
            <w:gridSpan w:val="3"/>
            <w:shd w:val="clear" w:color="auto" w:fill="auto"/>
            <w:vAlign w:val="bottom"/>
          </w:tcPr>
          <w:p w14:paraId="7FD2C5ED" w14:textId="77777777" w:rsidR="00FD1E06" w:rsidRPr="003B65FB" w:rsidRDefault="00FD1E06" w:rsidP="00FD1E06">
            <w:pPr>
              <w:tabs>
                <w:tab w:val="decimal" w:pos="812"/>
              </w:tabs>
              <w:ind w:right="8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D1E06" w:rsidRPr="003B65FB" w14:paraId="5B9F2A6E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  <w:vAlign w:val="bottom"/>
          </w:tcPr>
          <w:p w14:paraId="3D50401D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AB87106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20D4E0E0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21C3C838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53" w:type="dxa"/>
            <w:gridSpan w:val="15"/>
            <w:vAlign w:val="bottom"/>
          </w:tcPr>
          <w:p w14:paraId="6EE4D3D3" w14:textId="1D89708F" w:rsidR="00FD1E06" w:rsidRPr="008345D6" w:rsidRDefault="00FD1E06" w:rsidP="00FD1E06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FD1E06" w:rsidRPr="003B65FB" w14:paraId="40E56FEA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  <w:vAlign w:val="bottom"/>
          </w:tcPr>
          <w:p w14:paraId="3A28D3D8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B53EA9F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6D5CB7D7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1905AA65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53" w:type="dxa"/>
            <w:gridSpan w:val="15"/>
            <w:tcBorders>
              <w:bottom w:val="single" w:sz="4" w:space="0" w:color="auto"/>
            </w:tcBorders>
            <w:vAlign w:val="bottom"/>
          </w:tcPr>
          <w:p w14:paraId="09669EC4" w14:textId="13F3E231" w:rsidR="00FD1E06" w:rsidRPr="008345D6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D1E06" w:rsidRPr="003B65FB" w14:paraId="04F9477A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  <w:vMerge w:val="restart"/>
            <w:vAlign w:val="bottom"/>
          </w:tcPr>
          <w:p w14:paraId="362AB25E" w14:textId="77777777" w:rsidR="00FD1E06" w:rsidRPr="008345D6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</w:t>
            </w:r>
          </w:p>
          <w:p w14:paraId="3BEEEA06" w14:textId="1F09853C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4E6EF8A8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vMerge w:val="restart"/>
            <w:vAlign w:val="bottom"/>
          </w:tcPr>
          <w:p w14:paraId="5C726E9D" w14:textId="77777777" w:rsidR="00FD1E06" w:rsidRPr="008345D6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5794C6AA" w14:textId="2D0A5D65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gridSpan w:val="2"/>
          </w:tcPr>
          <w:p w14:paraId="741F5E54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5" w:type="dxa"/>
            <w:gridSpan w:val="2"/>
            <w:vMerge w:val="restart"/>
            <w:vAlign w:val="bottom"/>
          </w:tcPr>
          <w:p w14:paraId="677D1EF6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1964379" w14:textId="4619BE96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3B65FB">
              <w:rPr>
                <w:rFonts w:ascii="Angsana New" w:hAnsi="Angsana New" w:hint="cs"/>
                <w:sz w:val="28"/>
              </w:rPr>
              <w:t xml:space="preserve"> 2562</w:t>
            </w:r>
          </w:p>
        </w:tc>
        <w:tc>
          <w:tcPr>
            <w:tcW w:w="92" w:type="dxa"/>
          </w:tcPr>
          <w:p w14:paraId="7CA73904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8" w:type="dxa"/>
            <w:gridSpan w:val="5"/>
            <w:tcBorders>
              <w:bottom w:val="single" w:sz="4" w:space="0" w:color="auto"/>
            </w:tcBorders>
            <w:vAlign w:val="bottom"/>
          </w:tcPr>
          <w:p w14:paraId="36435A45" w14:textId="77777777" w:rsidR="00FD1E06" w:rsidRPr="008345D6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0EAEC32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8" w:type="dxa"/>
            <w:gridSpan w:val="5"/>
            <w:vMerge w:val="restart"/>
            <w:tcBorders>
              <w:left w:val="nil"/>
            </w:tcBorders>
            <w:vAlign w:val="bottom"/>
          </w:tcPr>
          <w:p w14:paraId="01B6685C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F741FEA" w14:textId="4DCE2F9E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FD1E06" w:rsidRPr="003B65FB" w14:paraId="68F55F8F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  <w:vMerge/>
            <w:tcBorders>
              <w:bottom w:val="single" w:sz="4" w:space="0" w:color="auto"/>
            </w:tcBorders>
            <w:vAlign w:val="bottom"/>
          </w:tcPr>
          <w:p w14:paraId="6A37C346" w14:textId="379DA75F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6F004A0" w14:textId="77777777" w:rsidR="00FD1E06" w:rsidRPr="008345D6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bottom"/>
          </w:tcPr>
          <w:p w14:paraId="784B37DB" w14:textId="27C8C676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3714ECB6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78AACE2E" w14:textId="0AB5474E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2" w:type="dxa"/>
          </w:tcPr>
          <w:p w14:paraId="4BB4C434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7E4B7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256E3AEA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6F55B" w14:textId="77777777" w:rsidR="00FD1E06" w:rsidRPr="008345D6" w:rsidRDefault="00FD1E06" w:rsidP="00FD1E0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218F6F70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8" w:type="dxa"/>
            <w:gridSpan w:val="5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16B2EB30" w14:textId="24A5A4F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1E06" w:rsidRPr="003B65FB" w14:paraId="67BC85FA" w14:textId="77777777" w:rsidTr="00FD1E06">
        <w:trPr>
          <w:gridAfter w:val="2"/>
          <w:wAfter w:w="41" w:type="dxa"/>
          <w:trHeight w:val="180"/>
        </w:trPr>
        <w:tc>
          <w:tcPr>
            <w:tcW w:w="2879" w:type="dxa"/>
            <w:tcBorders>
              <w:top w:val="single" w:sz="4" w:space="0" w:color="auto"/>
            </w:tcBorders>
          </w:tcPr>
          <w:p w14:paraId="057ACD7A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238661DC" w14:textId="77777777" w:rsidR="00FD1E06" w:rsidRPr="003B65FB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329843B" w14:textId="11F29D3A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1724CA1E" w14:textId="77777777" w:rsidR="00FD1E06" w:rsidRPr="003B65FB" w:rsidRDefault="00FD1E06" w:rsidP="00FD1E06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7AC2AD23" w14:textId="255A6015" w:rsidR="00FD1E06" w:rsidRPr="003B65FB" w:rsidRDefault="00FD1E06" w:rsidP="00FD1E06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186,652</w:t>
            </w:r>
          </w:p>
        </w:tc>
        <w:tc>
          <w:tcPr>
            <w:tcW w:w="92" w:type="dxa"/>
          </w:tcPr>
          <w:p w14:paraId="19791286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86D6E" w14:textId="77777777" w:rsidR="00FD1E06" w:rsidRPr="003B65FB" w:rsidRDefault="00FD1E06" w:rsidP="00FD1E06">
            <w:pPr>
              <w:tabs>
                <w:tab w:val="decimal" w:pos="756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145,628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81AEB21" w14:textId="77777777" w:rsidR="00FD1E06" w:rsidRPr="003B65FB" w:rsidRDefault="00FD1E06" w:rsidP="00FD1E0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B267C" w14:textId="77777777" w:rsidR="00FD1E06" w:rsidRPr="003B65FB" w:rsidRDefault="00FD1E06" w:rsidP="00FD1E06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02030" w14:textId="77777777" w:rsidR="00FD1E06" w:rsidRPr="003B65FB" w:rsidRDefault="00FD1E06" w:rsidP="00FD1E0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38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69FB3AA" w14:textId="77777777" w:rsidR="00FD1E06" w:rsidRPr="003B65FB" w:rsidRDefault="00FD1E06" w:rsidP="00FD1E06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332,280</w:t>
            </w:r>
          </w:p>
        </w:tc>
      </w:tr>
      <w:tr w:rsidR="00FD1E06" w:rsidRPr="003B65FB" w14:paraId="542E3680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</w:tcPr>
          <w:p w14:paraId="466CC686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3DCC64DA" w14:textId="77777777" w:rsidR="00FD1E06" w:rsidRPr="003B65FB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5608E270" w14:textId="7564F9B4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08E7B742" w14:textId="77777777" w:rsidR="00FD1E06" w:rsidRPr="003B65FB" w:rsidRDefault="00FD1E06" w:rsidP="00FD1E06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2DE3C1C6" w14:textId="796A951F" w:rsidR="00FD1E06" w:rsidRPr="003B65FB" w:rsidRDefault="00FD1E06" w:rsidP="00FD1E06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118,000</w:t>
            </w:r>
          </w:p>
        </w:tc>
        <w:tc>
          <w:tcPr>
            <w:tcW w:w="92" w:type="dxa"/>
          </w:tcPr>
          <w:p w14:paraId="158D8FAA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2CD3237" w14:textId="77777777" w:rsidR="00FD1E06" w:rsidRPr="003B65FB" w:rsidRDefault="00FD1E06" w:rsidP="00FD1E06">
            <w:pPr>
              <w:tabs>
                <w:tab w:val="decimal" w:pos="756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35,000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50C506E" w14:textId="77777777" w:rsidR="00FD1E06" w:rsidRPr="003B65FB" w:rsidRDefault="00FD1E06" w:rsidP="00FD1E0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4766DE5" w14:textId="77777777" w:rsidR="00FD1E06" w:rsidRPr="003B65FB" w:rsidRDefault="00FD1E06" w:rsidP="00FD1E06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2AD2D" w14:textId="77777777" w:rsidR="00FD1E06" w:rsidRPr="003B65FB" w:rsidRDefault="00FD1E06" w:rsidP="00FD1E0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3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3A9A8006" w14:textId="77777777" w:rsidR="00FD1E06" w:rsidRPr="003B65FB" w:rsidRDefault="00FD1E06" w:rsidP="00FD1E06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153,000</w:t>
            </w:r>
          </w:p>
        </w:tc>
      </w:tr>
      <w:tr w:rsidR="00FD1E06" w:rsidRPr="003B65FB" w14:paraId="6DDF241B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</w:tcPr>
          <w:p w14:paraId="0BEDC1EB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44A6B44D" w14:textId="77777777" w:rsidR="00FD1E06" w:rsidRPr="003B65FB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3B34F9B0" w14:textId="6545DFC7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65484380" w14:textId="77777777" w:rsidR="00FD1E06" w:rsidRPr="003B65FB" w:rsidRDefault="00FD1E06" w:rsidP="00FD1E06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7A5B99F1" w14:textId="3C6E0F28" w:rsidR="00FD1E06" w:rsidRPr="003B65FB" w:rsidRDefault="00FD1E06" w:rsidP="00FD1E06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95,400</w:t>
            </w:r>
          </w:p>
        </w:tc>
        <w:tc>
          <w:tcPr>
            <w:tcW w:w="92" w:type="dxa"/>
          </w:tcPr>
          <w:p w14:paraId="272DBDEB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0DBB485" w14:textId="77777777" w:rsidR="00FD1E06" w:rsidRPr="003B65FB" w:rsidRDefault="00FD1E06" w:rsidP="00FD1E06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7A9051F" w14:textId="77777777" w:rsidR="00FD1E06" w:rsidRPr="003B65FB" w:rsidRDefault="00FD1E06" w:rsidP="00FD1E0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A362F96" w14:textId="77777777" w:rsidR="00FD1E06" w:rsidRPr="003B65FB" w:rsidRDefault="00FD1E06" w:rsidP="00FD1E06">
            <w:pPr>
              <w:tabs>
                <w:tab w:val="decimal" w:pos="7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(62,696)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C3F3F" w14:textId="77777777" w:rsidR="00FD1E06" w:rsidRPr="003B65FB" w:rsidRDefault="00FD1E06" w:rsidP="00FD1E0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3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55A31EBD" w14:textId="77777777" w:rsidR="00FD1E06" w:rsidRPr="003B65FB" w:rsidRDefault="00FD1E06" w:rsidP="00FD1E06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32,704</w:t>
            </w:r>
          </w:p>
        </w:tc>
      </w:tr>
      <w:tr w:rsidR="00FD1E06" w:rsidRPr="003B65FB" w14:paraId="3F7D4BC8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</w:tcPr>
          <w:p w14:paraId="24790BC8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5958B306" w14:textId="77777777" w:rsidR="00FD1E06" w:rsidRPr="003B65FB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52C5C7C1" w14:textId="4A5FD41A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173C6EF2" w14:textId="77777777" w:rsidR="00FD1E06" w:rsidRPr="003B65FB" w:rsidRDefault="00FD1E06" w:rsidP="00FD1E06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088D17A0" w14:textId="20527AC4" w:rsidR="00FD1E06" w:rsidRPr="003B65FB" w:rsidRDefault="00FD1E06" w:rsidP="00FD1E06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50,600</w:t>
            </w:r>
          </w:p>
        </w:tc>
        <w:tc>
          <w:tcPr>
            <w:tcW w:w="92" w:type="dxa"/>
          </w:tcPr>
          <w:p w14:paraId="27D006CE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2A1D0B8" w14:textId="77777777" w:rsidR="00FD1E06" w:rsidRPr="003B65FB" w:rsidRDefault="00FD1E06" w:rsidP="00FD1E06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4D11269" w14:textId="77777777" w:rsidR="00FD1E06" w:rsidRPr="003B65FB" w:rsidRDefault="00FD1E06" w:rsidP="00FD1E0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3BC31D2" w14:textId="77777777" w:rsidR="00FD1E06" w:rsidRPr="003B65FB" w:rsidRDefault="00FD1E06" w:rsidP="00FD1E06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FF971" w14:textId="77777777" w:rsidR="00FD1E06" w:rsidRPr="003B65FB" w:rsidRDefault="00FD1E06" w:rsidP="00FD1E0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3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16A127B7" w14:textId="77777777" w:rsidR="00FD1E06" w:rsidRPr="003B65FB" w:rsidRDefault="00FD1E06" w:rsidP="00FD1E06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50,600</w:t>
            </w:r>
          </w:p>
        </w:tc>
      </w:tr>
      <w:tr w:rsidR="00FD1E06" w:rsidRPr="003B65FB" w14:paraId="32C792F7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</w:tcPr>
          <w:p w14:paraId="44D10941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เอ็ม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โซลูชั่น จำกัด</w:t>
            </w:r>
          </w:p>
        </w:tc>
        <w:tc>
          <w:tcPr>
            <w:tcW w:w="90" w:type="dxa"/>
          </w:tcPr>
          <w:p w14:paraId="2B7A03EB" w14:textId="77777777" w:rsidR="00FD1E06" w:rsidRPr="003B65FB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225CD509" w14:textId="3AD8D541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3214BA83" w14:textId="77777777" w:rsidR="00FD1E06" w:rsidRPr="003B65FB" w:rsidRDefault="00FD1E06" w:rsidP="00FD1E06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5E658C9D" w14:textId="0479072B" w:rsidR="00FD1E06" w:rsidRPr="003B65FB" w:rsidRDefault="00FD1E06" w:rsidP="00FD1E06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49,337</w:t>
            </w:r>
          </w:p>
        </w:tc>
        <w:tc>
          <w:tcPr>
            <w:tcW w:w="92" w:type="dxa"/>
          </w:tcPr>
          <w:p w14:paraId="78D054C6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6B5125CA" w14:textId="77777777" w:rsidR="00FD1E06" w:rsidRPr="003B65FB" w:rsidRDefault="00FD1E06" w:rsidP="00FD1E06">
            <w:pPr>
              <w:tabs>
                <w:tab w:val="decimal" w:pos="756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sz w:val="28"/>
              </w:rPr>
              <w:t>23,781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323ABF3" w14:textId="77777777" w:rsidR="00FD1E06" w:rsidRPr="003B65FB" w:rsidRDefault="00FD1E06" w:rsidP="00FD1E0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A883C9B" w14:textId="77777777" w:rsidR="00FD1E06" w:rsidRPr="003B65FB" w:rsidRDefault="00FD1E06" w:rsidP="00FD1E06">
            <w:pPr>
              <w:tabs>
                <w:tab w:val="decimal" w:pos="470"/>
              </w:tabs>
              <w:spacing w:beforeLines="20" w:before="48" w:afterLines="20" w:after="48"/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9CA0B" w14:textId="77777777" w:rsidR="00FD1E06" w:rsidRPr="003B65FB" w:rsidRDefault="00FD1E06" w:rsidP="00FD1E0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3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0C18E9A2" w14:textId="77777777" w:rsidR="00FD1E06" w:rsidRPr="003B65FB" w:rsidRDefault="00FD1E06" w:rsidP="00FD1E06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73,118</w:t>
            </w:r>
          </w:p>
        </w:tc>
      </w:tr>
      <w:tr w:rsidR="00FD1E06" w:rsidRPr="003B65FB" w14:paraId="0E880248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</w:tcPr>
          <w:p w14:paraId="2D5DE087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อินฟอร์เมติกซ์ พลัส จำกัด</w:t>
            </w:r>
          </w:p>
        </w:tc>
        <w:tc>
          <w:tcPr>
            <w:tcW w:w="90" w:type="dxa"/>
          </w:tcPr>
          <w:p w14:paraId="0FA78D3A" w14:textId="77777777" w:rsidR="00FD1E06" w:rsidRPr="003B65FB" w:rsidRDefault="00FD1E06" w:rsidP="00FD1E0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057B69DF" w14:textId="02F51808" w:rsidR="00FD1E06" w:rsidRPr="008345D6" w:rsidRDefault="00FD1E06" w:rsidP="00FD1E0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2DF7C44E" w14:textId="77777777" w:rsidR="00FD1E06" w:rsidRPr="003B65FB" w:rsidRDefault="00FD1E06" w:rsidP="00FD1E06">
            <w:pPr>
              <w:tabs>
                <w:tab w:val="decimal" w:pos="72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6A9946C8" w14:textId="60440EC7" w:rsidR="00FD1E06" w:rsidRPr="003B65FB" w:rsidRDefault="00FD1E06" w:rsidP="00FD1E06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2" w:type="dxa"/>
          </w:tcPr>
          <w:p w14:paraId="153D5E65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6E5B0634" w14:textId="77777777" w:rsidR="00FD1E06" w:rsidRPr="003B65FB" w:rsidRDefault="00FD1E06" w:rsidP="00FD1E06">
            <w:pPr>
              <w:tabs>
                <w:tab w:val="decimal" w:pos="77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27,113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509FDF7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B60B6FC" w14:textId="77777777" w:rsidR="00FD1E06" w:rsidRPr="003B65FB" w:rsidRDefault="00FD1E06" w:rsidP="00FD1E06">
            <w:pPr>
              <w:tabs>
                <w:tab w:val="decimal" w:pos="470"/>
              </w:tabs>
              <w:ind w:right="9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8BB9D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3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6F22363F" w14:textId="77777777" w:rsidR="00FD1E06" w:rsidRPr="003B65FB" w:rsidRDefault="00FD1E06" w:rsidP="00FD1E06">
            <w:pPr>
              <w:tabs>
                <w:tab w:val="decimal" w:pos="104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27,113</w:t>
            </w:r>
          </w:p>
        </w:tc>
      </w:tr>
      <w:tr w:rsidR="00FD1E06" w:rsidRPr="003B65FB" w14:paraId="36B87CA0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</w:tcPr>
          <w:p w14:paraId="12CC2D25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507F9FDC" w14:textId="77777777" w:rsidR="00FD1E06" w:rsidRPr="003B65FB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3DECA5A1" w14:textId="29E1A4E5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57071266" w14:textId="77777777" w:rsidR="00FD1E06" w:rsidRPr="003B65FB" w:rsidRDefault="00FD1E06" w:rsidP="00FD1E06">
            <w:pPr>
              <w:tabs>
                <w:tab w:val="decimal" w:pos="72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3A9AEC61" w14:textId="1532C047" w:rsidR="00FD1E06" w:rsidRPr="003B65FB" w:rsidRDefault="00FD1E06" w:rsidP="00FD1E06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2" w:type="dxa"/>
          </w:tcPr>
          <w:p w14:paraId="646B0560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8BA204B" w14:textId="77777777" w:rsidR="00FD1E06" w:rsidRPr="003B65FB" w:rsidRDefault="00FD1E06" w:rsidP="00FD1E06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1,395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775D715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EC90198" w14:textId="77777777" w:rsidR="00FD1E06" w:rsidRPr="003B65FB" w:rsidRDefault="00FD1E06" w:rsidP="00FD1E06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EEA34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3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0E7B9965" w14:textId="77777777" w:rsidR="00FD1E06" w:rsidRPr="003B65FB" w:rsidRDefault="00FD1E06" w:rsidP="00FD1E06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1,395</w:t>
            </w:r>
          </w:p>
        </w:tc>
      </w:tr>
      <w:tr w:rsidR="00FD1E06" w:rsidRPr="003B65FB" w14:paraId="684512E7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</w:tcPr>
          <w:p w14:paraId="5E91E429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90" w:type="dxa"/>
          </w:tcPr>
          <w:p w14:paraId="56B65FA3" w14:textId="77777777" w:rsidR="00FD1E06" w:rsidRPr="003B65FB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1DEAD12A" w14:textId="4B249D61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1C2DE029" w14:textId="77777777" w:rsidR="00FD1E06" w:rsidRPr="003B65FB" w:rsidRDefault="00FD1E06" w:rsidP="00FD1E06">
            <w:pPr>
              <w:tabs>
                <w:tab w:val="decimal" w:pos="72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5466EAAF" w14:textId="4559AC25" w:rsidR="00FD1E06" w:rsidRPr="003B65FB" w:rsidRDefault="00FD1E06" w:rsidP="00FD1E06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2" w:type="dxa"/>
          </w:tcPr>
          <w:p w14:paraId="0B461EC8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C17A504" w14:textId="77777777" w:rsidR="00FD1E06" w:rsidRPr="003B65FB" w:rsidRDefault="00FD1E06" w:rsidP="00FD1E06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5,000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22536F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9E7A005" w14:textId="77777777" w:rsidR="00FD1E06" w:rsidRPr="003B65FB" w:rsidRDefault="00FD1E06" w:rsidP="00FD1E06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2995D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3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16F24B72" w14:textId="77777777" w:rsidR="00FD1E06" w:rsidRPr="003B65FB" w:rsidRDefault="00FD1E06" w:rsidP="00FD1E06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5,000</w:t>
            </w:r>
          </w:p>
        </w:tc>
      </w:tr>
      <w:tr w:rsidR="00FD1E06" w:rsidRPr="003B65FB" w14:paraId="554D0F41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</w:tcPr>
          <w:p w14:paraId="3CF3147D" w14:textId="5C44F9B1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90" w:type="dxa"/>
          </w:tcPr>
          <w:p w14:paraId="1E1D82BB" w14:textId="77777777" w:rsidR="00FD1E06" w:rsidRPr="003B65FB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5465E0D1" w14:textId="2D7FE268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gridSpan w:val="2"/>
          </w:tcPr>
          <w:p w14:paraId="5BC4620B" w14:textId="77777777" w:rsidR="00FD1E06" w:rsidRPr="003B65FB" w:rsidRDefault="00FD1E06" w:rsidP="00FD1E06">
            <w:pPr>
              <w:tabs>
                <w:tab w:val="decimal" w:pos="72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636E90DC" w14:textId="72F51CCA" w:rsidR="00FD1E06" w:rsidRPr="003B65FB" w:rsidRDefault="00FD1E06" w:rsidP="00FD1E06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2" w:type="dxa"/>
          </w:tcPr>
          <w:p w14:paraId="23B82715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6AC01E54" w14:textId="272C8B9F" w:rsidR="00FD1E06" w:rsidRPr="003B65FB" w:rsidRDefault="00FD1E06" w:rsidP="00FD1E06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7586437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5097ACE" w14:textId="0CE0CD31" w:rsidR="00FD1E06" w:rsidRPr="003B65FB" w:rsidRDefault="00FD1E06" w:rsidP="00FD1E06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90F19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3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3184F8E4" w14:textId="70E4997A" w:rsidR="00FD1E06" w:rsidRPr="003B65FB" w:rsidRDefault="00FD1E06" w:rsidP="00FD1E06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D1E06" w:rsidRPr="003B65FB" w14:paraId="3D4F949B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</w:tcPr>
          <w:p w14:paraId="5EC28F62" w14:textId="3104C9B0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270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คอร์ปอเรชั่น จำกัด</w:t>
            </w:r>
          </w:p>
        </w:tc>
        <w:tc>
          <w:tcPr>
            <w:tcW w:w="90" w:type="dxa"/>
          </w:tcPr>
          <w:p w14:paraId="690399F6" w14:textId="77777777" w:rsidR="00FD1E06" w:rsidRPr="003B65FB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4A3659C5" w14:textId="77777777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221EA785" w14:textId="77777777" w:rsidR="00FD1E06" w:rsidRPr="003B65FB" w:rsidRDefault="00FD1E06" w:rsidP="00FD1E06">
            <w:pPr>
              <w:tabs>
                <w:tab w:val="decimal" w:pos="72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0D0D61B3" w14:textId="18CC4243" w:rsidR="00FD1E06" w:rsidRPr="003B65FB" w:rsidRDefault="00FD1E06" w:rsidP="00FD1E06">
            <w:pPr>
              <w:tabs>
                <w:tab w:val="decimal" w:pos="72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2" w:type="dxa"/>
          </w:tcPr>
          <w:p w14:paraId="5569D556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82A1EC1" w14:textId="6F16CDD8" w:rsidR="00FD1E06" w:rsidRPr="003B65FB" w:rsidRDefault="00FD1E06" w:rsidP="00FD1E06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8,800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2EABC23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2406560" w14:textId="58E3B893" w:rsidR="00FD1E06" w:rsidRPr="003B65FB" w:rsidRDefault="00FD1E06" w:rsidP="00FD1E06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E0BD5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3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0D98E32B" w14:textId="332CC8D4" w:rsidR="00FD1E06" w:rsidRPr="003B65FB" w:rsidRDefault="00FD1E06" w:rsidP="00FD1E06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8,800</w:t>
            </w:r>
          </w:p>
        </w:tc>
      </w:tr>
      <w:tr w:rsidR="00FD1E06" w:rsidRPr="003B65FB" w14:paraId="651B21DF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</w:tcPr>
          <w:p w14:paraId="084F14F2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เอ็มลิ้งค์ คิวไออาร์ จำกัด</w:t>
            </w:r>
          </w:p>
        </w:tc>
        <w:tc>
          <w:tcPr>
            <w:tcW w:w="90" w:type="dxa"/>
          </w:tcPr>
          <w:p w14:paraId="70F2EFC5" w14:textId="77777777" w:rsidR="00FD1E06" w:rsidRPr="003B65FB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</w:tcPr>
          <w:p w14:paraId="5CE343B5" w14:textId="6D2CF654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กิจการร่วมค้า</w:t>
            </w:r>
          </w:p>
        </w:tc>
        <w:tc>
          <w:tcPr>
            <w:tcW w:w="90" w:type="dxa"/>
            <w:gridSpan w:val="2"/>
          </w:tcPr>
          <w:p w14:paraId="410093F2" w14:textId="77777777" w:rsidR="00FD1E06" w:rsidRPr="003B65FB" w:rsidRDefault="00FD1E06" w:rsidP="00FD1E06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15A94EA6" w14:textId="17F22EF8" w:rsidR="00FD1E06" w:rsidRPr="003B65FB" w:rsidRDefault="00FD1E06" w:rsidP="00FD1E06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6,780</w:t>
            </w:r>
          </w:p>
        </w:tc>
        <w:tc>
          <w:tcPr>
            <w:tcW w:w="92" w:type="dxa"/>
            <w:shd w:val="clear" w:color="auto" w:fill="auto"/>
          </w:tcPr>
          <w:p w14:paraId="1B3AEC41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E864B10" w14:textId="77777777" w:rsidR="00FD1E06" w:rsidRPr="003B65FB" w:rsidRDefault="00FD1E06" w:rsidP="00FD1E06">
            <w:pPr>
              <w:tabs>
                <w:tab w:val="decimal" w:pos="4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0FA694C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1A66332" w14:textId="77777777" w:rsidR="00FD1E06" w:rsidRPr="003B65FB" w:rsidRDefault="00FD1E06" w:rsidP="00FD1E06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(6,780)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86628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3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59B3E312" w14:textId="77777777" w:rsidR="00FD1E06" w:rsidRPr="003B65FB" w:rsidRDefault="00FD1E06" w:rsidP="00FD1E06">
            <w:pPr>
              <w:tabs>
                <w:tab w:val="decimal" w:pos="678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</w:tr>
      <w:tr w:rsidR="00FD1E06" w:rsidRPr="003B65FB" w14:paraId="34F3C803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</w:tcPr>
          <w:p w14:paraId="5CEF5D46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บริษัท ซิสเต็ม แอนด์ ซอฟท์แวร์ </w:t>
            </w:r>
          </w:p>
        </w:tc>
        <w:tc>
          <w:tcPr>
            <w:tcW w:w="90" w:type="dxa"/>
          </w:tcPr>
          <w:p w14:paraId="22661C82" w14:textId="77777777" w:rsidR="00FD1E06" w:rsidRPr="003B65FB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65DA2A88" w14:textId="32E55121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678945F5" w14:textId="77777777" w:rsidR="00FD1E06" w:rsidRPr="003B65FB" w:rsidRDefault="00FD1E06" w:rsidP="00FD1E06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7D9E9704" w14:textId="4E387910" w:rsidR="00FD1E06" w:rsidRPr="003B65FB" w:rsidRDefault="00FD1E06" w:rsidP="00FD1E06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2" w:type="dxa"/>
            <w:shd w:val="clear" w:color="auto" w:fill="auto"/>
          </w:tcPr>
          <w:p w14:paraId="48147F12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55BB0E0" w14:textId="77777777" w:rsidR="00FD1E06" w:rsidRPr="003B65FB" w:rsidRDefault="00FD1E06" w:rsidP="00FD1E06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399D6B53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72B22D8" w14:textId="77777777" w:rsidR="00FD1E06" w:rsidRPr="003B65FB" w:rsidRDefault="00FD1E06" w:rsidP="00FD1E06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E4B48C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3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6CEF5744" w14:textId="77777777" w:rsidR="00FD1E06" w:rsidRPr="003B65FB" w:rsidRDefault="00FD1E06" w:rsidP="00FD1E06">
            <w:pPr>
              <w:tabs>
                <w:tab w:val="decimal" w:pos="872"/>
                <w:tab w:val="decimal" w:pos="948"/>
              </w:tabs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FD1E06" w:rsidRPr="003B65FB" w14:paraId="165CDD27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</w:tcPr>
          <w:p w14:paraId="074CDBC2" w14:textId="3EE6CF54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spacing w:val="-10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063F54A9" w14:textId="77777777" w:rsidR="00FD1E06" w:rsidRPr="003B65FB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2A974B97" w14:textId="42605F93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gridSpan w:val="2"/>
          </w:tcPr>
          <w:p w14:paraId="7990BBBC" w14:textId="77777777" w:rsidR="00FD1E06" w:rsidRPr="003B65FB" w:rsidRDefault="00FD1E06" w:rsidP="00FD1E06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093B967B" w14:textId="184DBE78" w:rsidR="00FD1E06" w:rsidRPr="003B65FB" w:rsidRDefault="00FD1E06" w:rsidP="00FD1E06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62,600</w:t>
            </w:r>
          </w:p>
        </w:tc>
        <w:tc>
          <w:tcPr>
            <w:tcW w:w="92" w:type="dxa"/>
            <w:shd w:val="clear" w:color="auto" w:fill="auto"/>
          </w:tcPr>
          <w:p w14:paraId="4E08B01E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E595B05" w14:textId="77777777" w:rsidR="00FD1E06" w:rsidRPr="003B65FB" w:rsidRDefault="00FD1E06" w:rsidP="00FD1E06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8,150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505ACC8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5C21F97" w14:textId="77777777" w:rsidR="00FD1E06" w:rsidRPr="003B65FB" w:rsidRDefault="00FD1E06" w:rsidP="00FD1E06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(8,150)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2C0C4" w14:textId="77777777" w:rsidR="00FD1E06" w:rsidRPr="003B65FB" w:rsidRDefault="00FD1E06" w:rsidP="00FD1E0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3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72EA0208" w14:textId="77777777" w:rsidR="00FD1E06" w:rsidRPr="003B65FB" w:rsidRDefault="00FD1E06" w:rsidP="00FD1E06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62,600</w:t>
            </w:r>
          </w:p>
        </w:tc>
      </w:tr>
      <w:tr w:rsidR="00FD1E06" w:rsidRPr="003B65FB" w14:paraId="3470A9F7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  <w:vAlign w:val="bottom"/>
          </w:tcPr>
          <w:p w14:paraId="039CD88B" w14:textId="77777777" w:rsidR="00FD1E06" w:rsidRPr="00C349BF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71A7FE4B" w14:textId="77777777" w:rsidR="00FD1E06" w:rsidRPr="00C349BF" w:rsidRDefault="00FD1E06" w:rsidP="00FD1E06">
            <w:pPr>
              <w:contextualSpacing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332C08E4" w14:textId="469F8B18" w:rsidR="00FD1E06" w:rsidRPr="008345D6" w:rsidRDefault="00FD1E06" w:rsidP="00FD1E06">
            <w:pPr>
              <w:contextualSpacing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6709D259" w14:textId="77777777" w:rsidR="00FD1E06" w:rsidRPr="00C349BF" w:rsidRDefault="00FD1E06" w:rsidP="00FD1E06">
            <w:pPr>
              <w:tabs>
                <w:tab w:val="decimal" w:pos="1080"/>
              </w:tabs>
              <w:ind w:right="-18"/>
              <w:contextualSpacing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DD5BD" w14:textId="407F19B4" w:rsidR="00FD1E06" w:rsidRPr="00C349BF" w:rsidRDefault="00FD1E06" w:rsidP="00FD1E06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349BF">
              <w:rPr>
                <w:rFonts w:ascii="Angsana New" w:hAnsi="Angsana New" w:hint="cs"/>
                <w:b/>
                <w:bCs/>
                <w:sz w:val="28"/>
              </w:rPr>
              <w:t>569,369</w:t>
            </w:r>
          </w:p>
        </w:tc>
        <w:tc>
          <w:tcPr>
            <w:tcW w:w="92" w:type="dxa"/>
          </w:tcPr>
          <w:p w14:paraId="19DD955F" w14:textId="77777777" w:rsidR="00FD1E06" w:rsidRPr="00C349BF" w:rsidRDefault="00FD1E06" w:rsidP="00FD1E0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B80B97" w14:textId="77777777" w:rsidR="00FD1E06" w:rsidRPr="00C349BF" w:rsidRDefault="00FD1E06" w:rsidP="00FD1E06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349BF">
              <w:rPr>
                <w:rFonts w:ascii="Angsana New" w:hAnsi="Angsana New" w:hint="cs"/>
                <w:b/>
                <w:bCs/>
                <w:sz w:val="28"/>
              </w:rPr>
              <w:t>254,867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3A194E6" w14:textId="77777777" w:rsidR="00FD1E06" w:rsidRPr="00C349BF" w:rsidRDefault="00FD1E06" w:rsidP="00FD1E0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D9E463" w14:textId="77777777" w:rsidR="00FD1E06" w:rsidRPr="00C349BF" w:rsidRDefault="00FD1E06" w:rsidP="00FD1E06">
            <w:pPr>
              <w:tabs>
                <w:tab w:val="decimal" w:pos="770"/>
              </w:tabs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349BF">
              <w:rPr>
                <w:rFonts w:ascii="Angsana New" w:hAnsi="Angsana New" w:hint="cs"/>
                <w:b/>
                <w:bCs/>
                <w:sz w:val="28"/>
              </w:rPr>
              <w:t>(77,626)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BA9F2" w14:textId="77777777" w:rsidR="00FD1E06" w:rsidRPr="00C349BF" w:rsidRDefault="00FD1E06" w:rsidP="00FD1E06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438" w:type="dxa"/>
            <w:gridSpan w:val="5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625365AE" w14:textId="77777777" w:rsidR="00FD1E06" w:rsidRPr="00C349BF" w:rsidRDefault="00FD1E06" w:rsidP="00FD1E06">
            <w:pPr>
              <w:tabs>
                <w:tab w:val="decimal" w:pos="1040"/>
              </w:tabs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349BF">
              <w:rPr>
                <w:rFonts w:ascii="Angsana New" w:hAnsi="Angsana New" w:hint="cs"/>
                <w:b/>
                <w:bCs/>
                <w:sz w:val="28"/>
              </w:rPr>
              <w:t>746,610</w:t>
            </w:r>
          </w:p>
        </w:tc>
      </w:tr>
      <w:tr w:rsidR="00FD1E06" w:rsidRPr="003B65FB" w14:paraId="4076BD25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  <w:vAlign w:val="bottom"/>
          </w:tcPr>
          <w:p w14:paraId="613535D4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" w:type="dxa"/>
          </w:tcPr>
          <w:p w14:paraId="4F7B1A90" w14:textId="77777777" w:rsidR="00FD1E06" w:rsidRPr="003B65FB" w:rsidRDefault="00FD1E06" w:rsidP="00FD1E0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515F02B2" w14:textId="54D376A2" w:rsidR="00FD1E06" w:rsidRPr="008345D6" w:rsidRDefault="00FD1E06" w:rsidP="00FD1E0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2FC3AA20" w14:textId="77777777" w:rsidR="00FD1E06" w:rsidRPr="003B65FB" w:rsidRDefault="00FD1E06" w:rsidP="00FD1E06">
            <w:pPr>
              <w:tabs>
                <w:tab w:val="decimal" w:pos="1080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44F74A18" w14:textId="7ED796DD" w:rsidR="00FD1E06" w:rsidRPr="003B65FB" w:rsidRDefault="00FD1E06" w:rsidP="00FD1E06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(69,380)</w:t>
            </w:r>
          </w:p>
        </w:tc>
        <w:tc>
          <w:tcPr>
            <w:tcW w:w="92" w:type="dxa"/>
          </w:tcPr>
          <w:p w14:paraId="5DE255FB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09612A" w14:textId="77777777" w:rsidR="00FD1E06" w:rsidRPr="003B65FB" w:rsidRDefault="00FD1E06" w:rsidP="00FD1E06">
            <w:pPr>
              <w:tabs>
                <w:tab w:val="decimal" w:pos="41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" w:type="dxa"/>
            <w:vAlign w:val="bottom"/>
          </w:tcPr>
          <w:p w14:paraId="35E16013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2F8E3F" w14:textId="77777777" w:rsidR="00FD1E06" w:rsidRPr="003B65FB" w:rsidRDefault="00FD1E06" w:rsidP="00FD1E06">
            <w:pPr>
              <w:tabs>
                <w:tab w:val="decimal" w:pos="4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0DC75" w14:textId="77777777" w:rsidR="00FD1E06" w:rsidRPr="003B65FB" w:rsidRDefault="00FD1E06" w:rsidP="00FD1E06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8" w:type="dxa"/>
            <w:gridSpan w:val="5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5C6389E" w14:textId="77777777" w:rsidR="00FD1E06" w:rsidRPr="003B65FB" w:rsidRDefault="00FD1E06" w:rsidP="00FD1E06">
            <w:pPr>
              <w:tabs>
                <w:tab w:val="decimal" w:pos="104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(62,600)</w:t>
            </w:r>
          </w:p>
        </w:tc>
      </w:tr>
      <w:tr w:rsidR="00FD1E06" w:rsidRPr="003B65FB" w14:paraId="61BB931F" w14:textId="77777777" w:rsidTr="00FD1E06">
        <w:trPr>
          <w:gridAfter w:val="2"/>
          <w:wAfter w:w="41" w:type="dxa"/>
          <w:trHeight w:val="20"/>
        </w:trPr>
        <w:tc>
          <w:tcPr>
            <w:tcW w:w="2879" w:type="dxa"/>
            <w:vAlign w:val="bottom"/>
          </w:tcPr>
          <w:p w14:paraId="264313AD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44D0122C" w14:textId="77777777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8" w:type="dxa"/>
            <w:vAlign w:val="bottom"/>
          </w:tcPr>
          <w:p w14:paraId="7656A883" w14:textId="40B6EDDD" w:rsidR="00FD1E06" w:rsidRPr="003B65FB" w:rsidRDefault="00FD1E06" w:rsidP="00FD1E06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gridSpan w:val="2"/>
          </w:tcPr>
          <w:p w14:paraId="5947DBFD" w14:textId="77777777" w:rsidR="00FD1E06" w:rsidRPr="003B65FB" w:rsidRDefault="00FD1E06" w:rsidP="00FD1E06">
            <w:pPr>
              <w:tabs>
                <w:tab w:val="decimal" w:pos="108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BB388" w14:textId="006261A0" w:rsidR="00FD1E06" w:rsidRPr="003B65FB" w:rsidRDefault="00FD1E06" w:rsidP="00FD1E06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499,989</w:t>
            </w:r>
          </w:p>
        </w:tc>
        <w:tc>
          <w:tcPr>
            <w:tcW w:w="92" w:type="dxa"/>
          </w:tcPr>
          <w:p w14:paraId="0B7351AF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621161FE" w14:textId="77777777" w:rsidR="00FD1E06" w:rsidRPr="003B65FB" w:rsidRDefault="00FD1E06" w:rsidP="00FD1E06">
            <w:pPr>
              <w:tabs>
                <w:tab w:val="decimal" w:pos="41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0" w:type="dxa"/>
            <w:vAlign w:val="bottom"/>
          </w:tcPr>
          <w:p w14:paraId="4FE928AF" w14:textId="77777777" w:rsidR="00FD1E06" w:rsidRPr="003B65FB" w:rsidRDefault="00FD1E06" w:rsidP="00FD1E0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ECAB27E" w14:textId="77777777" w:rsidR="00FD1E06" w:rsidRPr="003B65FB" w:rsidRDefault="00FD1E06" w:rsidP="00FD1E06">
            <w:pPr>
              <w:tabs>
                <w:tab w:val="decimal" w:pos="4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12E5B5A" w14:textId="77777777" w:rsidR="00FD1E06" w:rsidRPr="003B65FB" w:rsidRDefault="00FD1E06" w:rsidP="00FD1E06">
            <w:pPr>
              <w:tabs>
                <w:tab w:val="decimal" w:pos="882"/>
              </w:tabs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38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733B6C" w14:textId="77777777" w:rsidR="00FD1E06" w:rsidRPr="003B65FB" w:rsidRDefault="00FD1E06" w:rsidP="00FD1E06">
            <w:pPr>
              <w:tabs>
                <w:tab w:val="decimal" w:pos="104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684,010</w:t>
            </w:r>
          </w:p>
        </w:tc>
      </w:tr>
    </w:tbl>
    <w:p w14:paraId="1C00D04F" w14:textId="77777777" w:rsidR="00F63F5B" w:rsidRDefault="00F63F5B" w:rsidP="00A24C12">
      <w:pPr>
        <w:spacing w:before="120" w:after="120"/>
        <w:ind w:firstLine="360"/>
        <w:rPr>
          <w:rFonts w:ascii="Angsana New" w:hAnsi="Angsana New"/>
          <w:color w:val="000000"/>
          <w:spacing w:val="-2"/>
          <w:sz w:val="28"/>
        </w:rPr>
      </w:pPr>
    </w:p>
    <w:p w14:paraId="60E03D29" w14:textId="77777777" w:rsidR="00F63F5B" w:rsidRDefault="00F63F5B" w:rsidP="00A24C12">
      <w:pPr>
        <w:spacing w:before="120" w:after="120"/>
        <w:ind w:firstLine="360"/>
        <w:rPr>
          <w:rFonts w:ascii="Angsana New" w:hAnsi="Angsana New"/>
          <w:color w:val="000000"/>
          <w:spacing w:val="-2"/>
          <w:sz w:val="28"/>
        </w:rPr>
      </w:pPr>
    </w:p>
    <w:p w14:paraId="65013044" w14:textId="77777777" w:rsidR="00F63F5B" w:rsidRDefault="00F63F5B" w:rsidP="00A24C12">
      <w:pPr>
        <w:spacing w:before="120" w:after="120"/>
        <w:ind w:firstLine="360"/>
        <w:rPr>
          <w:rFonts w:ascii="Angsana New" w:hAnsi="Angsana New"/>
          <w:color w:val="000000"/>
          <w:spacing w:val="-2"/>
          <w:sz w:val="28"/>
        </w:rPr>
      </w:pPr>
    </w:p>
    <w:p w14:paraId="5F0FB900" w14:textId="77777777" w:rsidR="00F63F5B" w:rsidRDefault="00F63F5B" w:rsidP="00A24C12">
      <w:pPr>
        <w:spacing w:before="120" w:after="120"/>
        <w:ind w:firstLine="360"/>
        <w:rPr>
          <w:rFonts w:ascii="Angsana New" w:hAnsi="Angsana New"/>
          <w:color w:val="000000"/>
          <w:spacing w:val="-2"/>
          <w:sz w:val="28"/>
        </w:rPr>
      </w:pPr>
    </w:p>
    <w:p w14:paraId="1D90990E" w14:textId="77777777" w:rsidR="00F63F5B" w:rsidRDefault="00F63F5B" w:rsidP="00A24C12">
      <w:pPr>
        <w:spacing w:before="120" w:after="120"/>
        <w:ind w:firstLine="360"/>
        <w:rPr>
          <w:rFonts w:ascii="Angsana New" w:hAnsi="Angsana New"/>
          <w:color w:val="000000"/>
          <w:spacing w:val="-2"/>
          <w:sz w:val="28"/>
        </w:rPr>
      </w:pPr>
    </w:p>
    <w:p w14:paraId="429D8816" w14:textId="77777777" w:rsidR="00F63F5B" w:rsidRDefault="00F63F5B" w:rsidP="00A24C12">
      <w:pPr>
        <w:spacing w:before="120" w:after="120"/>
        <w:ind w:firstLine="360"/>
        <w:rPr>
          <w:rFonts w:ascii="Angsana New" w:hAnsi="Angsana New"/>
          <w:color w:val="000000"/>
          <w:spacing w:val="-2"/>
          <w:sz w:val="28"/>
        </w:rPr>
      </w:pPr>
    </w:p>
    <w:p w14:paraId="6694CD96" w14:textId="77777777" w:rsidR="00F63F5B" w:rsidRDefault="00F63F5B" w:rsidP="00A24C12">
      <w:pPr>
        <w:spacing w:before="120" w:after="120"/>
        <w:ind w:firstLine="360"/>
        <w:rPr>
          <w:rFonts w:ascii="Angsana New" w:hAnsi="Angsana New"/>
          <w:color w:val="000000"/>
          <w:spacing w:val="-2"/>
          <w:sz w:val="28"/>
        </w:rPr>
      </w:pPr>
    </w:p>
    <w:p w14:paraId="11AE63DC" w14:textId="77777777" w:rsidR="00F63F5B" w:rsidRDefault="00F63F5B" w:rsidP="00A24C12">
      <w:pPr>
        <w:spacing w:before="120" w:after="120"/>
        <w:ind w:firstLine="360"/>
        <w:rPr>
          <w:rFonts w:ascii="Angsana New" w:hAnsi="Angsana New"/>
          <w:color w:val="000000"/>
          <w:spacing w:val="-2"/>
          <w:sz w:val="28"/>
        </w:rPr>
      </w:pPr>
    </w:p>
    <w:p w14:paraId="4211DDF7" w14:textId="77777777" w:rsidR="00F63F5B" w:rsidRDefault="00F63F5B" w:rsidP="00A24C12">
      <w:pPr>
        <w:spacing w:before="120" w:after="120"/>
        <w:ind w:firstLine="360"/>
        <w:rPr>
          <w:rFonts w:ascii="Angsana New" w:hAnsi="Angsana New"/>
          <w:color w:val="000000"/>
          <w:spacing w:val="-2"/>
          <w:sz w:val="28"/>
        </w:rPr>
      </w:pPr>
    </w:p>
    <w:p w14:paraId="56B63B47" w14:textId="77777777" w:rsidR="00F63F5B" w:rsidRDefault="00F63F5B" w:rsidP="00A24C12">
      <w:pPr>
        <w:spacing w:before="120" w:after="120"/>
        <w:ind w:firstLine="360"/>
        <w:rPr>
          <w:rFonts w:ascii="Angsana New" w:hAnsi="Angsana New"/>
          <w:color w:val="000000"/>
          <w:spacing w:val="-2"/>
          <w:sz w:val="28"/>
        </w:rPr>
      </w:pPr>
    </w:p>
    <w:p w14:paraId="159C34F9" w14:textId="77777777" w:rsidR="00F63F5B" w:rsidRDefault="00F63F5B" w:rsidP="00A24C12">
      <w:pPr>
        <w:spacing w:before="120" w:after="120"/>
        <w:ind w:firstLine="360"/>
        <w:rPr>
          <w:rFonts w:ascii="Angsana New" w:hAnsi="Angsana New"/>
          <w:color w:val="000000"/>
          <w:spacing w:val="-2"/>
          <w:sz w:val="28"/>
        </w:rPr>
      </w:pPr>
    </w:p>
    <w:p w14:paraId="48B3A52C" w14:textId="280CFEEB" w:rsidR="00D5121C" w:rsidRPr="003B65FB" w:rsidRDefault="009B2480" w:rsidP="00A24C12">
      <w:pPr>
        <w:spacing w:before="120" w:after="120"/>
        <w:ind w:firstLine="360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lastRenderedPageBreak/>
        <w:t xml:space="preserve">ยอดคงเหลือของเงินกู้ยืมระยะสั้นจากบุคคลหรือกิจการที่เกี่ยวข้องกัน </w:t>
      </w:r>
      <w:r w:rsidR="00EC7E6D" w:rsidRPr="008345D6">
        <w:rPr>
          <w:rFonts w:ascii="Angsana New" w:hAnsi="Angsana New" w:hint="cs"/>
          <w:color w:val="000000"/>
          <w:spacing w:val="-2"/>
          <w:sz w:val="28"/>
          <w:cs/>
        </w:rPr>
        <w:t>ณ วันที่</w:t>
      </w:r>
      <w:r w:rsidR="00EC7E6D" w:rsidRPr="008345D6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EC7E6D"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31 </w:t>
      </w:r>
      <w:r w:rsidR="00EC7E6D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="00EC7E6D"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2563 </w:t>
      </w:r>
      <w:r w:rsidR="00EC7E6D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EC7E6D"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2562</w:t>
      </w:r>
      <w:r w:rsidR="007B1C44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"/>
        <w:gridCol w:w="1710"/>
        <w:gridCol w:w="86"/>
        <w:gridCol w:w="1239"/>
        <w:gridCol w:w="86"/>
        <w:gridCol w:w="839"/>
        <w:gridCol w:w="90"/>
        <w:gridCol w:w="900"/>
        <w:gridCol w:w="90"/>
        <w:gridCol w:w="1350"/>
      </w:tblGrid>
      <w:tr w:rsidR="00D5121C" w:rsidRPr="003B65FB" w14:paraId="580F745A" w14:textId="77777777" w:rsidTr="009378C7">
        <w:trPr>
          <w:trHeight w:val="20"/>
        </w:trPr>
        <w:tc>
          <w:tcPr>
            <w:tcW w:w="2700" w:type="dxa"/>
            <w:vAlign w:val="bottom"/>
          </w:tcPr>
          <w:p w14:paraId="2ED47209" w14:textId="77777777" w:rsidR="00D5121C" w:rsidRPr="003B65FB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7279013" w14:textId="77777777" w:rsidR="00D5121C" w:rsidRPr="003B65FB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3CEE359" w14:textId="77777777" w:rsidR="00D5121C" w:rsidRPr="008345D6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" w:type="dxa"/>
          </w:tcPr>
          <w:p w14:paraId="22F49AE3" w14:textId="77777777" w:rsidR="00D5121C" w:rsidRPr="003B65FB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94" w:type="dxa"/>
            <w:gridSpan w:val="7"/>
            <w:vAlign w:val="bottom"/>
          </w:tcPr>
          <w:p w14:paraId="1CE6A9DE" w14:textId="77777777" w:rsidR="00D5121C" w:rsidRPr="008345D6" w:rsidRDefault="009B248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D5121C" w:rsidRPr="003B65FB" w14:paraId="0A4AA430" w14:textId="77777777" w:rsidTr="009378C7">
        <w:trPr>
          <w:trHeight w:val="20"/>
        </w:trPr>
        <w:tc>
          <w:tcPr>
            <w:tcW w:w="2700" w:type="dxa"/>
            <w:vAlign w:val="bottom"/>
          </w:tcPr>
          <w:p w14:paraId="63EF7E34" w14:textId="77777777" w:rsidR="00D5121C" w:rsidRPr="003B65FB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5C9851A" w14:textId="77777777" w:rsidR="00D5121C" w:rsidRPr="003B65FB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F042C15" w14:textId="77777777" w:rsidR="00D5121C" w:rsidRPr="008345D6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" w:type="dxa"/>
          </w:tcPr>
          <w:p w14:paraId="6E1C025C" w14:textId="77777777" w:rsidR="00D5121C" w:rsidRPr="003B65FB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94" w:type="dxa"/>
            <w:gridSpan w:val="7"/>
            <w:tcBorders>
              <w:bottom w:val="single" w:sz="4" w:space="0" w:color="auto"/>
            </w:tcBorders>
            <w:vAlign w:val="bottom"/>
          </w:tcPr>
          <w:p w14:paraId="4393705E" w14:textId="77777777" w:rsidR="00D5121C" w:rsidRPr="008345D6" w:rsidRDefault="009B2480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B1C44" w:rsidRPr="003B65FB" w14:paraId="2100463C" w14:textId="77777777" w:rsidTr="009378C7">
        <w:trPr>
          <w:trHeight w:val="20"/>
        </w:trPr>
        <w:tc>
          <w:tcPr>
            <w:tcW w:w="2700" w:type="dxa"/>
            <w:vMerge w:val="restart"/>
          </w:tcPr>
          <w:p w14:paraId="3BC95679" w14:textId="77777777" w:rsidR="007B1C44" w:rsidRPr="008345D6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เงินกู้ยืมระยะสั้นจากบุคคล</w:t>
            </w:r>
          </w:p>
          <w:p w14:paraId="6C897756" w14:textId="5E69E4C7" w:rsidR="007B1C44" w:rsidRPr="003B65FB" w:rsidRDefault="007B1C44" w:rsidP="007B1C44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หรือกิจการที่เกี่ยวข้องกัน</w:t>
            </w:r>
          </w:p>
        </w:tc>
        <w:tc>
          <w:tcPr>
            <w:tcW w:w="90" w:type="dxa"/>
          </w:tcPr>
          <w:p w14:paraId="70B41D65" w14:textId="77777777" w:rsidR="007B1C44" w:rsidRPr="003B65FB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Merge w:val="restart"/>
          </w:tcPr>
          <w:p w14:paraId="2A5F496E" w14:textId="77777777" w:rsidR="007B1C44" w:rsidRPr="008345D6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48D88EF9" w14:textId="2490BD6E" w:rsidR="007B1C44" w:rsidRPr="008345D6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86" w:type="dxa"/>
          </w:tcPr>
          <w:p w14:paraId="36F1B3DC" w14:textId="77777777" w:rsidR="007B1C44" w:rsidRPr="003B65FB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vMerge w:val="restart"/>
          </w:tcPr>
          <w:p w14:paraId="718DCABF" w14:textId="3FF311C4" w:rsidR="007B1C44" w:rsidRPr="003B65FB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ณ วันที่             </w:t>
            </w:r>
            <w:r w:rsidRPr="003B65FB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3B65FB">
              <w:rPr>
                <w:rFonts w:ascii="Angsana New" w:hAnsi="Angsana New" w:hint="cs"/>
                <w:sz w:val="28"/>
              </w:rPr>
              <w:t xml:space="preserve"> 2563</w:t>
            </w:r>
          </w:p>
        </w:tc>
        <w:tc>
          <w:tcPr>
            <w:tcW w:w="86" w:type="dxa"/>
          </w:tcPr>
          <w:p w14:paraId="67A7FAB2" w14:textId="77777777" w:rsidR="007B1C44" w:rsidRPr="003B65FB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9" w:type="dxa"/>
            <w:gridSpan w:val="3"/>
            <w:tcBorders>
              <w:bottom w:val="single" w:sz="4" w:space="0" w:color="auto"/>
            </w:tcBorders>
          </w:tcPr>
          <w:p w14:paraId="32495B80" w14:textId="19F2B176" w:rsidR="007B1C44" w:rsidRPr="003B65FB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right w:val="nil"/>
            </w:tcBorders>
          </w:tcPr>
          <w:p w14:paraId="4348195D" w14:textId="77777777" w:rsidR="007B1C44" w:rsidRPr="003B65FB" w:rsidRDefault="007B1C44" w:rsidP="007B1C4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left w:val="nil"/>
            </w:tcBorders>
          </w:tcPr>
          <w:p w14:paraId="4001D2C9" w14:textId="32712C5F" w:rsidR="007B1C44" w:rsidRPr="003B65FB" w:rsidRDefault="007B1C44" w:rsidP="007B1C44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ณ วันที่                </w:t>
            </w:r>
            <w:r w:rsidRPr="003B65FB">
              <w:rPr>
                <w:rFonts w:ascii="Angsana New" w:hAnsi="Angsana New" w:hint="cs"/>
                <w:sz w:val="28"/>
              </w:rPr>
              <w:t>3</w:t>
            </w:r>
            <w:r w:rsidRPr="008345D6">
              <w:rPr>
                <w:rFonts w:ascii="Angsana New" w:hAnsi="Angsana New" w:hint="cs"/>
                <w:sz w:val="28"/>
              </w:rPr>
              <w:t>1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7B1C44" w:rsidRPr="003B65FB" w14:paraId="18EF1FB7" w14:textId="77777777" w:rsidTr="009378C7">
        <w:trPr>
          <w:trHeight w:val="20"/>
        </w:trPr>
        <w:tc>
          <w:tcPr>
            <w:tcW w:w="2700" w:type="dxa"/>
            <w:vMerge/>
            <w:tcBorders>
              <w:bottom w:val="single" w:sz="4" w:space="0" w:color="auto"/>
            </w:tcBorders>
            <w:vAlign w:val="bottom"/>
          </w:tcPr>
          <w:p w14:paraId="22931DC7" w14:textId="58D69971" w:rsidR="007B1C44" w:rsidRPr="003B65FB" w:rsidRDefault="007B1C44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0EA14B1" w14:textId="77777777" w:rsidR="007B1C44" w:rsidRPr="008345D6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vAlign w:val="bottom"/>
          </w:tcPr>
          <w:p w14:paraId="2F288306" w14:textId="7D93CE53" w:rsidR="007B1C44" w:rsidRPr="003B65FB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403743EA" w14:textId="77777777" w:rsidR="007B1C44" w:rsidRPr="003B65FB" w:rsidRDefault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vMerge/>
            <w:tcBorders>
              <w:bottom w:val="single" w:sz="4" w:space="0" w:color="auto"/>
            </w:tcBorders>
          </w:tcPr>
          <w:p w14:paraId="233538F8" w14:textId="794AA6EF" w:rsidR="007B1C44" w:rsidRPr="003B65FB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4BD752DE" w14:textId="77777777" w:rsidR="007B1C44" w:rsidRPr="003B65FB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E92E126" w14:textId="77777777" w:rsidR="007B1C44" w:rsidRPr="003B65FB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3D421C3" w14:textId="77777777" w:rsidR="007B1C44" w:rsidRPr="003B65FB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1FD6BB" w14:textId="77777777" w:rsidR="007B1C44" w:rsidRPr="003B65FB" w:rsidRDefault="007B1C44" w:rsidP="007B1C44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6C7DBA2B" w14:textId="77777777" w:rsidR="007B1C44" w:rsidRPr="008345D6" w:rsidRDefault="007B1C44" w:rsidP="007B1C4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</w:tcPr>
          <w:p w14:paraId="2E5BF5BD" w14:textId="62FBF9EF" w:rsidR="007B1C44" w:rsidRPr="003B65FB" w:rsidRDefault="007B1C44" w:rsidP="007B1C44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5121C" w:rsidRPr="003B65FB" w14:paraId="3280B26B" w14:textId="77777777" w:rsidTr="009378C7">
        <w:trPr>
          <w:trHeight w:val="20"/>
        </w:trPr>
        <w:tc>
          <w:tcPr>
            <w:tcW w:w="2700" w:type="dxa"/>
            <w:tcBorders>
              <w:top w:val="single" w:sz="4" w:space="0" w:color="auto"/>
            </w:tcBorders>
          </w:tcPr>
          <w:p w14:paraId="28A070F8" w14:textId="77777777" w:rsidR="00D5121C" w:rsidRPr="003B65FB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กรรมการของบริษัทย่อย</w:t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2E1AAA7E" w14:textId="77777777" w:rsidR="00D5121C" w:rsidRPr="003B65FB" w:rsidRDefault="00D5121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00B79CA" w14:textId="77777777" w:rsidR="00D5121C" w:rsidRPr="008345D6" w:rsidRDefault="009B2480">
            <w:pPr>
              <w:ind w:left="9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6" w:type="dxa"/>
          </w:tcPr>
          <w:p w14:paraId="634C284D" w14:textId="77777777" w:rsidR="00D5121C" w:rsidRPr="003B65FB" w:rsidRDefault="00D5121C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7BB2FDB7" w14:textId="05DEB5F3" w:rsidR="00D5121C" w:rsidRPr="003B65FB" w:rsidRDefault="009B248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</w:t>
            </w:r>
            <w:r w:rsidR="00E52F8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86" w:type="dxa"/>
          </w:tcPr>
          <w:p w14:paraId="1CBC5D54" w14:textId="77777777" w:rsidR="00D5121C" w:rsidRPr="003B65FB" w:rsidRDefault="00D5121C">
            <w:pPr>
              <w:tabs>
                <w:tab w:val="decimal" w:pos="795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01551F22" w14:textId="12CBAC0A" w:rsidR="00D5121C" w:rsidRPr="003B65FB" w:rsidRDefault="0006221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16,432</w:t>
            </w:r>
          </w:p>
        </w:tc>
        <w:tc>
          <w:tcPr>
            <w:tcW w:w="90" w:type="dxa"/>
            <w:shd w:val="clear" w:color="auto" w:fill="auto"/>
          </w:tcPr>
          <w:p w14:paraId="399816FF" w14:textId="77777777" w:rsidR="00D5121C" w:rsidRPr="003B65FB" w:rsidRDefault="00D5121C">
            <w:pPr>
              <w:tabs>
                <w:tab w:val="decimal" w:pos="792"/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6FE98" w14:textId="50F9A13B" w:rsidR="00D5121C" w:rsidRPr="003B65FB" w:rsidRDefault="0006221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(259)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7951D6DF" w14:textId="77777777" w:rsidR="00D5121C" w:rsidRPr="003B65FB" w:rsidRDefault="00D5121C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3AD180E" w14:textId="7B1E8485" w:rsidR="00D5121C" w:rsidRPr="003B65FB" w:rsidRDefault="00062219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16,432</w:t>
            </w:r>
          </w:p>
        </w:tc>
      </w:tr>
      <w:tr w:rsidR="008601C0" w:rsidRPr="003B65FB" w14:paraId="29A994BC" w14:textId="77777777" w:rsidTr="009378C7">
        <w:trPr>
          <w:trHeight w:val="20"/>
        </w:trPr>
        <w:tc>
          <w:tcPr>
            <w:tcW w:w="2700" w:type="dxa"/>
          </w:tcPr>
          <w:p w14:paraId="18601EFF" w14:textId="4156973E" w:rsidR="008601C0" w:rsidRPr="003B65FB" w:rsidRDefault="008601C0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บริษัท การจัดการสิ่งแวดล้อมหาดใหญ่ จำกัด</w:t>
            </w:r>
            <w:r w:rsidR="007B1C44"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="007B1C44" w:rsidRPr="00410131">
              <w:rPr>
                <w:rFonts w:ascii="Angsana New" w:hAnsi="Angsana New" w:hint="cs"/>
                <w:spacing w:val="-6"/>
                <w:sz w:val="28"/>
              </w:rPr>
              <w:t>(</w:t>
            </w:r>
            <w:r w:rsidR="007B1C44"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ดูหมายเหตุข้อ </w:t>
            </w:r>
            <w:r w:rsidR="00BB27F7">
              <w:rPr>
                <w:rFonts w:ascii="Angsana New" w:hAnsi="Angsana New"/>
                <w:spacing w:val="-6"/>
                <w:sz w:val="28"/>
              </w:rPr>
              <w:t>31</w:t>
            </w:r>
            <w:r w:rsidR="007B1C44" w:rsidRPr="00410131">
              <w:rPr>
                <w:rFonts w:ascii="Angsana New" w:hAnsi="Angsana New" w:hint="cs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3A91E6AB" w14:textId="77777777" w:rsidR="008601C0" w:rsidRPr="003B65FB" w:rsidRDefault="008601C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5D1F016D" w14:textId="77777777" w:rsidR="008601C0" w:rsidRPr="003B65FB" w:rsidRDefault="008601C0">
            <w:pPr>
              <w:ind w:left="92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บริษัทที่เกี่ยวข้องกัน </w:t>
            </w:r>
          </w:p>
          <w:p w14:paraId="0A4AF349" w14:textId="0DDFC897" w:rsidR="008601C0" w:rsidRPr="008345D6" w:rsidRDefault="008601C0" w:rsidP="008601C0">
            <w:pPr>
              <w:ind w:left="182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มีผู้ถือหุ้นร่วมกัน)</w:t>
            </w:r>
          </w:p>
        </w:tc>
        <w:tc>
          <w:tcPr>
            <w:tcW w:w="86" w:type="dxa"/>
          </w:tcPr>
          <w:p w14:paraId="7863DDBB" w14:textId="77777777" w:rsidR="008601C0" w:rsidRPr="003B65FB" w:rsidRDefault="008601C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vAlign w:val="bottom"/>
          </w:tcPr>
          <w:p w14:paraId="2A3E4133" w14:textId="69BBC7F6" w:rsidR="008601C0" w:rsidRPr="003B65FB" w:rsidRDefault="008601C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6" w:type="dxa"/>
          </w:tcPr>
          <w:p w14:paraId="31581B84" w14:textId="77777777" w:rsidR="008601C0" w:rsidRPr="003B65FB" w:rsidRDefault="008601C0">
            <w:pPr>
              <w:tabs>
                <w:tab w:val="decimal" w:pos="795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C247690" w14:textId="7BFA3B32" w:rsidR="008601C0" w:rsidRPr="003B65FB" w:rsidRDefault="00062219" w:rsidP="0006221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</w:t>
            </w:r>
            <w:r w:rsidR="00747D8A">
              <w:rPr>
                <w:rFonts w:ascii="Angsana New" w:hAnsi="Angsana New"/>
                <w:sz w:val="28"/>
              </w:rPr>
              <w:t>794</w:t>
            </w:r>
          </w:p>
        </w:tc>
        <w:tc>
          <w:tcPr>
            <w:tcW w:w="90" w:type="dxa"/>
            <w:shd w:val="clear" w:color="auto" w:fill="auto"/>
          </w:tcPr>
          <w:p w14:paraId="3DE54376" w14:textId="77777777" w:rsidR="008601C0" w:rsidRPr="003B65FB" w:rsidRDefault="008601C0">
            <w:pPr>
              <w:tabs>
                <w:tab w:val="decimal" w:pos="792"/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59D4D8" w14:textId="3392EEB6" w:rsidR="008601C0" w:rsidRPr="003B65FB" w:rsidRDefault="00062219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5447272D" w14:textId="77777777" w:rsidR="008601C0" w:rsidRPr="003B65FB" w:rsidRDefault="008601C0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48B6D8D7" w14:textId="4CE6A952" w:rsidR="008601C0" w:rsidRPr="003B65FB" w:rsidRDefault="00062219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</w:t>
            </w:r>
            <w:r w:rsidR="008419C1">
              <w:rPr>
                <w:rFonts w:ascii="Angsana New" w:hAnsi="Angsana New"/>
                <w:sz w:val="28"/>
              </w:rPr>
              <w:t>794</w:t>
            </w:r>
          </w:p>
        </w:tc>
      </w:tr>
      <w:tr w:rsidR="00D5121C" w:rsidRPr="003B65FB" w14:paraId="38F76B01" w14:textId="77777777" w:rsidTr="009378C7">
        <w:trPr>
          <w:trHeight w:val="20"/>
        </w:trPr>
        <w:tc>
          <w:tcPr>
            <w:tcW w:w="2700" w:type="dxa"/>
          </w:tcPr>
          <w:p w14:paraId="0E498AD7" w14:textId="3230C338" w:rsidR="00D5121C" w:rsidRPr="003B65FB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บริษัท ยูนิเวอร์แซล เวสต์ แมเนจเม้นท์ จำกัด</w:t>
            </w:r>
            <w:r w:rsidR="007B1C44"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="007B1C44" w:rsidRPr="00410131">
              <w:rPr>
                <w:rFonts w:ascii="Angsana New" w:hAnsi="Angsana New" w:hint="cs"/>
                <w:spacing w:val="-6"/>
                <w:sz w:val="28"/>
              </w:rPr>
              <w:t>(</w:t>
            </w:r>
            <w:r w:rsidR="007B1C44"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ดูหมายเหตุข้อ </w:t>
            </w:r>
            <w:r w:rsidR="00BB27F7">
              <w:rPr>
                <w:rFonts w:ascii="Angsana New" w:hAnsi="Angsana New"/>
                <w:spacing w:val="-6"/>
                <w:sz w:val="28"/>
              </w:rPr>
              <w:t>31</w:t>
            </w:r>
            <w:r w:rsidR="007B1C44" w:rsidRPr="00410131">
              <w:rPr>
                <w:rFonts w:ascii="Angsana New" w:hAnsi="Angsana New" w:hint="cs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36601706" w14:textId="77777777" w:rsidR="00D5121C" w:rsidRPr="003B65FB" w:rsidRDefault="00D5121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1F600E82" w14:textId="77777777" w:rsidR="00D5121C" w:rsidRPr="008345D6" w:rsidRDefault="009B2480">
            <w:pPr>
              <w:ind w:left="9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86" w:type="dxa"/>
          </w:tcPr>
          <w:p w14:paraId="43195616" w14:textId="77777777" w:rsidR="00D5121C" w:rsidRPr="003B65FB" w:rsidRDefault="00D5121C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vAlign w:val="bottom"/>
          </w:tcPr>
          <w:p w14:paraId="3E08610F" w14:textId="77777777" w:rsidR="00D5121C" w:rsidRPr="003B65FB" w:rsidRDefault="009B2480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62,454</w:t>
            </w:r>
          </w:p>
        </w:tc>
        <w:tc>
          <w:tcPr>
            <w:tcW w:w="86" w:type="dxa"/>
            <w:vAlign w:val="bottom"/>
          </w:tcPr>
          <w:p w14:paraId="628058D6" w14:textId="77777777" w:rsidR="00D5121C" w:rsidRPr="003B65FB" w:rsidRDefault="00D5121C" w:rsidP="007B1C44">
            <w:pPr>
              <w:tabs>
                <w:tab w:val="decimal" w:pos="795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0DCE228" w14:textId="0B28728B" w:rsidR="00D5121C" w:rsidRPr="003B65FB" w:rsidRDefault="00062219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  <w:r w:rsidR="00EB5457">
              <w:rPr>
                <w:rFonts w:ascii="Angsana New" w:hAnsi="Angsana New"/>
                <w:sz w:val="28"/>
              </w:rPr>
              <w:t>3,300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DCFF42" w14:textId="77777777" w:rsidR="00D5121C" w:rsidRPr="003B65FB" w:rsidRDefault="00D5121C" w:rsidP="007B1C44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396205" w14:textId="2A9A1611" w:rsidR="00D5121C" w:rsidRPr="003B65FB" w:rsidRDefault="00EB5457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(136,747)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D720187" w14:textId="77777777" w:rsidR="00D5121C" w:rsidRPr="003B65FB" w:rsidRDefault="00D5121C" w:rsidP="007B1C44">
            <w:pPr>
              <w:tabs>
                <w:tab w:val="decimal" w:pos="732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49B17C39" w14:textId="21BEFECE" w:rsidR="00D5121C" w:rsidRPr="003B65FB" w:rsidRDefault="00EB5457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29,007</w:t>
            </w:r>
          </w:p>
        </w:tc>
      </w:tr>
      <w:tr w:rsidR="00D5121C" w:rsidRPr="003B65FB" w14:paraId="7CBC4FE6" w14:textId="77777777" w:rsidTr="009378C7">
        <w:trPr>
          <w:trHeight w:val="20"/>
        </w:trPr>
        <w:tc>
          <w:tcPr>
            <w:tcW w:w="2700" w:type="dxa"/>
          </w:tcPr>
          <w:p w14:paraId="06D0C61B" w14:textId="68858E2E" w:rsidR="00D5121C" w:rsidRPr="003B65FB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บริษัท เอเชีย เวสต์ แมนเน็จเม้นท์ จำกัด</w:t>
            </w:r>
            <w:r w:rsidR="007B1C44"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="007B1C44" w:rsidRPr="00410131">
              <w:rPr>
                <w:rFonts w:ascii="Angsana New" w:hAnsi="Angsana New" w:hint="cs"/>
                <w:spacing w:val="-6"/>
                <w:sz w:val="28"/>
              </w:rPr>
              <w:t>(</w:t>
            </w:r>
            <w:r w:rsidR="007B1C44"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ดูหมายเหตุข้อ </w:t>
            </w:r>
            <w:r w:rsidR="00BB27F7">
              <w:rPr>
                <w:rFonts w:ascii="Angsana New" w:hAnsi="Angsana New"/>
                <w:spacing w:val="-6"/>
                <w:sz w:val="28"/>
              </w:rPr>
              <w:t>31</w:t>
            </w:r>
            <w:r w:rsidR="007B1C44" w:rsidRPr="00410131">
              <w:rPr>
                <w:rFonts w:ascii="Angsana New" w:hAnsi="Angsana New" w:hint="cs"/>
                <w:spacing w:val="-6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124CAAE4" w14:textId="77777777" w:rsidR="00D5121C" w:rsidRPr="003B65FB" w:rsidRDefault="00D5121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center"/>
          </w:tcPr>
          <w:p w14:paraId="3DA143B1" w14:textId="7EFABAFA" w:rsidR="00D5121C" w:rsidRPr="008345D6" w:rsidRDefault="009B2480" w:rsidP="007B1C44">
            <w:pPr>
              <w:ind w:left="182" w:hanging="9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</w:t>
            </w:r>
            <w:r w:rsidR="009378C7" w:rsidRPr="008345D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ยูนิเวอร์แซล เวสต์ แมเนจเม้นท์ จำกัด</w:t>
            </w:r>
          </w:p>
        </w:tc>
        <w:tc>
          <w:tcPr>
            <w:tcW w:w="86" w:type="dxa"/>
          </w:tcPr>
          <w:p w14:paraId="6EAE9F89" w14:textId="77777777" w:rsidR="00D5121C" w:rsidRPr="003B65FB" w:rsidRDefault="00D5121C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vAlign w:val="bottom"/>
          </w:tcPr>
          <w:p w14:paraId="3C2B3A7D" w14:textId="77777777" w:rsidR="00D5121C" w:rsidRPr="003B65FB" w:rsidRDefault="009B248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6" w:type="dxa"/>
          </w:tcPr>
          <w:p w14:paraId="616FA0A7" w14:textId="77777777" w:rsidR="00D5121C" w:rsidRPr="003B65FB" w:rsidRDefault="00D5121C">
            <w:pPr>
              <w:tabs>
                <w:tab w:val="decimal" w:pos="795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2731F4E" w14:textId="7CA8C8E3" w:rsidR="00D5121C" w:rsidRPr="003B65FB" w:rsidRDefault="00EB5457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90" w:type="dxa"/>
            <w:shd w:val="clear" w:color="auto" w:fill="auto"/>
          </w:tcPr>
          <w:p w14:paraId="6584B7BE" w14:textId="77777777" w:rsidR="00D5121C" w:rsidRPr="003B65FB" w:rsidRDefault="00D5121C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89EE02" w14:textId="1A1B332D" w:rsidR="00D5121C" w:rsidRPr="003B65FB" w:rsidRDefault="00EB5457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(20,000)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597C917A" w14:textId="77777777" w:rsidR="00D5121C" w:rsidRPr="003B65FB" w:rsidRDefault="00D5121C">
            <w:pPr>
              <w:tabs>
                <w:tab w:val="decimal" w:pos="73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1AE5CB7E" w14:textId="66A4377F" w:rsidR="00D5121C" w:rsidRPr="003B65FB" w:rsidRDefault="00DD5468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77708" w:rsidRPr="003B65FB" w14:paraId="1A4DFBD7" w14:textId="77777777" w:rsidTr="009378C7">
        <w:trPr>
          <w:trHeight w:val="20"/>
        </w:trPr>
        <w:tc>
          <w:tcPr>
            <w:tcW w:w="2700" w:type="dxa"/>
          </w:tcPr>
          <w:p w14:paraId="35AFE028" w14:textId="7D8AEC79" w:rsidR="00977708" w:rsidRPr="003B65FB" w:rsidRDefault="00977708" w:rsidP="00977708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color w:val="FF0000"/>
                <w:spacing w:val="-6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ค้าไม้ วังวิเศษ จำกัด</w:t>
            </w:r>
            <w:r w:rsidR="007B1C44" w:rsidRPr="008345D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B1C44" w:rsidRPr="00410131">
              <w:rPr>
                <w:rFonts w:ascii="Angsana New" w:hAnsi="Angsana New" w:hint="cs"/>
                <w:spacing w:val="-6"/>
                <w:sz w:val="28"/>
              </w:rPr>
              <w:t>(</w:t>
            </w:r>
            <w:r w:rsidR="007B1C44"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ดูหมายเหตุข้อ </w:t>
            </w:r>
            <w:r w:rsidR="00BB27F7">
              <w:rPr>
                <w:rFonts w:ascii="Angsana New" w:hAnsi="Angsana New"/>
                <w:spacing w:val="-6"/>
                <w:sz w:val="28"/>
              </w:rPr>
              <w:t>31</w:t>
            </w:r>
            <w:r w:rsidR="007B1C44" w:rsidRPr="00410131">
              <w:rPr>
                <w:rFonts w:ascii="Angsana New" w:hAnsi="Angsana New" w:hint="cs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3737281D" w14:textId="77777777" w:rsidR="00977708" w:rsidRPr="003B65FB" w:rsidRDefault="00977708" w:rsidP="00977708">
            <w:pPr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1710" w:type="dxa"/>
          </w:tcPr>
          <w:p w14:paraId="5A0AA23F" w14:textId="64A5CB3B" w:rsidR="00977708" w:rsidRPr="008345D6" w:rsidRDefault="00977708" w:rsidP="007B1C44">
            <w:pPr>
              <w:ind w:left="182" w:hanging="90"/>
              <w:rPr>
                <w:rFonts w:ascii="Angsana New" w:hAnsi="Angsana New"/>
                <w:color w:val="FF0000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86" w:type="dxa"/>
          </w:tcPr>
          <w:p w14:paraId="64FF3030" w14:textId="77777777" w:rsidR="00977708" w:rsidRPr="003B65FB" w:rsidRDefault="00977708" w:rsidP="00977708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239" w:type="dxa"/>
            <w:vAlign w:val="bottom"/>
          </w:tcPr>
          <w:p w14:paraId="2CE89175" w14:textId="44F1F28E" w:rsidR="00977708" w:rsidRPr="00524E4B" w:rsidRDefault="00DD5468" w:rsidP="0097770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524E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</w:tcPr>
          <w:p w14:paraId="7120FE2F" w14:textId="77777777" w:rsidR="00977708" w:rsidRPr="00524E4B" w:rsidRDefault="00977708" w:rsidP="00977708">
            <w:pPr>
              <w:tabs>
                <w:tab w:val="decimal" w:pos="795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9C43242" w14:textId="1289FF6B" w:rsidR="00977708" w:rsidRPr="00524E4B" w:rsidRDefault="00524E4B" w:rsidP="0097770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524E4B">
              <w:rPr>
                <w:rFonts w:ascii="Angsana New" w:hAnsi="Angsana New"/>
                <w:sz w:val="28"/>
              </w:rPr>
              <w:t>26,000</w:t>
            </w:r>
          </w:p>
        </w:tc>
        <w:tc>
          <w:tcPr>
            <w:tcW w:w="90" w:type="dxa"/>
            <w:shd w:val="clear" w:color="auto" w:fill="auto"/>
          </w:tcPr>
          <w:p w14:paraId="16C8D815" w14:textId="77777777" w:rsidR="00977708" w:rsidRPr="00524E4B" w:rsidRDefault="00977708" w:rsidP="00977708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1669C2" w14:textId="675EF616" w:rsidR="00977708" w:rsidRPr="00524E4B" w:rsidRDefault="00524E4B" w:rsidP="00977708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524E4B">
              <w:rPr>
                <w:rFonts w:ascii="Angsana New" w:hAnsi="Angsana New"/>
                <w:sz w:val="28"/>
              </w:rPr>
              <w:t>(26,000)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20E3FFEF" w14:textId="77777777" w:rsidR="00977708" w:rsidRPr="00524E4B" w:rsidRDefault="00977708" w:rsidP="00977708">
            <w:pPr>
              <w:tabs>
                <w:tab w:val="decimal" w:pos="73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65DE4019" w14:textId="4113A8EC" w:rsidR="00977708" w:rsidRPr="00524E4B" w:rsidRDefault="00524E4B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524E4B">
              <w:rPr>
                <w:rFonts w:ascii="Angsana New" w:hAnsi="Angsana New"/>
                <w:sz w:val="28"/>
              </w:rPr>
              <w:t>-</w:t>
            </w:r>
          </w:p>
        </w:tc>
      </w:tr>
      <w:tr w:rsidR="00D5121C" w:rsidRPr="003B65FB" w14:paraId="401F4CEA" w14:textId="77777777" w:rsidTr="009378C7">
        <w:trPr>
          <w:trHeight w:val="20"/>
        </w:trPr>
        <w:tc>
          <w:tcPr>
            <w:tcW w:w="2700" w:type="dxa"/>
            <w:vAlign w:val="bottom"/>
          </w:tcPr>
          <w:p w14:paraId="5F52346C" w14:textId="77777777" w:rsidR="00D5121C" w:rsidRPr="003B65FB" w:rsidRDefault="009B2480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FB1F576" w14:textId="77777777" w:rsidR="00D5121C" w:rsidRPr="003B65FB" w:rsidRDefault="00D5121C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1922B518" w14:textId="77777777" w:rsidR="00D5121C" w:rsidRPr="003B65FB" w:rsidRDefault="00D5121C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" w:type="dxa"/>
            <w:vAlign w:val="bottom"/>
          </w:tcPr>
          <w:p w14:paraId="638A0BB2" w14:textId="77777777" w:rsidR="00D5121C" w:rsidRPr="003B65FB" w:rsidRDefault="00D5121C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F8B6C" w14:textId="7330C1E7" w:rsidR="00D5121C" w:rsidRPr="003B65FB" w:rsidRDefault="009B2480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62,7</w:t>
            </w:r>
            <w:r w:rsidR="00F13B21">
              <w:rPr>
                <w:rFonts w:ascii="Angsana New" w:hAnsi="Angsana New"/>
                <w:b/>
                <w:bCs/>
                <w:sz w:val="28"/>
              </w:rPr>
              <w:t>13</w:t>
            </w:r>
          </w:p>
        </w:tc>
        <w:tc>
          <w:tcPr>
            <w:tcW w:w="86" w:type="dxa"/>
          </w:tcPr>
          <w:p w14:paraId="1DC48D52" w14:textId="77777777" w:rsidR="00D5121C" w:rsidRPr="003B65FB" w:rsidRDefault="00D5121C">
            <w:pPr>
              <w:tabs>
                <w:tab w:val="decimal" w:pos="795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E4986" w14:textId="55130868" w:rsidR="00D5121C" w:rsidRPr="003B65FB" w:rsidRDefault="00BA6D51">
            <w:pPr>
              <w:tabs>
                <w:tab w:val="decimal" w:pos="792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185,526</w:t>
            </w:r>
          </w:p>
        </w:tc>
        <w:tc>
          <w:tcPr>
            <w:tcW w:w="90" w:type="dxa"/>
            <w:shd w:val="clear" w:color="auto" w:fill="auto"/>
          </w:tcPr>
          <w:p w14:paraId="5A075F23" w14:textId="77777777" w:rsidR="00D5121C" w:rsidRPr="003B65FB" w:rsidRDefault="00D5121C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9AA2A" w14:textId="1CB20AA3" w:rsidR="00D5121C" w:rsidRPr="003B65FB" w:rsidRDefault="00F13B21">
            <w:pPr>
              <w:tabs>
                <w:tab w:val="decimal" w:pos="81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  <w:r w:rsidRPr="00BA6D51">
              <w:rPr>
                <w:rFonts w:ascii="Angsana New" w:hAnsi="Angsana New"/>
                <w:b/>
                <w:bCs/>
                <w:sz w:val="28"/>
              </w:rPr>
              <w:t>(183,006)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2461EF0B" w14:textId="77777777" w:rsidR="00D5121C" w:rsidRPr="003B65FB" w:rsidRDefault="00D5121C">
            <w:pPr>
              <w:tabs>
                <w:tab w:val="decimal" w:pos="732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C1C2E0B" w14:textId="4970C708" w:rsidR="00D5121C" w:rsidRPr="003B65FB" w:rsidRDefault="00F13B21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65,2</w:t>
            </w:r>
            <w:r w:rsidR="00B22279">
              <w:rPr>
                <w:rFonts w:ascii="Angsana New" w:hAnsi="Angsana New"/>
                <w:b/>
                <w:bCs/>
                <w:sz w:val="28"/>
              </w:rPr>
              <w:t>33</w:t>
            </w:r>
          </w:p>
        </w:tc>
      </w:tr>
    </w:tbl>
    <w:p w14:paraId="33D59E00" w14:textId="77777777" w:rsidR="005076D6" w:rsidRPr="003B65FB" w:rsidRDefault="005076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="Angsana New" w:hAnsi="Angsana New"/>
          <w:sz w:val="28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"/>
        <w:gridCol w:w="1530"/>
        <w:gridCol w:w="90"/>
        <w:gridCol w:w="90"/>
        <w:gridCol w:w="1170"/>
        <w:gridCol w:w="90"/>
        <w:gridCol w:w="90"/>
        <w:gridCol w:w="900"/>
        <w:gridCol w:w="90"/>
        <w:gridCol w:w="900"/>
        <w:gridCol w:w="90"/>
        <w:gridCol w:w="1350"/>
      </w:tblGrid>
      <w:tr w:rsidR="00EC7E6D" w:rsidRPr="003B65FB" w14:paraId="3A5C72A6" w14:textId="77777777" w:rsidTr="007B1C44">
        <w:trPr>
          <w:trHeight w:val="20"/>
        </w:trPr>
        <w:tc>
          <w:tcPr>
            <w:tcW w:w="2700" w:type="dxa"/>
            <w:vAlign w:val="bottom"/>
          </w:tcPr>
          <w:p w14:paraId="0225725D" w14:textId="77777777" w:rsidR="00EC7E6D" w:rsidRPr="003B65FB" w:rsidRDefault="00EC7E6D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9F948BB" w14:textId="77777777" w:rsidR="00EC7E6D" w:rsidRPr="003B65FB" w:rsidRDefault="00EC7E6D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1A108FD" w14:textId="267CBA06" w:rsidR="00EC7E6D" w:rsidRPr="008345D6" w:rsidRDefault="00EC7E6D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9E2BC63" w14:textId="77777777" w:rsidR="00EC7E6D" w:rsidRPr="003B65FB" w:rsidRDefault="00EC7E6D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8"/>
            <w:tcBorders>
              <w:bottom w:val="single" w:sz="4" w:space="0" w:color="auto"/>
            </w:tcBorders>
            <w:vAlign w:val="bottom"/>
          </w:tcPr>
          <w:p w14:paraId="1A61F0B8" w14:textId="77777777" w:rsidR="00EC7E6D" w:rsidRPr="008345D6" w:rsidRDefault="00EC7E6D" w:rsidP="00260DA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B1C44" w:rsidRPr="003B65FB" w14:paraId="7E9256CB" w14:textId="77777777" w:rsidTr="007B1C44">
        <w:trPr>
          <w:trHeight w:val="20"/>
        </w:trPr>
        <w:tc>
          <w:tcPr>
            <w:tcW w:w="2700" w:type="dxa"/>
            <w:vMerge w:val="restart"/>
            <w:tcBorders>
              <w:bottom w:val="single" w:sz="4" w:space="0" w:color="auto"/>
            </w:tcBorders>
            <w:vAlign w:val="bottom"/>
          </w:tcPr>
          <w:p w14:paraId="48AADF7C" w14:textId="77777777" w:rsidR="007B1C44" w:rsidRPr="008345D6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เงินกู้ยืมระยะสั้นจากบุคคล</w:t>
            </w:r>
          </w:p>
          <w:p w14:paraId="7BB5E937" w14:textId="5E4C855E" w:rsidR="007B1C44" w:rsidRPr="003B65FB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หรือกิจการที่เกี่ยวข้องกัน </w:t>
            </w:r>
          </w:p>
        </w:tc>
        <w:tc>
          <w:tcPr>
            <w:tcW w:w="90" w:type="dxa"/>
          </w:tcPr>
          <w:p w14:paraId="2A17F607" w14:textId="77777777" w:rsidR="007B1C44" w:rsidRPr="003B65FB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0F7A4FA0" w14:textId="77777777" w:rsidR="007B1C44" w:rsidRPr="008345D6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0CC0DADF" w14:textId="624D641F" w:rsidR="007B1C44" w:rsidRPr="008345D6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5D99421A" w14:textId="77777777" w:rsidR="007B1C44" w:rsidRPr="003B65FB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5D694741" w14:textId="77777777" w:rsidR="007B1C44" w:rsidRPr="003B65FB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B89B5E9" w14:textId="2ADF71E4" w:rsidR="007B1C44" w:rsidRPr="003B65FB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3B65FB">
              <w:rPr>
                <w:rFonts w:ascii="Angsana New" w:hAnsi="Angsana New" w:hint="cs"/>
                <w:sz w:val="28"/>
              </w:rPr>
              <w:t xml:space="preserve"> 2562</w:t>
            </w:r>
          </w:p>
        </w:tc>
        <w:tc>
          <w:tcPr>
            <w:tcW w:w="90" w:type="dxa"/>
          </w:tcPr>
          <w:p w14:paraId="4D149D03" w14:textId="77777777" w:rsidR="007B1C44" w:rsidRPr="003B65FB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2AD84F1D" w14:textId="77777777" w:rsidR="007B1C44" w:rsidRPr="003B65FB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right w:val="nil"/>
            </w:tcBorders>
          </w:tcPr>
          <w:p w14:paraId="475FC8E7" w14:textId="77777777" w:rsidR="007B1C44" w:rsidRPr="003B65FB" w:rsidRDefault="007B1C44" w:rsidP="00260DA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Merge w:val="restart"/>
            <w:tcBorders>
              <w:left w:val="nil"/>
              <w:bottom w:val="single" w:sz="4" w:space="0" w:color="auto"/>
            </w:tcBorders>
            <w:vAlign w:val="bottom"/>
          </w:tcPr>
          <w:p w14:paraId="43FACA02" w14:textId="77777777" w:rsidR="007B1C44" w:rsidRPr="003B65FB" w:rsidRDefault="007B1C44" w:rsidP="00260DA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AB16B1" w14:textId="07248892" w:rsidR="007B1C44" w:rsidRPr="003B65FB" w:rsidRDefault="007B1C44" w:rsidP="00260DAF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7B1C44" w:rsidRPr="003B65FB" w14:paraId="1B707EB1" w14:textId="77777777" w:rsidTr="007B1C44">
        <w:trPr>
          <w:trHeight w:val="20"/>
        </w:trPr>
        <w:tc>
          <w:tcPr>
            <w:tcW w:w="2700" w:type="dxa"/>
            <w:vMerge/>
            <w:tcBorders>
              <w:bottom w:val="single" w:sz="4" w:space="0" w:color="auto"/>
            </w:tcBorders>
            <w:vAlign w:val="bottom"/>
          </w:tcPr>
          <w:p w14:paraId="4F18A96C" w14:textId="37942060" w:rsidR="007B1C44" w:rsidRPr="003B65FB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25C0795" w14:textId="77777777" w:rsidR="007B1C44" w:rsidRPr="008345D6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002881DC" w14:textId="35C63209" w:rsidR="007B1C44" w:rsidRPr="003B65FB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D0A7E6F" w14:textId="77777777" w:rsidR="007B1C44" w:rsidRPr="003B65FB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06A133EF" w14:textId="7684BD90" w:rsidR="007B1C44" w:rsidRPr="003B65FB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151FDE3" w14:textId="77777777" w:rsidR="007B1C44" w:rsidRPr="003B65FB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185D1CB" w14:textId="77777777" w:rsidR="007B1C44" w:rsidRPr="003B65FB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5CE3AFA" w14:textId="77777777" w:rsidR="007B1C44" w:rsidRPr="003B65FB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B967C1" w14:textId="77777777" w:rsidR="007B1C44" w:rsidRPr="003B65FB" w:rsidRDefault="007B1C44" w:rsidP="00260DAF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3ACE3646" w14:textId="77777777" w:rsidR="007B1C44" w:rsidRPr="008345D6" w:rsidRDefault="007B1C44" w:rsidP="00260DAF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1404E922" w14:textId="70889CF8" w:rsidR="007B1C44" w:rsidRPr="003B65FB" w:rsidRDefault="007B1C44" w:rsidP="00260DAF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C7E6D" w:rsidRPr="003B65FB" w14:paraId="17F9E4AC" w14:textId="77777777" w:rsidTr="007B1C44">
        <w:trPr>
          <w:trHeight w:val="20"/>
        </w:trPr>
        <w:tc>
          <w:tcPr>
            <w:tcW w:w="2700" w:type="dxa"/>
            <w:tcBorders>
              <w:top w:val="single" w:sz="4" w:space="0" w:color="auto"/>
            </w:tcBorders>
          </w:tcPr>
          <w:p w14:paraId="45B90EC3" w14:textId="7CF22B25" w:rsidR="00EC7E6D" w:rsidRPr="003B65FB" w:rsidRDefault="00EC7E6D" w:rsidP="00553738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กรรมการของบริษัทย่อย</w:t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410131">
              <w:rPr>
                <w:rFonts w:ascii="Angsana New" w:hAnsi="Angsana New" w:hint="cs"/>
                <w:spacing w:val="-6"/>
                <w:sz w:val="28"/>
              </w:rPr>
              <w:t>(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ดูหมายเหตุข้อ </w:t>
            </w:r>
            <w:r w:rsidR="00BB27F7">
              <w:rPr>
                <w:rFonts w:ascii="Angsana New" w:hAnsi="Angsana New"/>
                <w:spacing w:val="-6"/>
                <w:sz w:val="28"/>
              </w:rPr>
              <w:t>31</w:t>
            </w:r>
            <w:r w:rsidRPr="00410131">
              <w:rPr>
                <w:rFonts w:ascii="Angsana New" w:hAnsi="Angsana New" w:hint="cs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72CC2282" w14:textId="77777777" w:rsidR="00EC7E6D" w:rsidRPr="003B65FB" w:rsidRDefault="00EC7E6D" w:rsidP="0055373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67782D19" w14:textId="5F9BB06D" w:rsidR="00EC7E6D" w:rsidRPr="008345D6" w:rsidRDefault="00EC7E6D" w:rsidP="0055373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08670542" w14:textId="77777777" w:rsidR="00EC7E6D" w:rsidRPr="003B65FB" w:rsidRDefault="00EC7E6D" w:rsidP="0055373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73415B0A" w14:textId="77777777" w:rsidR="00EC7E6D" w:rsidRPr="003B65FB" w:rsidRDefault="00EC7E6D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16,498</w:t>
            </w:r>
          </w:p>
        </w:tc>
        <w:tc>
          <w:tcPr>
            <w:tcW w:w="90" w:type="dxa"/>
            <w:vAlign w:val="bottom"/>
          </w:tcPr>
          <w:p w14:paraId="2D4E72F7" w14:textId="77777777" w:rsidR="00EC7E6D" w:rsidRPr="003B65FB" w:rsidRDefault="00EC7E6D" w:rsidP="00A24EA3">
            <w:pPr>
              <w:tabs>
                <w:tab w:val="decimal" w:pos="795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D2999" w14:textId="18B77843" w:rsidR="00EC7E6D" w:rsidRPr="003B65FB" w:rsidRDefault="00EC7E6D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</w:t>
            </w:r>
            <w:r w:rsidR="00A24EA3" w:rsidRPr="008345D6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51B170" w14:textId="77777777" w:rsidR="00EC7E6D" w:rsidRPr="003B65FB" w:rsidRDefault="00EC7E6D" w:rsidP="007B1C44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11143D" w14:textId="77777777" w:rsidR="00EC7E6D" w:rsidRPr="003B65FB" w:rsidRDefault="00EC7E6D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(16,498)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0426058" w14:textId="77777777" w:rsidR="00EC7E6D" w:rsidRPr="003B65FB" w:rsidRDefault="00EC7E6D" w:rsidP="007B1C44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D76F74C" w14:textId="7729296F" w:rsidR="00EC7E6D" w:rsidRPr="003B65FB" w:rsidRDefault="00EC7E6D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</w:t>
            </w:r>
            <w:r w:rsidR="00A24EA3" w:rsidRPr="008345D6">
              <w:rPr>
                <w:rFonts w:ascii="Angsana New" w:hAnsi="Angsana New" w:hint="cs"/>
                <w:sz w:val="28"/>
              </w:rPr>
              <w:t>9</w:t>
            </w:r>
          </w:p>
        </w:tc>
      </w:tr>
      <w:tr w:rsidR="00EC7E6D" w:rsidRPr="003B65FB" w14:paraId="5BB1CED9" w14:textId="77777777" w:rsidTr="007B1C44">
        <w:trPr>
          <w:trHeight w:val="20"/>
        </w:trPr>
        <w:tc>
          <w:tcPr>
            <w:tcW w:w="2700" w:type="dxa"/>
          </w:tcPr>
          <w:p w14:paraId="68C64797" w14:textId="1D19A56D" w:rsidR="00EC7E6D" w:rsidRPr="003B65FB" w:rsidRDefault="00EC7E6D" w:rsidP="00553738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บริษัท ยูนิเวอร์แซล เวสต์ แมเนจเม้นท์ จำกัด</w:t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410131">
              <w:rPr>
                <w:rFonts w:ascii="Angsana New" w:hAnsi="Angsana New" w:hint="cs"/>
                <w:spacing w:val="-6"/>
                <w:sz w:val="28"/>
              </w:rPr>
              <w:t>(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ดูหมายเหตุข้อ </w:t>
            </w:r>
            <w:r w:rsidR="00BB27F7">
              <w:rPr>
                <w:rFonts w:ascii="Angsana New" w:hAnsi="Angsana New"/>
                <w:spacing w:val="-6"/>
                <w:sz w:val="28"/>
              </w:rPr>
              <w:t>31</w:t>
            </w:r>
            <w:r w:rsidRPr="00410131">
              <w:rPr>
                <w:rFonts w:ascii="Angsana New" w:hAnsi="Angsana New" w:hint="cs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7925E166" w14:textId="77777777" w:rsidR="00EC7E6D" w:rsidRPr="003B65FB" w:rsidRDefault="00EC7E6D" w:rsidP="0055373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gridSpan w:val="2"/>
          </w:tcPr>
          <w:p w14:paraId="19B55309" w14:textId="1C54B80F" w:rsidR="00EC7E6D" w:rsidRPr="008345D6" w:rsidRDefault="00EC7E6D" w:rsidP="0055373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5C3F3851" w14:textId="77777777" w:rsidR="00EC7E6D" w:rsidRPr="003B65FB" w:rsidRDefault="00EC7E6D" w:rsidP="0055373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060502D" w14:textId="77777777" w:rsidR="00EC7E6D" w:rsidRPr="003B65FB" w:rsidRDefault="00EC7E6D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9F06C2C" w14:textId="77777777" w:rsidR="00EC7E6D" w:rsidRPr="003B65FB" w:rsidRDefault="00EC7E6D" w:rsidP="00A24EA3">
            <w:pPr>
              <w:tabs>
                <w:tab w:val="decimal" w:pos="795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7292B3" w14:textId="77777777" w:rsidR="00EC7E6D" w:rsidRPr="003B65FB" w:rsidRDefault="00EC7E6D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3172C685" w14:textId="77777777" w:rsidR="00EC7E6D" w:rsidRPr="003B65FB" w:rsidRDefault="00EC7E6D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62,454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369D48" w14:textId="77777777" w:rsidR="00EC7E6D" w:rsidRPr="003B65FB" w:rsidRDefault="00EC7E6D" w:rsidP="007B1C44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3C9924" w14:textId="77777777" w:rsidR="00EC7E6D" w:rsidRPr="003B65FB" w:rsidRDefault="00EC7E6D" w:rsidP="007B1C44">
            <w:pPr>
              <w:tabs>
                <w:tab w:val="decimal" w:pos="96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44CBC694" w14:textId="77777777" w:rsidR="00EC7E6D" w:rsidRPr="003B65FB" w:rsidRDefault="00EC7E6D" w:rsidP="007B1C44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588E0710" w14:textId="77777777" w:rsidR="00EC7E6D" w:rsidRPr="003B65FB" w:rsidRDefault="00EC7E6D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62,454</w:t>
            </w:r>
          </w:p>
        </w:tc>
      </w:tr>
      <w:tr w:rsidR="00EC7E6D" w:rsidRPr="003B65FB" w14:paraId="1822DC42" w14:textId="77777777" w:rsidTr="007B1C44">
        <w:trPr>
          <w:trHeight w:val="20"/>
        </w:trPr>
        <w:tc>
          <w:tcPr>
            <w:tcW w:w="2700" w:type="dxa"/>
            <w:vAlign w:val="bottom"/>
          </w:tcPr>
          <w:p w14:paraId="4F593319" w14:textId="77777777" w:rsidR="00EC7E6D" w:rsidRPr="007B1C44" w:rsidRDefault="00EC7E6D" w:rsidP="00553738">
            <w:pPr>
              <w:tabs>
                <w:tab w:val="left" w:pos="900"/>
                <w:tab w:val="left" w:pos="1440"/>
                <w:tab w:val="left" w:pos="2160"/>
              </w:tabs>
              <w:ind w:left="162" w:hanging="162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1DA8F14F" w14:textId="77777777" w:rsidR="00EC7E6D" w:rsidRPr="007B1C44" w:rsidRDefault="00EC7E6D" w:rsidP="00553738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C0A1EE0" w14:textId="3D4510F9" w:rsidR="00EC7E6D" w:rsidRPr="007B1C44" w:rsidRDefault="00EC7E6D" w:rsidP="00553738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1B4F3438" w14:textId="77777777" w:rsidR="00EC7E6D" w:rsidRPr="007B1C44" w:rsidRDefault="00EC7E6D" w:rsidP="0055373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30EB4" w14:textId="77777777" w:rsidR="00EC7E6D" w:rsidRPr="007B1C44" w:rsidRDefault="00EC7E6D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B1C44">
              <w:rPr>
                <w:rFonts w:ascii="Angsana New" w:hAnsi="Angsana New" w:hint="cs"/>
                <w:b/>
                <w:bCs/>
                <w:sz w:val="28"/>
              </w:rPr>
              <w:t>16,498</w:t>
            </w:r>
          </w:p>
        </w:tc>
        <w:tc>
          <w:tcPr>
            <w:tcW w:w="90" w:type="dxa"/>
            <w:vAlign w:val="bottom"/>
          </w:tcPr>
          <w:p w14:paraId="4CA7D85F" w14:textId="77777777" w:rsidR="00EC7E6D" w:rsidRPr="007B1C44" w:rsidRDefault="00EC7E6D" w:rsidP="00A24EA3">
            <w:pPr>
              <w:tabs>
                <w:tab w:val="decimal" w:pos="795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248B34" w14:textId="39AE8C33" w:rsidR="00EC7E6D" w:rsidRPr="007B1C44" w:rsidRDefault="00EC7E6D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B1C44">
              <w:rPr>
                <w:rFonts w:ascii="Angsana New" w:hAnsi="Angsana New" w:hint="cs"/>
                <w:b/>
                <w:bCs/>
                <w:sz w:val="28"/>
              </w:rPr>
              <w:t>62,7</w:t>
            </w:r>
            <w:r w:rsidR="00A37EF9" w:rsidRPr="008345D6">
              <w:rPr>
                <w:rFonts w:ascii="Angsana New" w:hAnsi="Angsana New" w:hint="cs"/>
                <w:b/>
                <w:bCs/>
                <w:sz w:val="28"/>
              </w:rPr>
              <w:t>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FD29CD" w14:textId="77777777" w:rsidR="00EC7E6D" w:rsidRPr="007B1C44" w:rsidRDefault="00EC7E6D" w:rsidP="007B1C44">
            <w:pPr>
              <w:tabs>
                <w:tab w:val="decimal" w:pos="900"/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96422" w14:textId="77777777" w:rsidR="00EC7E6D" w:rsidRPr="007B1C44" w:rsidRDefault="00EC7E6D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B1C44">
              <w:rPr>
                <w:rFonts w:ascii="Angsana New" w:hAnsi="Angsana New" w:hint="cs"/>
                <w:b/>
                <w:bCs/>
                <w:sz w:val="28"/>
              </w:rPr>
              <w:t>(16,498)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3DC32AD8" w14:textId="77777777" w:rsidR="00EC7E6D" w:rsidRPr="007B1C44" w:rsidRDefault="00EC7E6D" w:rsidP="007B1C44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34F66AE" w14:textId="174A4C12" w:rsidR="00EC7E6D" w:rsidRPr="007B1C44" w:rsidRDefault="00EC7E6D" w:rsidP="007B1C44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B1C44">
              <w:rPr>
                <w:rFonts w:ascii="Angsana New" w:hAnsi="Angsana New" w:hint="cs"/>
                <w:b/>
                <w:bCs/>
                <w:sz w:val="28"/>
              </w:rPr>
              <w:t>62,7</w:t>
            </w:r>
            <w:r w:rsidR="00A37EF9" w:rsidRPr="008345D6">
              <w:rPr>
                <w:rFonts w:ascii="Angsana New" w:hAnsi="Angsana New" w:hint="cs"/>
                <w:b/>
                <w:bCs/>
                <w:sz w:val="28"/>
              </w:rPr>
              <w:t>13</w:t>
            </w:r>
          </w:p>
        </w:tc>
      </w:tr>
      <w:tr w:rsidR="00D5121C" w:rsidRPr="003B65FB" w14:paraId="3DF8AE47" w14:textId="77777777" w:rsidTr="0007184A">
        <w:trPr>
          <w:trHeight w:val="20"/>
        </w:trPr>
        <w:tc>
          <w:tcPr>
            <w:tcW w:w="2700" w:type="dxa"/>
            <w:vAlign w:val="bottom"/>
          </w:tcPr>
          <w:p w14:paraId="714A5BF1" w14:textId="77777777" w:rsidR="00D5121C" w:rsidRDefault="00D5121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  <w:p w14:paraId="03ABFC31" w14:textId="77777777" w:rsidR="005A1001" w:rsidRDefault="005A100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  <w:p w14:paraId="4AAEA99C" w14:textId="77777777" w:rsidR="005A1001" w:rsidRDefault="005A100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  <w:p w14:paraId="0682229C" w14:textId="77777777" w:rsidR="005A1001" w:rsidRDefault="005A100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  <w:p w14:paraId="5D784FFA" w14:textId="77777777" w:rsidR="005A1001" w:rsidRDefault="005A100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  <w:p w14:paraId="1EFE8F10" w14:textId="77777777" w:rsidR="005A1001" w:rsidRDefault="005A100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  <w:p w14:paraId="273C1C35" w14:textId="77777777" w:rsidR="005A1001" w:rsidRDefault="005A100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  <w:p w14:paraId="17960850" w14:textId="77777777" w:rsidR="005A1001" w:rsidRDefault="005A100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  <w:p w14:paraId="5DE23852" w14:textId="77777777" w:rsidR="005A1001" w:rsidRDefault="005A100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  <w:p w14:paraId="3E763639" w14:textId="71C9983C" w:rsidR="005A1001" w:rsidRPr="003B65FB" w:rsidRDefault="005A100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80AF73B" w14:textId="77777777" w:rsidR="00D5121C" w:rsidRPr="003B65FB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7BB7A0F" w14:textId="77777777" w:rsidR="00D5121C" w:rsidRPr="008345D6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E46734F" w14:textId="77777777" w:rsidR="00D5121C" w:rsidRPr="003B65FB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770" w:type="dxa"/>
            <w:gridSpan w:val="9"/>
            <w:vAlign w:val="bottom"/>
          </w:tcPr>
          <w:p w14:paraId="5FC259B7" w14:textId="092AD92F" w:rsidR="00D5121C" w:rsidRPr="008345D6" w:rsidRDefault="00D5121C">
            <w:pPr>
              <w:tabs>
                <w:tab w:val="left" w:pos="360"/>
                <w:tab w:val="left" w:pos="2160"/>
              </w:tabs>
              <w:spacing w:line="320" w:lineRule="exact"/>
              <w:ind w:left="-72" w:right="4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5A1001" w:rsidRPr="003B65FB" w14:paraId="5E4B9AEF" w14:textId="77777777" w:rsidTr="0007184A">
        <w:trPr>
          <w:trHeight w:val="20"/>
        </w:trPr>
        <w:tc>
          <w:tcPr>
            <w:tcW w:w="2700" w:type="dxa"/>
            <w:vAlign w:val="bottom"/>
          </w:tcPr>
          <w:p w14:paraId="291A18D9" w14:textId="77777777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9380C7B" w14:textId="77777777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643A7BF" w14:textId="77777777" w:rsidR="005A1001" w:rsidRPr="008345D6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C8714CB" w14:textId="77777777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770" w:type="dxa"/>
            <w:gridSpan w:val="9"/>
            <w:tcBorders>
              <w:bottom w:val="single" w:sz="4" w:space="0" w:color="auto"/>
            </w:tcBorders>
            <w:vAlign w:val="bottom"/>
          </w:tcPr>
          <w:p w14:paraId="35357162" w14:textId="3492955D" w:rsidR="005A1001" w:rsidRPr="008345D6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right"/>
              <w:rPr>
                <w:rFonts w:ascii="Angsana New" w:hAnsi="Angsana New" w:hint="cs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5A1001" w:rsidRPr="003B65FB" w14:paraId="6620868B" w14:textId="77777777" w:rsidTr="0007184A">
        <w:trPr>
          <w:trHeight w:val="20"/>
        </w:trPr>
        <w:tc>
          <w:tcPr>
            <w:tcW w:w="2700" w:type="dxa"/>
            <w:vAlign w:val="bottom"/>
          </w:tcPr>
          <w:p w14:paraId="0842A9BF" w14:textId="77777777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076B099" w14:textId="77777777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4619780" w14:textId="77777777" w:rsidR="005A1001" w:rsidRPr="008345D6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EFDF301" w14:textId="77777777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770" w:type="dxa"/>
            <w:gridSpan w:val="9"/>
            <w:tcBorders>
              <w:bottom w:val="single" w:sz="4" w:space="0" w:color="auto"/>
            </w:tcBorders>
            <w:vAlign w:val="bottom"/>
          </w:tcPr>
          <w:p w14:paraId="3F6022B6" w14:textId="77777777" w:rsidR="005A1001" w:rsidRPr="008345D6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A1001" w:rsidRPr="003B65FB" w14:paraId="59E3485B" w14:textId="77777777" w:rsidTr="0007184A">
        <w:trPr>
          <w:trHeight w:val="20"/>
        </w:trPr>
        <w:tc>
          <w:tcPr>
            <w:tcW w:w="2700" w:type="dxa"/>
            <w:vMerge w:val="restart"/>
            <w:vAlign w:val="bottom"/>
          </w:tcPr>
          <w:p w14:paraId="7A08457C" w14:textId="77777777" w:rsidR="005A1001" w:rsidRPr="008345D6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เงินกู้ยืมระยะสั้นจากบุคคล</w:t>
            </w:r>
          </w:p>
          <w:p w14:paraId="08D667F4" w14:textId="2A5EA92C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หรือกิจการที่เกี่ยวข้องกัน </w:t>
            </w:r>
          </w:p>
        </w:tc>
        <w:tc>
          <w:tcPr>
            <w:tcW w:w="90" w:type="dxa"/>
          </w:tcPr>
          <w:p w14:paraId="245EACDF" w14:textId="77777777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48636E61" w14:textId="77777777" w:rsidR="005A1001" w:rsidRPr="008345D6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5F1AA773" w14:textId="298E47D8" w:rsidR="005A1001" w:rsidRPr="008345D6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1C96C8B6" w14:textId="77777777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5F9EB11A" w14:textId="088C9ABC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ณ วันที่              </w:t>
            </w:r>
            <w:r w:rsidRPr="003B65FB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3B65FB">
              <w:rPr>
                <w:rFonts w:ascii="Angsana New" w:hAnsi="Angsana New" w:hint="cs"/>
                <w:sz w:val="28"/>
              </w:rPr>
              <w:t xml:space="preserve"> 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5FD1B1E" w14:textId="77777777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64496" w14:textId="4F46BDFA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1D81FD8B" w14:textId="77777777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1EE8892D" w14:textId="3E425E7E" w:rsidR="005A1001" w:rsidRPr="003B65FB" w:rsidRDefault="005A1001" w:rsidP="005A1001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ณ วันที่              </w:t>
            </w:r>
            <w:r w:rsidRPr="003B65FB">
              <w:rPr>
                <w:rFonts w:ascii="Angsana New" w:hAnsi="Angsana New" w:hint="cs"/>
                <w:sz w:val="28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3B65FB">
              <w:rPr>
                <w:rFonts w:ascii="Angsana New" w:hAnsi="Angsana New" w:hint="cs"/>
                <w:sz w:val="28"/>
              </w:rPr>
              <w:t xml:space="preserve"> 2563</w:t>
            </w:r>
          </w:p>
        </w:tc>
      </w:tr>
      <w:tr w:rsidR="005A1001" w:rsidRPr="003B65FB" w14:paraId="0FC58103" w14:textId="77777777" w:rsidTr="0007184A">
        <w:trPr>
          <w:trHeight w:val="20"/>
        </w:trPr>
        <w:tc>
          <w:tcPr>
            <w:tcW w:w="2700" w:type="dxa"/>
            <w:vMerge/>
            <w:tcBorders>
              <w:bottom w:val="single" w:sz="4" w:space="0" w:color="auto"/>
            </w:tcBorders>
            <w:vAlign w:val="bottom"/>
          </w:tcPr>
          <w:p w14:paraId="7F5BB00F" w14:textId="35B19E07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B7E29F4" w14:textId="77777777" w:rsidR="005A1001" w:rsidRPr="008345D6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321C753F" w14:textId="4E8E691D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8CAB241" w14:textId="77777777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63251C36" w14:textId="487340E0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1B83117" w14:textId="77777777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3240014B" w14:textId="77777777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5C7E6E17" w14:textId="77777777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524C02" w14:textId="77777777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653AD8E4" w14:textId="77777777" w:rsidR="005A1001" w:rsidRPr="008345D6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1D9F9FE3" w14:textId="5F5796D5" w:rsidR="005A1001" w:rsidRPr="003B65FB" w:rsidRDefault="005A1001" w:rsidP="005A1001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A1001" w:rsidRPr="003B65FB" w14:paraId="131D1BD6" w14:textId="77777777" w:rsidTr="0007184A">
        <w:trPr>
          <w:trHeight w:val="64"/>
        </w:trPr>
        <w:tc>
          <w:tcPr>
            <w:tcW w:w="2700" w:type="dxa"/>
            <w:tcBorders>
              <w:top w:val="single" w:sz="4" w:space="0" w:color="auto"/>
            </w:tcBorders>
            <w:vAlign w:val="bottom"/>
          </w:tcPr>
          <w:p w14:paraId="26F316C0" w14:textId="1EB1C8FE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บริษัท เอ็นเนอร์ยี่ ฟอร์ โซไซตี้ จำกัด</w:t>
            </w:r>
          </w:p>
        </w:tc>
        <w:tc>
          <w:tcPr>
            <w:tcW w:w="90" w:type="dxa"/>
          </w:tcPr>
          <w:p w14:paraId="56BC823D" w14:textId="77777777" w:rsidR="005A1001" w:rsidRPr="003B65FB" w:rsidRDefault="005A1001" w:rsidP="005A100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8DD4ABC" w14:textId="01C41A88" w:rsidR="005A1001" w:rsidRPr="008345D6" w:rsidRDefault="005A1001" w:rsidP="005A1001">
            <w:pPr>
              <w:spacing w:line="320" w:lineRule="exact"/>
              <w:ind w:left="-88" w:firstLine="18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7C88C956" w14:textId="77777777" w:rsidR="005A1001" w:rsidRPr="003B65FB" w:rsidRDefault="005A1001" w:rsidP="005A1001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26A0ED8B" w14:textId="600EAEC3" w:rsidR="005A1001" w:rsidRPr="003B65FB" w:rsidRDefault="005A1001" w:rsidP="005A1001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89,105</w:t>
            </w:r>
          </w:p>
        </w:tc>
        <w:tc>
          <w:tcPr>
            <w:tcW w:w="90" w:type="dxa"/>
            <w:vAlign w:val="bottom"/>
          </w:tcPr>
          <w:p w14:paraId="06C5A65F" w14:textId="77777777" w:rsidR="005A1001" w:rsidRPr="003B65FB" w:rsidRDefault="005A1001" w:rsidP="005A1001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C38D1" w14:textId="2E534C6D" w:rsidR="005A1001" w:rsidRPr="003B65FB" w:rsidRDefault="005A1001" w:rsidP="005A1001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32,010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6C8D82" w14:textId="77777777" w:rsidR="005A1001" w:rsidRPr="003B65FB" w:rsidRDefault="005A1001" w:rsidP="005A1001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D7711" w14:textId="13E45072" w:rsidR="005A1001" w:rsidRPr="003B65FB" w:rsidRDefault="005A1001" w:rsidP="005A1001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3B65FB">
              <w:rPr>
                <w:rFonts w:ascii="Angsana New" w:hAnsi="Angsana New" w:hint="cs"/>
                <w:sz w:val="28"/>
              </w:rPr>
              <w:t>45,240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C4D7B8C" w14:textId="77777777" w:rsidR="005A1001" w:rsidRPr="003B65FB" w:rsidRDefault="005A1001" w:rsidP="005A1001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389A8CA" w14:textId="5B73C206" w:rsidR="005A1001" w:rsidRPr="003B65FB" w:rsidRDefault="005A1001" w:rsidP="005A1001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75,875</w:t>
            </w:r>
          </w:p>
        </w:tc>
      </w:tr>
      <w:tr w:rsidR="005A1001" w:rsidRPr="003B65FB" w14:paraId="1CC8D61C" w14:textId="77777777" w:rsidTr="00E565FF">
        <w:trPr>
          <w:trHeight w:val="64"/>
        </w:trPr>
        <w:tc>
          <w:tcPr>
            <w:tcW w:w="2700" w:type="dxa"/>
          </w:tcPr>
          <w:p w14:paraId="412B152A" w14:textId="68D9BD5C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บริษัท อินฟอร์เมติก พลัส จำกัด</w:t>
            </w:r>
          </w:p>
        </w:tc>
        <w:tc>
          <w:tcPr>
            <w:tcW w:w="90" w:type="dxa"/>
          </w:tcPr>
          <w:p w14:paraId="2CD7D370" w14:textId="77777777" w:rsidR="005A1001" w:rsidRPr="003B65FB" w:rsidRDefault="005A1001" w:rsidP="005A100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ED727BB" w14:textId="04425615" w:rsidR="005A1001" w:rsidRPr="008345D6" w:rsidRDefault="005A1001" w:rsidP="005A1001">
            <w:pPr>
              <w:spacing w:line="320" w:lineRule="exact"/>
              <w:ind w:left="270" w:hanging="17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4F1C2C0A" w14:textId="77777777" w:rsidR="005A1001" w:rsidRPr="003B65FB" w:rsidRDefault="005A1001" w:rsidP="005A1001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6D26642" w14:textId="7FED0711" w:rsidR="005A1001" w:rsidRPr="003B65FB" w:rsidRDefault="005A1001" w:rsidP="005A1001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50A9B7A9" w14:textId="77777777" w:rsidR="005A1001" w:rsidRPr="003B65FB" w:rsidRDefault="005A1001" w:rsidP="005A1001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9F7A564" w14:textId="43351428" w:rsidR="005A1001" w:rsidRPr="003B65FB" w:rsidRDefault="005A1001" w:rsidP="005A1001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909C62" w14:textId="77777777" w:rsidR="005A1001" w:rsidRPr="003B65FB" w:rsidRDefault="005A1001" w:rsidP="005A1001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CC3823" w14:textId="41702D0E" w:rsidR="005A1001" w:rsidRPr="003B65FB" w:rsidRDefault="005A1001" w:rsidP="005A1001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3B65FB">
              <w:rPr>
                <w:rFonts w:ascii="Angsana New" w:hAnsi="Angsana New" w:hint="cs"/>
                <w:sz w:val="28"/>
              </w:rPr>
              <w:t>11,500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4F927D11" w14:textId="77777777" w:rsidR="005A1001" w:rsidRPr="003B65FB" w:rsidRDefault="005A1001" w:rsidP="005A1001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41D4D3A9" w14:textId="1D51BBBD" w:rsidR="005A1001" w:rsidRPr="003B65FB" w:rsidRDefault="005A1001" w:rsidP="005A1001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A1001" w:rsidRPr="003B65FB" w14:paraId="7ED5D97D" w14:textId="77777777" w:rsidTr="00E565FF">
        <w:trPr>
          <w:trHeight w:val="64"/>
        </w:trPr>
        <w:tc>
          <w:tcPr>
            <w:tcW w:w="2700" w:type="dxa"/>
          </w:tcPr>
          <w:p w14:paraId="7CECC9BB" w14:textId="5EB83724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</w:p>
        </w:tc>
        <w:tc>
          <w:tcPr>
            <w:tcW w:w="90" w:type="dxa"/>
          </w:tcPr>
          <w:p w14:paraId="23040093" w14:textId="77777777" w:rsidR="005A1001" w:rsidRPr="003B65FB" w:rsidRDefault="005A1001" w:rsidP="005A100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B96C1C5" w14:textId="5C2839FE" w:rsidR="005A1001" w:rsidRPr="008345D6" w:rsidRDefault="005A1001" w:rsidP="005A1001">
            <w:pPr>
              <w:spacing w:line="320" w:lineRule="exact"/>
              <w:ind w:left="270" w:hanging="17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11948F84" w14:textId="77777777" w:rsidR="005A1001" w:rsidRPr="003B65FB" w:rsidRDefault="005A1001" w:rsidP="005A1001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B5272A1" w14:textId="0E459DEB" w:rsidR="005A1001" w:rsidRPr="003B65FB" w:rsidRDefault="005A1001" w:rsidP="005A1001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75043C63" w14:textId="77777777" w:rsidR="005A1001" w:rsidRPr="003B65FB" w:rsidRDefault="005A1001" w:rsidP="005A1001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E8DA11E" w14:textId="1FC7EF47" w:rsidR="005A1001" w:rsidRPr="003B65FB" w:rsidRDefault="005A1001" w:rsidP="005A1001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57,200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6ADF2D" w14:textId="77777777" w:rsidR="005A1001" w:rsidRPr="003B65FB" w:rsidRDefault="005A1001" w:rsidP="005A1001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00B509" w14:textId="6E2125E5" w:rsidR="005A1001" w:rsidRPr="003B65FB" w:rsidRDefault="005A1001" w:rsidP="005A1001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3B65FB">
              <w:rPr>
                <w:rFonts w:ascii="Angsana New" w:hAnsi="Angsana New" w:hint="cs"/>
                <w:sz w:val="28"/>
              </w:rPr>
              <w:t>1,900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32E057E" w14:textId="77777777" w:rsidR="005A1001" w:rsidRPr="003B65FB" w:rsidRDefault="005A1001" w:rsidP="005A1001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379589D7" w14:textId="4DF9FBEC" w:rsidR="005A1001" w:rsidRPr="003B65FB" w:rsidRDefault="005A1001" w:rsidP="005A1001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55,300</w:t>
            </w:r>
          </w:p>
        </w:tc>
      </w:tr>
      <w:tr w:rsidR="005A1001" w:rsidRPr="003B65FB" w14:paraId="57E48F51" w14:textId="77777777" w:rsidTr="00E565FF">
        <w:trPr>
          <w:trHeight w:val="64"/>
        </w:trPr>
        <w:tc>
          <w:tcPr>
            <w:tcW w:w="2700" w:type="dxa"/>
          </w:tcPr>
          <w:p w14:paraId="5EC19B09" w14:textId="19BE9FEC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90" w:type="dxa"/>
          </w:tcPr>
          <w:p w14:paraId="44658E3F" w14:textId="77777777" w:rsidR="005A1001" w:rsidRPr="003B65FB" w:rsidRDefault="005A1001" w:rsidP="005A100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70EE8E6" w14:textId="6E416A30" w:rsidR="005A1001" w:rsidRPr="008345D6" w:rsidRDefault="005A1001" w:rsidP="005A1001">
            <w:pPr>
              <w:spacing w:line="320" w:lineRule="exact"/>
              <w:ind w:left="270" w:hanging="17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62096325" w14:textId="77777777" w:rsidR="005A1001" w:rsidRPr="003B65FB" w:rsidRDefault="005A1001" w:rsidP="005A1001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D2D66FF" w14:textId="7CBAB733" w:rsidR="005A1001" w:rsidRPr="003B65FB" w:rsidRDefault="005A1001" w:rsidP="005A1001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71D51555" w14:textId="77777777" w:rsidR="005A1001" w:rsidRPr="003B65FB" w:rsidRDefault="005A1001" w:rsidP="005A1001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6A04FC6" w14:textId="2213176B" w:rsidR="005A1001" w:rsidRPr="003B65FB" w:rsidRDefault="005A1001" w:rsidP="005A1001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8,030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211601" w14:textId="77777777" w:rsidR="005A1001" w:rsidRPr="003B65FB" w:rsidRDefault="005A1001" w:rsidP="005A1001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55EB3F" w14:textId="0A8FE68D" w:rsidR="005A1001" w:rsidRPr="003B65FB" w:rsidRDefault="005A1001" w:rsidP="005A1001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3B65FB">
              <w:rPr>
                <w:rFonts w:ascii="Angsana New" w:hAnsi="Angsana New" w:hint="cs"/>
                <w:sz w:val="28"/>
              </w:rPr>
              <w:t>2,030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22EA349" w14:textId="77777777" w:rsidR="005A1001" w:rsidRPr="003B65FB" w:rsidRDefault="005A1001" w:rsidP="005A1001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723AE15D" w14:textId="3BB7F401" w:rsidR="005A1001" w:rsidRPr="003B65FB" w:rsidRDefault="005A1001" w:rsidP="005A1001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6,000</w:t>
            </w:r>
          </w:p>
        </w:tc>
      </w:tr>
      <w:tr w:rsidR="005A1001" w:rsidRPr="003B65FB" w14:paraId="433B1003" w14:textId="77777777" w:rsidTr="00E565FF">
        <w:trPr>
          <w:trHeight w:val="64"/>
        </w:trPr>
        <w:tc>
          <w:tcPr>
            <w:tcW w:w="2700" w:type="dxa"/>
          </w:tcPr>
          <w:p w14:paraId="14FF2CC8" w14:textId="0450E8A8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บริษัท สตาร์ปิโตรเลียม พลัส จำกัด</w:t>
            </w:r>
          </w:p>
        </w:tc>
        <w:tc>
          <w:tcPr>
            <w:tcW w:w="90" w:type="dxa"/>
          </w:tcPr>
          <w:p w14:paraId="1C65B71F" w14:textId="77777777" w:rsidR="005A1001" w:rsidRPr="003B65FB" w:rsidRDefault="005A1001" w:rsidP="005A100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52ED82A" w14:textId="66C19437" w:rsidR="005A1001" w:rsidRPr="008345D6" w:rsidRDefault="005A1001" w:rsidP="005A1001">
            <w:pPr>
              <w:spacing w:line="320" w:lineRule="exact"/>
              <w:ind w:left="270" w:hanging="17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712763B3" w14:textId="77777777" w:rsidR="005A1001" w:rsidRPr="003B65FB" w:rsidRDefault="005A1001" w:rsidP="005A1001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F28BCD2" w14:textId="6A6EE9C9" w:rsidR="005A1001" w:rsidRPr="003B65FB" w:rsidRDefault="005A1001" w:rsidP="005A1001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28E08242" w14:textId="77777777" w:rsidR="005A1001" w:rsidRPr="003B65FB" w:rsidRDefault="005A1001" w:rsidP="005A1001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7F1D9C5" w14:textId="3C0BABF2" w:rsidR="005A1001" w:rsidRPr="003B65FB" w:rsidRDefault="005A1001" w:rsidP="005A1001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3C3276" w14:textId="77777777" w:rsidR="005A1001" w:rsidRPr="003B65FB" w:rsidRDefault="005A1001" w:rsidP="005A1001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688ED1" w14:textId="1E2359A8" w:rsidR="005A1001" w:rsidRPr="003B65FB" w:rsidRDefault="005A1001" w:rsidP="005A1001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3B65FB">
              <w:rPr>
                <w:rFonts w:ascii="Angsana New" w:hAnsi="Angsana New" w:hint="cs"/>
                <w:sz w:val="28"/>
              </w:rPr>
              <w:t>2,000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A3BB960" w14:textId="77777777" w:rsidR="005A1001" w:rsidRPr="003B65FB" w:rsidRDefault="005A1001" w:rsidP="005A1001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50435C5C" w14:textId="1D58AE0E" w:rsidR="005A1001" w:rsidRPr="003B65FB" w:rsidRDefault="005A1001" w:rsidP="005A1001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A1001" w:rsidRPr="003B65FB" w14:paraId="0A42BA4B" w14:textId="77777777" w:rsidTr="0007184A">
        <w:trPr>
          <w:trHeight w:val="64"/>
        </w:trPr>
        <w:tc>
          <w:tcPr>
            <w:tcW w:w="2700" w:type="dxa"/>
            <w:vAlign w:val="bottom"/>
          </w:tcPr>
          <w:p w14:paraId="6C79ECD1" w14:textId="4EFC28DF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1C7EFA33" w14:textId="77777777" w:rsidR="005A1001" w:rsidRPr="003B65FB" w:rsidRDefault="005A1001" w:rsidP="005A100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E513C23" w14:textId="18A60BC6" w:rsidR="005A1001" w:rsidRPr="008345D6" w:rsidRDefault="005A1001" w:rsidP="005A1001">
            <w:pPr>
              <w:spacing w:line="320" w:lineRule="exact"/>
              <w:ind w:left="270" w:hanging="17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1D7CDABE" w14:textId="77777777" w:rsidR="005A1001" w:rsidRPr="003B65FB" w:rsidRDefault="005A1001" w:rsidP="005A1001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9E05E33" w14:textId="14674BC3" w:rsidR="005A1001" w:rsidRPr="003B65FB" w:rsidRDefault="005A1001" w:rsidP="005A1001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0F8AA6B1" w14:textId="77777777" w:rsidR="005A1001" w:rsidRPr="003B65FB" w:rsidRDefault="005A1001" w:rsidP="005A1001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52997CF" w14:textId="59D227DE" w:rsidR="005A1001" w:rsidRPr="003B65FB" w:rsidRDefault="005A1001" w:rsidP="005A1001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26,000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B1D34A" w14:textId="77777777" w:rsidR="005A1001" w:rsidRPr="003B65FB" w:rsidRDefault="005A1001" w:rsidP="005A1001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0397B9" w14:textId="45303901" w:rsidR="005A1001" w:rsidRPr="003B65FB" w:rsidRDefault="005A1001" w:rsidP="005A1001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3B65FB">
              <w:rPr>
                <w:rFonts w:ascii="Angsana New" w:hAnsi="Angsana New" w:hint="cs"/>
                <w:sz w:val="28"/>
              </w:rPr>
              <w:t>26,000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0E065E0" w14:textId="77777777" w:rsidR="005A1001" w:rsidRPr="003B65FB" w:rsidRDefault="005A1001" w:rsidP="005A1001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6BB14220" w14:textId="1B9B5581" w:rsidR="005A1001" w:rsidRPr="003B65FB" w:rsidRDefault="005A1001" w:rsidP="005A1001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A1001" w:rsidRPr="003B65FB" w14:paraId="59656DB8" w14:textId="77777777" w:rsidTr="0007184A">
        <w:trPr>
          <w:trHeight w:val="64"/>
        </w:trPr>
        <w:tc>
          <w:tcPr>
            <w:tcW w:w="2700" w:type="dxa"/>
            <w:vAlign w:val="bottom"/>
          </w:tcPr>
          <w:p w14:paraId="141D5E4A" w14:textId="43167169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บริษัท ยูนิเวอร์แซล เวสต์ แมเนจเม้นท์ จำกัด</w:t>
            </w:r>
          </w:p>
        </w:tc>
        <w:tc>
          <w:tcPr>
            <w:tcW w:w="90" w:type="dxa"/>
          </w:tcPr>
          <w:p w14:paraId="45B6F993" w14:textId="77777777" w:rsidR="005A1001" w:rsidRPr="003B65FB" w:rsidRDefault="005A1001" w:rsidP="005A100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7915B30" w14:textId="4F09AE39" w:rsidR="005A1001" w:rsidRPr="008345D6" w:rsidRDefault="005A1001" w:rsidP="005A1001">
            <w:pPr>
              <w:spacing w:line="320" w:lineRule="exact"/>
              <w:ind w:left="270" w:hanging="17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3E6411A9" w14:textId="77777777" w:rsidR="005A1001" w:rsidRPr="003B65FB" w:rsidRDefault="005A1001" w:rsidP="005A1001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0065657" w14:textId="416D9BD2" w:rsidR="005A1001" w:rsidRPr="003B65FB" w:rsidRDefault="005A1001" w:rsidP="005A1001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2E2B0832" w14:textId="77777777" w:rsidR="005A1001" w:rsidRPr="003B65FB" w:rsidRDefault="005A1001" w:rsidP="005A1001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3E62FAB" w14:textId="24FF9C56" w:rsidR="005A1001" w:rsidRPr="003B65FB" w:rsidRDefault="005A1001" w:rsidP="005A1001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90,800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BF943A" w14:textId="77777777" w:rsidR="005A1001" w:rsidRPr="003B65FB" w:rsidRDefault="005A1001" w:rsidP="005A1001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A65E80" w14:textId="510CFA12" w:rsidR="005A1001" w:rsidRPr="003B65FB" w:rsidRDefault="005A1001" w:rsidP="005A1001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3B65FB">
              <w:rPr>
                <w:rFonts w:ascii="Angsana New" w:hAnsi="Angsana New" w:hint="cs"/>
                <w:sz w:val="28"/>
              </w:rPr>
              <w:t>90,800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0983F77F" w14:textId="77777777" w:rsidR="005A1001" w:rsidRPr="003B65FB" w:rsidRDefault="005A1001" w:rsidP="005A1001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26BA6FF2" w14:textId="6783F3C8" w:rsidR="005A1001" w:rsidRPr="003B65FB" w:rsidRDefault="005A1001" w:rsidP="005A1001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A1001" w:rsidRPr="003B65FB" w14:paraId="099B1AF1" w14:textId="77777777" w:rsidTr="0007184A">
        <w:trPr>
          <w:trHeight w:val="64"/>
        </w:trPr>
        <w:tc>
          <w:tcPr>
            <w:tcW w:w="2700" w:type="dxa"/>
            <w:vAlign w:val="bottom"/>
          </w:tcPr>
          <w:p w14:paraId="17D1725C" w14:textId="3AB8CCC7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บริษัท เอเซีย เวสต์ แมนเน็จเม้นท์ จำกัด</w:t>
            </w:r>
          </w:p>
        </w:tc>
        <w:tc>
          <w:tcPr>
            <w:tcW w:w="90" w:type="dxa"/>
          </w:tcPr>
          <w:p w14:paraId="591CE40D" w14:textId="77777777" w:rsidR="005A1001" w:rsidRPr="003B65FB" w:rsidRDefault="005A1001" w:rsidP="005A100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4659C24" w14:textId="351E5F9B" w:rsidR="005A1001" w:rsidRPr="008345D6" w:rsidRDefault="005A1001" w:rsidP="005A1001">
            <w:pPr>
              <w:spacing w:line="320" w:lineRule="exact"/>
              <w:ind w:left="270" w:hanging="17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0923ED9E" w14:textId="77777777" w:rsidR="005A1001" w:rsidRPr="003B65FB" w:rsidRDefault="005A1001" w:rsidP="005A1001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425F8663" w14:textId="312BF2EE" w:rsidR="005A1001" w:rsidRPr="003B65FB" w:rsidRDefault="005A1001" w:rsidP="005A1001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65B36273" w14:textId="77777777" w:rsidR="005A1001" w:rsidRPr="003B65FB" w:rsidRDefault="005A1001" w:rsidP="005A1001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4B17E" w14:textId="7E136FB8" w:rsidR="005A1001" w:rsidRPr="003B65FB" w:rsidRDefault="005A1001" w:rsidP="005A1001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A9EED6" w14:textId="77777777" w:rsidR="005A1001" w:rsidRPr="003B65FB" w:rsidRDefault="005A1001" w:rsidP="005A1001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C6D32" w14:textId="7CCCDB16" w:rsidR="005A1001" w:rsidRPr="003B65FB" w:rsidRDefault="005A1001" w:rsidP="005A1001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3B65FB">
              <w:rPr>
                <w:rFonts w:ascii="Angsana New" w:hAnsi="Angsana New" w:hint="cs"/>
                <w:sz w:val="28"/>
              </w:rPr>
              <w:t>10,000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5E35EEC1" w14:textId="77777777" w:rsidR="005A1001" w:rsidRPr="003B65FB" w:rsidRDefault="005A1001" w:rsidP="005A1001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61548EA" w14:textId="2731DC55" w:rsidR="005A1001" w:rsidRPr="003B65FB" w:rsidRDefault="005A1001" w:rsidP="005A1001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5A1001" w:rsidRPr="003B65FB" w14:paraId="1F4C21BF" w14:textId="77777777" w:rsidTr="0007184A">
        <w:trPr>
          <w:trHeight w:val="64"/>
        </w:trPr>
        <w:tc>
          <w:tcPr>
            <w:tcW w:w="2700" w:type="dxa"/>
            <w:vAlign w:val="bottom"/>
          </w:tcPr>
          <w:p w14:paraId="60A1CDD0" w14:textId="0A89EC27" w:rsidR="005A1001" w:rsidRPr="003B65FB" w:rsidRDefault="005A1001" w:rsidP="005A1001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3A617C3B" w14:textId="77777777" w:rsidR="005A1001" w:rsidRPr="003B65FB" w:rsidRDefault="005A1001" w:rsidP="005A100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8E7AAD7" w14:textId="77777777" w:rsidR="005A1001" w:rsidRPr="008345D6" w:rsidRDefault="005A1001" w:rsidP="005A1001">
            <w:pPr>
              <w:spacing w:line="320" w:lineRule="exact"/>
              <w:ind w:left="-88" w:firstLine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A91D7EA" w14:textId="77777777" w:rsidR="005A1001" w:rsidRPr="003B65FB" w:rsidRDefault="005A1001" w:rsidP="005A1001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515BB" w14:textId="06A7D4EA" w:rsidR="005A1001" w:rsidRPr="003B65FB" w:rsidRDefault="005A1001" w:rsidP="005A1001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89,105</w:t>
            </w:r>
          </w:p>
        </w:tc>
        <w:tc>
          <w:tcPr>
            <w:tcW w:w="90" w:type="dxa"/>
            <w:vAlign w:val="bottom"/>
          </w:tcPr>
          <w:p w14:paraId="6BEF8C29" w14:textId="77777777" w:rsidR="005A1001" w:rsidRPr="003B65FB" w:rsidRDefault="005A1001" w:rsidP="005A1001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0E9F1" w14:textId="6F9FBCF1" w:rsidR="005A1001" w:rsidRPr="003B65FB" w:rsidRDefault="005A1001" w:rsidP="005A1001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237,540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7BB5DD" w14:textId="77777777" w:rsidR="005A1001" w:rsidRPr="003B65FB" w:rsidRDefault="005A1001" w:rsidP="005A1001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CCE07" w14:textId="63B70DD6" w:rsidR="005A1001" w:rsidRPr="003B65FB" w:rsidRDefault="005A1001" w:rsidP="005A1001">
            <w:pPr>
              <w:spacing w:line="320" w:lineRule="exact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</w:rPr>
              <w:t>(</w:t>
            </w:r>
            <w:r w:rsidRPr="003B65FB">
              <w:rPr>
                <w:rFonts w:ascii="Angsana New" w:eastAsia="Times New Roman" w:hAnsi="Angsana New" w:hint="cs"/>
                <w:b/>
                <w:bCs/>
                <w:sz w:val="28"/>
              </w:rPr>
              <w:t>189,470</w:t>
            </w:r>
            <w:r>
              <w:rPr>
                <w:rFonts w:ascii="Angsana New" w:eastAsia="Times New Roman" w:hAnsi="Angsana New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378CE36" w14:textId="77777777" w:rsidR="005A1001" w:rsidRPr="003B65FB" w:rsidRDefault="005A1001" w:rsidP="005A1001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C8BEE91" w14:textId="1B74CF13" w:rsidR="005A1001" w:rsidRPr="0007184A" w:rsidRDefault="005A1001" w:rsidP="005A1001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7184A">
              <w:rPr>
                <w:rFonts w:ascii="Angsana New" w:hAnsi="Angsana New" w:hint="cs"/>
                <w:b/>
                <w:bCs/>
                <w:sz w:val="28"/>
              </w:rPr>
              <w:t>137,175</w:t>
            </w:r>
          </w:p>
        </w:tc>
      </w:tr>
    </w:tbl>
    <w:p w14:paraId="388673DE" w14:textId="06B97E1A" w:rsidR="00B731E1" w:rsidRDefault="00B731E1" w:rsidP="004941D3">
      <w:pPr>
        <w:overflowPunct/>
        <w:autoSpaceDE/>
        <w:autoSpaceDN/>
        <w:adjustRightInd/>
        <w:ind w:left="360"/>
        <w:textAlignment w:val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260"/>
        <w:gridCol w:w="90"/>
        <w:gridCol w:w="1260"/>
        <w:gridCol w:w="90"/>
        <w:gridCol w:w="990"/>
        <w:gridCol w:w="90"/>
        <w:gridCol w:w="900"/>
        <w:gridCol w:w="90"/>
        <w:gridCol w:w="1350"/>
      </w:tblGrid>
      <w:tr w:rsidR="002D54C8" w:rsidRPr="003B65FB" w14:paraId="0443A848" w14:textId="77777777" w:rsidTr="0007184A">
        <w:trPr>
          <w:trHeight w:val="20"/>
        </w:trPr>
        <w:tc>
          <w:tcPr>
            <w:tcW w:w="2970" w:type="dxa"/>
            <w:vAlign w:val="bottom"/>
          </w:tcPr>
          <w:p w14:paraId="21DE090C" w14:textId="77777777" w:rsidR="002D54C8" w:rsidRPr="003B65FB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B00BFB7" w14:textId="77777777" w:rsidR="002D54C8" w:rsidRPr="003B65FB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E0DD252" w14:textId="02B37E4B" w:rsidR="002D54C8" w:rsidRPr="008345D6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4A8022" w14:textId="77777777" w:rsidR="002D54C8" w:rsidRPr="003B65FB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6C228B37" w14:textId="0111664E" w:rsidR="002D54C8" w:rsidRPr="008345D6" w:rsidRDefault="002D54C8" w:rsidP="002D54C8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2D54C8" w:rsidRPr="003B65FB" w14:paraId="09C4AFD0" w14:textId="77777777" w:rsidTr="0007184A">
        <w:trPr>
          <w:trHeight w:val="20"/>
        </w:trPr>
        <w:tc>
          <w:tcPr>
            <w:tcW w:w="2970" w:type="dxa"/>
            <w:vAlign w:val="bottom"/>
          </w:tcPr>
          <w:p w14:paraId="54A8C1F8" w14:textId="77777777" w:rsidR="002D54C8" w:rsidRPr="003B65FB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2535302" w14:textId="77777777" w:rsidR="002D54C8" w:rsidRPr="003B65FB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9262F8B" w14:textId="26C7995D" w:rsidR="002D54C8" w:rsidRPr="008345D6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8FAC946" w14:textId="77777777" w:rsidR="002D54C8" w:rsidRPr="003B65FB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vAlign w:val="bottom"/>
          </w:tcPr>
          <w:p w14:paraId="48088435" w14:textId="29AB5A05" w:rsidR="002D54C8" w:rsidRPr="008345D6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7184A" w:rsidRPr="003B65FB" w14:paraId="480BA332" w14:textId="77777777" w:rsidTr="0007184A">
        <w:trPr>
          <w:trHeight w:val="20"/>
        </w:trPr>
        <w:tc>
          <w:tcPr>
            <w:tcW w:w="2970" w:type="dxa"/>
            <w:vMerge w:val="restart"/>
            <w:tcBorders>
              <w:bottom w:val="single" w:sz="4" w:space="0" w:color="auto"/>
            </w:tcBorders>
            <w:vAlign w:val="bottom"/>
          </w:tcPr>
          <w:p w14:paraId="3672F182" w14:textId="77777777" w:rsidR="0007184A" w:rsidRPr="008345D6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เงินกู้ยืมระยะสั้นจากบุคคล</w:t>
            </w:r>
          </w:p>
          <w:p w14:paraId="69A1D388" w14:textId="72A7D673" w:rsidR="0007184A" w:rsidRPr="003B65FB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หรือกิจการที่เกี่ยวข้องกัน </w:t>
            </w:r>
          </w:p>
        </w:tc>
        <w:tc>
          <w:tcPr>
            <w:tcW w:w="90" w:type="dxa"/>
          </w:tcPr>
          <w:p w14:paraId="02148935" w14:textId="77777777" w:rsidR="0007184A" w:rsidRPr="003B65FB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bottom w:val="single" w:sz="4" w:space="0" w:color="auto"/>
            </w:tcBorders>
            <w:vAlign w:val="bottom"/>
          </w:tcPr>
          <w:p w14:paraId="121FC67B" w14:textId="77777777" w:rsidR="0007184A" w:rsidRPr="008345D6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ลักษณะ</w:t>
            </w:r>
          </w:p>
          <w:p w14:paraId="003CE758" w14:textId="680E181A" w:rsidR="0007184A" w:rsidRPr="008345D6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3B83D3C4" w14:textId="77777777" w:rsidR="0007184A" w:rsidRPr="003B65FB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78126" w14:textId="77777777" w:rsidR="0007184A" w:rsidRPr="003B65FB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B5FD3E8" w14:textId="6E8265CB" w:rsidR="0007184A" w:rsidRPr="003B65FB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3B65FB">
              <w:rPr>
                <w:rFonts w:ascii="Angsana New" w:hAnsi="Angsana New" w:hint="cs"/>
                <w:sz w:val="28"/>
              </w:rPr>
              <w:t xml:space="preserve"> 2562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6513B02" w14:textId="77777777" w:rsidR="0007184A" w:rsidRPr="003B65FB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17964" w14:textId="77777777" w:rsidR="0007184A" w:rsidRPr="003B65FB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ในระหว่างปี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01AADDFA" w14:textId="77777777" w:rsidR="0007184A" w:rsidRPr="003B65FB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4ECAFE1" w14:textId="77777777" w:rsidR="0007184A" w:rsidRPr="003B65FB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31281D6" w14:textId="7724198F" w:rsidR="0007184A" w:rsidRPr="003B65FB" w:rsidRDefault="0007184A" w:rsidP="00260DA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07184A" w:rsidRPr="003B65FB" w14:paraId="3D35448F" w14:textId="77777777" w:rsidTr="0007184A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  <w:vAlign w:val="bottom"/>
          </w:tcPr>
          <w:p w14:paraId="01808557" w14:textId="47E4FAB6" w:rsidR="0007184A" w:rsidRPr="003B65FB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4AF57D4" w14:textId="77777777" w:rsidR="0007184A" w:rsidRPr="008345D6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3A881BB8" w14:textId="27E187B4" w:rsidR="0007184A" w:rsidRPr="003B65FB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29C35C5" w14:textId="77777777" w:rsidR="0007184A" w:rsidRPr="003B65FB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0DC76FEE" w14:textId="6C4832F3" w:rsidR="0007184A" w:rsidRPr="003B65FB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71DBB21" w14:textId="77777777" w:rsidR="0007184A" w:rsidRPr="003B65FB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A0A746" w14:textId="77777777" w:rsidR="0007184A" w:rsidRPr="003B65FB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503DEA71" w14:textId="77777777" w:rsidR="0007184A" w:rsidRPr="003B65FB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57CBDC" w14:textId="77777777" w:rsidR="0007184A" w:rsidRPr="003B65FB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2D34BCD2" w14:textId="77777777" w:rsidR="0007184A" w:rsidRPr="008345D6" w:rsidRDefault="0007184A" w:rsidP="00260DAF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5B3C8E8B" w14:textId="441A02DD" w:rsidR="0007184A" w:rsidRPr="003B65FB" w:rsidRDefault="0007184A" w:rsidP="00260DA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D54C8" w:rsidRPr="003B65FB" w14:paraId="565F69BB" w14:textId="77777777" w:rsidTr="0007184A">
        <w:trPr>
          <w:trHeight w:val="64"/>
        </w:trPr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3F940887" w14:textId="3396664D" w:rsidR="002D54C8" w:rsidRPr="003B65FB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บริษัท </w:t>
            </w:r>
            <w:r w:rsidR="00D859A0">
              <w:rPr>
                <w:rFonts w:ascii="Angsana New" w:hAnsi="Angsana New" w:hint="cs"/>
                <w:spacing w:val="-6"/>
                <w:sz w:val="28"/>
                <w:cs/>
              </w:rPr>
              <w:t>เอ็นเนอร์จี่ ฟอร์ โซไซตี้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 จำกัด</w:t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t>*</w:t>
            </w:r>
          </w:p>
        </w:tc>
        <w:tc>
          <w:tcPr>
            <w:tcW w:w="90" w:type="dxa"/>
          </w:tcPr>
          <w:p w14:paraId="1BC4740E" w14:textId="77777777" w:rsidR="002D54C8" w:rsidRPr="003B65FB" w:rsidRDefault="002D54C8" w:rsidP="00260DAF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17F012" w14:textId="55C904A8" w:rsidR="002D54C8" w:rsidRPr="008345D6" w:rsidRDefault="002D54C8" w:rsidP="00260DAF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0A61B1E4" w14:textId="77777777" w:rsidR="002D54C8" w:rsidRPr="003B65FB" w:rsidRDefault="002D54C8" w:rsidP="00260DAF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0F23904" w14:textId="77777777" w:rsidR="002D54C8" w:rsidRPr="003B65FB" w:rsidRDefault="002D54C8" w:rsidP="00260DAF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75,000</w:t>
            </w:r>
          </w:p>
        </w:tc>
        <w:tc>
          <w:tcPr>
            <w:tcW w:w="90" w:type="dxa"/>
            <w:vAlign w:val="bottom"/>
          </w:tcPr>
          <w:p w14:paraId="47822957" w14:textId="77777777" w:rsidR="002D54C8" w:rsidRPr="003B65FB" w:rsidRDefault="002D54C8" w:rsidP="00260DAF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8D51B" w14:textId="77777777" w:rsidR="002D54C8" w:rsidRPr="003B65FB" w:rsidRDefault="002D54C8" w:rsidP="00260DAF">
            <w:pPr>
              <w:tabs>
                <w:tab w:val="decimal" w:pos="651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14,105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94593B" w14:textId="77777777" w:rsidR="002D54C8" w:rsidRPr="003B65FB" w:rsidRDefault="002D54C8" w:rsidP="00260DAF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2FFFE7" w14:textId="77777777" w:rsidR="002D54C8" w:rsidRPr="003B65FB" w:rsidRDefault="002D54C8" w:rsidP="00260DAF">
            <w:pPr>
              <w:spacing w:beforeLines="20" w:before="48" w:afterLines="20" w:after="48" w:line="320" w:lineRule="exact"/>
              <w:ind w:right="-14"/>
              <w:jc w:val="center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3792817" w14:textId="77777777" w:rsidR="002D54C8" w:rsidRPr="003B65FB" w:rsidRDefault="002D54C8" w:rsidP="00260DAF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A03FF22" w14:textId="77777777" w:rsidR="002D54C8" w:rsidRPr="003B65FB" w:rsidRDefault="002D54C8" w:rsidP="00260DAF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89,105</w:t>
            </w:r>
          </w:p>
        </w:tc>
      </w:tr>
      <w:tr w:rsidR="0007184A" w:rsidRPr="003B65FB" w14:paraId="0D7B57B2" w14:textId="77777777" w:rsidTr="00E122DE">
        <w:trPr>
          <w:trHeight w:val="64"/>
        </w:trPr>
        <w:tc>
          <w:tcPr>
            <w:tcW w:w="4320" w:type="dxa"/>
            <w:gridSpan w:val="3"/>
            <w:vAlign w:val="bottom"/>
          </w:tcPr>
          <w:p w14:paraId="04ED6113" w14:textId="0C217500" w:rsidR="0007184A" w:rsidRPr="008345D6" w:rsidRDefault="0007184A" w:rsidP="0007184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*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เดิมชื่อ บริษัท </w:t>
            </w:r>
            <w:r w:rsidR="00D859A0">
              <w:rPr>
                <w:rFonts w:ascii="Angsana New" w:hAnsi="Angsana New" w:hint="cs"/>
                <w:spacing w:val="-6"/>
                <w:sz w:val="28"/>
                <w:cs/>
              </w:rPr>
              <w:t>บียอนด์ เฮลท์แคร์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proofErr w:type="gramStart"/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จำกัด </w:t>
            </w:r>
            <w:r w:rsidR="00D859A0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(</w:t>
            </w:r>
            <w:proofErr w:type="gramEnd"/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ดูหมายเหตุข้อ </w:t>
            </w:r>
            <w:r w:rsidR="009B569A">
              <w:rPr>
                <w:rFonts w:ascii="Angsana New" w:hAnsi="Angsana New"/>
                <w:spacing w:val="-6"/>
                <w:sz w:val="28"/>
              </w:rPr>
              <w:t>31</w:t>
            </w:r>
            <w:r w:rsidRPr="008345D6">
              <w:rPr>
                <w:rFonts w:ascii="Angsana New" w:hAnsi="Angsana New" w:hint="cs"/>
                <w:spacing w:val="-6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1B1CA5B" w14:textId="77777777" w:rsidR="0007184A" w:rsidRPr="003B65FB" w:rsidRDefault="0007184A" w:rsidP="00260DAF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CACBE3B" w14:textId="77777777" w:rsidR="0007184A" w:rsidRPr="003B65FB" w:rsidRDefault="0007184A" w:rsidP="00260DAF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A0AA79D" w14:textId="77777777" w:rsidR="0007184A" w:rsidRPr="003B65FB" w:rsidRDefault="0007184A" w:rsidP="00260DAF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CD0522" w14:textId="77777777" w:rsidR="0007184A" w:rsidRPr="003B65FB" w:rsidRDefault="0007184A" w:rsidP="00260DAF">
            <w:pPr>
              <w:tabs>
                <w:tab w:val="decimal" w:pos="651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54AADAF" w14:textId="77777777" w:rsidR="0007184A" w:rsidRPr="003B65FB" w:rsidRDefault="0007184A" w:rsidP="00260DAF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F60597" w14:textId="77777777" w:rsidR="0007184A" w:rsidRPr="003B65FB" w:rsidRDefault="0007184A" w:rsidP="00260DAF">
            <w:pPr>
              <w:spacing w:beforeLines="20" w:before="48" w:afterLines="20" w:after="48" w:line="320" w:lineRule="exact"/>
              <w:ind w:right="-14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154144CE" w14:textId="77777777" w:rsidR="0007184A" w:rsidRPr="003B65FB" w:rsidRDefault="0007184A" w:rsidP="00260DAF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03F9493D" w14:textId="77777777" w:rsidR="0007184A" w:rsidRPr="003B65FB" w:rsidRDefault="0007184A" w:rsidP="00260DAF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2D54C8" w:rsidRPr="003B65FB" w14:paraId="40391DA0" w14:textId="77777777" w:rsidTr="0007184A">
        <w:trPr>
          <w:trHeight w:val="20"/>
        </w:trPr>
        <w:tc>
          <w:tcPr>
            <w:tcW w:w="2970" w:type="dxa"/>
            <w:vAlign w:val="bottom"/>
          </w:tcPr>
          <w:p w14:paraId="2568157C" w14:textId="77777777" w:rsidR="002D54C8" w:rsidRPr="007704CB" w:rsidRDefault="002D54C8" w:rsidP="00260DAF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062904EB" w14:textId="77777777" w:rsidR="002D54C8" w:rsidRPr="003B65FB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50CF4C4" w14:textId="5AA4FA73" w:rsidR="002D54C8" w:rsidRPr="003B65FB" w:rsidRDefault="002D54C8" w:rsidP="00260DAF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D16B7F3" w14:textId="77777777" w:rsidR="002D54C8" w:rsidRPr="003B65FB" w:rsidRDefault="002D54C8" w:rsidP="00260DAF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BE0AF" w14:textId="77777777" w:rsidR="002D54C8" w:rsidRPr="007704CB" w:rsidRDefault="002D54C8" w:rsidP="00260DAF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b/>
                <w:bCs/>
                <w:sz w:val="28"/>
              </w:rPr>
            </w:pPr>
            <w:r w:rsidRPr="007704CB">
              <w:rPr>
                <w:rFonts w:ascii="Angsana New" w:hAnsi="Angsana New" w:hint="cs"/>
                <w:b/>
                <w:bCs/>
                <w:sz w:val="28"/>
              </w:rPr>
              <w:t>75,000</w:t>
            </w:r>
          </w:p>
        </w:tc>
        <w:tc>
          <w:tcPr>
            <w:tcW w:w="90" w:type="dxa"/>
            <w:vAlign w:val="bottom"/>
          </w:tcPr>
          <w:p w14:paraId="560779B5" w14:textId="77777777" w:rsidR="002D54C8" w:rsidRPr="007704CB" w:rsidRDefault="002D54C8" w:rsidP="00260DAF">
            <w:pPr>
              <w:tabs>
                <w:tab w:val="decimal" w:pos="795"/>
              </w:tabs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4F063" w14:textId="77777777" w:rsidR="002D54C8" w:rsidRPr="007704CB" w:rsidRDefault="002D54C8" w:rsidP="00260DAF">
            <w:pPr>
              <w:tabs>
                <w:tab w:val="decimal" w:pos="651"/>
              </w:tabs>
              <w:spacing w:line="320" w:lineRule="exact"/>
              <w:ind w:right="-18"/>
              <w:rPr>
                <w:rFonts w:ascii="Angsana New" w:hAnsi="Angsana New"/>
                <w:b/>
                <w:bCs/>
                <w:sz w:val="28"/>
              </w:rPr>
            </w:pPr>
            <w:r w:rsidRPr="007704CB">
              <w:rPr>
                <w:rFonts w:ascii="Angsana New" w:hAnsi="Angsana New" w:hint="cs"/>
                <w:b/>
                <w:bCs/>
                <w:sz w:val="28"/>
              </w:rPr>
              <w:t>14,105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170BCA" w14:textId="77777777" w:rsidR="002D54C8" w:rsidRPr="007704CB" w:rsidRDefault="002D54C8" w:rsidP="00260DAF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C07BE" w14:textId="77777777" w:rsidR="002D54C8" w:rsidRPr="007704CB" w:rsidRDefault="002D54C8" w:rsidP="00260DAF">
            <w:pPr>
              <w:spacing w:beforeLines="20" w:before="48" w:afterLines="20" w:after="48" w:line="320" w:lineRule="exact"/>
              <w:ind w:right="-14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7704CB">
              <w:rPr>
                <w:rFonts w:ascii="Angsana New" w:eastAsia="Times New Roman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1E31E92E" w14:textId="77777777" w:rsidR="002D54C8" w:rsidRPr="007704CB" w:rsidRDefault="002D54C8" w:rsidP="00260DAF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BCB4593" w14:textId="77777777" w:rsidR="002D54C8" w:rsidRPr="007704CB" w:rsidRDefault="002D54C8" w:rsidP="00260DAF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b/>
                <w:bCs/>
                <w:sz w:val="28"/>
              </w:rPr>
            </w:pPr>
            <w:r w:rsidRPr="007704CB">
              <w:rPr>
                <w:rFonts w:ascii="Angsana New" w:hAnsi="Angsana New" w:hint="cs"/>
                <w:b/>
                <w:bCs/>
                <w:sz w:val="28"/>
              </w:rPr>
              <w:t>89,105</w:t>
            </w:r>
          </w:p>
        </w:tc>
      </w:tr>
    </w:tbl>
    <w:p w14:paraId="1025F739" w14:textId="62770205" w:rsidR="00D5121C" w:rsidRPr="003B65FB" w:rsidRDefault="009B2480" w:rsidP="003078F1">
      <w:pPr>
        <w:overflowPunct/>
        <w:autoSpaceDE/>
        <w:autoSpaceDN/>
        <w:adjustRightInd/>
        <w:spacing w:before="240"/>
        <w:ind w:firstLine="360"/>
        <w:textAlignment w:val="auto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>ค่าตอบแทนกรรมการและผู้บริหาร</w:t>
      </w:r>
    </w:p>
    <w:p w14:paraId="1B89ECAC" w14:textId="6C07DA60" w:rsidR="00D5121C" w:rsidRPr="003B65FB" w:rsidRDefault="00AD75F6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สำหรับปีสิ้นสุดวันที่ </w:t>
      </w:r>
      <w:r w:rsidR="00D67E0B"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31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</w:t>
      </w:r>
      <w:r w:rsidR="00D67E0B"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2563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="00D67E0B"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2 </w:t>
      </w:r>
      <w:r w:rsidR="009B2480" w:rsidRPr="003B65FB">
        <w:rPr>
          <w:rFonts w:ascii="Angsana New" w:hAnsi="Angsana New" w:hint="cs"/>
          <w:color w:val="000000"/>
          <w:spacing w:val="-2"/>
          <w:sz w:val="28"/>
          <w:cs/>
        </w:rPr>
        <w:t>บริษัทและบริษัทย่อยมีค่าใช้จ่ายผลประโยชน์พนักงานที่ให้แก่กรรมการและผู้บริหาร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170"/>
      </w:tblGrid>
      <w:tr w:rsidR="00D5121C" w:rsidRPr="003B65FB" w14:paraId="19807FA9" w14:textId="77777777">
        <w:tc>
          <w:tcPr>
            <w:tcW w:w="4140" w:type="dxa"/>
            <w:vAlign w:val="bottom"/>
          </w:tcPr>
          <w:p w14:paraId="15494759" w14:textId="77777777" w:rsidR="00D5121C" w:rsidRPr="003B65FB" w:rsidRDefault="00D5121C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742D209" w14:textId="53847B22" w:rsidR="00D5121C" w:rsidRPr="008345D6" w:rsidRDefault="009B2480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3B65FB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 xml:space="preserve">หน่วย: </w:t>
            </w:r>
            <w:r w:rsidR="008E5D55" w:rsidRPr="008345D6">
              <w:rPr>
                <w:rFonts w:ascii="Angsana New" w:hAnsi="Angsana New" w:hint="cs"/>
                <w:caps/>
                <w:sz w:val="28"/>
                <w:cs/>
              </w:rPr>
              <w:t>ล้าน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บาท)</w:t>
            </w:r>
          </w:p>
        </w:tc>
      </w:tr>
      <w:tr w:rsidR="00D5121C" w:rsidRPr="003B65FB" w14:paraId="48E1DB11" w14:textId="77777777">
        <w:tc>
          <w:tcPr>
            <w:tcW w:w="4140" w:type="dxa"/>
            <w:vAlign w:val="bottom"/>
          </w:tcPr>
          <w:p w14:paraId="577030F9" w14:textId="77777777" w:rsidR="00D5121C" w:rsidRPr="003B65FB" w:rsidRDefault="00D5121C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3A4A4" w14:textId="77777777" w:rsidR="00D5121C" w:rsidRPr="003B65FB" w:rsidRDefault="009B248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9FD56F" w14:textId="77777777" w:rsidR="00D5121C" w:rsidRPr="003B65FB" w:rsidRDefault="00D5121C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BE376" w14:textId="77777777" w:rsidR="00D5121C" w:rsidRPr="003B65FB" w:rsidRDefault="009B248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3B65FB" w14:paraId="06F91395" w14:textId="77777777">
        <w:tc>
          <w:tcPr>
            <w:tcW w:w="4140" w:type="dxa"/>
            <w:vAlign w:val="bottom"/>
          </w:tcPr>
          <w:p w14:paraId="1B9DF3AB" w14:textId="77777777" w:rsidR="00D5121C" w:rsidRPr="003B65FB" w:rsidRDefault="00D5121C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9AE75" w14:textId="77777777" w:rsidR="00D5121C" w:rsidRPr="003B65FB" w:rsidRDefault="009B248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3C66EFC" w14:textId="77777777" w:rsidR="00D5121C" w:rsidRPr="003B65FB" w:rsidRDefault="00D5121C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C8108" w14:textId="77777777" w:rsidR="00D5121C" w:rsidRPr="003B65FB" w:rsidRDefault="009B248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450ECE52" w14:textId="77777777" w:rsidR="00D5121C" w:rsidRPr="003B65FB" w:rsidRDefault="00D5121C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E0564" w14:textId="77777777" w:rsidR="00D5121C" w:rsidRPr="003B65FB" w:rsidRDefault="009B2480">
            <w:pPr>
              <w:ind w:right="-43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8F1B2DC" w14:textId="77777777" w:rsidR="00D5121C" w:rsidRPr="003B65FB" w:rsidRDefault="00D5121C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75A1E" w14:textId="77777777" w:rsidR="00D5121C" w:rsidRPr="003B65FB" w:rsidRDefault="009B248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C953A7" w:rsidRPr="003B65FB" w14:paraId="7C5D5454" w14:textId="77777777">
        <w:trPr>
          <w:trHeight w:val="431"/>
        </w:trPr>
        <w:tc>
          <w:tcPr>
            <w:tcW w:w="4140" w:type="dxa"/>
            <w:shd w:val="clear" w:color="auto" w:fill="auto"/>
            <w:vAlign w:val="center"/>
          </w:tcPr>
          <w:p w14:paraId="1C70F713" w14:textId="77777777" w:rsidR="00C953A7" w:rsidRPr="003B65FB" w:rsidRDefault="00C953A7" w:rsidP="00C953A7">
            <w:pPr>
              <w:tabs>
                <w:tab w:val="right" w:pos="8100"/>
              </w:tabs>
              <w:ind w:right="-18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3535E" w14:textId="77F9117E" w:rsidR="00C953A7" w:rsidRPr="003B65FB" w:rsidRDefault="008E5D55" w:rsidP="00C953A7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621138" w14:textId="77777777" w:rsidR="00C953A7" w:rsidRPr="003B65FB" w:rsidRDefault="00C953A7" w:rsidP="00C953A7">
            <w:pPr>
              <w:tabs>
                <w:tab w:val="decimal" w:pos="100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638B" w14:textId="7486467A" w:rsidR="00C953A7" w:rsidRPr="003B65FB" w:rsidRDefault="008E5D55" w:rsidP="00C953A7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6688F0" w14:textId="77777777" w:rsidR="00C953A7" w:rsidRPr="003B65FB" w:rsidRDefault="00C953A7" w:rsidP="00C953A7">
            <w:pPr>
              <w:tabs>
                <w:tab w:val="decimal" w:pos="1004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036EF" w14:textId="70AE226D" w:rsidR="00C953A7" w:rsidRPr="003B65FB" w:rsidRDefault="008E5D55" w:rsidP="00C953A7">
            <w:pPr>
              <w:tabs>
                <w:tab w:val="decimal" w:pos="989"/>
              </w:tabs>
              <w:ind w:right="1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68224E" w14:textId="77777777" w:rsidR="00C953A7" w:rsidRPr="003B65FB" w:rsidRDefault="00C953A7" w:rsidP="00C953A7">
            <w:pPr>
              <w:tabs>
                <w:tab w:val="decimal" w:pos="1004"/>
              </w:tabs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F8B5A5" w14:textId="3B4A906A" w:rsidR="00C953A7" w:rsidRPr="003B65FB" w:rsidRDefault="008E5D55" w:rsidP="00C953A7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</w:tr>
      <w:tr w:rsidR="00C953A7" w:rsidRPr="003B65FB" w14:paraId="4E45354B" w14:textId="77777777">
        <w:trPr>
          <w:trHeight w:val="360"/>
        </w:trPr>
        <w:tc>
          <w:tcPr>
            <w:tcW w:w="4140" w:type="dxa"/>
            <w:shd w:val="clear" w:color="auto" w:fill="auto"/>
            <w:vAlign w:val="center"/>
          </w:tcPr>
          <w:p w14:paraId="23790F1B" w14:textId="77777777" w:rsidR="00C953A7" w:rsidRPr="003B65FB" w:rsidRDefault="00C953A7" w:rsidP="00C953A7">
            <w:pPr>
              <w:tabs>
                <w:tab w:val="right" w:pos="8100"/>
              </w:tabs>
              <w:ind w:right="-18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54A8F" w14:textId="3692FBCA" w:rsidR="00C953A7" w:rsidRPr="003B65FB" w:rsidRDefault="008E5D55" w:rsidP="00C953A7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B4A424A" w14:textId="77777777" w:rsidR="00C953A7" w:rsidRPr="003B65FB" w:rsidRDefault="00C953A7" w:rsidP="00C953A7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DF1EA" w14:textId="000489EC" w:rsidR="00C953A7" w:rsidRPr="003B65FB" w:rsidRDefault="008E5D55" w:rsidP="00C953A7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F968077" w14:textId="77777777" w:rsidR="00C953A7" w:rsidRPr="003B65FB" w:rsidRDefault="00C953A7" w:rsidP="00C953A7">
            <w:pPr>
              <w:tabs>
                <w:tab w:val="decimal" w:pos="1004"/>
              </w:tabs>
              <w:ind w:lef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B22A3" w14:textId="492BC487" w:rsidR="00C953A7" w:rsidRPr="003B65FB" w:rsidRDefault="008E5D55" w:rsidP="00C953A7">
            <w:pPr>
              <w:tabs>
                <w:tab w:val="decimal" w:pos="989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AFC6CAF" w14:textId="77777777" w:rsidR="00C953A7" w:rsidRPr="003B65FB" w:rsidRDefault="00C953A7" w:rsidP="00C953A7">
            <w:pPr>
              <w:tabs>
                <w:tab w:val="decimal" w:pos="1004"/>
              </w:tabs>
              <w:ind w:lef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22229" w14:textId="5DC60AF0" w:rsidR="00C953A7" w:rsidRPr="003B65FB" w:rsidRDefault="00C953A7" w:rsidP="00C953A7">
            <w:pPr>
              <w:tabs>
                <w:tab w:val="decimal" w:pos="945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D5121C" w:rsidRPr="003B65FB" w14:paraId="0AA17BC2" w14:textId="77777777">
        <w:tc>
          <w:tcPr>
            <w:tcW w:w="4140" w:type="dxa"/>
            <w:shd w:val="clear" w:color="auto" w:fill="auto"/>
            <w:vAlign w:val="center"/>
          </w:tcPr>
          <w:p w14:paraId="501A5324" w14:textId="77777777" w:rsidR="00D5121C" w:rsidRPr="003B65FB" w:rsidRDefault="009B2480">
            <w:pPr>
              <w:tabs>
                <w:tab w:val="right" w:pos="8100"/>
              </w:tabs>
              <w:ind w:right="-18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5E34" w14:textId="06A9E57A" w:rsidR="00D5121C" w:rsidRPr="003B65FB" w:rsidRDefault="008E5D55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36</w:t>
            </w:r>
          </w:p>
        </w:tc>
        <w:tc>
          <w:tcPr>
            <w:tcW w:w="90" w:type="dxa"/>
            <w:shd w:val="clear" w:color="auto" w:fill="auto"/>
          </w:tcPr>
          <w:p w14:paraId="65CEA75D" w14:textId="77777777" w:rsidR="00D5121C" w:rsidRPr="003B65FB" w:rsidRDefault="00D5121C">
            <w:pPr>
              <w:tabs>
                <w:tab w:val="decimal" w:pos="1004"/>
              </w:tabs>
              <w:ind w:left="-108" w:firstLine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776A6" w14:textId="421659AD" w:rsidR="00D5121C" w:rsidRPr="003B65FB" w:rsidRDefault="008E5D55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078F8C4F" w14:textId="77777777" w:rsidR="00D5121C" w:rsidRPr="003B65FB" w:rsidRDefault="00D5121C">
            <w:pPr>
              <w:tabs>
                <w:tab w:val="decimal" w:pos="1004"/>
              </w:tabs>
              <w:ind w:left="-108" w:firstLine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6698C" w14:textId="023B73A0" w:rsidR="00D5121C" w:rsidRPr="003B65FB" w:rsidRDefault="008E5D55">
            <w:pPr>
              <w:tabs>
                <w:tab w:val="decimal" w:pos="989"/>
              </w:tabs>
              <w:ind w:left="-108" w:firstLine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760BF832" w14:textId="77777777" w:rsidR="00D5121C" w:rsidRPr="003B65FB" w:rsidRDefault="00D5121C">
            <w:pPr>
              <w:tabs>
                <w:tab w:val="decimal" w:pos="1004"/>
              </w:tabs>
              <w:ind w:left="-108" w:firstLine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D9C49" w14:textId="48E48F09" w:rsidR="00D5121C" w:rsidRPr="003B65FB" w:rsidRDefault="008E5D55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</w:tr>
    </w:tbl>
    <w:p w14:paraId="22046786" w14:textId="77777777" w:rsidR="00D5121C" w:rsidRPr="008345D6" w:rsidRDefault="009B248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360" w:right="-43"/>
        <w:rPr>
          <w:rFonts w:ascii="Angsana New" w:hAnsi="Angsana New"/>
          <w:b/>
          <w:bCs/>
          <w:sz w:val="28"/>
          <w:cs/>
        </w:rPr>
      </w:pPr>
      <w:r w:rsidRPr="008345D6">
        <w:rPr>
          <w:rFonts w:ascii="Angsana New" w:hAnsi="Angsana New" w:hint="cs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5FCD06C2" w14:textId="1037C4F8" w:rsidR="001311BB" w:rsidRDefault="009B2480" w:rsidP="001B6B8B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บริษัทมีภาระการค้ำประกันให้กับกิจการที่เกี่ยวข้องกันตามที่กล่าวไว้ในหมายเหตุประกอบงบการเงิน</w:t>
      </w:r>
      <w:r w:rsidRPr="005D36CD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ข้อ </w:t>
      </w:r>
      <w:r w:rsidR="005D36CD" w:rsidRPr="005D36CD">
        <w:rPr>
          <w:rFonts w:ascii="Angsana New" w:hAnsi="Angsana New"/>
          <w:color w:val="000000"/>
          <w:spacing w:val="-2"/>
          <w:sz w:val="28"/>
        </w:rPr>
        <w:t>4</w:t>
      </w:r>
      <w:r w:rsidR="009B569A">
        <w:rPr>
          <w:rFonts w:ascii="Angsana New" w:hAnsi="Angsana New"/>
          <w:color w:val="000000"/>
          <w:spacing w:val="-2"/>
          <w:sz w:val="28"/>
        </w:rPr>
        <w:t>3.3.2</w:t>
      </w:r>
    </w:p>
    <w:p w14:paraId="238447B0" w14:textId="77777777" w:rsidR="00D5121C" w:rsidRPr="008345D6" w:rsidRDefault="009B2480" w:rsidP="00161568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  <w:cs/>
        </w:rPr>
      </w:pPr>
      <w:bookmarkStart w:id="4" w:name="_Hlk39673225"/>
      <w:r w:rsidRPr="008345D6">
        <w:rPr>
          <w:rFonts w:ascii="Angsana New" w:hAnsi="Angsana New" w:hint="cs"/>
          <w:b/>
          <w:bCs/>
          <w:sz w:val="28"/>
          <w:cs/>
        </w:rPr>
        <w:t>ข้อมูลเพิ่มเติมเกี่ยวกับกระแสเงินสด</w:t>
      </w:r>
      <w:r w:rsidRPr="003B65FB">
        <w:rPr>
          <w:rFonts w:ascii="Angsana New" w:hAnsi="Angsana New" w:hint="cs"/>
          <w:b/>
          <w:bCs/>
          <w:sz w:val="28"/>
        </w:rPr>
        <w:t xml:space="preserve"> </w:t>
      </w:r>
    </w:p>
    <w:p w14:paraId="24BEE229" w14:textId="06B758F9" w:rsidR="00D5121C" w:rsidRPr="003B65FB" w:rsidRDefault="00AB0215">
      <w:pPr>
        <w:tabs>
          <w:tab w:val="left" w:pos="450"/>
          <w:tab w:val="left" w:pos="630"/>
        </w:tabs>
        <w:spacing w:before="120" w:after="12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3B65FB">
        <w:rPr>
          <w:rFonts w:ascii="Angsana New" w:hAnsi="Angsana New" w:hint="cs"/>
          <w:color w:val="000000" w:themeColor="text1"/>
          <w:spacing w:val="-2"/>
          <w:sz w:val="28"/>
        </w:rPr>
        <w:t>9</w:t>
      </w:r>
      <w:r w:rsidR="009B2480" w:rsidRPr="003B65FB">
        <w:rPr>
          <w:rFonts w:ascii="Angsana New" w:hAnsi="Angsana New" w:hint="cs"/>
          <w:color w:val="000000" w:themeColor="text1"/>
          <w:spacing w:val="-2"/>
          <w:sz w:val="28"/>
        </w:rPr>
        <w:t>.1    </w:t>
      </w:r>
      <w:r w:rsidR="009B2480" w:rsidRPr="008345D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เงินสดและรายการเทียบเท่าเงินสด </w:t>
      </w:r>
      <w:r w:rsidR="00AD75F6" w:rsidRPr="008345D6">
        <w:rPr>
          <w:rFonts w:ascii="Angsana New" w:hAnsi="Angsana New" w:hint="cs"/>
          <w:color w:val="000000" w:themeColor="text1"/>
          <w:spacing w:val="-2"/>
          <w:sz w:val="28"/>
          <w:cs/>
        </w:rPr>
        <w:t>ณ วันที่</w:t>
      </w:r>
      <w:r w:rsidR="00AD75F6" w:rsidRPr="008345D6">
        <w:rPr>
          <w:rFonts w:ascii="Angsana New" w:hAnsi="Angsana New" w:hint="cs"/>
          <w:color w:val="000000" w:themeColor="text1"/>
          <w:spacing w:val="-2"/>
          <w:sz w:val="28"/>
        </w:rPr>
        <w:t xml:space="preserve"> </w:t>
      </w:r>
      <w:r w:rsidR="00397956">
        <w:rPr>
          <w:rFonts w:ascii="Angsana New" w:hAnsi="Angsana New"/>
          <w:color w:val="000000" w:themeColor="text1"/>
          <w:spacing w:val="-2"/>
          <w:sz w:val="28"/>
          <w:lang w:val="en-GB"/>
        </w:rPr>
        <w:t>31</w:t>
      </w:r>
      <w:r w:rsidR="00AD75F6" w:rsidRPr="008345D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ธันวาคม </w:t>
      </w:r>
      <w:r w:rsidR="00397956">
        <w:rPr>
          <w:rFonts w:ascii="Angsana New" w:hAnsi="Angsana New"/>
          <w:color w:val="000000" w:themeColor="text1"/>
          <w:spacing w:val="-2"/>
          <w:sz w:val="28"/>
          <w:lang w:val="en-GB"/>
        </w:rPr>
        <w:t>2563</w:t>
      </w:r>
      <w:r w:rsidR="00AD75F6" w:rsidRPr="008345D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และ </w:t>
      </w:r>
      <w:r w:rsidR="00397956">
        <w:rPr>
          <w:rFonts w:ascii="Angsana New" w:hAnsi="Angsana New"/>
          <w:color w:val="000000" w:themeColor="text1"/>
          <w:spacing w:val="-2"/>
          <w:sz w:val="28"/>
          <w:lang w:val="en-GB"/>
        </w:rPr>
        <w:t>256</w:t>
      </w:r>
      <w:r w:rsidR="00AD75F6" w:rsidRPr="003B65FB">
        <w:rPr>
          <w:rFonts w:ascii="Angsana New" w:hAnsi="Angsana New" w:hint="cs"/>
          <w:color w:val="000000" w:themeColor="text1"/>
          <w:spacing w:val="-2"/>
          <w:sz w:val="28"/>
          <w:lang w:val="en-GB"/>
        </w:rPr>
        <w:t>2</w:t>
      </w:r>
      <w:r w:rsidR="009B2480" w:rsidRPr="008345D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90"/>
        <w:gridCol w:w="1260"/>
        <w:gridCol w:w="90"/>
        <w:gridCol w:w="1170"/>
        <w:gridCol w:w="90"/>
        <w:gridCol w:w="1260"/>
      </w:tblGrid>
      <w:tr w:rsidR="00D5121C" w:rsidRPr="003B65FB" w14:paraId="476AC676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F713B7" w14:textId="77777777" w:rsidR="00D5121C" w:rsidRPr="003B65FB" w:rsidRDefault="00D5121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BC1EA3" w14:textId="77777777" w:rsidR="00D5121C" w:rsidRPr="003B65FB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00DD0" w14:textId="77777777" w:rsidR="00D5121C" w:rsidRPr="008345D6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E99B0" w14:textId="77777777" w:rsidR="00D5121C" w:rsidRPr="003B65FB" w:rsidRDefault="009B2480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caps/>
                <w:sz w:val="28"/>
              </w:rPr>
            </w:pPr>
            <w:r w:rsidRPr="003B65FB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D5121C" w:rsidRPr="003B65FB" w14:paraId="190284A0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64C6851" w14:textId="77777777" w:rsidR="00D5121C" w:rsidRPr="003B65FB" w:rsidRDefault="00D5121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AE842" w14:textId="77777777" w:rsidR="00D5121C" w:rsidRPr="003B65FB" w:rsidRDefault="009B248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CF6FC" w14:textId="77777777" w:rsidR="00D5121C" w:rsidRPr="003B65FB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5BCE34" w14:textId="77777777" w:rsidR="00D5121C" w:rsidRPr="008345D6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3B65FB" w14:paraId="286D6C0B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A6A427" w14:textId="77777777" w:rsidR="00D5121C" w:rsidRPr="008345D6" w:rsidRDefault="00D5121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83113" w14:textId="77777777" w:rsidR="00D5121C" w:rsidRPr="003B65FB" w:rsidRDefault="009B2480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F5A81" w14:textId="77777777" w:rsidR="00D5121C" w:rsidRPr="003B65FB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D8B65" w14:textId="77777777" w:rsidR="00D5121C" w:rsidRPr="008345D6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29758A" w14:textId="77777777" w:rsidR="00D5121C" w:rsidRPr="003B65FB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0DB68" w14:textId="77777777" w:rsidR="00D5121C" w:rsidRPr="003B65FB" w:rsidRDefault="009B2480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DD508" w14:textId="77777777" w:rsidR="00D5121C" w:rsidRPr="003B65FB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64978" w14:textId="77777777" w:rsidR="00D5121C" w:rsidRPr="008345D6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323ED0" w:rsidRPr="003B65FB" w14:paraId="30FF1899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D6A79C" w14:textId="77777777" w:rsidR="00323ED0" w:rsidRPr="003B65FB" w:rsidRDefault="00323ED0" w:rsidP="00323ED0">
            <w:pPr>
              <w:pStyle w:val="Heading5"/>
              <w:keepNext w:val="0"/>
              <w:spacing w:line="240" w:lineRule="auto"/>
              <w:ind w:right="58" w:firstLine="85"/>
              <w:rPr>
                <w:b w:val="0"/>
                <w:bCs w:val="0"/>
                <w:sz w:val="28"/>
                <w:szCs w:val="28"/>
              </w:rPr>
            </w:pPr>
            <w:r w:rsidRPr="008345D6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E8B555" w14:textId="12F3FE46" w:rsidR="00323ED0" w:rsidRPr="003B65FB" w:rsidRDefault="005A55AA" w:rsidP="00323ED0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81576B" w14:textId="77777777" w:rsidR="00323ED0" w:rsidRPr="003B65FB" w:rsidRDefault="00323ED0" w:rsidP="00323ED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38009" w14:textId="70E136D4" w:rsidR="00323ED0" w:rsidRPr="003B65FB" w:rsidRDefault="00323ED0" w:rsidP="00323ED0">
            <w:pPr>
              <w:tabs>
                <w:tab w:val="decimal" w:pos="1172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</w:t>
            </w:r>
            <w:r w:rsidR="00E16FAA">
              <w:rPr>
                <w:rFonts w:ascii="Angsana New" w:hAnsi="Angsana New"/>
                <w:sz w:val="28"/>
              </w:rPr>
              <w:t>,819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539CC8" w14:textId="77777777" w:rsidR="00323ED0" w:rsidRPr="003B65FB" w:rsidRDefault="00323ED0" w:rsidP="00323ED0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27162" w14:textId="45E83A03" w:rsidR="00323ED0" w:rsidRPr="003B65FB" w:rsidRDefault="00323ED0" w:rsidP="00323ED0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B49671" w14:textId="77777777" w:rsidR="00323ED0" w:rsidRPr="003B65FB" w:rsidRDefault="00323ED0" w:rsidP="00323ED0">
            <w:pPr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FC3EB9" w14:textId="77777777" w:rsidR="00323ED0" w:rsidRPr="003B65FB" w:rsidRDefault="00323ED0" w:rsidP="00323ED0">
            <w:pPr>
              <w:tabs>
                <w:tab w:val="decimal" w:pos="1173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135</w:t>
            </w:r>
          </w:p>
        </w:tc>
      </w:tr>
      <w:tr w:rsidR="00323ED0" w:rsidRPr="003B65FB" w14:paraId="41FCD463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55F73CF" w14:textId="77777777" w:rsidR="00323ED0" w:rsidRPr="008345D6" w:rsidRDefault="00323ED0" w:rsidP="00323ED0">
            <w:pPr>
              <w:pStyle w:val="Heading5"/>
              <w:keepNext w:val="0"/>
              <w:spacing w:line="240" w:lineRule="auto"/>
              <w:ind w:right="58" w:firstLine="85"/>
              <w:rPr>
                <w:b w:val="0"/>
                <w:bCs w:val="0"/>
                <w:sz w:val="28"/>
                <w:szCs w:val="28"/>
                <w:cs/>
              </w:rPr>
            </w:pPr>
            <w:r w:rsidRPr="008345D6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A97F3" w14:textId="6D4B186C" w:rsidR="00323ED0" w:rsidRPr="003B65FB" w:rsidRDefault="000B5C69" w:rsidP="00323ED0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115564">
              <w:rPr>
                <w:rFonts w:ascii="Angsana New" w:hAnsi="Angsana New"/>
                <w:sz w:val="28"/>
              </w:rPr>
              <w:t>13,309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D4379E" w14:textId="77777777" w:rsidR="00323ED0" w:rsidRPr="003B65FB" w:rsidRDefault="00323ED0" w:rsidP="00323ED0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66896E" w14:textId="33036A41" w:rsidR="00323ED0" w:rsidRPr="003B65FB" w:rsidRDefault="00323ED0" w:rsidP="00323ED0">
            <w:pPr>
              <w:tabs>
                <w:tab w:val="decimal" w:pos="1172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10</w:t>
            </w:r>
            <w:r w:rsidR="004441F2">
              <w:rPr>
                <w:rFonts w:ascii="Angsana New" w:hAnsi="Angsana New"/>
                <w:sz w:val="28"/>
              </w:rPr>
              <w:t>4,309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3236A" w14:textId="77777777" w:rsidR="00323ED0" w:rsidRPr="003B65FB" w:rsidRDefault="00323ED0" w:rsidP="00323ED0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628D46" w14:textId="22C29EC0" w:rsidR="00323ED0" w:rsidRPr="003B65FB" w:rsidRDefault="00323ED0" w:rsidP="00323ED0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40,6</w:t>
            </w:r>
            <w:r w:rsidR="0007184A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D28255" w14:textId="77777777" w:rsidR="00323ED0" w:rsidRPr="003B65FB" w:rsidRDefault="00323ED0" w:rsidP="00323ED0">
            <w:pPr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DED0CC" w14:textId="77777777" w:rsidR="00323ED0" w:rsidRPr="003B65FB" w:rsidRDefault="00323ED0" w:rsidP="00323ED0">
            <w:pPr>
              <w:tabs>
                <w:tab w:val="decimal" w:pos="1173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6,842</w:t>
            </w:r>
          </w:p>
        </w:tc>
      </w:tr>
      <w:tr w:rsidR="00323ED0" w:rsidRPr="003B65FB" w14:paraId="0B98E751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6CAF3C" w14:textId="77777777" w:rsidR="00323ED0" w:rsidRPr="008345D6" w:rsidRDefault="00323ED0" w:rsidP="00323ED0">
            <w:pPr>
              <w:pStyle w:val="Heading5"/>
              <w:keepNext w:val="0"/>
              <w:spacing w:line="240" w:lineRule="auto"/>
              <w:ind w:left="90" w:right="58" w:hanging="70"/>
              <w:rPr>
                <w:sz w:val="28"/>
                <w:szCs w:val="28"/>
                <w:cs/>
              </w:rPr>
            </w:pPr>
            <w:r w:rsidRPr="008345D6">
              <w:rPr>
                <w:rFonts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8B5F66" w14:textId="62267F74" w:rsidR="00323ED0" w:rsidRPr="008345D6" w:rsidRDefault="00323ED0" w:rsidP="00323ED0">
            <w:pPr>
              <w:tabs>
                <w:tab w:val="decimal" w:pos="116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  <w:lang w:val="en-GB"/>
              </w:rPr>
              <w:t>1</w:t>
            </w:r>
            <w:r w:rsidR="00115564">
              <w:rPr>
                <w:rFonts w:ascii="Angsana New" w:hAnsi="Angsana New"/>
                <w:b/>
                <w:bCs/>
                <w:sz w:val="28"/>
                <w:lang w:val="en-GB"/>
              </w:rPr>
              <w:t>16,472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D7944A" w14:textId="77777777" w:rsidR="00323ED0" w:rsidRPr="003B65FB" w:rsidRDefault="00323ED0" w:rsidP="00323ED0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609241" w14:textId="39363333" w:rsidR="00323ED0" w:rsidRPr="003B65FB" w:rsidRDefault="00E16FAA" w:rsidP="00323ED0">
            <w:pPr>
              <w:tabs>
                <w:tab w:val="decimal" w:pos="1172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107,128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D7AA5E" w14:textId="77777777" w:rsidR="00323ED0" w:rsidRPr="003B65FB" w:rsidRDefault="00323ED0" w:rsidP="00323ED0">
            <w:pPr>
              <w:tabs>
                <w:tab w:val="decimal" w:pos="841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FC16C" w14:textId="7F7EC3FC" w:rsidR="00323ED0" w:rsidRPr="003B65FB" w:rsidRDefault="00323ED0" w:rsidP="00323ED0">
            <w:pPr>
              <w:tabs>
                <w:tab w:val="decimal" w:pos="107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40,8</w:t>
            </w:r>
            <w:r w:rsidR="0007184A">
              <w:rPr>
                <w:rFonts w:ascii="Angsana New" w:hAnsi="Angsana New"/>
                <w:b/>
                <w:bCs/>
                <w:sz w:val="28"/>
              </w:rPr>
              <w:t>5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9C2DF0" w14:textId="77777777" w:rsidR="00323ED0" w:rsidRPr="003B65FB" w:rsidRDefault="00323ED0" w:rsidP="00323ED0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B4AFF" w14:textId="77777777" w:rsidR="00323ED0" w:rsidRPr="003B65FB" w:rsidRDefault="00323ED0" w:rsidP="00323ED0">
            <w:pPr>
              <w:tabs>
                <w:tab w:val="decimal" w:pos="117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6,977</w:t>
            </w:r>
          </w:p>
        </w:tc>
      </w:tr>
    </w:tbl>
    <w:p w14:paraId="77F95EF3" w14:textId="7F43CB77" w:rsidR="00D5121C" w:rsidRDefault="00AD75F6">
      <w:pPr>
        <w:ind w:left="360"/>
        <w:jc w:val="thaiDistribute"/>
        <w:rPr>
          <w:rFonts w:ascii="Angsana New" w:hAnsi="Angsana New"/>
          <w:color w:val="000000" w:themeColor="text1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ณ วันที่ </w:t>
      </w:r>
      <w:r w:rsidR="0007184A">
        <w:rPr>
          <w:rFonts w:ascii="Angsana New" w:hAnsi="Angsana New"/>
          <w:color w:val="000000" w:themeColor="text1"/>
          <w:spacing w:val="-2"/>
          <w:sz w:val="28"/>
          <w:lang w:val="en-GB"/>
        </w:rPr>
        <w:t>31</w:t>
      </w:r>
      <w:r w:rsidRPr="008345D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ธันวาคม </w:t>
      </w:r>
      <w:r w:rsidR="0007184A">
        <w:rPr>
          <w:rFonts w:ascii="Angsana New" w:hAnsi="Angsana New"/>
          <w:color w:val="000000" w:themeColor="text1"/>
          <w:spacing w:val="-2"/>
          <w:sz w:val="28"/>
          <w:lang w:val="en-GB"/>
        </w:rPr>
        <w:t>2563</w:t>
      </w:r>
      <w:r w:rsidRPr="008345D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และ </w:t>
      </w:r>
      <w:r w:rsidR="0007184A">
        <w:rPr>
          <w:rFonts w:ascii="Angsana New" w:hAnsi="Angsana New"/>
          <w:color w:val="000000" w:themeColor="text1"/>
          <w:spacing w:val="-2"/>
          <w:sz w:val="28"/>
          <w:lang w:val="en-GB"/>
        </w:rPr>
        <w:t xml:space="preserve">2562 </w:t>
      </w:r>
      <w:r w:rsidR="009B2480" w:rsidRPr="008345D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ดอกเบี้ยเงินฝากประจำธนาคารในงบการเงินรวมและงบการเงินเฉพาะกิจการคิดอัตราดอกเบี้ยร้อยละ </w:t>
      </w:r>
      <w:r w:rsidR="007E1234" w:rsidRPr="003B65FB">
        <w:rPr>
          <w:rFonts w:ascii="Angsana New" w:hAnsi="Angsana New" w:hint="cs"/>
          <w:color w:val="000000" w:themeColor="text1"/>
          <w:spacing w:val="-2"/>
          <w:sz w:val="28"/>
        </w:rPr>
        <w:t>0.</w:t>
      </w:r>
      <w:r w:rsidR="0007184A">
        <w:rPr>
          <w:rFonts w:ascii="Angsana New" w:hAnsi="Angsana New"/>
          <w:color w:val="000000" w:themeColor="text1"/>
          <w:spacing w:val="-2"/>
          <w:sz w:val="28"/>
        </w:rPr>
        <w:t>05</w:t>
      </w:r>
      <w:r w:rsidR="007E1234" w:rsidRPr="003B65FB">
        <w:rPr>
          <w:rFonts w:ascii="Angsana New" w:hAnsi="Angsana New" w:hint="cs"/>
          <w:color w:val="000000" w:themeColor="text1"/>
          <w:spacing w:val="-2"/>
          <w:sz w:val="28"/>
        </w:rPr>
        <w:t xml:space="preserve"> - </w:t>
      </w:r>
      <w:r w:rsidR="009B2480" w:rsidRPr="003B65FB">
        <w:rPr>
          <w:rFonts w:ascii="Angsana New" w:hAnsi="Angsana New" w:hint="cs"/>
          <w:color w:val="000000" w:themeColor="text1"/>
          <w:spacing w:val="-2"/>
          <w:sz w:val="28"/>
        </w:rPr>
        <w:t xml:space="preserve">0.25 </w:t>
      </w:r>
      <w:r w:rsidR="009B2480" w:rsidRPr="008345D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และ </w:t>
      </w:r>
      <w:r w:rsidR="009B2480" w:rsidRPr="003B65FB">
        <w:rPr>
          <w:rFonts w:ascii="Angsana New" w:hAnsi="Angsana New" w:hint="cs"/>
          <w:color w:val="000000" w:themeColor="text1"/>
          <w:spacing w:val="-2"/>
          <w:sz w:val="28"/>
        </w:rPr>
        <w:t>0.</w:t>
      </w:r>
      <w:r w:rsidR="008601C0" w:rsidRPr="003B65FB">
        <w:rPr>
          <w:rFonts w:ascii="Angsana New" w:hAnsi="Angsana New" w:hint="cs"/>
          <w:color w:val="000000" w:themeColor="text1"/>
          <w:spacing w:val="-2"/>
          <w:sz w:val="28"/>
        </w:rPr>
        <w:t>13</w:t>
      </w:r>
      <w:r w:rsidR="009B2480" w:rsidRPr="003B65FB">
        <w:rPr>
          <w:rFonts w:ascii="Angsana New" w:hAnsi="Angsana New" w:hint="cs"/>
          <w:color w:val="000000" w:themeColor="text1"/>
          <w:spacing w:val="-2"/>
          <w:sz w:val="28"/>
        </w:rPr>
        <w:t xml:space="preserve"> - 0.</w:t>
      </w:r>
      <w:r w:rsidR="007E1234">
        <w:rPr>
          <w:rFonts w:ascii="Angsana New" w:hAnsi="Angsana New"/>
          <w:color w:val="000000" w:themeColor="text1"/>
          <w:spacing w:val="-2"/>
          <w:sz w:val="28"/>
        </w:rPr>
        <w:t>38</w:t>
      </w:r>
      <w:r w:rsidR="009B2480" w:rsidRPr="003B65FB">
        <w:rPr>
          <w:rFonts w:ascii="Angsana New" w:hAnsi="Angsana New" w:hint="cs"/>
          <w:color w:val="000000" w:themeColor="text1"/>
          <w:spacing w:val="-2"/>
          <w:sz w:val="28"/>
        </w:rPr>
        <w:t xml:space="preserve"> </w:t>
      </w:r>
      <w:r w:rsidR="009B2480" w:rsidRPr="008345D6">
        <w:rPr>
          <w:rFonts w:ascii="Angsana New" w:hAnsi="Angsana New" w:hint="cs"/>
          <w:color w:val="000000" w:themeColor="text1"/>
          <w:spacing w:val="-2"/>
          <w:sz w:val="28"/>
          <w:cs/>
        </w:rPr>
        <w:t>ต่อปี ตามลำดับ</w:t>
      </w:r>
    </w:p>
    <w:p w14:paraId="717CE375" w14:textId="77777777" w:rsidR="009B569A" w:rsidRDefault="009B569A">
      <w:pPr>
        <w:ind w:left="360"/>
        <w:jc w:val="thaiDistribute"/>
        <w:rPr>
          <w:rFonts w:ascii="Angsana New" w:hAnsi="Angsana New"/>
          <w:color w:val="000000" w:themeColor="text1"/>
          <w:spacing w:val="-2"/>
          <w:sz w:val="28"/>
          <w:lang w:val="en-GB"/>
        </w:rPr>
      </w:pPr>
    </w:p>
    <w:p w14:paraId="42640065" w14:textId="0C99B304" w:rsidR="00D5121C" w:rsidRPr="003B65FB" w:rsidRDefault="00AB0215" w:rsidP="00AD75F6">
      <w:pPr>
        <w:tabs>
          <w:tab w:val="left" w:pos="360"/>
        </w:tabs>
        <w:spacing w:before="120"/>
        <w:ind w:left="360" w:hanging="360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2944D1">
        <w:rPr>
          <w:rFonts w:ascii="Angsana New" w:hAnsi="Angsana New" w:hint="cs"/>
          <w:color w:val="000000" w:themeColor="text1"/>
          <w:spacing w:val="-2"/>
          <w:sz w:val="28"/>
        </w:rPr>
        <w:t>9</w:t>
      </w:r>
      <w:r w:rsidR="009B2480" w:rsidRPr="002944D1">
        <w:rPr>
          <w:rFonts w:ascii="Angsana New" w:hAnsi="Angsana New" w:hint="cs"/>
          <w:color w:val="000000" w:themeColor="text1"/>
          <w:spacing w:val="-2"/>
          <w:sz w:val="28"/>
        </w:rPr>
        <w:t>.2 </w:t>
      </w:r>
      <w:r w:rsidR="009B2480" w:rsidRPr="002944D1">
        <w:rPr>
          <w:rFonts w:ascii="Angsana New" w:hAnsi="Angsana New" w:hint="cs"/>
          <w:color w:val="000000" w:themeColor="text1"/>
          <w:spacing w:val="-2"/>
          <w:sz w:val="28"/>
        </w:rPr>
        <w:tab/>
      </w:r>
      <w:r w:rsidR="00AD75F6" w:rsidRPr="008345D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เงินสดจ่ายเพื่อซื้ออุปกรณ์สำหรับปีสิ้นสุดวันที่ </w:t>
      </w:r>
      <w:r w:rsidR="0007184A">
        <w:rPr>
          <w:rFonts w:ascii="Angsana New" w:hAnsi="Angsana New"/>
          <w:color w:val="000000" w:themeColor="text1"/>
          <w:spacing w:val="-2"/>
          <w:sz w:val="28"/>
          <w:lang w:val="en-GB"/>
        </w:rPr>
        <w:t>31</w:t>
      </w:r>
      <w:r w:rsidR="00AD75F6" w:rsidRPr="008345D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ธันวาคม </w:t>
      </w:r>
      <w:r w:rsidR="0007184A">
        <w:rPr>
          <w:rFonts w:ascii="Angsana New" w:hAnsi="Angsana New"/>
          <w:color w:val="000000" w:themeColor="text1"/>
          <w:spacing w:val="-2"/>
          <w:sz w:val="28"/>
          <w:lang w:val="en-GB"/>
        </w:rPr>
        <w:t>2563</w:t>
      </w:r>
      <w:r w:rsidR="00AD75F6" w:rsidRPr="008345D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และ </w:t>
      </w:r>
      <w:r w:rsidR="0007184A">
        <w:rPr>
          <w:rFonts w:ascii="Angsana New" w:hAnsi="Angsana New"/>
          <w:color w:val="000000" w:themeColor="text1"/>
          <w:spacing w:val="-2"/>
          <w:sz w:val="28"/>
          <w:lang w:val="en-GB"/>
        </w:rPr>
        <w:t>2562</w:t>
      </w:r>
      <w:r w:rsidR="00AD75F6" w:rsidRPr="008345D6">
        <w:rPr>
          <w:rFonts w:ascii="Angsana New" w:hAnsi="Angsana New" w:hint="cs"/>
          <w:color w:val="000000" w:themeColor="text1"/>
          <w:spacing w:val="-2"/>
          <w:sz w:val="28"/>
          <w:cs/>
        </w:rPr>
        <w:t xml:space="preserve"> มีรายละเอียดดังนี้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90"/>
        <w:gridCol w:w="1170"/>
        <w:gridCol w:w="90"/>
        <w:gridCol w:w="1170"/>
        <w:gridCol w:w="90"/>
        <w:gridCol w:w="1260"/>
      </w:tblGrid>
      <w:tr w:rsidR="00D5121C" w:rsidRPr="003B65FB" w14:paraId="01FB6A52" w14:textId="77777777" w:rsidTr="00422468">
        <w:trPr>
          <w:cantSplit/>
          <w:trHeight w:val="108"/>
        </w:trPr>
        <w:tc>
          <w:tcPr>
            <w:tcW w:w="4050" w:type="dxa"/>
          </w:tcPr>
          <w:p w14:paraId="116FF6C4" w14:textId="77777777" w:rsidR="00D5121C" w:rsidRPr="003B65FB" w:rsidRDefault="00D5121C">
            <w:pPr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F5A690A" w14:textId="77777777" w:rsidR="00D5121C" w:rsidRPr="003B65FB" w:rsidRDefault="00D5121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1A7C6214" w14:textId="77777777" w:rsidR="00D5121C" w:rsidRPr="008345D6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30CB4AA5" w14:textId="77777777" w:rsidR="00D5121C" w:rsidRPr="003B65FB" w:rsidRDefault="009B2480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D5121C" w:rsidRPr="003B65FB" w14:paraId="2CE9DEE9" w14:textId="77777777" w:rsidTr="00422468">
        <w:trPr>
          <w:cantSplit/>
          <w:trHeight w:val="108"/>
        </w:trPr>
        <w:tc>
          <w:tcPr>
            <w:tcW w:w="4050" w:type="dxa"/>
          </w:tcPr>
          <w:p w14:paraId="252A7F1E" w14:textId="77777777" w:rsidR="00D5121C" w:rsidRPr="003B65FB" w:rsidRDefault="00D5121C">
            <w:pPr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6A5B65A2" w14:textId="77777777" w:rsidR="00D5121C" w:rsidRPr="003B65FB" w:rsidRDefault="009B2480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F56F07C" w14:textId="77777777" w:rsidR="00D5121C" w:rsidRPr="003B65FB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5554AFD2" w14:textId="77777777" w:rsidR="00D5121C" w:rsidRPr="008345D6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3B65FB" w14:paraId="46730D24" w14:textId="77777777" w:rsidTr="00422468">
        <w:trPr>
          <w:cantSplit/>
        </w:trPr>
        <w:tc>
          <w:tcPr>
            <w:tcW w:w="4050" w:type="dxa"/>
          </w:tcPr>
          <w:p w14:paraId="23195F65" w14:textId="77777777" w:rsidR="00D5121C" w:rsidRPr="003B65FB" w:rsidRDefault="00D5121C">
            <w:pPr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357C6A" w14:textId="0C2FAE76" w:rsidR="00D5121C" w:rsidRPr="008345D6" w:rsidRDefault="009B2480" w:rsidP="00344B3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F2D204" w14:textId="77777777" w:rsidR="00D5121C" w:rsidRPr="003B65FB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40177F" w14:textId="77777777" w:rsidR="00D5121C" w:rsidRPr="008345D6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2</w:t>
            </w:r>
          </w:p>
        </w:tc>
        <w:tc>
          <w:tcPr>
            <w:tcW w:w="90" w:type="dxa"/>
          </w:tcPr>
          <w:p w14:paraId="47D234F5" w14:textId="77777777" w:rsidR="00D5121C" w:rsidRPr="003B65FB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02BCDD" w14:textId="0D0E4B3B" w:rsidR="00D5121C" w:rsidRPr="003B65FB" w:rsidRDefault="009B2480" w:rsidP="00344B33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1436CA" w14:textId="77777777" w:rsidR="00D5121C" w:rsidRPr="003B65FB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51BCC21" w14:textId="77777777" w:rsidR="00D5121C" w:rsidRPr="008345D6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2</w:t>
            </w:r>
          </w:p>
        </w:tc>
      </w:tr>
      <w:tr w:rsidR="00D5121C" w:rsidRPr="003B65FB" w14:paraId="30EC1D49" w14:textId="77777777" w:rsidTr="00422468">
        <w:trPr>
          <w:cantSplit/>
        </w:trPr>
        <w:tc>
          <w:tcPr>
            <w:tcW w:w="4050" w:type="dxa"/>
          </w:tcPr>
          <w:p w14:paraId="46CC015C" w14:textId="77777777" w:rsidR="00D5121C" w:rsidRPr="003B65FB" w:rsidRDefault="009B2480">
            <w:pPr>
              <w:ind w:left="85" w:right="108"/>
              <w:jc w:val="thaiDistribute"/>
              <w:rPr>
                <w:rFonts w:ascii="Angsana New" w:eastAsia="MS Mincho" w:hAnsi="Angsana New"/>
                <w:sz w:val="28"/>
              </w:rPr>
            </w:pPr>
            <w:r w:rsidRPr="008345D6">
              <w:rPr>
                <w:rFonts w:ascii="Angsana New" w:eastAsia="MS Mincho" w:hAnsi="Angsana New" w:hint="cs"/>
                <w:sz w:val="28"/>
                <w:cs/>
              </w:rPr>
              <w:t>เจ้าหนี้ค่าซื้ออุปกรณ์ยกมา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5CF3C0" w14:textId="77777777" w:rsidR="00D5121C" w:rsidRPr="003B65FB" w:rsidRDefault="00D5121C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7FFD19C" w14:textId="77777777" w:rsidR="00D5121C" w:rsidRPr="003B65FB" w:rsidRDefault="00D5121C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1924BE" w14:textId="77777777" w:rsidR="00D5121C" w:rsidRPr="003B65FB" w:rsidRDefault="00D5121C">
            <w:pPr>
              <w:tabs>
                <w:tab w:val="decimal" w:pos="798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BA3430C" w14:textId="77777777" w:rsidR="00D5121C" w:rsidRPr="003B65FB" w:rsidRDefault="00D5121C">
            <w:pPr>
              <w:tabs>
                <w:tab w:val="decimal" w:pos="841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4FFBC7" w14:textId="77777777" w:rsidR="00D5121C" w:rsidRPr="003B65FB" w:rsidRDefault="00D5121C">
            <w:pPr>
              <w:tabs>
                <w:tab w:val="decimal" w:pos="841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47AC1A7" w14:textId="77777777" w:rsidR="00D5121C" w:rsidRPr="003B65FB" w:rsidRDefault="00D5121C">
            <w:pPr>
              <w:ind w:left="-90" w:right="-10"/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60" w:type="dxa"/>
          </w:tcPr>
          <w:p w14:paraId="246424FF" w14:textId="77777777" w:rsidR="00D5121C" w:rsidRPr="003B65FB" w:rsidRDefault="00D5121C">
            <w:pPr>
              <w:ind w:right="-225"/>
              <w:jc w:val="center"/>
              <w:rPr>
                <w:rFonts w:ascii="Angsana New" w:eastAsia="MS Mincho" w:hAnsi="Angsana New"/>
                <w:sz w:val="28"/>
              </w:rPr>
            </w:pPr>
          </w:p>
        </w:tc>
      </w:tr>
      <w:tr w:rsidR="00D5121C" w:rsidRPr="003B65FB" w14:paraId="667AA6C2" w14:textId="77777777" w:rsidTr="00422468">
        <w:trPr>
          <w:cantSplit/>
        </w:trPr>
        <w:tc>
          <w:tcPr>
            <w:tcW w:w="4050" w:type="dxa"/>
          </w:tcPr>
          <w:p w14:paraId="6D2C3A68" w14:textId="58E2643F" w:rsidR="00D5121C" w:rsidRPr="003B65FB" w:rsidRDefault="009B2480" w:rsidP="00422468">
            <w:pPr>
              <w:ind w:right="63"/>
              <w:jc w:val="thaiDistribute"/>
              <w:rPr>
                <w:rFonts w:ascii="Angsana New" w:eastAsia="MS Mincho" w:hAnsi="Angsana New"/>
                <w:sz w:val="28"/>
              </w:rPr>
            </w:pPr>
            <w:r w:rsidRPr="003B65FB">
              <w:rPr>
                <w:rFonts w:ascii="Angsana New" w:eastAsia="MS Mincho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eastAsia="MS Mincho" w:hAnsi="Angsana New" w:hint="cs"/>
                <w:sz w:val="28"/>
                <w:cs/>
              </w:rPr>
              <w:t>บันทึกเป็นส่วนหนึ่งของเจ้าหนี้การค้าและเจ้าหนี้อื่น)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C98D29" w14:textId="63DD487E" w:rsidR="00D5121C" w:rsidRPr="003B65FB" w:rsidRDefault="002944D1" w:rsidP="0007184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392E97" w14:textId="77777777" w:rsidR="00D5121C" w:rsidRPr="003B65FB" w:rsidRDefault="00D5121C" w:rsidP="0007184A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BD48BF" w14:textId="77777777" w:rsidR="00D5121C" w:rsidRPr="003B65FB" w:rsidRDefault="009B2480" w:rsidP="0007184A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8,136</w:t>
            </w:r>
          </w:p>
        </w:tc>
        <w:tc>
          <w:tcPr>
            <w:tcW w:w="90" w:type="dxa"/>
            <w:shd w:val="clear" w:color="auto" w:fill="auto"/>
          </w:tcPr>
          <w:p w14:paraId="1F9CA4D3" w14:textId="77777777" w:rsidR="00D5121C" w:rsidRPr="003B65FB" w:rsidRDefault="00D5121C" w:rsidP="0007184A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6BF989" w14:textId="28D30598" w:rsidR="00D5121C" w:rsidRPr="003B65FB" w:rsidRDefault="002944D1" w:rsidP="0007184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50D02A" w14:textId="77777777" w:rsidR="00D5121C" w:rsidRPr="003B65FB" w:rsidRDefault="00D5121C" w:rsidP="0007184A">
            <w:pPr>
              <w:ind w:left="-90" w:right="180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4EBB78" w14:textId="77777777" w:rsidR="00D5121C" w:rsidRPr="003B65FB" w:rsidRDefault="009B2480" w:rsidP="0007184A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5121C" w:rsidRPr="003B65FB" w14:paraId="1FB6DA9D" w14:textId="77777777" w:rsidTr="00422468">
        <w:trPr>
          <w:cantSplit/>
        </w:trPr>
        <w:tc>
          <w:tcPr>
            <w:tcW w:w="4050" w:type="dxa"/>
          </w:tcPr>
          <w:p w14:paraId="0A5C5B36" w14:textId="77777777" w:rsidR="00D5121C" w:rsidRPr="003B65FB" w:rsidRDefault="009B2480">
            <w:pPr>
              <w:ind w:left="85"/>
              <w:jc w:val="thaiDistribute"/>
              <w:rPr>
                <w:rFonts w:ascii="Angsana New" w:eastAsia="MS Mincho" w:hAnsi="Angsana New"/>
                <w:sz w:val="28"/>
                <w:u w:val="single"/>
              </w:rPr>
            </w:pPr>
            <w:r w:rsidRPr="008345D6">
              <w:rPr>
                <w:rFonts w:ascii="Angsana New" w:eastAsia="MS Mincho" w:hAnsi="Angsana New" w:hint="cs"/>
                <w:sz w:val="28"/>
                <w:u w:val="single"/>
                <w:cs/>
              </w:rPr>
              <w:t>บวก</w:t>
            </w:r>
            <w:r w:rsidRPr="008345D6">
              <w:rPr>
                <w:rFonts w:ascii="Angsana New" w:eastAsia="MS Mincho" w:hAnsi="Angsana New" w:hint="cs"/>
                <w:sz w:val="28"/>
                <w:cs/>
              </w:rPr>
              <w:tab/>
              <w:t xml:space="preserve">ซื้ออุปกรณ์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23EE54" w14:textId="157DAA97" w:rsidR="00D5121C" w:rsidRPr="003B65FB" w:rsidRDefault="002944D1" w:rsidP="0007184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15,031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7AB979" w14:textId="77777777" w:rsidR="00D5121C" w:rsidRPr="003B65FB" w:rsidRDefault="00D5121C" w:rsidP="0007184A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A3033" w14:textId="6A944B77" w:rsidR="00D5121C" w:rsidRPr="008345D6" w:rsidRDefault="002944D1" w:rsidP="0007184A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27,453</w:t>
            </w:r>
          </w:p>
        </w:tc>
        <w:tc>
          <w:tcPr>
            <w:tcW w:w="90" w:type="dxa"/>
            <w:shd w:val="clear" w:color="auto" w:fill="auto"/>
          </w:tcPr>
          <w:p w14:paraId="1987D4D2" w14:textId="77777777" w:rsidR="00D5121C" w:rsidRPr="003B65FB" w:rsidRDefault="00D5121C" w:rsidP="0007184A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C29ED" w14:textId="6214EECF" w:rsidR="00D5121C" w:rsidRPr="003B65FB" w:rsidRDefault="002944D1" w:rsidP="0007184A">
            <w:pPr>
              <w:tabs>
                <w:tab w:val="decimal" w:pos="103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90" w:type="dxa"/>
            <w:shd w:val="clear" w:color="auto" w:fill="auto"/>
          </w:tcPr>
          <w:p w14:paraId="06E10DF7" w14:textId="77777777" w:rsidR="00D5121C" w:rsidRPr="003B65FB" w:rsidRDefault="00D5121C" w:rsidP="0007184A">
            <w:pPr>
              <w:ind w:left="-90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E17E4C" w14:textId="77777777" w:rsidR="00D5121C" w:rsidRPr="003B65FB" w:rsidRDefault="009B2480" w:rsidP="0007184A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4,229</w:t>
            </w:r>
          </w:p>
        </w:tc>
      </w:tr>
      <w:tr w:rsidR="00D5121C" w:rsidRPr="003B65FB" w14:paraId="46DCC603" w14:textId="77777777" w:rsidTr="00422468">
        <w:trPr>
          <w:cantSplit/>
        </w:trPr>
        <w:tc>
          <w:tcPr>
            <w:tcW w:w="4050" w:type="dxa"/>
          </w:tcPr>
          <w:p w14:paraId="44ED8AEF" w14:textId="77777777" w:rsidR="00D5121C" w:rsidRPr="008345D6" w:rsidRDefault="009B2480">
            <w:pPr>
              <w:ind w:left="85" w:firstLine="6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8345D6">
              <w:rPr>
                <w:rFonts w:ascii="Angsana New" w:eastAsia="MS Mincho" w:hAnsi="Angsana New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F7D1C2" w14:textId="086E88BF" w:rsidR="00D5121C" w:rsidRPr="003B65FB" w:rsidRDefault="002944D1" w:rsidP="0007184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36DEA3" w14:textId="77777777" w:rsidR="00D5121C" w:rsidRPr="003B65FB" w:rsidRDefault="00D5121C" w:rsidP="0007184A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07E0EB" w14:textId="77777777" w:rsidR="00D5121C" w:rsidRPr="003B65FB" w:rsidRDefault="009B2480" w:rsidP="0007184A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7E4C58B5" w14:textId="77777777" w:rsidR="00D5121C" w:rsidRPr="003B65FB" w:rsidRDefault="00D5121C" w:rsidP="0007184A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F40094" w14:textId="04F5558B" w:rsidR="00D5121C" w:rsidRPr="003B65FB" w:rsidRDefault="002944D1" w:rsidP="0007184A">
            <w:pPr>
              <w:tabs>
                <w:tab w:val="decimal" w:pos="103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90" w:type="dxa"/>
            <w:shd w:val="clear" w:color="auto" w:fill="auto"/>
          </w:tcPr>
          <w:p w14:paraId="18C70C1A" w14:textId="77777777" w:rsidR="00D5121C" w:rsidRPr="003B65FB" w:rsidRDefault="00D5121C" w:rsidP="0007184A">
            <w:pPr>
              <w:ind w:left="-90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280F39" w14:textId="77777777" w:rsidR="00D5121C" w:rsidRPr="003B65FB" w:rsidRDefault="009B2480" w:rsidP="0007184A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531</w:t>
            </w:r>
          </w:p>
        </w:tc>
      </w:tr>
      <w:tr w:rsidR="00427C58" w:rsidRPr="003B65FB" w14:paraId="5E951535" w14:textId="77777777" w:rsidTr="00422468">
        <w:trPr>
          <w:cantSplit/>
        </w:trPr>
        <w:tc>
          <w:tcPr>
            <w:tcW w:w="4050" w:type="dxa"/>
          </w:tcPr>
          <w:p w14:paraId="1798CD90" w14:textId="534595C0" w:rsidR="00427C58" w:rsidRPr="008345D6" w:rsidRDefault="00427C58" w:rsidP="00427C58">
            <w:pPr>
              <w:ind w:left="85" w:firstLine="6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8345D6">
              <w:rPr>
                <w:rFonts w:ascii="Angsana New" w:eastAsia="MS Mincho" w:hAnsi="Angsana New" w:hint="cs"/>
                <w:sz w:val="28"/>
                <w:cs/>
              </w:rPr>
              <w:t>เพิ่มขึ้นจากการซื้อบริษัท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2C189" w14:textId="2C123472" w:rsidR="00427C58" w:rsidRPr="003B65FB" w:rsidRDefault="002944D1" w:rsidP="0007184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30,549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9795C3" w14:textId="77777777" w:rsidR="00427C58" w:rsidRPr="003B65FB" w:rsidRDefault="00427C58" w:rsidP="0007184A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593063" w14:textId="620EDFF9" w:rsidR="00427C58" w:rsidRPr="003B65FB" w:rsidRDefault="00427C58" w:rsidP="0007184A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A1F193" w14:textId="77777777" w:rsidR="00427C58" w:rsidRPr="003B65FB" w:rsidRDefault="00427C58" w:rsidP="0007184A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BD634E" w14:textId="52DF5C75" w:rsidR="00427C58" w:rsidRPr="003B65FB" w:rsidRDefault="002944D1" w:rsidP="0007184A">
            <w:pPr>
              <w:tabs>
                <w:tab w:val="decimal" w:pos="103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976515" w14:textId="77777777" w:rsidR="00427C58" w:rsidRPr="003B65FB" w:rsidRDefault="00427C58" w:rsidP="0007184A">
            <w:pPr>
              <w:ind w:left="-90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0D7D84" w14:textId="4ABD6D2C" w:rsidR="00427C58" w:rsidRPr="003B65FB" w:rsidRDefault="00427C58" w:rsidP="0007184A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427C58" w:rsidRPr="003B65FB" w14:paraId="3FAAA429" w14:textId="77777777" w:rsidTr="00422468">
        <w:trPr>
          <w:cantSplit/>
        </w:trPr>
        <w:tc>
          <w:tcPr>
            <w:tcW w:w="4050" w:type="dxa"/>
          </w:tcPr>
          <w:p w14:paraId="1EA545CC" w14:textId="77777777" w:rsidR="00427C58" w:rsidRPr="003B65FB" w:rsidRDefault="00427C58" w:rsidP="00427C58">
            <w:pPr>
              <w:tabs>
                <w:tab w:val="left" w:pos="715"/>
              </w:tabs>
              <w:ind w:left="85"/>
              <w:jc w:val="thaiDistribute"/>
              <w:rPr>
                <w:rFonts w:ascii="Angsana New" w:eastAsia="MS Mincho" w:hAnsi="Angsana New"/>
                <w:sz w:val="28"/>
              </w:rPr>
            </w:pPr>
            <w:r w:rsidRPr="008345D6">
              <w:rPr>
                <w:rFonts w:ascii="Angsana New" w:eastAsia="MS Mincho" w:hAnsi="Angsana New" w:hint="cs"/>
                <w:sz w:val="28"/>
                <w:u w:val="single"/>
                <w:cs/>
              </w:rPr>
              <w:t>หัก</w:t>
            </w:r>
            <w:r w:rsidRPr="008345D6">
              <w:rPr>
                <w:rFonts w:ascii="Angsana New" w:eastAsia="MS Mincho" w:hAnsi="Angsana New" w:hint="cs"/>
                <w:sz w:val="28"/>
                <w:cs/>
              </w:rPr>
              <w:tab/>
              <w:t>เงินสดจ่ายเพื่อซื้ออุปกรณ์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735B61" w14:textId="3574D035" w:rsidR="00427C58" w:rsidRPr="003B65FB" w:rsidRDefault="002944D1" w:rsidP="0007184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(16,497)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8581E2" w14:textId="77777777" w:rsidR="00427C58" w:rsidRPr="003B65FB" w:rsidRDefault="00427C58" w:rsidP="0007184A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D4BFA7" w14:textId="4D873681" w:rsidR="00427C58" w:rsidRPr="003B65FB" w:rsidRDefault="00427C58" w:rsidP="0007184A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="002944D1">
              <w:rPr>
                <w:rFonts w:ascii="Angsana New" w:hAnsi="Angsana New"/>
                <w:sz w:val="28"/>
              </w:rPr>
              <w:t>32,016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C92996" w14:textId="77777777" w:rsidR="00427C58" w:rsidRPr="003B65FB" w:rsidRDefault="00427C58" w:rsidP="0007184A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4D10A6" w14:textId="7ECF5A25" w:rsidR="00427C58" w:rsidRPr="003B65FB" w:rsidRDefault="002944D1" w:rsidP="0007184A">
            <w:pPr>
              <w:tabs>
                <w:tab w:val="decimal" w:pos="1030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(161)</w:t>
            </w:r>
          </w:p>
        </w:tc>
        <w:tc>
          <w:tcPr>
            <w:tcW w:w="90" w:type="dxa"/>
            <w:shd w:val="clear" w:color="auto" w:fill="auto"/>
          </w:tcPr>
          <w:p w14:paraId="548469C6" w14:textId="77777777" w:rsidR="00427C58" w:rsidRPr="003B65FB" w:rsidRDefault="00427C58" w:rsidP="0007184A">
            <w:pPr>
              <w:ind w:left="-90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DAB6FB" w14:textId="77777777" w:rsidR="00427C58" w:rsidRPr="003B65FB" w:rsidRDefault="00427C58" w:rsidP="0007184A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(1,939)</w:t>
            </w:r>
          </w:p>
        </w:tc>
      </w:tr>
      <w:tr w:rsidR="00427C58" w:rsidRPr="003B65FB" w14:paraId="7FB4952C" w14:textId="77777777" w:rsidTr="00422468">
        <w:trPr>
          <w:cantSplit/>
        </w:trPr>
        <w:tc>
          <w:tcPr>
            <w:tcW w:w="4050" w:type="dxa"/>
          </w:tcPr>
          <w:p w14:paraId="10687ECE" w14:textId="77777777" w:rsidR="00427C58" w:rsidRPr="008345D6" w:rsidRDefault="00427C58" w:rsidP="00427C58">
            <w:pPr>
              <w:tabs>
                <w:tab w:val="left" w:pos="715"/>
              </w:tabs>
              <w:ind w:left="85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3B65FB">
              <w:rPr>
                <w:rFonts w:ascii="Angsana New" w:eastAsia="MS Mincho" w:hAnsi="Angsana New" w:hint="cs"/>
                <w:sz w:val="28"/>
              </w:rPr>
              <w:tab/>
            </w:r>
            <w:r w:rsidRPr="008345D6">
              <w:rPr>
                <w:rFonts w:ascii="Angsana New" w:eastAsia="MS Mincho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56A5F" w14:textId="5D6441EA" w:rsidR="00427C58" w:rsidRPr="003B65FB" w:rsidRDefault="002944D1" w:rsidP="0007184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5E8790" w14:textId="77777777" w:rsidR="00427C58" w:rsidRPr="003B65FB" w:rsidRDefault="00427C58" w:rsidP="0007184A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3A356" w14:textId="77777777" w:rsidR="00427C58" w:rsidRPr="003B65FB" w:rsidRDefault="00427C58" w:rsidP="0007184A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(3,527)</w:t>
            </w:r>
          </w:p>
        </w:tc>
        <w:tc>
          <w:tcPr>
            <w:tcW w:w="90" w:type="dxa"/>
            <w:shd w:val="clear" w:color="auto" w:fill="auto"/>
          </w:tcPr>
          <w:p w14:paraId="0B1DF62F" w14:textId="77777777" w:rsidR="00427C58" w:rsidRPr="003B65FB" w:rsidRDefault="00427C58" w:rsidP="0007184A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A17AF" w14:textId="73C23EC4" w:rsidR="00427C58" w:rsidRPr="003B65FB" w:rsidRDefault="002944D1" w:rsidP="0007184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EB474D" w14:textId="77777777" w:rsidR="00427C58" w:rsidRPr="003B65FB" w:rsidRDefault="00427C58" w:rsidP="0007184A">
            <w:pPr>
              <w:ind w:left="-90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B2DAF" w14:textId="77777777" w:rsidR="00427C58" w:rsidRPr="003B65FB" w:rsidRDefault="00427C58" w:rsidP="0007184A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(2,821)</w:t>
            </w:r>
          </w:p>
        </w:tc>
      </w:tr>
      <w:tr w:rsidR="00427C58" w:rsidRPr="003B65FB" w14:paraId="522349DA" w14:textId="77777777" w:rsidTr="00422468">
        <w:trPr>
          <w:cantSplit/>
        </w:trPr>
        <w:tc>
          <w:tcPr>
            <w:tcW w:w="4050" w:type="dxa"/>
          </w:tcPr>
          <w:p w14:paraId="4DCBA9E7" w14:textId="77777777" w:rsidR="00427C58" w:rsidRPr="003B65FB" w:rsidRDefault="00427C58" w:rsidP="00427C58">
            <w:pPr>
              <w:ind w:left="85" w:right="108"/>
              <w:jc w:val="thaiDistribute"/>
              <w:rPr>
                <w:rFonts w:ascii="Angsana New" w:eastAsia="MS Mincho" w:hAnsi="Angsana New"/>
                <w:sz w:val="28"/>
              </w:rPr>
            </w:pPr>
            <w:r w:rsidRPr="008345D6">
              <w:rPr>
                <w:rFonts w:ascii="Angsana New" w:eastAsia="MS Mincho" w:hAnsi="Angsana New" w:hint="cs"/>
                <w:sz w:val="28"/>
                <w:cs/>
              </w:rPr>
              <w:t>เจ้าหนี้ค่าซื้ออุปกรณ์ยกไป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1D292" w14:textId="77777777" w:rsidR="00427C58" w:rsidRPr="003B65FB" w:rsidRDefault="00427C58" w:rsidP="0007184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D37E1BD" w14:textId="77777777" w:rsidR="00427C58" w:rsidRPr="003B65FB" w:rsidRDefault="00427C58" w:rsidP="0007184A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BDA11" w14:textId="77777777" w:rsidR="00427C58" w:rsidRPr="003B65FB" w:rsidRDefault="00427C58" w:rsidP="0007184A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497FD1" w14:textId="77777777" w:rsidR="00427C58" w:rsidRPr="003B65FB" w:rsidRDefault="00427C58" w:rsidP="0007184A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92CE5" w14:textId="77777777" w:rsidR="00427C58" w:rsidRPr="003B65FB" w:rsidRDefault="00427C58" w:rsidP="0007184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FC4154" w14:textId="77777777" w:rsidR="00427C58" w:rsidRPr="003B65FB" w:rsidRDefault="00427C58" w:rsidP="0007184A">
            <w:pPr>
              <w:ind w:left="-90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32230" w14:textId="77777777" w:rsidR="00427C58" w:rsidRPr="003B65FB" w:rsidRDefault="00427C58" w:rsidP="0007184A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27C58" w:rsidRPr="003B65FB" w14:paraId="27979A58" w14:textId="77777777" w:rsidTr="00422468">
        <w:trPr>
          <w:cantSplit/>
        </w:trPr>
        <w:tc>
          <w:tcPr>
            <w:tcW w:w="4050" w:type="dxa"/>
          </w:tcPr>
          <w:p w14:paraId="2ED515CD" w14:textId="77777777" w:rsidR="00427C58" w:rsidRPr="003B65FB" w:rsidRDefault="00427C58" w:rsidP="00422468">
            <w:pPr>
              <w:ind w:right="63"/>
              <w:jc w:val="thaiDistribute"/>
              <w:rPr>
                <w:rFonts w:ascii="Angsana New" w:eastAsia="MS Mincho" w:hAnsi="Angsana New"/>
                <w:sz w:val="28"/>
              </w:rPr>
            </w:pPr>
            <w:r w:rsidRPr="003B65FB">
              <w:rPr>
                <w:rFonts w:ascii="Angsana New" w:eastAsia="MS Mincho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eastAsia="MS Mincho" w:hAnsi="Angsana New" w:hint="cs"/>
                <w:sz w:val="28"/>
                <w:cs/>
              </w:rPr>
              <w:t>บันทึกเป็นส่วนหนึ่งของเจ้าหนี้การค้าและเจ้าหนี้อื่น)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B218A3" w14:textId="3CE21990" w:rsidR="00427C58" w:rsidRPr="003B65FB" w:rsidRDefault="002944D1" w:rsidP="0007184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30,773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6803C7" w14:textId="77777777" w:rsidR="00427C58" w:rsidRPr="003B65FB" w:rsidRDefault="00427C58" w:rsidP="0007184A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65A59C" w14:textId="552C8ABB" w:rsidR="00427C58" w:rsidRPr="008345D6" w:rsidRDefault="002944D1" w:rsidP="0007184A">
            <w:pPr>
              <w:tabs>
                <w:tab w:val="decimal" w:pos="798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659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F33FA" w14:textId="77777777" w:rsidR="00427C58" w:rsidRPr="003B65FB" w:rsidRDefault="00427C58" w:rsidP="0007184A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C9E3A6" w14:textId="7DEED2D2" w:rsidR="00427C58" w:rsidRPr="003B65FB" w:rsidRDefault="002944D1" w:rsidP="0007184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2F2B60" w14:textId="77777777" w:rsidR="00427C58" w:rsidRPr="003B65FB" w:rsidRDefault="00427C58" w:rsidP="0007184A">
            <w:pPr>
              <w:ind w:left="-90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9FD412" w14:textId="77777777" w:rsidR="00427C58" w:rsidRPr="003B65FB" w:rsidRDefault="00427C58" w:rsidP="0007184A">
            <w:pPr>
              <w:tabs>
                <w:tab w:val="decimal" w:pos="99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42B92CD6" w14:textId="77777777" w:rsidR="00C71A67" w:rsidRDefault="00C71A67" w:rsidP="005E5BDE">
      <w:pPr>
        <w:spacing w:before="240" w:after="120"/>
        <w:ind w:left="360" w:hanging="446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</w:p>
    <w:p w14:paraId="14133B56" w14:textId="77777777" w:rsidR="00C71A67" w:rsidRDefault="00C71A67" w:rsidP="005E5BDE">
      <w:pPr>
        <w:spacing w:before="240" w:after="120"/>
        <w:ind w:left="360" w:hanging="446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</w:p>
    <w:p w14:paraId="3B462B2C" w14:textId="77777777" w:rsidR="00C71A67" w:rsidRDefault="00C71A67" w:rsidP="005E5BDE">
      <w:pPr>
        <w:spacing w:before="240" w:after="120"/>
        <w:ind w:left="360" w:hanging="446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</w:p>
    <w:p w14:paraId="3D5E286A" w14:textId="77777777" w:rsidR="00C71A67" w:rsidRDefault="00C71A67" w:rsidP="005E5BDE">
      <w:pPr>
        <w:spacing w:before="240" w:after="120"/>
        <w:ind w:left="360" w:hanging="446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</w:p>
    <w:p w14:paraId="7E08F9B5" w14:textId="14A52393" w:rsidR="00D5121C" w:rsidRPr="003B65FB" w:rsidRDefault="00AB0215" w:rsidP="005E5BDE">
      <w:pPr>
        <w:spacing w:before="240" w:after="120"/>
        <w:ind w:left="360" w:hanging="446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B71F44">
        <w:rPr>
          <w:rFonts w:ascii="Angsana New" w:hAnsi="Angsana New" w:hint="cs"/>
          <w:color w:val="000000" w:themeColor="text1"/>
          <w:spacing w:val="-2"/>
          <w:sz w:val="28"/>
        </w:rPr>
        <w:t>9</w:t>
      </w:r>
      <w:r w:rsidR="009B2480" w:rsidRPr="00B71F44">
        <w:rPr>
          <w:rFonts w:ascii="Angsana New" w:hAnsi="Angsana New" w:hint="cs"/>
          <w:color w:val="000000" w:themeColor="text1"/>
          <w:spacing w:val="-2"/>
          <w:sz w:val="28"/>
        </w:rPr>
        <w:t>.3 </w:t>
      </w:r>
      <w:r w:rsidR="009B2480" w:rsidRPr="008345D6">
        <w:rPr>
          <w:rFonts w:ascii="Angsana New" w:hAnsi="Angsana New" w:hint="cs"/>
          <w:color w:val="000000" w:themeColor="text1"/>
          <w:spacing w:val="-2"/>
          <w:sz w:val="28"/>
          <w:cs/>
        </w:rPr>
        <w:t>รายการที่ไม่เกี่ยวข้องกับเงินสด</w:t>
      </w:r>
      <w:r w:rsidR="00AD75F6" w:rsidRPr="008345D6">
        <w:rPr>
          <w:rFonts w:ascii="Angsana New" w:hAnsi="Angsana New" w:hint="cs"/>
          <w:sz w:val="28"/>
          <w:cs/>
        </w:rPr>
        <w:t>สำหรับปีสิ้นสุดวันที่</w:t>
      </w:r>
      <w:r w:rsidR="00AD75F6" w:rsidRPr="008345D6">
        <w:rPr>
          <w:rFonts w:ascii="Angsana New" w:hAnsi="Angsana New" w:hint="cs"/>
          <w:sz w:val="28"/>
        </w:rPr>
        <w:t xml:space="preserve"> </w:t>
      </w:r>
      <w:r w:rsidR="0007184A">
        <w:rPr>
          <w:rFonts w:ascii="Angsana New" w:hAnsi="Angsana New"/>
          <w:sz w:val="28"/>
          <w:lang w:val="en-GB"/>
        </w:rPr>
        <w:t>31</w:t>
      </w:r>
      <w:r w:rsidR="00AD75F6" w:rsidRPr="008345D6">
        <w:rPr>
          <w:rFonts w:ascii="Angsana New" w:hAnsi="Angsana New" w:hint="cs"/>
          <w:sz w:val="28"/>
          <w:cs/>
        </w:rPr>
        <w:t xml:space="preserve"> ธันวาคม </w:t>
      </w:r>
      <w:r w:rsidR="0007184A">
        <w:rPr>
          <w:rFonts w:ascii="Angsana New" w:hAnsi="Angsana New"/>
          <w:sz w:val="28"/>
          <w:lang w:val="en-GB"/>
        </w:rPr>
        <w:t>2563</w:t>
      </w:r>
      <w:r w:rsidR="00AD75F6" w:rsidRPr="008345D6">
        <w:rPr>
          <w:rFonts w:ascii="Angsana New" w:hAnsi="Angsana New" w:hint="cs"/>
          <w:sz w:val="28"/>
          <w:cs/>
        </w:rPr>
        <w:t xml:space="preserve"> และ </w:t>
      </w:r>
      <w:r w:rsidR="0007184A">
        <w:rPr>
          <w:rFonts w:ascii="Angsana New" w:hAnsi="Angsana New"/>
          <w:sz w:val="28"/>
          <w:lang w:val="en-GB"/>
        </w:rPr>
        <w:t>2562</w:t>
      </w:r>
      <w:r w:rsidR="009B2480" w:rsidRPr="00B71F44">
        <w:rPr>
          <w:rFonts w:ascii="Angsana New" w:hAnsi="Angsana New" w:hint="cs"/>
          <w:color w:val="000000" w:themeColor="text1"/>
          <w:spacing w:val="-2"/>
          <w:sz w:val="28"/>
        </w:rPr>
        <w:t xml:space="preserve"> </w:t>
      </w:r>
      <w:r w:rsidR="009B2480" w:rsidRPr="008345D6">
        <w:rPr>
          <w:rFonts w:ascii="Angsana New" w:hAnsi="Angsana New" w:hint="cs"/>
          <w:color w:val="000000" w:themeColor="text1"/>
          <w:spacing w:val="-2"/>
          <w:sz w:val="28"/>
          <w:cs/>
        </w:rPr>
        <w:t>มีดังนี้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D5121C" w:rsidRPr="003B65FB" w14:paraId="75B466AA" w14:textId="77777777">
        <w:trPr>
          <w:cantSplit/>
          <w:trHeight w:val="342"/>
        </w:trPr>
        <w:tc>
          <w:tcPr>
            <w:tcW w:w="4230" w:type="dxa"/>
          </w:tcPr>
          <w:p w14:paraId="3960897E" w14:textId="77777777" w:rsidR="00D5121C" w:rsidRPr="003B65FB" w:rsidRDefault="00D5121C">
            <w:pPr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4787809D" w14:textId="77777777" w:rsidR="00D5121C" w:rsidRPr="003B65FB" w:rsidRDefault="00D5121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345DD8B5" w14:textId="77777777" w:rsidR="00D5121C" w:rsidRPr="008345D6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F4F7126" w14:textId="77777777" w:rsidR="00D5121C" w:rsidRPr="003B65FB" w:rsidRDefault="009B2480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D5121C" w:rsidRPr="003B65FB" w14:paraId="7BA86F5D" w14:textId="77777777">
        <w:trPr>
          <w:cantSplit/>
        </w:trPr>
        <w:tc>
          <w:tcPr>
            <w:tcW w:w="4230" w:type="dxa"/>
          </w:tcPr>
          <w:p w14:paraId="24D379E0" w14:textId="77777777" w:rsidR="00D5121C" w:rsidRPr="003B65FB" w:rsidRDefault="00D5121C">
            <w:pPr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center"/>
          </w:tcPr>
          <w:p w14:paraId="5FF7526D" w14:textId="77777777" w:rsidR="00D5121C" w:rsidRPr="003B65FB" w:rsidRDefault="009B2480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E220773" w14:textId="77777777" w:rsidR="00D5121C" w:rsidRPr="003B65FB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6A84972C" w14:textId="77777777" w:rsidR="00D5121C" w:rsidRPr="008345D6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3B65FB" w14:paraId="2DF37AC8" w14:textId="77777777">
        <w:trPr>
          <w:cantSplit/>
        </w:trPr>
        <w:tc>
          <w:tcPr>
            <w:tcW w:w="4230" w:type="dxa"/>
          </w:tcPr>
          <w:p w14:paraId="07C530B5" w14:textId="77777777" w:rsidR="00D5121C" w:rsidRPr="003B65FB" w:rsidRDefault="00D5121C">
            <w:pPr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D3E111" w14:textId="650E3822" w:rsidR="00D5121C" w:rsidRPr="008345D6" w:rsidRDefault="009B2480" w:rsidP="008A79B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6E2AF4" w14:textId="77777777" w:rsidR="00D5121C" w:rsidRPr="003B65FB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94402D" w14:textId="77777777" w:rsidR="00D5121C" w:rsidRPr="008345D6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90" w:type="dxa"/>
          </w:tcPr>
          <w:p w14:paraId="506EAE14" w14:textId="77777777" w:rsidR="00D5121C" w:rsidRPr="003B65FB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B34401" w14:textId="6D8C567A" w:rsidR="00D5121C" w:rsidRPr="003B65FB" w:rsidRDefault="00E46EFE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44E296" w14:textId="77777777" w:rsidR="00D5121C" w:rsidRPr="003B65FB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3C220F" w14:textId="77777777" w:rsidR="00D5121C" w:rsidRPr="008345D6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D5121C" w:rsidRPr="003B65FB" w14:paraId="0D130F61" w14:textId="77777777">
        <w:trPr>
          <w:cantSplit/>
        </w:trPr>
        <w:tc>
          <w:tcPr>
            <w:tcW w:w="4230" w:type="dxa"/>
          </w:tcPr>
          <w:p w14:paraId="70BA229F" w14:textId="77777777" w:rsidR="00D5121C" w:rsidRPr="008345D6" w:rsidRDefault="009B2480" w:rsidP="00E565FF">
            <w:pPr>
              <w:ind w:right="108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8345D6">
              <w:rPr>
                <w:rFonts w:ascii="Angsana New" w:eastAsia="MS Mincho" w:hAnsi="Angsana New" w:hint="cs"/>
                <w:sz w:val="28"/>
                <w:cs/>
              </w:rPr>
              <w:t>หนี้สินระยะยาวภายใต้สัญญาเช่ายกมา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CF110B" w14:textId="77777777" w:rsidR="00D5121C" w:rsidRPr="003B65FB" w:rsidRDefault="00D5121C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5CDA066" w14:textId="77777777" w:rsidR="00D5121C" w:rsidRPr="003B65FB" w:rsidRDefault="00D5121C">
            <w:pPr>
              <w:tabs>
                <w:tab w:val="decimal" w:pos="798"/>
              </w:tabs>
              <w:ind w:right="5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8F34E2" w14:textId="77777777" w:rsidR="00D5121C" w:rsidRPr="003B65FB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CEC950D" w14:textId="77777777" w:rsidR="00D5121C" w:rsidRPr="003B65FB" w:rsidRDefault="00D5121C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1ECA1E" w14:textId="77777777" w:rsidR="00D5121C" w:rsidRPr="003B65FB" w:rsidRDefault="00D5121C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73CDC29" w14:textId="77777777" w:rsidR="00D5121C" w:rsidRPr="003B65FB" w:rsidRDefault="00D5121C">
            <w:pPr>
              <w:ind w:left="-90" w:right="-10"/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70" w:type="dxa"/>
          </w:tcPr>
          <w:p w14:paraId="14D6BCBB" w14:textId="77777777" w:rsidR="00D5121C" w:rsidRPr="003B65FB" w:rsidRDefault="00D5121C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5121C" w:rsidRPr="003B65FB" w14:paraId="28128C2D" w14:textId="77777777" w:rsidTr="00427C58">
        <w:trPr>
          <w:cantSplit/>
        </w:trPr>
        <w:tc>
          <w:tcPr>
            <w:tcW w:w="4230" w:type="dxa"/>
          </w:tcPr>
          <w:p w14:paraId="2F41AD9E" w14:textId="320FEDBD" w:rsidR="00D5121C" w:rsidRPr="008345D6" w:rsidRDefault="009B2480" w:rsidP="00E565FF">
            <w:pPr>
              <w:ind w:left="361" w:right="108" w:hanging="361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3B65FB">
              <w:rPr>
                <w:rFonts w:ascii="Angsana New" w:eastAsia="MS Mincho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eastAsia="MS Mincho" w:hAnsi="Angsana New" w:hint="cs"/>
                <w:sz w:val="28"/>
                <w:cs/>
              </w:rPr>
              <w:t>รวมส่วนของหนี้สินระยะยาวที่ถึงกำหนดชำระภายใน</w:t>
            </w:r>
            <w:r w:rsidR="00E565FF">
              <w:rPr>
                <w:rFonts w:ascii="Angsana New" w:eastAsia="MS Mincho" w:hAnsi="Angsana New"/>
                <w:sz w:val="28"/>
                <w:lang w:val="en-GB"/>
              </w:rPr>
              <w:t xml:space="preserve">    </w:t>
            </w:r>
            <w:r w:rsidRPr="008345D6">
              <w:rPr>
                <w:rFonts w:ascii="Angsana New" w:eastAsia="MS Mincho" w:hAnsi="Angsana New" w:hint="cs"/>
                <w:sz w:val="28"/>
                <w:cs/>
              </w:rPr>
              <w:t>หนึ่งปี)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AE54C7" w14:textId="621F3E47" w:rsidR="00D5121C" w:rsidRPr="003B65FB" w:rsidRDefault="003A2115" w:rsidP="00422468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F7099F" w14:textId="77777777" w:rsidR="00D5121C" w:rsidRPr="003B65FB" w:rsidRDefault="00D5121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38DC80" w14:textId="77777777" w:rsidR="00D5121C" w:rsidRPr="003B65FB" w:rsidRDefault="009B2480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9,932</w:t>
            </w:r>
          </w:p>
        </w:tc>
        <w:tc>
          <w:tcPr>
            <w:tcW w:w="90" w:type="dxa"/>
            <w:shd w:val="clear" w:color="auto" w:fill="auto"/>
          </w:tcPr>
          <w:p w14:paraId="636FD5C4" w14:textId="77777777" w:rsidR="00D5121C" w:rsidRPr="003B65FB" w:rsidRDefault="00D5121C">
            <w:pPr>
              <w:tabs>
                <w:tab w:val="decimal" w:pos="810"/>
                <w:tab w:val="decimal" w:pos="841"/>
              </w:tabs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68B40B" w14:textId="1A0D9F1F" w:rsidR="00D5121C" w:rsidRPr="003B65FB" w:rsidRDefault="00926960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9,619</w:t>
            </w:r>
          </w:p>
        </w:tc>
        <w:tc>
          <w:tcPr>
            <w:tcW w:w="90" w:type="dxa"/>
            <w:shd w:val="clear" w:color="auto" w:fill="auto"/>
          </w:tcPr>
          <w:p w14:paraId="4FCFDCCB" w14:textId="77777777" w:rsidR="00D5121C" w:rsidRPr="003B65FB" w:rsidRDefault="00D5121C">
            <w:pPr>
              <w:tabs>
                <w:tab w:val="decimal" w:pos="810"/>
              </w:tabs>
              <w:ind w:left="-90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562691" w14:textId="77777777" w:rsidR="00D5121C" w:rsidRPr="003B65FB" w:rsidRDefault="009B2480" w:rsidP="00422468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8,690</w:t>
            </w:r>
          </w:p>
        </w:tc>
      </w:tr>
      <w:tr w:rsidR="00D5121C" w:rsidRPr="003B65FB" w14:paraId="7509C766" w14:textId="77777777" w:rsidTr="00427C58">
        <w:trPr>
          <w:cantSplit/>
        </w:trPr>
        <w:tc>
          <w:tcPr>
            <w:tcW w:w="4230" w:type="dxa"/>
          </w:tcPr>
          <w:p w14:paraId="6A986BCB" w14:textId="1E350CFE" w:rsidR="00D5121C" w:rsidRPr="008345D6" w:rsidRDefault="009B2480">
            <w:pPr>
              <w:tabs>
                <w:tab w:val="left" w:pos="535"/>
              </w:tabs>
              <w:ind w:left="85"/>
              <w:jc w:val="thaiDistribute"/>
              <w:rPr>
                <w:rFonts w:ascii="Angsana New" w:eastAsia="MS Mincho" w:hAnsi="Angsana New"/>
                <w:sz w:val="28"/>
                <w:u w:val="single"/>
                <w:cs/>
              </w:rPr>
            </w:pPr>
            <w:r w:rsidRPr="008345D6">
              <w:rPr>
                <w:rFonts w:ascii="Angsana New" w:eastAsia="MS Mincho" w:hAnsi="Angsana New" w:hint="cs"/>
                <w:sz w:val="28"/>
                <w:u w:val="single"/>
                <w:cs/>
              </w:rPr>
              <w:t>บวก</w:t>
            </w:r>
            <w:r w:rsidRPr="008345D6">
              <w:rPr>
                <w:rFonts w:ascii="Angsana New" w:eastAsia="MS Mincho" w:hAnsi="Angsana New" w:hint="cs"/>
                <w:sz w:val="28"/>
                <w:cs/>
              </w:rPr>
              <w:tab/>
              <w:t>รายการที่เพิ่ม</w:t>
            </w:r>
            <w:r w:rsidRPr="008345D6">
              <w:rPr>
                <w:rFonts w:ascii="Angsana New" w:eastAsia="MS Mincho" w:hAnsi="Angsana New" w:hint="cs"/>
                <w:spacing w:val="-4"/>
                <w:sz w:val="28"/>
                <w:cs/>
              </w:rPr>
              <w:t>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6C3597" w14:textId="63A51683" w:rsidR="00D5121C" w:rsidRPr="003B65FB" w:rsidRDefault="003A2115" w:rsidP="00422468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50E2CE" w14:textId="77777777" w:rsidR="00D5121C" w:rsidRPr="003B65FB" w:rsidRDefault="00D5121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19E9E8" w14:textId="77777777" w:rsidR="00D5121C" w:rsidRPr="003B65FB" w:rsidRDefault="009B2480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2,874</w:t>
            </w:r>
          </w:p>
        </w:tc>
        <w:tc>
          <w:tcPr>
            <w:tcW w:w="90" w:type="dxa"/>
            <w:shd w:val="clear" w:color="auto" w:fill="auto"/>
          </w:tcPr>
          <w:p w14:paraId="352F2081" w14:textId="77777777" w:rsidR="00D5121C" w:rsidRPr="003B65FB" w:rsidRDefault="00D5121C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FEC9AE" w14:textId="6937052C" w:rsidR="00D5121C" w:rsidRPr="003B65FB" w:rsidRDefault="00422468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8C09BB" w14:textId="77777777" w:rsidR="00D5121C" w:rsidRPr="003B65FB" w:rsidRDefault="00D5121C">
            <w:pPr>
              <w:ind w:left="-90"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5E059B" w14:textId="77777777" w:rsidR="00D5121C" w:rsidRPr="003B65FB" w:rsidRDefault="009B2480" w:rsidP="00422468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2,821</w:t>
            </w:r>
          </w:p>
        </w:tc>
      </w:tr>
      <w:tr w:rsidR="00D5121C" w:rsidRPr="003B65FB" w14:paraId="0E575C6B" w14:textId="77777777" w:rsidTr="00427C58">
        <w:trPr>
          <w:cantSplit/>
        </w:trPr>
        <w:tc>
          <w:tcPr>
            <w:tcW w:w="4230" w:type="dxa"/>
          </w:tcPr>
          <w:p w14:paraId="133387D2" w14:textId="77D55B74" w:rsidR="00D5121C" w:rsidRPr="003B65FB" w:rsidRDefault="009B2480">
            <w:pPr>
              <w:tabs>
                <w:tab w:val="left" w:pos="535"/>
              </w:tabs>
              <w:ind w:left="85"/>
              <w:jc w:val="thaiDistribute"/>
              <w:rPr>
                <w:rFonts w:ascii="Angsana New" w:eastAsia="MS Mincho" w:hAnsi="Angsana New"/>
                <w:sz w:val="28"/>
              </w:rPr>
            </w:pPr>
            <w:r w:rsidRPr="008345D6">
              <w:rPr>
                <w:rFonts w:ascii="Angsana New" w:eastAsia="MS Mincho" w:hAnsi="Angsana New" w:hint="cs"/>
                <w:sz w:val="28"/>
                <w:u w:val="single"/>
                <w:cs/>
              </w:rPr>
              <w:t>หัก</w:t>
            </w:r>
            <w:r w:rsidRPr="008345D6">
              <w:rPr>
                <w:rFonts w:ascii="Angsana New" w:eastAsia="MS Mincho" w:hAnsi="Angsana New" w:hint="cs"/>
                <w:sz w:val="28"/>
                <w:cs/>
              </w:rPr>
              <w:tab/>
            </w:r>
            <w:r w:rsidRPr="008345D6">
              <w:rPr>
                <w:rFonts w:ascii="Angsana New" w:eastAsia="MS Mincho" w:hAnsi="Angsana New" w:hint="cs"/>
                <w:spacing w:val="-2"/>
                <w:sz w:val="28"/>
                <w:cs/>
              </w:rPr>
              <w:t>เงินสดจ่าย</w:t>
            </w:r>
            <w:r w:rsidRPr="008345D6">
              <w:rPr>
                <w:rFonts w:ascii="Angsana New" w:eastAsia="MS Mincho" w:hAnsi="Angsana New" w:hint="cs"/>
                <w:spacing w:val="-4"/>
                <w:sz w:val="28"/>
                <w:cs/>
              </w:rPr>
              <w:t>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E4F31" w14:textId="1906B052" w:rsidR="00D5121C" w:rsidRPr="003B65FB" w:rsidRDefault="003A2115" w:rsidP="00422468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(4,300)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60E4B7" w14:textId="77777777" w:rsidR="00D5121C" w:rsidRPr="003B65FB" w:rsidRDefault="00D5121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331920" w14:textId="77777777" w:rsidR="00D5121C" w:rsidRPr="003B65FB" w:rsidRDefault="009B2480">
            <w:pPr>
              <w:tabs>
                <w:tab w:val="decimal" w:pos="990"/>
              </w:tabs>
              <w:ind w:right="1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(2,318)</w:t>
            </w:r>
          </w:p>
        </w:tc>
        <w:tc>
          <w:tcPr>
            <w:tcW w:w="90" w:type="dxa"/>
            <w:shd w:val="clear" w:color="auto" w:fill="auto"/>
          </w:tcPr>
          <w:p w14:paraId="1E578F88" w14:textId="77777777" w:rsidR="00D5121C" w:rsidRPr="003B65FB" w:rsidRDefault="00D5121C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2A2302" w14:textId="152168E3" w:rsidR="00D5121C" w:rsidRPr="003B65FB" w:rsidRDefault="00926960" w:rsidP="00422468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(4,462)</w:t>
            </w:r>
          </w:p>
        </w:tc>
        <w:tc>
          <w:tcPr>
            <w:tcW w:w="90" w:type="dxa"/>
            <w:shd w:val="clear" w:color="auto" w:fill="auto"/>
          </w:tcPr>
          <w:p w14:paraId="0B8DCBF6" w14:textId="77777777" w:rsidR="00D5121C" w:rsidRPr="003B65FB" w:rsidRDefault="00D5121C" w:rsidP="00422468">
            <w:pPr>
              <w:ind w:left="-90"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D653BD" w14:textId="77777777" w:rsidR="00D5121C" w:rsidRPr="003B65FB" w:rsidRDefault="009B2480" w:rsidP="00422468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(1,892)</w:t>
            </w:r>
          </w:p>
        </w:tc>
      </w:tr>
      <w:tr w:rsidR="00D5121C" w:rsidRPr="003B65FB" w14:paraId="6F956A24" w14:textId="77777777" w:rsidTr="00427C58">
        <w:trPr>
          <w:cantSplit/>
        </w:trPr>
        <w:tc>
          <w:tcPr>
            <w:tcW w:w="4230" w:type="dxa"/>
          </w:tcPr>
          <w:p w14:paraId="2045D55D" w14:textId="3B56D168" w:rsidR="00D5121C" w:rsidRPr="008345D6" w:rsidRDefault="009B2480" w:rsidP="00E565FF">
            <w:pPr>
              <w:tabs>
                <w:tab w:val="left" w:pos="541"/>
              </w:tabs>
              <w:ind w:left="361" w:hanging="36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8345D6">
              <w:rPr>
                <w:rFonts w:ascii="Angsana New" w:eastAsia="MS Mincho" w:hAnsi="Angsana New" w:hint="cs"/>
                <w:sz w:val="28"/>
                <w:cs/>
              </w:rPr>
              <w:t>หนี้สินตามสัญญาเช่าเพิ่มขึ้นจากการนำมาตรฐาน</w:t>
            </w:r>
            <w:r w:rsidR="00E565FF">
              <w:rPr>
                <w:rFonts w:ascii="Angsana New" w:eastAsia="MS Mincho" w:hAnsi="Angsana New"/>
                <w:sz w:val="28"/>
                <w:lang w:val="en-GB"/>
              </w:rPr>
              <w:t xml:space="preserve">   </w:t>
            </w:r>
            <w:r w:rsidRPr="008345D6">
              <w:rPr>
                <w:rFonts w:ascii="Angsana New" w:eastAsia="MS Mincho" w:hAnsi="Angsana New" w:hint="cs"/>
                <w:sz w:val="28"/>
                <w:cs/>
              </w:rPr>
              <w:t xml:space="preserve">การรายงานทางการเงิน ฉบับที่ 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16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345D6">
              <w:rPr>
                <w:rFonts w:ascii="Angsana New" w:eastAsia="MS Mincho" w:hAnsi="Angsana New" w:hint="cs"/>
                <w:sz w:val="28"/>
                <w:cs/>
              </w:rPr>
              <w:t>มาถือปฏิบัติ</w:t>
            </w:r>
            <w:r w:rsidR="00E565FF">
              <w:rPr>
                <w:rFonts w:ascii="Angsana New" w:eastAsia="MS Mincho" w:hAnsi="Angsana New"/>
                <w:sz w:val="28"/>
                <w:lang w:val="en-GB"/>
              </w:rPr>
              <w:t xml:space="preserve">  </w:t>
            </w:r>
            <w:r w:rsidRPr="008345D6">
              <w:rPr>
                <w:rFonts w:ascii="Angsana New" w:eastAsia="MS Mincho" w:hAnsi="Angsana New" w:hint="cs"/>
                <w:sz w:val="28"/>
                <w:cs/>
              </w:rPr>
              <w:t>ครั้งแรก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7253B" w14:textId="32BE7E8A" w:rsidR="00D5121C" w:rsidRPr="008345D6" w:rsidRDefault="003A2115" w:rsidP="00422468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  <w:cs/>
              </w:rPr>
            </w:pPr>
            <w:r w:rsidRPr="00422468">
              <w:rPr>
                <w:rFonts w:ascii="Angsana New" w:hAnsi="Angsana New"/>
                <w:sz w:val="28"/>
              </w:rPr>
              <w:t>219,892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FC171C" w14:textId="77777777" w:rsidR="00D5121C" w:rsidRPr="003B65FB" w:rsidRDefault="00D5121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F5C5F" w14:textId="77777777" w:rsidR="00D5121C" w:rsidRPr="003B65FB" w:rsidRDefault="009B2480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578221" w14:textId="77777777" w:rsidR="00D5121C" w:rsidRPr="003B65FB" w:rsidRDefault="00D5121C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7E8C2" w14:textId="3DC19346" w:rsidR="00D5121C" w:rsidRPr="008345D6" w:rsidRDefault="00926960" w:rsidP="00422468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  <w:cs/>
              </w:rPr>
            </w:pPr>
            <w:r w:rsidRPr="004224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1919DD" w14:textId="77777777" w:rsidR="00D5121C" w:rsidRPr="003B65FB" w:rsidRDefault="00D5121C" w:rsidP="00422468">
            <w:pPr>
              <w:tabs>
                <w:tab w:val="decimal" w:pos="990"/>
              </w:tabs>
              <w:ind w:left="-90"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226BF" w14:textId="77777777" w:rsidR="00D5121C" w:rsidRPr="003B65FB" w:rsidRDefault="009B2480" w:rsidP="00422468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5121C" w:rsidRPr="003B65FB" w14:paraId="7764C189" w14:textId="77777777" w:rsidTr="00427C58">
        <w:trPr>
          <w:cantSplit/>
        </w:trPr>
        <w:tc>
          <w:tcPr>
            <w:tcW w:w="4230" w:type="dxa"/>
          </w:tcPr>
          <w:p w14:paraId="5215D17A" w14:textId="77777777" w:rsidR="00D5121C" w:rsidRPr="003B65FB" w:rsidRDefault="009B2480" w:rsidP="00E565FF">
            <w:pPr>
              <w:ind w:right="108"/>
              <w:jc w:val="thaiDistribute"/>
              <w:rPr>
                <w:rFonts w:ascii="Angsana New" w:eastAsia="MS Mincho" w:hAnsi="Angsana New"/>
                <w:sz w:val="28"/>
              </w:rPr>
            </w:pPr>
            <w:r w:rsidRPr="008345D6">
              <w:rPr>
                <w:rFonts w:ascii="Angsana New" w:eastAsia="MS Mincho" w:hAnsi="Angsana New" w:hint="cs"/>
                <w:sz w:val="28"/>
                <w:cs/>
              </w:rPr>
              <w:t>หนี้สินระยะยาวภายใต้สัญญาเช่าทางการเงินยกไป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20C77" w14:textId="77777777" w:rsidR="00D5121C" w:rsidRPr="003B65FB" w:rsidRDefault="00D5121C" w:rsidP="00422468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74EE3A" w14:textId="77777777" w:rsidR="00D5121C" w:rsidRPr="003B65FB" w:rsidRDefault="00D5121C">
            <w:pPr>
              <w:tabs>
                <w:tab w:val="decimal" w:pos="798"/>
                <w:tab w:val="decimal" w:pos="1060"/>
              </w:tabs>
              <w:ind w:right="-3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E3D500" w14:textId="77777777" w:rsidR="00D5121C" w:rsidRPr="003B65FB" w:rsidRDefault="00D5121C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F481A" w14:textId="77777777" w:rsidR="00D5121C" w:rsidRPr="003B65FB" w:rsidRDefault="00D5121C">
            <w:pPr>
              <w:tabs>
                <w:tab w:val="decimal" w:pos="841"/>
                <w:tab w:val="decimal" w:pos="1060"/>
              </w:tabs>
              <w:ind w:right="-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2DE4E4" w14:textId="77777777" w:rsidR="00D5121C" w:rsidRPr="003B65FB" w:rsidRDefault="00D5121C" w:rsidP="00422468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2B155" w14:textId="77777777" w:rsidR="00D5121C" w:rsidRPr="003B65FB" w:rsidRDefault="00D5121C" w:rsidP="00422468">
            <w:pPr>
              <w:tabs>
                <w:tab w:val="decimal" w:pos="990"/>
              </w:tabs>
              <w:ind w:left="-90" w:right="-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9CDB1" w14:textId="77777777" w:rsidR="00D5121C" w:rsidRPr="003B65FB" w:rsidRDefault="00D5121C" w:rsidP="00422468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</w:p>
        </w:tc>
      </w:tr>
      <w:tr w:rsidR="00D5121C" w:rsidRPr="003B65FB" w14:paraId="35858E94" w14:textId="77777777" w:rsidTr="00427C58">
        <w:trPr>
          <w:cantSplit/>
        </w:trPr>
        <w:tc>
          <w:tcPr>
            <w:tcW w:w="4230" w:type="dxa"/>
          </w:tcPr>
          <w:p w14:paraId="6F61947C" w14:textId="77777777" w:rsidR="00D5121C" w:rsidRPr="008345D6" w:rsidRDefault="009B2480" w:rsidP="00E565FF">
            <w:pPr>
              <w:ind w:left="361" w:right="108" w:hanging="361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3B65FB">
              <w:rPr>
                <w:rFonts w:ascii="Angsana New" w:eastAsia="MS Mincho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eastAsia="MS Mincho" w:hAnsi="Angsana New" w:hint="cs"/>
                <w:sz w:val="28"/>
                <w:cs/>
              </w:rPr>
              <w:t>รวมส่วนของหนี้สินระยะยาวที่ถึงกำหนดชำระภายในหนึ่งปี)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8A52A9" w14:textId="39DD83BE" w:rsidR="00D5121C" w:rsidRPr="003B65FB" w:rsidRDefault="00AA6F69" w:rsidP="00422468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226,080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91C961" w14:textId="77777777" w:rsidR="00D5121C" w:rsidRPr="003B65FB" w:rsidRDefault="00D5121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E7599F" w14:textId="77777777" w:rsidR="00D5121C" w:rsidRPr="003B65FB" w:rsidRDefault="009B2480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0</w:t>
            </w:r>
            <w:r w:rsidRPr="003B65FB">
              <w:rPr>
                <w:rFonts w:ascii="Angsana New" w:hAnsi="Angsana New" w:hint="cs"/>
                <w:sz w:val="28"/>
              </w:rPr>
              <w:t>,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488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5D1E7" w14:textId="77777777" w:rsidR="00D5121C" w:rsidRPr="003B65FB" w:rsidRDefault="00D5121C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3233AD" w14:textId="415790B9" w:rsidR="00D5121C" w:rsidRPr="003B65FB" w:rsidRDefault="00926960" w:rsidP="00422468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5,157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F56CDC" w14:textId="77777777" w:rsidR="00D5121C" w:rsidRPr="003B65FB" w:rsidRDefault="00D5121C" w:rsidP="00422468">
            <w:pPr>
              <w:tabs>
                <w:tab w:val="decimal" w:pos="990"/>
              </w:tabs>
              <w:ind w:left="-90"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5DF4CF" w14:textId="77777777" w:rsidR="00D5121C" w:rsidRPr="003B65FB" w:rsidRDefault="009B2480" w:rsidP="00422468">
            <w:pPr>
              <w:tabs>
                <w:tab w:val="decimal" w:pos="990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9,619</w:t>
            </w:r>
          </w:p>
        </w:tc>
      </w:tr>
    </w:tbl>
    <w:p w14:paraId="254EDA06" w14:textId="34EF7E21" w:rsidR="00D5121C" w:rsidRPr="003B65FB" w:rsidRDefault="00AB0215">
      <w:pPr>
        <w:tabs>
          <w:tab w:val="left" w:pos="360"/>
        </w:tabs>
        <w:spacing w:after="120"/>
        <w:ind w:left="-86"/>
        <w:jc w:val="thaiDistribute"/>
        <w:rPr>
          <w:rFonts w:ascii="Angsana New" w:hAnsi="Angsana New"/>
          <w:color w:val="000000" w:themeColor="text1"/>
          <w:spacing w:val="-2"/>
          <w:sz w:val="28"/>
        </w:rPr>
      </w:pPr>
      <w:r w:rsidRPr="003B65FB">
        <w:rPr>
          <w:rFonts w:ascii="Angsana New" w:hAnsi="Angsana New" w:hint="cs"/>
          <w:color w:val="000000" w:themeColor="text1"/>
          <w:spacing w:val="-2"/>
          <w:sz w:val="28"/>
        </w:rPr>
        <w:t>9</w:t>
      </w:r>
      <w:r w:rsidR="009B2480" w:rsidRPr="003B65FB">
        <w:rPr>
          <w:rFonts w:ascii="Angsana New" w:hAnsi="Angsana New" w:hint="cs"/>
          <w:color w:val="000000" w:themeColor="text1"/>
          <w:spacing w:val="-2"/>
          <w:sz w:val="28"/>
        </w:rPr>
        <w:t>.4</w:t>
      </w:r>
      <w:r w:rsidR="009B2480" w:rsidRPr="003B65FB">
        <w:rPr>
          <w:rFonts w:ascii="Angsana New" w:hAnsi="Angsana New" w:hint="cs"/>
          <w:color w:val="000000" w:themeColor="text1"/>
          <w:spacing w:val="-2"/>
          <w:sz w:val="28"/>
        </w:rPr>
        <w:tab/>
      </w:r>
      <w:r w:rsidR="009B2480" w:rsidRPr="008345D6">
        <w:rPr>
          <w:rFonts w:ascii="Angsana New" w:hAnsi="Angsana New" w:hint="cs"/>
          <w:color w:val="000000" w:themeColor="text1"/>
          <w:spacing w:val="-2"/>
          <w:sz w:val="28"/>
          <w:cs/>
        </w:rPr>
        <w:t>การเปลี่ยนแปลงในหนี้สินที่เกิดจากกิจกรรมจัดหาเงิน</w:t>
      </w:r>
      <w:r w:rsidR="00AD75F6" w:rsidRPr="008345D6">
        <w:rPr>
          <w:rFonts w:ascii="Angsana New" w:hAnsi="Angsana New" w:hint="cs"/>
          <w:sz w:val="28"/>
          <w:cs/>
        </w:rPr>
        <w:t>สำหรับปีสิ้นสุดวันที่</w:t>
      </w:r>
      <w:r w:rsidR="00AD75F6" w:rsidRPr="008345D6">
        <w:rPr>
          <w:rFonts w:ascii="Angsana New" w:hAnsi="Angsana New" w:hint="cs"/>
          <w:sz w:val="28"/>
        </w:rPr>
        <w:t xml:space="preserve"> </w:t>
      </w:r>
      <w:r w:rsidR="00E565FF">
        <w:rPr>
          <w:rFonts w:ascii="Angsana New" w:hAnsi="Angsana New"/>
          <w:sz w:val="28"/>
          <w:lang w:val="en-GB"/>
        </w:rPr>
        <w:t>31</w:t>
      </w:r>
      <w:r w:rsidR="00AD75F6" w:rsidRPr="008345D6">
        <w:rPr>
          <w:rFonts w:ascii="Angsana New" w:hAnsi="Angsana New" w:hint="cs"/>
          <w:sz w:val="28"/>
          <w:cs/>
        </w:rPr>
        <w:t xml:space="preserve"> ธันวาคม </w:t>
      </w:r>
      <w:r w:rsidR="00E565FF">
        <w:rPr>
          <w:rFonts w:ascii="Angsana New" w:hAnsi="Angsana New"/>
          <w:sz w:val="28"/>
          <w:lang w:val="en-GB"/>
        </w:rPr>
        <w:t>2563</w:t>
      </w:r>
      <w:r w:rsidR="00AD75F6" w:rsidRPr="008345D6">
        <w:rPr>
          <w:rFonts w:ascii="Angsana New" w:hAnsi="Angsana New" w:hint="cs"/>
          <w:sz w:val="28"/>
          <w:cs/>
        </w:rPr>
        <w:t xml:space="preserve"> และ </w:t>
      </w:r>
      <w:r w:rsidR="00E565FF">
        <w:rPr>
          <w:rFonts w:ascii="Angsana New" w:hAnsi="Angsana New"/>
          <w:sz w:val="28"/>
          <w:lang w:val="en-GB"/>
        </w:rPr>
        <w:t>2562</w:t>
      </w:r>
      <w:r w:rsidR="009B2480" w:rsidRPr="003B65FB">
        <w:rPr>
          <w:rFonts w:ascii="Angsana New" w:hAnsi="Angsana New" w:hint="cs"/>
          <w:color w:val="000000" w:themeColor="text1"/>
          <w:spacing w:val="-2"/>
          <w:sz w:val="28"/>
          <w:cs/>
          <w:lang w:val="en-GB"/>
        </w:rPr>
        <w:t xml:space="preserve">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20"/>
        <w:gridCol w:w="90"/>
        <w:gridCol w:w="70"/>
        <w:gridCol w:w="547"/>
        <w:gridCol w:w="90"/>
        <w:gridCol w:w="443"/>
        <w:gridCol w:w="90"/>
        <w:gridCol w:w="90"/>
        <w:gridCol w:w="762"/>
        <w:gridCol w:w="90"/>
        <w:gridCol w:w="138"/>
        <w:gridCol w:w="90"/>
        <w:gridCol w:w="90"/>
        <w:gridCol w:w="990"/>
        <w:gridCol w:w="90"/>
        <w:gridCol w:w="90"/>
        <w:gridCol w:w="1260"/>
      </w:tblGrid>
      <w:tr w:rsidR="00D5121C" w:rsidRPr="003B65FB" w14:paraId="7128E6AA" w14:textId="77777777" w:rsidTr="003217C9">
        <w:trPr>
          <w:trHeight w:val="80"/>
        </w:trPr>
        <w:tc>
          <w:tcPr>
            <w:tcW w:w="2880" w:type="dxa"/>
          </w:tcPr>
          <w:p w14:paraId="5D0EDEB0" w14:textId="496B5F68" w:rsidR="00D5121C" w:rsidRPr="003B65FB" w:rsidRDefault="00D5121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E81DCDB" w14:textId="77777777" w:rsidR="00D5121C" w:rsidRPr="003B65FB" w:rsidRDefault="00D5121C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0" w:type="dxa"/>
          </w:tcPr>
          <w:p w14:paraId="77028C01" w14:textId="77777777" w:rsidR="00D5121C" w:rsidRPr="003B65FB" w:rsidRDefault="00D5121C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707" w:type="dxa"/>
            <w:gridSpan w:val="3"/>
          </w:tcPr>
          <w:p w14:paraId="37C20963" w14:textId="77777777" w:rsidR="00D5121C" w:rsidRPr="003B65FB" w:rsidRDefault="00D5121C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475" w:type="dxa"/>
            <w:gridSpan w:val="5"/>
          </w:tcPr>
          <w:p w14:paraId="29EEDABB" w14:textId="77777777" w:rsidR="00D5121C" w:rsidRPr="008345D6" w:rsidRDefault="00D5121C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838" w:type="dxa"/>
            <w:gridSpan w:val="8"/>
            <w:vAlign w:val="center"/>
          </w:tcPr>
          <w:p w14:paraId="4B4A0183" w14:textId="77777777" w:rsidR="00D5121C" w:rsidRPr="008345D6" w:rsidRDefault="009B2480">
            <w:pPr>
              <w:ind w:right="4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D5121C" w:rsidRPr="003B65FB" w14:paraId="725CEC45" w14:textId="77777777" w:rsidTr="003217C9">
        <w:trPr>
          <w:trHeight w:val="80"/>
        </w:trPr>
        <w:tc>
          <w:tcPr>
            <w:tcW w:w="2880" w:type="dxa"/>
          </w:tcPr>
          <w:p w14:paraId="4925ED10" w14:textId="77777777" w:rsidR="00D5121C" w:rsidRPr="003B65FB" w:rsidRDefault="00D5121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18"/>
          </w:tcPr>
          <w:p w14:paraId="4F044877" w14:textId="77777777" w:rsidR="00D5121C" w:rsidRPr="008345D6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E565FF" w:rsidRPr="003B65FB" w14:paraId="3C63C637" w14:textId="77777777" w:rsidTr="003217C9">
        <w:trPr>
          <w:trHeight w:val="80"/>
        </w:trPr>
        <w:tc>
          <w:tcPr>
            <w:tcW w:w="2880" w:type="dxa"/>
          </w:tcPr>
          <w:p w14:paraId="71E11A9C" w14:textId="77777777" w:rsidR="00E565FF" w:rsidRPr="003B65FB" w:rsidRDefault="00E565F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1A929145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3C6C323" w14:textId="03DBB97F" w:rsidR="00E565FF" w:rsidRPr="003B65FB" w:rsidRDefault="00E565FF" w:rsidP="00E122D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3B65FB">
              <w:rPr>
                <w:rFonts w:ascii="Angsana New" w:hAnsi="Angsana New" w:hint="cs"/>
                <w:sz w:val="28"/>
              </w:rPr>
              <w:t xml:space="preserve"> 2563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B390847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0" w:type="dxa"/>
            <w:gridSpan w:val="5"/>
            <w:vMerge w:val="restart"/>
            <w:tcBorders>
              <w:top w:val="single" w:sz="4" w:space="0" w:color="auto"/>
            </w:tcBorders>
          </w:tcPr>
          <w:p w14:paraId="38B9C5B9" w14:textId="77777777" w:rsidR="00E565FF" w:rsidRPr="008345D6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กระแสเงินสด</w:t>
            </w:r>
          </w:p>
          <w:p w14:paraId="49E30E51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จากกิจกรรม</w:t>
            </w:r>
          </w:p>
          <w:p w14:paraId="35FF8195" w14:textId="26A9178A" w:rsidR="00E565FF" w:rsidRPr="003B65FB" w:rsidRDefault="00E565FF" w:rsidP="00E122D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จัดหาเงิน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61AF949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4"/>
            <w:vMerge w:val="restart"/>
            <w:tcBorders>
              <w:top w:val="single" w:sz="4" w:space="0" w:color="auto"/>
            </w:tcBorders>
          </w:tcPr>
          <w:p w14:paraId="73DA3C49" w14:textId="41F46CBE" w:rsidR="00E565FF" w:rsidRPr="003B65FB" w:rsidRDefault="00E565FF" w:rsidP="00E122D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3B65FB">
              <w:rPr>
                <w:rFonts w:ascii="Angsana New" w:hAnsi="Angsana New" w:hint="cs"/>
                <w:sz w:val="28"/>
              </w:rPr>
              <w:t xml:space="preserve">   </w:t>
            </w:r>
            <w:r w:rsidRPr="008345D6">
              <w:rPr>
                <w:rFonts w:ascii="Angsana New" w:hAnsi="Angsana New" w:hint="cs"/>
                <w:sz w:val="28"/>
                <w:cs/>
              </w:rPr>
              <w:t>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47A366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</w:tcBorders>
          </w:tcPr>
          <w:p w14:paraId="555442AA" w14:textId="1B4D79C4" w:rsidR="00E565FF" w:rsidRPr="003B65FB" w:rsidRDefault="00E565FF" w:rsidP="00E122D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3B65FB">
              <w:rPr>
                <w:rFonts w:ascii="Angsana New" w:hAnsi="Angsana New" w:hint="cs"/>
                <w:sz w:val="28"/>
              </w:rPr>
              <w:t xml:space="preserve">   </w:t>
            </w:r>
            <w:r w:rsidRPr="008345D6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C8E5FF5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</w:tcBorders>
          </w:tcPr>
          <w:p w14:paraId="170CD1ED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D03F892" w14:textId="61DE3116" w:rsidR="00E565FF" w:rsidRPr="008345D6" w:rsidRDefault="00E565FF" w:rsidP="00AD75F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E565FF" w:rsidRPr="003B65FB" w14:paraId="1746E05E" w14:textId="77777777" w:rsidTr="003217C9">
        <w:trPr>
          <w:trHeight w:val="80"/>
        </w:trPr>
        <w:tc>
          <w:tcPr>
            <w:tcW w:w="2880" w:type="dxa"/>
          </w:tcPr>
          <w:p w14:paraId="5AB80944" w14:textId="77777777" w:rsidR="00E565FF" w:rsidRPr="003B65FB" w:rsidRDefault="00E565F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2EF22FBA" w14:textId="166747DD" w:rsidR="00E565FF" w:rsidRPr="003B65FB" w:rsidRDefault="00E565F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</w:tcPr>
          <w:p w14:paraId="1C1DD208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0" w:type="dxa"/>
            <w:gridSpan w:val="5"/>
            <w:vMerge/>
            <w:tcBorders>
              <w:bottom w:val="single" w:sz="4" w:space="0" w:color="auto"/>
            </w:tcBorders>
          </w:tcPr>
          <w:p w14:paraId="471B961D" w14:textId="691A8052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85AC0DD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4"/>
            <w:vMerge/>
            <w:tcBorders>
              <w:bottom w:val="single" w:sz="4" w:space="0" w:color="auto"/>
            </w:tcBorders>
          </w:tcPr>
          <w:p w14:paraId="1CA58819" w14:textId="6F3E3E99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562E833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4" w:space="0" w:color="auto"/>
            </w:tcBorders>
          </w:tcPr>
          <w:p w14:paraId="0E729A16" w14:textId="338BF547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D8E0240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gridSpan w:val="2"/>
            <w:vMerge/>
            <w:tcBorders>
              <w:bottom w:val="single" w:sz="4" w:space="0" w:color="auto"/>
            </w:tcBorders>
          </w:tcPr>
          <w:p w14:paraId="13B1639B" w14:textId="715BBF85" w:rsidR="00E565FF" w:rsidRPr="008345D6" w:rsidRDefault="00E565FF" w:rsidP="00AD75F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5121C" w:rsidRPr="003B65FB" w14:paraId="19893742" w14:textId="77777777" w:rsidTr="003217C9">
        <w:trPr>
          <w:trHeight w:val="80"/>
        </w:trPr>
        <w:tc>
          <w:tcPr>
            <w:tcW w:w="2880" w:type="dxa"/>
          </w:tcPr>
          <w:p w14:paraId="151A2C53" w14:textId="413A37EF" w:rsidR="00D5121C" w:rsidRPr="008345D6" w:rsidRDefault="009B2480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C025D9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ดูหมายเหต</w:t>
            </w:r>
            <w:r w:rsidR="00E710B8" w:rsidRPr="008345D6">
              <w:rPr>
                <w:rFonts w:ascii="Angsana New" w:hAnsi="Angsana New" w:hint="cs"/>
                <w:sz w:val="28"/>
                <w:cs/>
              </w:rPr>
              <w:t>ุ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ข้อ </w:t>
            </w:r>
            <w:r w:rsidRPr="00C025D9">
              <w:rPr>
                <w:rFonts w:ascii="Angsana New" w:hAnsi="Angsana New" w:hint="cs"/>
                <w:sz w:val="28"/>
              </w:rPr>
              <w:t>2</w:t>
            </w:r>
            <w:r w:rsidR="00294352">
              <w:rPr>
                <w:rFonts w:ascii="Angsana New" w:hAnsi="Angsana New"/>
                <w:sz w:val="28"/>
              </w:rPr>
              <w:t>8</w:t>
            </w:r>
            <w:r w:rsidRPr="00C025D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32C25" w14:textId="77777777" w:rsidR="00D5121C" w:rsidRPr="003B65FB" w:rsidRDefault="00D5121C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  <w:p w14:paraId="68613F90" w14:textId="77777777" w:rsidR="00D5121C" w:rsidRPr="003B65FB" w:rsidRDefault="009B2480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110</w:t>
            </w:r>
            <w:r w:rsidRPr="003B65FB">
              <w:rPr>
                <w:rFonts w:ascii="Angsana New" w:hAnsi="Angsana New" w:hint="cs"/>
                <w:sz w:val="28"/>
              </w:rPr>
              <w:t>,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000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5D05306" w14:textId="77777777" w:rsidR="00D5121C" w:rsidRPr="003B65FB" w:rsidRDefault="00D5121C" w:rsidP="00991151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0" w:type="dxa"/>
            <w:gridSpan w:val="5"/>
            <w:shd w:val="clear" w:color="auto" w:fill="auto"/>
            <w:vAlign w:val="bottom"/>
          </w:tcPr>
          <w:p w14:paraId="2CA42E0E" w14:textId="77777777" w:rsidR="00427C58" w:rsidRPr="003B65FB" w:rsidRDefault="00427C58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  <w:p w14:paraId="540DF39B" w14:textId="0BD7CE80" w:rsidR="009674C8" w:rsidRPr="003B65FB" w:rsidRDefault="00803D73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4766D6" w14:textId="77777777" w:rsidR="00D5121C" w:rsidRPr="003B65FB" w:rsidRDefault="00D5121C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6C40FE4D" w14:textId="118E2AEB" w:rsidR="00427C58" w:rsidRPr="003B65FB" w:rsidRDefault="00803D73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44,546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68B2A8" w14:textId="77777777" w:rsidR="00D5121C" w:rsidRPr="003B65FB" w:rsidRDefault="00D5121C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F9A930D" w14:textId="16113039" w:rsidR="00427C58" w:rsidRPr="003B65FB" w:rsidRDefault="00803D73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082028" w14:textId="77777777" w:rsidR="00D5121C" w:rsidRPr="003B65FB" w:rsidRDefault="00D5121C" w:rsidP="00E565FF">
            <w:pPr>
              <w:tabs>
                <w:tab w:val="decimal" w:pos="840"/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AC66E7B" w14:textId="58BD87F3" w:rsidR="00427C58" w:rsidRPr="003B65FB" w:rsidRDefault="00803D73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174,046</w:t>
            </w:r>
          </w:p>
        </w:tc>
      </w:tr>
      <w:tr w:rsidR="00D5121C" w:rsidRPr="003B65FB" w14:paraId="79445EF1" w14:textId="77777777" w:rsidTr="003217C9">
        <w:trPr>
          <w:trHeight w:val="80"/>
        </w:trPr>
        <w:tc>
          <w:tcPr>
            <w:tcW w:w="2880" w:type="dxa"/>
          </w:tcPr>
          <w:p w14:paraId="401998E5" w14:textId="1D27E70E" w:rsidR="00D5121C" w:rsidRPr="008345D6" w:rsidRDefault="009B2480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เงินกู้ยืมระยะสั้น </w:t>
            </w:r>
            <w:r w:rsidRPr="00C025D9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ดูหมายเหต</w:t>
            </w:r>
            <w:r w:rsidR="00E710B8" w:rsidRPr="008345D6">
              <w:rPr>
                <w:rFonts w:ascii="Angsana New" w:hAnsi="Angsana New" w:hint="cs"/>
                <w:sz w:val="28"/>
                <w:cs/>
              </w:rPr>
              <w:t>ุ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ข้อ </w:t>
            </w:r>
            <w:r w:rsidR="00294352">
              <w:rPr>
                <w:rFonts w:ascii="Angsana New" w:hAnsi="Angsana New"/>
                <w:sz w:val="28"/>
              </w:rPr>
              <w:t>31</w:t>
            </w:r>
            <w:r w:rsidRPr="00C025D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0B72B1" w14:textId="14EBC078" w:rsidR="00D5121C" w:rsidRPr="003B65FB" w:rsidRDefault="009B2480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6</w:t>
            </w:r>
            <w:r w:rsidR="002C56B0">
              <w:rPr>
                <w:rFonts w:ascii="Angsana New" w:hAnsi="Angsana New"/>
                <w:sz w:val="28"/>
                <w:lang w:val="en-GB"/>
              </w:rPr>
              <w:t>2</w:t>
            </w:r>
            <w:r w:rsidRPr="003B65FB">
              <w:rPr>
                <w:rFonts w:ascii="Angsana New" w:hAnsi="Angsana New" w:hint="cs"/>
                <w:sz w:val="28"/>
              </w:rPr>
              <w:t>,</w:t>
            </w:r>
            <w:r w:rsidR="00ED63C4">
              <w:rPr>
                <w:rFonts w:ascii="Angsana New" w:hAnsi="Angsana New"/>
                <w:sz w:val="28"/>
                <w:lang w:val="en-GB"/>
              </w:rPr>
              <w:t>713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F3BC08D" w14:textId="77777777" w:rsidR="00D5121C" w:rsidRPr="003B65FB" w:rsidRDefault="00D5121C" w:rsidP="00991151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0" w:type="dxa"/>
            <w:gridSpan w:val="5"/>
            <w:shd w:val="clear" w:color="auto" w:fill="auto"/>
            <w:vAlign w:val="bottom"/>
          </w:tcPr>
          <w:p w14:paraId="5256A94E" w14:textId="330FD8ED" w:rsidR="00D5121C" w:rsidRPr="003B65FB" w:rsidRDefault="008B02D3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A9E522" w14:textId="77777777" w:rsidR="00D5121C" w:rsidRPr="003B65FB" w:rsidRDefault="00D5121C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4DC83459" w14:textId="0201D1F8" w:rsidR="00D5121C" w:rsidRPr="003B65FB" w:rsidRDefault="008B02D3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8D22DC" w14:textId="77777777" w:rsidR="00D5121C" w:rsidRPr="003B65FB" w:rsidRDefault="00D5121C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57F1450" w14:textId="1AE0D0B7" w:rsidR="00D5121C" w:rsidRPr="003B65FB" w:rsidRDefault="008B02D3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3AF1FD" w14:textId="77777777" w:rsidR="00D5121C" w:rsidRPr="008345D6" w:rsidRDefault="00D5121C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B626834" w14:textId="65BF4373" w:rsidR="00D5121C" w:rsidRPr="008345D6" w:rsidRDefault="008B02D3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  <w:cs/>
              </w:rPr>
            </w:pPr>
            <w:r w:rsidRPr="00E565FF">
              <w:rPr>
                <w:rFonts w:ascii="Angsana New" w:hAnsi="Angsana New"/>
                <w:sz w:val="28"/>
              </w:rPr>
              <w:t>65,283</w:t>
            </w:r>
          </w:p>
        </w:tc>
      </w:tr>
      <w:tr w:rsidR="00D5121C" w:rsidRPr="003B65FB" w14:paraId="7821E1F3" w14:textId="77777777" w:rsidTr="003217C9">
        <w:trPr>
          <w:trHeight w:val="80"/>
        </w:trPr>
        <w:tc>
          <w:tcPr>
            <w:tcW w:w="2880" w:type="dxa"/>
          </w:tcPr>
          <w:p w14:paraId="4EFB2B67" w14:textId="77777777" w:rsidR="00D5121C" w:rsidRPr="008345D6" w:rsidRDefault="009B2480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BCDEF8" w14:textId="77777777" w:rsidR="00D5121C" w:rsidRPr="003B65FB" w:rsidRDefault="009B2480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10</w:t>
            </w:r>
            <w:r w:rsidRPr="003B65FB">
              <w:rPr>
                <w:rFonts w:ascii="Angsana New" w:hAnsi="Angsana New" w:hint="cs"/>
                <w:sz w:val="28"/>
              </w:rPr>
              <w:t>,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488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CC28DB0" w14:textId="77777777" w:rsidR="00D5121C" w:rsidRPr="008345D6" w:rsidRDefault="00D5121C" w:rsidP="00991151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0" w:type="dxa"/>
            <w:gridSpan w:val="5"/>
            <w:shd w:val="clear" w:color="auto" w:fill="auto"/>
            <w:vAlign w:val="bottom"/>
          </w:tcPr>
          <w:p w14:paraId="3EC25841" w14:textId="7EFB6D03" w:rsidR="00D5121C" w:rsidRPr="008345D6" w:rsidRDefault="009F0E93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  <w:cs/>
              </w:rPr>
            </w:pPr>
            <w:r w:rsidRPr="00E565FF">
              <w:rPr>
                <w:rFonts w:ascii="Angsana New" w:hAnsi="Angsana New"/>
                <w:sz w:val="28"/>
              </w:rPr>
              <w:t>(4,300)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C07BBF" w14:textId="77777777" w:rsidR="00D5121C" w:rsidRPr="003B65FB" w:rsidRDefault="00D5121C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335828D4" w14:textId="0E91FCC9" w:rsidR="00D5121C" w:rsidRPr="003B65FB" w:rsidRDefault="009F0E93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2309B5" w14:textId="77777777" w:rsidR="00D5121C" w:rsidRPr="003B65FB" w:rsidRDefault="00D5121C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338438A" w14:textId="148981A1" w:rsidR="00D5121C" w:rsidRPr="003B65FB" w:rsidRDefault="009F0E93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219,892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83D65B" w14:textId="77777777" w:rsidR="00D5121C" w:rsidRPr="008345D6" w:rsidRDefault="00D5121C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CC33700" w14:textId="3E6924B5" w:rsidR="00D5121C" w:rsidRPr="008345D6" w:rsidRDefault="009F0E93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  <w:cs/>
              </w:rPr>
            </w:pPr>
            <w:r w:rsidRPr="00E565FF">
              <w:rPr>
                <w:rFonts w:ascii="Angsana New" w:hAnsi="Angsana New"/>
                <w:sz w:val="28"/>
              </w:rPr>
              <w:t>226,080</w:t>
            </w:r>
          </w:p>
        </w:tc>
      </w:tr>
      <w:tr w:rsidR="005E5BDE" w:rsidRPr="003B65FB" w14:paraId="79C2D31D" w14:textId="77777777" w:rsidTr="003217C9">
        <w:trPr>
          <w:trHeight w:val="80"/>
        </w:trPr>
        <w:tc>
          <w:tcPr>
            <w:tcW w:w="2880" w:type="dxa"/>
          </w:tcPr>
          <w:p w14:paraId="523BAF0D" w14:textId="77777777" w:rsidR="005E5BDE" w:rsidRDefault="005E5BDE">
            <w:pPr>
              <w:ind w:left="350" w:right="65" w:hanging="238"/>
              <w:rPr>
                <w:rFonts w:ascii="Angsana New" w:hAnsi="Angsana New"/>
                <w:sz w:val="28"/>
              </w:rPr>
            </w:pPr>
          </w:p>
          <w:p w14:paraId="568BC9F2" w14:textId="77777777" w:rsidR="00C71A67" w:rsidRDefault="00C71A67">
            <w:pPr>
              <w:ind w:left="350" w:right="65" w:hanging="238"/>
              <w:rPr>
                <w:rFonts w:ascii="Angsana New" w:hAnsi="Angsana New"/>
                <w:sz w:val="28"/>
              </w:rPr>
            </w:pPr>
          </w:p>
          <w:p w14:paraId="65A5CA13" w14:textId="77777777" w:rsidR="00C71A67" w:rsidRDefault="00C71A67">
            <w:pPr>
              <w:ind w:left="350" w:right="65" w:hanging="238"/>
              <w:rPr>
                <w:rFonts w:ascii="Angsana New" w:hAnsi="Angsana New"/>
                <w:sz w:val="28"/>
              </w:rPr>
            </w:pPr>
          </w:p>
          <w:p w14:paraId="330BE6DD" w14:textId="77777777" w:rsidR="00C71A67" w:rsidRDefault="00C71A67">
            <w:pPr>
              <w:ind w:left="350" w:right="65" w:hanging="238"/>
              <w:rPr>
                <w:rFonts w:ascii="Angsana New" w:hAnsi="Angsana New"/>
                <w:sz w:val="28"/>
              </w:rPr>
            </w:pPr>
          </w:p>
          <w:p w14:paraId="442A91C3" w14:textId="77777777" w:rsidR="00C71A67" w:rsidRDefault="00C71A67">
            <w:pPr>
              <w:ind w:left="350" w:right="65" w:hanging="238"/>
              <w:rPr>
                <w:rFonts w:ascii="Angsana New" w:hAnsi="Angsana New"/>
                <w:sz w:val="28"/>
              </w:rPr>
            </w:pPr>
          </w:p>
          <w:p w14:paraId="5BA53016" w14:textId="77777777" w:rsidR="00C71A67" w:rsidRDefault="00C71A67">
            <w:pPr>
              <w:ind w:left="350" w:right="65" w:hanging="238"/>
              <w:rPr>
                <w:rFonts w:ascii="Angsana New" w:hAnsi="Angsana New"/>
                <w:sz w:val="28"/>
              </w:rPr>
            </w:pPr>
          </w:p>
          <w:p w14:paraId="0FF28F50" w14:textId="77777777" w:rsidR="00C71A67" w:rsidRDefault="00C71A67">
            <w:pPr>
              <w:ind w:left="350" w:right="65" w:hanging="238"/>
              <w:rPr>
                <w:rFonts w:ascii="Angsana New" w:hAnsi="Angsana New"/>
                <w:sz w:val="28"/>
              </w:rPr>
            </w:pPr>
          </w:p>
          <w:p w14:paraId="63762151" w14:textId="6B329E5F" w:rsidR="00C71A67" w:rsidRPr="008345D6" w:rsidRDefault="00C71A67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E91923" w14:textId="77777777" w:rsidR="005E5BDE" w:rsidRPr="003B65FB" w:rsidRDefault="005E5BDE">
            <w:pPr>
              <w:tabs>
                <w:tab w:val="decimal" w:pos="989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A761F18" w14:textId="77777777" w:rsidR="005E5BDE" w:rsidRPr="003B65FB" w:rsidRDefault="005E5BDE">
            <w:pPr>
              <w:tabs>
                <w:tab w:val="decimal" w:pos="830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0" w:type="dxa"/>
            <w:gridSpan w:val="5"/>
            <w:shd w:val="clear" w:color="auto" w:fill="auto"/>
          </w:tcPr>
          <w:p w14:paraId="4093AB38" w14:textId="77777777" w:rsidR="005E5BDE" w:rsidRPr="008345D6" w:rsidRDefault="005E5BDE">
            <w:pPr>
              <w:tabs>
                <w:tab w:val="decimal" w:pos="830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1C5277" w14:textId="77777777" w:rsidR="005E5BDE" w:rsidRPr="003B65FB" w:rsidRDefault="005E5BDE">
            <w:pPr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14:paraId="6594983D" w14:textId="77777777" w:rsidR="005E5BDE" w:rsidRPr="003B65FB" w:rsidRDefault="005E5BDE">
            <w:pPr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A1437D" w14:textId="77777777" w:rsidR="005E5BDE" w:rsidRPr="003B65FB" w:rsidRDefault="005E5BDE">
            <w:pPr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A6D865" w14:textId="77777777" w:rsidR="005E5BDE" w:rsidRPr="003B65FB" w:rsidRDefault="005E5BDE">
            <w:pPr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CC86732" w14:textId="77777777" w:rsidR="005E5BDE" w:rsidRPr="003B65FB" w:rsidRDefault="005E5BDE">
            <w:pPr>
              <w:tabs>
                <w:tab w:val="decimal" w:pos="840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F2BAE18" w14:textId="77777777" w:rsidR="005E5BDE" w:rsidRPr="003B65FB" w:rsidRDefault="005E5BDE">
            <w:pPr>
              <w:tabs>
                <w:tab w:val="decimal" w:pos="840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</w:tr>
      <w:tr w:rsidR="00D5121C" w:rsidRPr="003B65FB" w14:paraId="0C416B9E" w14:textId="77777777" w:rsidTr="003217C9">
        <w:trPr>
          <w:trHeight w:val="80"/>
        </w:trPr>
        <w:tc>
          <w:tcPr>
            <w:tcW w:w="2880" w:type="dxa"/>
          </w:tcPr>
          <w:p w14:paraId="7CABC203" w14:textId="77777777" w:rsidR="00D5121C" w:rsidRPr="003B65FB" w:rsidRDefault="009B248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lastRenderedPageBreak/>
              <w:tab/>
            </w:r>
          </w:p>
        </w:tc>
        <w:tc>
          <w:tcPr>
            <w:tcW w:w="1260" w:type="dxa"/>
            <w:shd w:val="clear" w:color="auto" w:fill="auto"/>
          </w:tcPr>
          <w:p w14:paraId="643EF682" w14:textId="77777777" w:rsidR="00D5121C" w:rsidRPr="003B65FB" w:rsidRDefault="00D5121C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E83B829" w14:textId="77777777" w:rsidR="00D5121C" w:rsidRPr="003B65FB" w:rsidRDefault="00D5121C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707" w:type="dxa"/>
            <w:gridSpan w:val="3"/>
            <w:shd w:val="clear" w:color="auto" w:fill="auto"/>
          </w:tcPr>
          <w:p w14:paraId="7E3CDC0D" w14:textId="77777777" w:rsidR="00D5121C" w:rsidRPr="003B65FB" w:rsidRDefault="00D5121C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475" w:type="dxa"/>
            <w:gridSpan w:val="5"/>
            <w:shd w:val="clear" w:color="auto" w:fill="auto"/>
          </w:tcPr>
          <w:p w14:paraId="7FD2D2C8" w14:textId="77777777" w:rsidR="00D5121C" w:rsidRPr="008345D6" w:rsidRDefault="00D5121C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838" w:type="dxa"/>
            <w:gridSpan w:val="8"/>
            <w:shd w:val="clear" w:color="auto" w:fill="auto"/>
            <w:vAlign w:val="center"/>
          </w:tcPr>
          <w:p w14:paraId="55ED50CB" w14:textId="77777777" w:rsidR="00D5121C" w:rsidRPr="008345D6" w:rsidRDefault="009B2480">
            <w:pPr>
              <w:ind w:right="4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D5121C" w:rsidRPr="003B65FB" w14:paraId="7A973324" w14:textId="77777777" w:rsidTr="003217C9">
        <w:trPr>
          <w:trHeight w:val="80"/>
        </w:trPr>
        <w:tc>
          <w:tcPr>
            <w:tcW w:w="2880" w:type="dxa"/>
          </w:tcPr>
          <w:p w14:paraId="44CA4724" w14:textId="77777777" w:rsidR="00D5121C" w:rsidRPr="003B65FB" w:rsidRDefault="00D5121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18"/>
            <w:shd w:val="clear" w:color="auto" w:fill="auto"/>
          </w:tcPr>
          <w:p w14:paraId="1F181981" w14:textId="77777777" w:rsidR="00D5121C" w:rsidRPr="008345D6" w:rsidRDefault="009B24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565FF" w:rsidRPr="003B65FB" w14:paraId="58453805" w14:textId="77777777" w:rsidTr="003217C9">
        <w:trPr>
          <w:trHeight w:val="80"/>
        </w:trPr>
        <w:tc>
          <w:tcPr>
            <w:tcW w:w="2880" w:type="dxa"/>
          </w:tcPr>
          <w:p w14:paraId="1591DEA5" w14:textId="77777777" w:rsidR="00E565FF" w:rsidRPr="003B65FB" w:rsidRDefault="00E565F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79EB4F9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8172F71" w14:textId="3E91835B" w:rsidR="00E565FF" w:rsidRPr="003B65FB" w:rsidRDefault="00E565FF" w:rsidP="00E122D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3B65FB">
              <w:rPr>
                <w:rFonts w:ascii="Angsana New" w:hAnsi="Angsana New" w:hint="cs"/>
                <w:sz w:val="28"/>
              </w:rPr>
              <w:t xml:space="preserve"> 2563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4C83D12D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0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1AC12AD" w14:textId="77777777" w:rsidR="00E565FF" w:rsidRPr="008345D6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กระแสเงินสด</w:t>
            </w:r>
          </w:p>
          <w:p w14:paraId="715575C6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จากกิจกรรม</w:t>
            </w:r>
          </w:p>
          <w:p w14:paraId="77FC7DFE" w14:textId="769421BD" w:rsidR="00E565FF" w:rsidRPr="003B65FB" w:rsidRDefault="00E565FF" w:rsidP="00E122D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จัดหาเงิน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C7A6087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DD5DA34" w14:textId="251DD29E" w:rsidR="00E565FF" w:rsidRPr="003B65FB" w:rsidRDefault="00E565FF" w:rsidP="00E122D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3B65FB">
              <w:rPr>
                <w:rFonts w:ascii="Angsana New" w:hAnsi="Angsana New" w:hint="cs"/>
                <w:sz w:val="28"/>
              </w:rPr>
              <w:t xml:space="preserve">   </w:t>
            </w:r>
            <w:r w:rsidRPr="008345D6">
              <w:rPr>
                <w:rFonts w:ascii="Angsana New" w:hAnsi="Angsana New" w:hint="cs"/>
                <w:sz w:val="28"/>
                <w:cs/>
              </w:rPr>
              <w:t>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02101D0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D4F6B64" w14:textId="78F8B7F8" w:rsidR="00E565FF" w:rsidRPr="003B65FB" w:rsidRDefault="00E565FF" w:rsidP="00E122D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3B65FB">
              <w:rPr>
                <w:rFonts w:ascii="Angsana New" w:hAnsi="Angsana New" w:hint="cs"/>
                <w:sz w:val="28"/>
              </w:rPr>
              <w:t xml:space="preserve">   </w:t>
            </w:r>
            <w:r w:rsidRPr="008345D6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AD7CB91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8D2A38A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A97DA0" w14:textId="33D8BDC7" w:rsidR="00E565FF" w:rsidRPr="008345D6" w:rsidRDefault="00E565FF" w:rsidP="0030485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E565FF" w:rsidRPr="003B65FB" w14:paraId="06A71888" w14:textId="77777777" w:rsidTr="003217C9">
        <w:trPr>
          <w:trHeight w:val="80"/>
        </w:trPr>
        <w:tc>
          <w:tcPr>
            <w:tcW w:w="2880" w:type="dxa"/>
          </w:tcPr>
          <w:p w14:paraId="7282E9EF" w14:textId="77777777" w:rsidR="00E565FF" w:rsidRPr="003B65FB" w:rsidRDefault="00E565FF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10B71E" w14:textId="528DF8F9" w:rsidR="00E565FF" w:rsidRPr="003B65FB" w:rsidRDefault="00E565F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94DCEDF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54647260" w14:textId="277C96A5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C84A91D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14:paraId="78588803" w14:textId="0331B5F3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766CA0E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D627BBD" w14:textId="3957D0F9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631D6DC" w14:textId="77777777" w:rsidR="00E565FF" w:rsidRPr="003B65FB" w:rsidRDefault="00E565F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179BF28" w14:textId="284F3D8D" w:rsidR="00E565FF" w:rsidRPr="008345D6" w:rsidRDefault="00E565FF" w:rsidP="0030485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47CA2" w:rsidRPr="003B65FB" w14:paraId="67DD8953" w14:textId="77777777" w:rsidTr="003217C9">
        <w:trPr>
          <w:trHeight w:val="80"/>
        </w:trPr>
        <w:tc>
          <w:tcPr>
            <w:tcW w:w="2880" w:type="dxa"/>
          </w:tcPr>
          <w:p w14:paraId="5364D952" w14:textId="5D2A93BB" w:rsidR="00247CA2" w:rsidRPr="008345D6" w:rsidRDefault="00247CA2" w:rsidP="00247CA2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เงินเบิกเกินบัญชีธนาคารและเงินกู้ยืมระยะสั้นจากสถาบันการเงิน </w:t>
            </w:r>
            <w:r w:rsidRPr="00897255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897255" w:rsidRPr="00897255">
              <w:rPr>
                <w:rFonts w:ascii="Angsana New" w:hAnsi="Angsana New"/>
                <w:sz w:val="28"/>
              </w:rPr>
              <w:t>2</w:t>
            </w:r>
            <w:r w:rsidR="00755B0A">
              <w:rPr>
                <w:rFonts w:ascii="Angsana New" w:hAnsi="Angsana New"/>
                <w:sz w:val="28"/>
              </w:rPr>
              <w:t>8</w:t>
            </w:r>
            <w:r w:rsidRPr="0089725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F1F64E" w14:textId="77777777" w:rsidR="00247CA2" w:rsidRPr="003B65FB" w:rsidRDefault="00247CA2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  <w:p w14:paraId="0382EE2C" w14:textId="77777777" w:rsidR="00247CA2" w:rsidRPr="003B65FB" w:rsidRDefault="00247CA2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70,000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0F7CDAC" w14:textId="77777777" w:rsidR="00247CA2" w:rsidRPr="003B65FB" w:rsidRDefault="00247CA2" w:rsidP="00E565FF">
            <w:pPr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0" w:type="dxa"/>
            <w:gridSpan w:val="5"/>
            <w:shd w:val="clear" w:color="auto" w:fill="auto"/>
            <w:vAlign w:val="bottom"/>
          </w:tcPr>
          <w:p w14:paraId="2E0EFCB4" w14:textId="022442AF" w:rsidR="00247CA2" w:rsidRPr="003B65FB" w:rsidRDefault="002826EA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0143F6" w14:textId="77777777" w:rsidR="00247CA2" w:rsidRPr="003B65FB" w:rsidRDefault="00247CA2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521D50FF" w14:textId="441EE447" w:rsidR="00247CA2" w:rsidRPr="003B65FB" w:rsidRDefault="002826EA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B925F2" w14:textId="77777777" w:rsidR="00247CA2" w:rsidRPr="003B65FB" w:rsidRDefault="00247CA2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44350AE" w14:textId="7028542E" w:rsidR="00247CA2" w:rsidRPr="003B65FB" w:rsidRDefault="002826EA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7B0CC9" w14:textId="77777777" w:rsidR="00247CA2" w:rsidRPr="003B65FB" w:rsidRDefault="00247CA2" w:rsidP="00E565FF">
            <w:pPr>
              <w:tabs>
                <w:tab w:val="decimal" w:pos="840"/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CD67B9F" w14:textId="77777777" w:rsidR="00247CA2" w:rsidRPr="003B65FB" w:rsidRDefault="00247CA2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  <w:p w14:paraId="43B091FE" w14:textId="2B515F86" w:rsidR="00247CA2" w:rsidRPr="003B65FB" w:rsidRDefault="00247CA2" w:rsidP="00E565FF">
            <w:pPr>
              <w:tabs>
                <w:tab w:val="decimal" w:pos="805"/>
                <w:tab w:val="decimal" w:pos="895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70,000</w:t>
            </w:r>
          </w:p>
        </w:tc>
      </w:tr>
      <w:tr w:rsidR="00247CA2" w:rsidRPr="003B65FB" w14:paraId="42CFE4AC" w14:textId="77777777" w:rsidTr="003217C9">
        <w:trPr>
          <w:trHeight w:val="80"/>
        </w:trPr>
        <w:tc>
          <w:tcPr>
            <w:tcW w:w="2880" w:type="dxa"/>
          </w:tcPr>
          <w:p w14:paraId="38EA1D01" w14:textId="1479A4FE" w:rsidR="00247CA2" w:rsidRPr="008345D6" w:rsidRDefault="00247CA2" w:rsidP="00247CA2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เงินกู้ยืมระยะสั้น </w:t>
            </w:r>
            <w:r w:rsidRPr="00897255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755B0A">
              <w:rPr>
                <w:rFonts w:ascii="Angsana New" w:hAnsi="Angsana New"/>
                <w:sz w:val="28"/>
              </w:rPr>
              <w:t>31</w:t>
            </w:r>
            <w:r w:rsidRPr="0089725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677FC4" w14:textId="77777777" w:rsidR="00247CA2" w:rsidRPr="003B65FB" w:rsidRDefault="00247CA2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89,105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59D31DD" w14:textId="77777777" w:rsidR="00247CA2" w:rsidRPr="003B65FB" w:rsidRDefault="00247CA2" w:rsidP="00E565FF">
            <w:pPr>
              <w:tabs>
                <w:tab w:val="decimal" w:pos="830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0" w:type="dxa"/>
            <w:gridSpan w:val="5"/>
            <w:shd w:val="clear" w:color="auto" w:fill="auto"/>
            <w:vAlign w:val="bottom"/>
          </w:tcPr>
          <w:p w14:paraId="7A8E8C7A" w14:textId="6BCA6C92" w:rsidR="00247CA2" w:rsidRPr="003B65FB" w:rsidRDefault="00247CA2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48,070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B01011" w14:textId="77777777" w:rsidR="00247CA2" w:rsidRPr="003B65FB" w:rsidRDefault="00247CA2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02653DD0" w14:textId="4FB41586" w:rsidR="00247CA2" w:rsidRPr="003B65FB" w:rsidRDefault="00247CA2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00FBAE" w14:textId="77777777" w:rsidR="00247CA2" w:rsidRPr="003B65FB" w:rsidRDefault="00247CA2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DC3EEA6" w14:textId="4AAA9284" w:rsidR="00247CA2" w:rsidRPr="003B65FB" w:rsidRDefault="00247CA2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A715C4" w14:textId="77777777" w:rsidR="00247CA2" w:rsidRPr="008345D6" w:rsidRDefault="00247CA2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4FAC121" w14:textId="0CC3ADD2" w:rsidR="00247CA2" w:rsidRPr="008345D6" w:rsidRDefault="00247CA2" w:rsidP="00E565FF">
            <w:pPr>
              <w:tabs>
                <w:tab w:val="decimal" w:pos="805"/>
                <w:tab w:val="decimal" w:pos="895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  <w:cs/>
              </w:rPr>
            </w:pPr>
            <w:r w:rsidRPr="00E565FF">
              <w:rPr>
                <w:rFonts w:ascii="Angsana New" w:hAnsi="Angsana New" w:hint="cs"/>
                <w:sz w:val="28"/>
              </w:rPr>
              <w:t>137,175</w:t>
            </w:r>
          </w:p>
        </w:tc>
      </w:tr>
      <w:tr w:rsidR="00D5121C" w:rsidRPr="003B65FB" w14:paraId="080E6AA8" w14:textId="77777777" w:rsidTr="003217C9">
        <w:trPr>
          <w:trHeight w:val="80"/>
        </w:trPr>
        <w:tc>
          <w:tcPr>
            <w:tcW w:w="2880" w:type="dxa"/>
          </w:tcPr>
          <w:p w14:paraId="3C84615E" w14:textId="77777777" w:rsidR="00D5121C" w:rsidRPr="008345D6" w:rsidRDefault="009B2480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98268B" w14:textId="77777777" w:rsidR="00D5121C" w:rsidRPr="003B65FB" w:rsidRDefault="009B2480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9,619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10B82B5" w14:textId="77777777" w:rsidR="00D5121C" w:rsidRPr="008345D6" w:rsidRDefault="00D5121C" w:rsidP="00E565FF">
            <w:pPr>
              <w:tabs>
                <w:tab w:val="decimal" w:pos="830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0" w:type="dxa"/>
            <w:gridSpan w:val="5"/>
            <w:shd w:val="clear" w:color="auto" w:fill="auto"/>
            <w:vAlign w:val="bottom"/>
          </w:tcPr>
          <w:p w14:paraId="01A215ED" w14:textId="116D5761" w:rsidR="00D5121C" w:rsidRPr="008345D6" w:rsidRDefault="00BE4D58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  <w:cs/>
              </w:rPr>
            </w:pPr>
            <w:r w:rsidRPr="00E565FF">
              <w:rPr>
                <w:rFonts w:ascii="Angsana New" w:hAnsi="Angsana New"/>
                <w:sz w:val="28"/>
              </w:rPr>
              <w:t>(4,462)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2FD31B" w14:textId="77777777" w:rsidR="00D5121C" w:rsidRPr="003B65FB" w:rsidRDefault="00D5121C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3FC27A84" w14:textId="2ABDECB2" w:rsidR="00D5121C" w:rsidRPr="003B65FB" w:rsidRDefault="00BE4D58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E2F8BD" w14:textId="77777777" w:rsidR="00D5121C" w:rsidRPr="003B65FB" w:rsidRDefault="00D5121C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86D3BE1" w14:textId="532E34F1" w:rsidR="00D5121C" w:rsidRPr="003B65FB" w:rsidRDefault="00BE4D58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9F230C" w14:textId="77777777" w:rsidR="00D5121C" w:rsidRPr="008345D6" w:rsidRDefault="00D5121C" w:rsidP="00E565FF">
            <w:pPr>
              <w:tabs>
                <w:tab w:val="decimal" w:pos="989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1104406" w14:textId="1C69D43D" w:rsidR="00D5121C" w:rsidRPr="008345D6" w:rsidRDefault="00BE4D58" w:rsidP="00E565FF">
            <w:pPr>
              <w:tabs>
                <w:tab w:val="decimal" w:pos="805"/>
                <w:tab w:val="decimal" w:pos="895"/>
              </w:tabs>
              <w:snapToGrid w:val="0"/>
              <w:ind w:right="86"/>
              <w:jc w:val="right"/>
              <w:rPr>
                <w:rFonts w:ascii="Angsana New" w:hAnsi="Angsana New"/>
                <w:sz w:val="28"/>
                <w:cs/>
              </w:rPr>
            </w:pPr>
            <w:r w:rsidRPr="00E565FF">
              <w:rPr>
                <w:rFonts w:ascii="Angsana New" w:hAnsi="Angsana New"/>
                <w:sz w:val="28"/>
              </w:rPr>
              <w:t>5,157</w:t>
            </w:r>
          </w:p>
        </w:tc>
      </w:tr>
      <w:tr w:rsidR="00D5121C" w:rsidRPr="003B65FB" w14:paraId="2637B26B" w14:textId="77777777" w:rsidTr="003217C9">
        <w:trPr>
          <w:trHeight w:val="80"/>
        </w:trPr>
        <w:tc>
          <w:tcPr>
            <w:tcW w:w="2880" w:type="dxa"/>
          </w:tcPr>
          <w:p w14:paraId="2C1E65A8" w14:textId="77777777" w:rsidR="00D5121C" w:rsidRPr="008345D6" w:rsidRDefault="00D5121C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2EA178" w14:textId="77777777" w:rsidR="00D5121C" w:rsidRPr="003B65FB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shd w:val="clear" w:color="auto" w:fill="auto"/>
          </w:tcPr>
          <w:p w14:paraId="08F53E5B" w14:textId="77777777" w:rsidR="00D5121C" w:rsidRPr="003B65FB" w:rsidRDefault="00D5121C">
            <w:pPr>
              <w:tabs>
                <w:tab w:val="decimal" w:pos="830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0" w:type="dxa"/>
            <w:gridSpan w:val="5"/>
            <w:shd w:val="clear" w:color="auto" w:fill="auto"/>
          </w:tcPr>
          <w:p w14:paraId="4365E0A8" w14:textId="77777777" w:rsidR="00D5121C" w:rsidRPr="008345D6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6685E54" w14:textId="77777777" w:rsidR="00D5121C" w:rsidRPr="003B65FB" w:rsidRDefault="00D5121C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14:paraId="5CF7996D" w14:textId="77777777" w:rsidR="00D5121C" w:rsidRPr="003B65FB" w:rsidRDefault="00D5121C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C5CD6E" w14:textId="77777777" w:rsidR="00D5121C" w:rsidRPr="003B65FB" w:rsidRDefault="00D5121C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C66BED7" w14:textId="77777777" w:rsidR="00D5121C" w:rsidRPr="003B65FB" w:rsidRDefault="00D5121C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CB41BB1" w14:textId="77777777" w:rsidR="00D5121C" w:rsidRPr="003B65FB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4972A1F" w14:textId="77777777" w:rsidR="00D5121C" w:rsidRPr="003B65FB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</w:tr>
      <w:tr w:rsidR="003217C9" w:rsidRPr="003B65FB" w14:paraId="76E51979" w14:textId="77777777" w:rsidTr="003217C9">
        <w:trPr>
          <w:trHeight w:val="80"/>
        </w:trPr>
        <w:tc>
          <w:tcPr>
            <w:tcW w:w="2880" w:type="dxa"/>
          </w:tcPr>
          <w:p w14:paraId="4E3E95F2" w14:textId="77777777" w:rsidR="003217C9" w:rsidRPr="008345D6" w:rsidRDefault="003217C9" w:rsidP="003217C9">
            <w:pPr>
              <w:ind w:right="6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0B4B7D" w14:textId="77777777" w:rsidR="003217C9" w:rsidRPr="003B65FB" w:rsidRDefault="003217C9">
            <w:pPr>
              <w:tabs>
                <w:tab w:val="decimal" w:pos="989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65BEDCD" w14:textId="77777777" w:rsidR="003217C9" w:rsidRPr="003B65FB" w:rsidRDefault="003217C9">
            <w:pPr>
              <w:tabs>
                <w:tab w:val="decimal" w:pos="830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0" w:type="dxa"/>
            <w:gridSpan w:val="5"/>
            <w:shd w:val="clear" w:color="auto" w:fill="auto"/>
          </w:tcPr>
          <w:p w14:paraId="5FBEA0D2" w14:textId="77777777" w:rsidR="003217C9" w:rsidRPr="008345D6" w:rsidRDefault="003217C9">
            <w:pPr>
              <w:tabs>
                <w:tab w:val="decimal" w:pos="989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F2C7FD7" w14:textId="77777777" w:rsidR="003217C9" w:rsidRPr="003B65FB" w:rsidRDefault="003217C9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14:paraId="593135FE" w14:textId="77777777" w:rsidR="003217C9" w:rsidRPr="003B65FB" w:rsidRDefault="003217C9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FF137C6" w14:textId="77777777" w:rsidR="003217C9" w:rsidRPr="003B65FB" w:rsidRDefault="003217C9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3F59359" w14:textId="77777777" w:rsidR="003217C9" w:rsidRPr="003B65FB" w:rsidRDefault="003217C9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22B72B" w14:textId="77777777" w:rsidR="003217C9" w:rsidRPr="003B65FB" w:rsidRDefault="003217C9">
            <w:pPr>
              <w:tabs>
                <w:tab w:val="decimal" w:pos="989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1D9AD95" w14:textId="77777777" w:rsidR="003217C9" w:rsidRPr="003B65FB" w:rsidRDefault="003217C9">
            <w:pPr>
              <w:tabs>
                <w:tab w:val="decimal" w:pos="989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</w:tr>
      <w:bookmarkEnd w:id="4"/>
      <w:tr w:rsidR="003217C9" w:rsidRPr="003B65FB" w14:paraId="70C9B4AB" w14:textId="77777777" w:rsidTr="00492E8D">
        <w:trPr>
          <w:trHeight w:val="80"/>
        </w:trPr>
        <w:tc>
          <w:tcPr>
            <w:tcW w:w="2880" w:type="dxa"/>
          </w:tcPr>
          <w:p w14:paraId="6682E5D1" w14:textId="7EC52150" w:rsidR="003217C9" w:rsidRPr="003B65FB" w:rsidRDefault="003217C9" w:rsidP="00C52F7B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6B76635" w14:textId="77777777" w:rsidR="003217C9" w:rsidRPr="003B65FB" w:rsidRDefault="003217C9" w:rsidP="00C52F7B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10" w:type="dxa"/>
            <w:gridSpan w:val="2"/>
          </w:tcPr>
          <w:p w14:paraId="04D8CC95" w14:textId="77777777" w:rsidR="003217C9" w:rsidRPr="003B65FB" w:rsidRDefault="003217C9" w:rsidP="00C52F7B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707" w:type="dxa"/>
            <w:gridSpan w:val="3"/>
          </w:tcPr>
          <w:p w14:paraId="0C2D34FE" w14:textId="77777777" w:rsidR="003217C9" w:rsidRPr="003B65FB" w:rsidRDefault="003217C9" w:rsidP="00C52F7B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475" w:type="dxa"/>
            <w:gridSpan w:val="5"/>
          </w:tcPr>
          <w:p w14:paraId="3D56A4FA" w14:textId="77777777" w:rsidR="003217C9" w:rsidRPr="008345D6" w:rsidRDefault="003217C9" w:rsidP="00C52F7B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748" w:type="dxa"/>
            <w:gridSpan w:val="7"/>
            <w:vAlign w:val="center"/>
          </w:tcPr>
          <w:p w14:paraId="4003E735" w14:textId="77777777" w:rsidR="003217C9" w:rsidRPr="008345D6" w:rsidRDefault="003217C9" w:rsidP="00C52F7B">
            <w:pPr>
              <w:ind w:right="4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3217C9" w:rsidRPr="003B65FB" w14:paraId="17817617" w14:textId="77777777" w:rsidTr="003217C9">
        <w:trPr>
          <w:trHeight w:val="80"/>
        </w:trPr>
        <w:tc>
          <w:tcPr>
            <w:tcW w:w="2880" w:type="dxa"/>
          </w:tcPr>
          <w:p w14:paraId="0524EADA" w14:textId="77777777" w:rsidR="003217C9" w:rsidRPr="003B65FB" w:rsidRDefault="003217C9" w:rsidP="00C52F7B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18"/>
          </w:tcPr>
          <w:p w14:paraId="745261DE" w14:textId="77777777" w:rsidR="003217C9" w:rsidRPr="008345D6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3217C9" w:rsidRPr="003B65FB" w14:paraId="3F969BD6" w14:textId="77777777" w:rsidTr="003217C9">
        <w:trPr>
          <w:trHeight w:val="80"/>
        </w:trPr>
        <w:tc>
          <w:tcPr>
            <w:tcW w:w="2880" w:type="dxa"/>
          </w:tcPr>
          <w:p w14:paraId="5C9C0E52" w14:textId="77777777" w:rsidR="003217C9" w:rsidRPr="003B65FB" w:rsidRDefault="003217C9" w:rsidP="00C52F7B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1C4A3834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DE41F1" w14:textId="665AF2C3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3B65FB">
              <w:rPr>
                <w:rFonts w:ascii="Angsana New" w:hAnsi="Angsana New" w:hint="cs"/>
                <w:sz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80" w:type="dxa"/>
            <w:gridSpan w:val="3"/>
            <w:tcBorders>
              <w:top w:val="single" w:sz="4" w:space="0" w:color="auto"/>
            </w:tcBorders>
          </w:tcPr>
          <w:p w14:paraId="0E94B8CF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4"/>
            <w:vMerge w:val="restart"/>
            <w:tcBorders>
              <w:top w:val="single" w:sz="4" w:space="0" w:color="auto"/>
            </w:tcBorders>
          </w:tcPr>
          <w:p w14:paraId="0138731F" w14:textId="77777777" w:rsidR="003217C9" w:rsidRPr="008345D6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กระแสเงินสด</w:t>
            </w:r>
          </w:p>
          <w:p w14:paraId="6DA52B80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จากกิจกรรม</w:t>
            </w:r>
          </w:p>
          <w:p w14:paraId="7A829325" w14:textId="7482B30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จัดหาเงิน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53EA40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4"/>
            <w:vMerge w:val="restart"/>
            <w:tcBorders>
              <w:top w:val="single" w:sz="4" w:space="0" w:color="auto"/>
            </w:tcBorders>
          </w:tcPr>
          <w:p w14:paraId="744E842B" w14:textId="2C827780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3B65FB">
              <w:rPr>
                <w:rFonts w:ascii="Angsana New" w:hAnsi="Angsana New" w:hint="cs"/>
                <w:sz w:val="28"/>
              </w:rPr>
              <w:t xml:space="preserve">   </w:t>
            </w:r>
            <w:r w:rsidRPr="008345D6">
              <w:rPr>
                <w:rFonts w:ascii="Angsana New" w:hAnsi="Angsana New" w:hint="cs"/>
                <w:sz w:val="28"/>
                <w:cs/>
              </w:rPr>
              <w:t>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316D9F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</w:tcBorders>
          </w:tcPr>
          <w:p w14:paraId="1A4713F4" w14:textId="00887195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3B65FB">
              <w:rPr>
                <w:rFonts w:ascii="Angsana New" w:hAnsi="Angsana New" w:hint="cs"/>
                <w:sz w:val="28"/>
              </w:rPr>
              <w:t xml:space="preserve">   </w:t>
            </w:r>
            <w:r w:rsidRPr="008345D6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D52B0B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2DFBD6DA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3E126B5" w14:textId="316E3553" w:rsidR="003217C9" w:rsidRPr="008345D6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3217C9" w:rsidRPr="003B65FB" w14:paraId="518516F4" w14:textId="77777777" w:rsidTr="003217C9">
        <w:trPr>
          <w:trHeight w:val="80"/>
        </w:trPr>
        <w:tc>
          <w:tcPr>
            <w:tcW w:w="2880" w:type="dxa"/>
          </w:tcPr>
          <w:p w14:paraId="0FE52F6C" w14:textId="77777777" w:rsidR="003217C9" w:rsidRPr="003B65FB" w:rsidRDefault="003217C9" w:rsidP="00C52F7B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7C3EEB26" w14:textId="0136DD20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3"/>
          </w:tcPr>
          <w:p w14:paraId="14D01A4D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4"/>
            <w:vMerge/>
            <w:tcBorders>
              <w:bottom w:val="single" w:sz="4" w:space="0" w:color="auto"/>
            </w:tcBorders>
          </w:tcPr>
          <w:p w14:paraId="6E5C8BC1" w14:textId="4CEAD5D0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F6A63AC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4"/>
            <w:vMerge/>
            <w:tcBorders>
              <w:bottom w:val="single" w:sz="4" w:space="0" w:color="auto"/>
            </w:tcBorders>
          </w:tcPr>
          <w:p w14:paraId="5F7EA15D" w14:textId="2222F34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8014B92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4" w:space="0" w:color="auto"/>
            </w:tcBorders>
          </w:tcPr>
          <w:p w14:paraId="04BCF144" w14:textId="728CE294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F806D48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1640DDAE" w14:textId="47D26936" w:rsidR="003217C9" w:rsidRPr="008345D6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217C9" w:rsidRPr="003B65FB" w14:paraId="4BA11A0B" w14:textId="77777777" w:rsidTr="003217C9">
        <w:trPr>
          <w:trHeight w:val="80"/>
        </w:trPr>
        <w:tc>
          <w:tcPr>
            <w:tcW w:w="2880" w:type="dxa"/>
          </w:tcPr>
          <w:p w14:paraId="79CE7810" w14:textId="3052FE7B" w:rsidR="003217C9" w:rsidRPr="008345D6" w:rsidRDefault="003217C9" w:rsidP="00C52F7B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  <w:r w:rsidRPr="00492E8D">
              <w:rPr>
                <w:rFonts w:ascii="Angsana New" w:hAnsi="Angsana New" w:hint="cs"/>
                <w:sz w:val="28"/>
              </w:rPr>
              <w:t xml:space="preserve"> (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492E8D">
              <w:rPr>
                <w:rFonts w:ascii="Angsana New" w:hAnsi="Angsana New" w:hint="cs"/>
                <w:sz w:val="28"/>
              </w:rPr>
              <w:t>2</w:t>
            </w:r>
            <w:r w:rsidR="00492E8D" w:rsidRPr="00492E8D">
              <w:rPr>
                <w:rFonts w:ascii="Angsana New" w:hAnsi="Angsana New"/>
                <w:sz w:val="28"/>
              </w:rPr>
              <w:t>8</w:t>
            </w:r>
            <w:r w:rsidRPr="00492E8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E0ED76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  <w:p w14:paraId="50026DDB" w14:textId="77777777" w:rsidR="003217C9" w:rsidRPr="002C6C92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130,395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083D47ED" w14:textId="77777777" w:rsidR="003217C9" w:rsidRPr="003B65FB" w:rsidRDefault="003217C9" w:rsidP="00C52F7B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31FCF41D" w14:textId="77777777" w:rsidR="003217C9" w:rsidRPr="003B65FB" w:rsidRDefault="003217C9" w:rsidP="00C52F7B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</w:p>
          <w:p w14:paraId="502DCC09" w14:textId="77777777" w:rsidR="003217C9" w:rsidRPr="003B65FB" w:rsidRDefault="003217C9" w:rsidP="00C52F7B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(20,395)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F94466" w14:textId="77777777" w:rsidR="003217C9" w:rsidRPr="003B65FB" w:rsidRDefault="003217C9" w:rsidP="00C52F7B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00C1A957" w14:textId="1762104A" w:rsidR="003217C9" w:rsidRPr="003B65FB" w:rsidRDefault="005A1001" w:rsidP="00C52F7B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8A2F7F" w14:textId="77777777" w:rsidR="003217C9" w:rsidRPr="003B65FB" w:rsidRDefault="003217C9" w:rsidP="00C52F7B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04CDA26" w14:textId="77777777" w:rsidR="003217C9" w:rsidRPr="003B65FB" w:rsidRDefault="003217C9" w:rsidP="00C52F7B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59E64B" w14:textId="77777777" w:rsidR="003217C9" w:rsidRPr="003B65FB" w:rsidRDefault="003217C9" w:rsidP="00C52F7B">
            <w:pPr>
              <w:tabs>
                <w:tab w:val="decimal" w:pos="840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E49E7E" w14:textId="77777777" w:rsidR="003217C9" w:rsidRPr="003B65FB" w:rsidRDefault="003217C9" w:rsidP="00C52F7B">
            <w:pPr>
              <w:tabs>
                <w:tab w:val="decimal" w:pos="985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110,000</w:t>
            </w:r>
          </w:p>
        </w:tc>
      </w:tr>
      <w:tr w:rsidR="003217C9" w:rsidRPr="003B65FB" w14:paraId="02A56B68" w14:textId="77777777" w:rsidTr="003217C9">
        <w:trPr>
          <w:trHeight w:val="80"/>
        </w:trPr>
        <w:tc>
          <w:tcPr>
            <w:tcW w:w="2880" w:type="dxa"/>
          </w:tcPr>
          <w:p w14:paraId="7E7102C4" w14:textId="4272FD1F" w:rsidR="003217C9" w:rsidRPr="008345D6" w:rsidRDefault="003217C9" w:rsidP="00C52F7B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เงินกู้ยืมระยะสั้น </w:t>
            </w:r>
            <w:r w:rsidRPr="00492E8D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492E8D" w:rsidRPr="00492E8D">
              <w:rPr>
                <w:rFonts w:ascii="Angsana New" w:hAnsi="Angsana New"/>
                <w:sz w:val="28"/>
              </w:rPr>
              <w:t>31</w:t>
            </w:r>
            <w:r w:rsidRPr="00492E8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841330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lang w:val="en-GB"/>
              </w:rPr>
              <w:t>22,098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75E0E72F" w14:textId="77777777" w:rsidR="003217C9" w:rsidRPr="003B65FB" w:rsidRDefault="003217C9" w:rsidP="00C52F7B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5011F29B" w14:textId="77777777" w:rsidR="003217C9" w:rsidRPr="003B65FB" w:rsidRDefault="003217C9" w:rsidP="00C52F7B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40,615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94F9F3" w14:textId="77777777" w:rsidR="003217C9" w:rsidRPr="003B65FB" w:rsidRDefault="003217C9" w:rsidP="00C52F7B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7D45D0B7" w14:textId="77777777" w:rsidR="003217C9" w:rsidRPr="003B65FB" w:rsidRDefault="003217C9" w:rsidP="00C52F7B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64FCD4" w14:textId="77777777" w:rsidR="003217C9" w:rsidRPr="003B65FB" w:rsidRDefault="003217C9" w:rsidP="00C52F7B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F445711" w14:textId="77777777" w:rsidR="003217C9" w:rsidRPr="003B65FB" w:rsidRDefault="003217C9" w:rsidP="00C52F7B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CCD901" w14:textId="77777777" w:rsidR="003217C9" w:rsidRPr="008345D6" w:rsidRDefault="003217C9" w:rsidP="00C52F7B">
            <w:pPr>
              <w:tabs>
                <w:tab w:val="decimal" w:pos="84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ADCD30" w14:textId="77777777" w:rsidR="003217C9" w:rsidRPr="008345D6" w:rsidRDefault="003217C9" w:rsidP="00C52F7B">
            <w:pPr>
              <w:tabs>
                <w:tab w:val="decimal" w:pos="985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val="en-GB"/>
              </w:rPr>
              <w:t>62,713</w:t>
            </w:r>
          </w:p>
        </w:tc>
      </w:tr>
      <w:tr w:rsidR="003217C9" w:rsidRPr="003B65FB" w14:paraId="5D60E536" w14:textId="77777777" w:rsidTr="003217C9">
        <w:trPr>
          <w:trHeight w:val="80"/>
        </w:trPr>
        <w:tc>
          <w:tcPr>
            <w:tcW w:w="2880" w:type="dxa"/>
          </w:tcPr>
          <w:p w14:paraId="1F161467" w14:textId="77777777" w:rsidR="003217C9" w:rsidRPr="008345D6" w:rsidRDefault="003217C9" w:rsidP="00C52F7B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197FEC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lang w:val="en-GB"/>
              </w:rPr>
              <w:t>9,932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464D5CAC" w14:textId="77777777" w:rsidR="003217C9" w:rsidRPr="008345D6" w:rsidRDefault="003217C9" w:rsidP="00C52F7B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20E90775" w14:textId="77777777" w:rsidR="003217C9" w:rsidRPr="008345D6" w:rsidRDefault="003217C9" w:rsidP="00C52F7B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val="en-GB"/>
              </w:rPr>
              <w:t>(2,318)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CFC63B" w14:textId="77777777" w:rsidR="003217C9" w:rsidRPr="003B65FB" w:rsidRDefault="003217C9" w:rsidP="00C52F7B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0BF49E27" w14:textId="77777777" w:rsidR="003217C9" w:rsidRPr="003B65FB" w:rsidRDefault="003217C9" w:rsidP="00C52F7B">
            <w:pPr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63F40B" w14:textId="77777777" w:rsidR="003217C9" w:rsidRPr="003B65FB" w:rsidRDefault="003217C9" w:rsidP="00C52F7B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F96147A" w14:textId="77777777" w:rsidR="003217C9" w:rsidRPr="003B65FB" w:rsidRDefault="003217C9" w:rsidP="00C52F7B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9C54EE" w14:textId="77777777" w:rsidR="003217C9" w:rsidRPr="008345D6" w:rsidRDefault="003217C9" w:rsidP="00C52F7B">
            <w:pPr>
              <w:tabs>
                <w:tab w:val="decimal" w:pos="84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72E251" w14:textId="77777777" w:rsidR="003217C9" w:rsidRPr="008345D6" w:rsidRDefault="003217C9" w:rsidP="00C52F7B">
            <w:pPr>
              <w:tabs>
                <w:tab w:val="decimal" w:pos="985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val="en-GB"/>
              </w:rPr>
              <w:t>10,488</w:t>
            </w:r>
          </w:p>
        </w:tc>
      </w:tr>
      <w:tr w:rsidR="003217C9" w:rsidRPr="003B65FB" w14:paraId="14E9CC52" w14:textId="77777777" w:rsidTr="003217C9">
        <w:trPr>
          <w:trHeight w:val="80"/>
        </w:trPr>
        <w:tc>
          <w:tcPr>
            <w:tcW w:w="2880" w:type="dxa"/>
          </w:tcPr>
          <w:p w14:paraId="694633C3" w14:textId="77777777" w:rsidR="003217C9" w:rsidRPr="008345D6" w:rsidRDefault="003217C9" w:rsidP="00C52F7B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3CB64D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14:paraId="452A887B" w14:textId="77777777" w:rsidR="003217C9" w:rsidRPr="003B65FB" w:rsidRDefault="003217C9" w:rsidP="00C52F7B">
            <w:pPr>
              <w:tabs>
                <w:tab w:val="decimal" w:pos="830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14:paraId="0BC2AEBA" w14:textId="77777777" w:rsidR="003217C9" w:rsidRPr="008345D6" w:rsidRDefault="003217C9" w:rsidP="00C52F7B">
            <w:pPr>
              <w:tabs>
                <w:tab w:val="decimal" w:pos="830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B5D975" w14:textId="77777777" w:rsidR="003217C9" w:rsidRPr="003B65FB" w:rsidRDefault="003217C9" w:rsidP="00C52F7B">
            <w:pPr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14:paraId="496426B5" w14:textId="77777777" w:rsidR="003217C9" w:rsidRPr="003B65FB" w:rsidRDefault="003217C9" w:rsidP="00C52F7B">
            <w:pPr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2DD95A" w14:textId="77777777" w:rsidR="003217C9" w:rsidRPr="003B65FB" w:rsidRDefault="003217C9" w:rsidP="00C52F7B">
            <w:pPr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3F8253D" w14:textId="77777777" w:rsidR="003217C9" w:rsidRPr="003B65FB" w:rsidRDefault="003217C9" w:rsidP="00C52F7B">
            <w:pPr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1B9834D" w14:textId="77777777" w:rsidR="003217C9" w:rsidRPr="003B65FB" w:rsidRDefault="003217C9" w:rsidP="00C52F7B">
            <w:pPr>
              <w:tabs>
                <w:tab w:val="decimal" w:pos="840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4EF219F" w14:textId="77777777" w:rsidR="003217C9" w:rsidRPr="003B65FB" w:rsidRDefault="003217C9" w:rsidP="00C52F7B">
            <w:pPr>
              <w:tabs>
                <w:tab w:val="decimal" w:pos="840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</w:tr>
      <w:tr w:rsidR="003217C9" w:rsidRPr="003B65FB" w14:paraId="7919ECD6" w14:textId="77777777" w:rsidTr="00492E8D">
        <w:trPr>
          <w:trHeight w:val="80"/>
        </w:trPr>
        <w:tc>
          <w:tcPr>
            <w:tcW w:w="2880" w:type="dxa"/>
          </w:tcPr>
          <w:p w14:paraId="2C44E464" w14:textId="77777777" w:rsidR="003217C9" w:rsidRPr="003B65FB" w:rsidRDefault="003217C9" w:rsidP="00C52F7B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14:paraId="69FA973F" w14:textId="77777777" w:rsidR="003217C9" w:rsidRPr="003B65FB" w:rsidRDefault="003217C9" w:rsidP="00C52F7B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D8935F2" w14:textId="77777777" w:rsidR="003217C9" w:rsidRPr="003B65FB" w:rsidRDefault="003217C9" w:rsidP="00C52F7B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797" w:type="dxa"/>
            <w:gridSpan w:val="4"/>
            <w:shd w:val="clear" w:color="auto" w:fill="auto"/>
          </w:tcPr>
          <w:p w14:paraId="23E77635" w14:textId="77777777" w:rsidR="003217C9" w:rsidRPr="003B65FB" w:rsidRDefault="003217C9" w:rsidP="00C52F7B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475" w:type="dxa"/>
            <w:gridSpan w:val="5"/>
            <w:shd w:val="clear" w:color="auto" w:fill="auto"/>
          </w:tcPr>
          <w:p w14:paraId="01AE9B4F" w14:textId="77777777" w:rsidR="003217C9" w:rsidRPr="008345D6" w:rsidRDefault="003217C9" w:rsidP="00C52F7B">
            <w:pPr>
              <w:jc w:val="right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2748" w:type="dxa"/>
            <w:gridSpan w:val="7"/>
            <w:shd w:val="clear" w:color="auto" w:fill="auto"/>
            <w:vAlign w:val="center"/>
          </w:tcPr>
          <w:p w14:paraId="2288E730" w14:textId="77777777" w:rsidR="003217C9" w:rsidRPr="008345D6" w:rsidRDefault="003217C9" w:rsidP="00C52F7B">
            <w:pPr>
              <w:ind w:right="4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caps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หน่วย: พันบาท)</w:t>
            </w:r>
          </w:p>
        </w:tc>
      </w:tr>
      <w:tr w:rsidR="003217C9" w:rsidRPr="003B65FB" w14:paraId="6B7FE5D1" w14:textId="77777777" w:rsidTr="003217C9">
        <w:trPr>
          <w:trHeight w:val="80"/>
        </w:trPr>
        <w:tc>
          <w:tcPr>
            <w:tcW w:w="2880" w:type="dxa"/>
          </w:tcPr>
          <w:p w14:paraId="729FBAC3" w14:textId="77777777" w:rsidR="003217C9" w:rsidRPr="003B65FB" w:rsidRDefault="003217C9" w:rsidP="00C52F7B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18"/>
            <w:shd w:val="clear" w:color="auto" w:fill="auto"/>
          </w:tcPr>
          <w:p w14:paraId="74CCAFC4" w14:textId="77777777" w:rsidR="003217C9" w:rsidRPr="008345D6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217C9" w:rsidRPr="003B65FB" w14:paraId="65607CF7" w14:textId="77777777" w:rsidTr="003217C9">
        <w:trPr>
          <w:trHeight w:val="80"/>
        </w:trPr>
        <w:tc>
          <w:tcPr>
            <w:tcW w:w="2880" w:type="dxa"/>
          </w:tcPr>
          <w:p w14:paraId="24A06742" w14:textId="77777777" w:rsidR="003217C9" w:rsidRPr="003B65FB" w:rsidRDefault="003217C9" w:rsidP="00C52F7B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8A60AD8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8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4FADF54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75671B5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A54FE94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9B734BA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46EAFEC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5F9706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F31940C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C098C85" w14:textId="77777777" w:rsidR="003217C9" w:rsidRPr="008345D6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</w:tr>
      <w:tr w:rsidR="003217C9" w:rsidRPr="003B65FB" w14:paraId="22AE84BF" w14:textId="77777777" w:rsidTr="003217C9">
        <w:trPr>
          <w:trHeight w:val="80"/>
        </w:trPr>
        <w:tc>
          <w:tcPr>
            <w:tcW w:w="2880" w:type="dxa"/>
          </w:tcPr>
          <w:p w14:paraId="41A707D7" w14:textId="77777777" w:rsidR="003217C9" w:rsidRPr="003B65FB" w:rsidRDefault="003217C9" w:rsidP="00C52F7B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E4A377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15FD656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3B65FB">
              <w:rPr>
                <w:rFonts w:ascii="Angsana New" w:hAnsi="Angsana New" w:hint="cs"/>
                <w:sz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80" w:type="dxa"/>
            <w:gridSpan w:val="3"/>
            <w:shd w:val="clear" w:color="auto" w:fill="auto"/>
          </w:tcPr>
          <w:p w14:paraId="14AE6D5F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A69DF9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จากกิจกรรม</w:t>
            </w:r>
          </w:p>
          <w:p w14:paraId="4D06FF5F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จัดหาเงิน</w:t>
            </w:r>
          </w:p>
        </w:tc>
        <w:tc>
          <w:tcPr>
            <w:tcW w:w="90" w:type="dxa"/>
            <w:shd w:val="clear" w:color="auto" w:fill="auto"/>
          </w:tcPr>
          <w:p w14:paraId="207FB5E9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726051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3B65FB">
              <w:rPr>
                <w:rFonts w:ascii="Angsana New" w:hAnsi="Angsana New" w:hint="cs"/>
                <w:sz w:val="28"/>
              </w:rPr>
              <w:t xml:space="preserve">   </w:t>
            </w:r>
            <w:r w:rsidRPr="008345D6">
              <w:rPr>
                <w:rFonts w:ascii="Angsana New" w:hAnsi="Angsana New" w:hint="cs"/>
                <w:sz w:val="28"/>
                <w:cs/>
              </w:rPr>
              <w:t>ที่ไม่ใช่เงินสด</w:t>
            </w:r>
          </w:p>
        </w:tc>
        <w:tc>
          <w:tcPr>
            <w:tcW w:w="90" w:type="dxa"/>
            <w:shd w:val="clear" w:color="auto" w:fill="auto"/>
          </w:tcPr>
          <w:p w14:paraId="64E5F7DD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62BD76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การเปลี่ยนแปลง</w:t>
            </w:r>
            <w:r w:rsidRPr="003B65FB">
              <w:rPr>
                <w:rFonts w:ascii="Angsana New" w:hAnsi="Angsana New" w:hint="cs"/>
                <w:sz w:val="28"/>
              </w:rPr>
              <w:t xml:space="preserve">   </w:t>
            </w:r>
            <w:r w:rsidRPr="008345D6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90" w:type="dxa"/>
            <w:shd w:val="clear" w:color="auto" w:fill="auto"/>
          </w:tcPr>
          <w:p w14:paraId="180B5274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66E5EA" w14:textId="77777777" w:rsidR="003217C9" w:rsidRPr="003B65FB" w:rsidRDefault="003217C9" w:rsidP="00C52F7B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78EF735" w14:textId="77777777" w:rsidR="003217C9" w:rsidRPr="008345D6" w:rsidRDefault="003217C9" w:rsidP="00C52F7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3217C9" w:rsidRPr="003B65FB" w14:paraId="07C720C5" w14:textId="77777777" w:rsidTr="003217C9">
        <w:trPr>
          <w:trHeight w:val="80"/>
        </w:trPr>
        <w:tc>
          <w:tcPr>
            <w:tcW w:w="2880" w:type="dxa"/>
          </w:tcPr>
          <w:p w14:paraId="1C275AB9" w14:textId="5BB991BD" w:rsidR="003217C9" w:rsidRPr="008345D6" w:rsidRDefault="003217C9" w:rsidP="00C52F7B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เงินเบิกเกินบัญชีธนาคารและเงินกู้ยืมระยะสั้นจากสถาบันการเงิน </w:t>
            </w:r>
            <w:r w:rsidRPr="00492E8D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492E8D">
              <w:rPr>
                <w:rFonts w:ascii="Angsana New" w:hAnsi="Angsana New"/>
                <w:sz w:val="28"/>
              </w:rPr>
              <w:t>2</w:t>
            </w:r>
            <w:r w:rsidR="00492E8D" w:rsidRPr="00492E8D">
              <w:rPr>
                <w:rFonts w:ascii="Angsana New" w:hAnsi="Angsana New"/>
                <w:sz w:val="28"/>
              </w:rPr>
              <w:t>8</w:t>
            </w:r>
            <w:r w:rsidRPr="00492E8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D01BB0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  <w:p w14:paraId="46C2F66B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67,500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40744BA6" w14:textId="77777777" w:rsidR="003217C9" w:rsidRPr="003B65FB" w:rsidRDefault="003217C9" w:rsidP="00C52F7B">
            <w:pPr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488704E8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D41DCE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2A886CC3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C1314E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48D6D94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B1A45A" w14:textId="77777777" w:rsidR="003217C9" w:rsidRPr="003B65FB" w:rsidRDefault="003217C9" w:rsidP="00C52F7B">
            <w:pPr>
              <w:tabs>
                <w:tab w:val="decimal" w:pos="840"/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FAE583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  <w:p w14:paraId="0943C41C" w14:textId="77777777" w:rsidR="003217C9" w:rsidRPr="003B65FB" w:rsidRDefault="003217C9" w:rsidP="00C52F7B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70,000</w:t>
            </w:r>
          </w:p>
        </w:tc>
      </w:tr>
      <w:tr w:rsidR="003217C9" w:rsidRPr="003B65FB" w14:paraId="677FB7AF" w14:textId="77777777" w:rsidTr="003217C9">
        <w:trPr>
          <w:trHeight w:val="80"/>
        </w:trPr>
        <w:tc>
          <w:tcPr>
            <w:tcW w:w="2880" w:type="dxa"/>
          </w:tcPr>
          <w:p w14:paraId="7D40DAB0" w14:textId="65D6CA8C" w:rsidR="003217C9" w:rsidRPr="008345D6" w:rsidRDefault="003217C9" w:rsidP="00C52F7B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เงินกู้ยืมระยะสั้น </w:t>
            </w:r>
            <w:r w:rsidRPr="00492E8D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492E8D" w:rsidRPr="00492E8D">
              <w:rPr>
                <w:rFonts w:ascii="Angsana New" w:hAnsi="Angsana New"/>
                <w:sz w:val="28"/>
              </w:rPr>
              <w:t>31</w:t>
            </w:r>
            <w:r w:rsidRPr="00492E8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1289D3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75,000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2E3E2F1B" w14:textId="77777777" w:rsidR="003217C9" w:rsidRPr="003B65FB" w:rsidRDefault="003217C9" w:rsidP="00C52F7B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22A1F547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14,105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4B6FCC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7B0CB820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00ADB8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F153CB1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C62BC4" w14:textId="77777777" w:rsidR="003217C9" w:rsidRPr="008345D6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89D365" w14:textId="77777777" w:rsidR="003217C9" w:rsidRPr="008345D6" w:rsidRDefault="003217C9" w:rsidP="00C52F7B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lang w:val="en-GB"/>
              </w:rPr>
              <w:t>89,105</w:t>
            </w:r>
          </w:p>
        </w:tc>
      </w:tr>
      <w:tr w:rsidR="003217C9" w:rsidRPr="003B65FB" w14:paraId="6D39C05A" w14:textId="77777777" w:rsidTr="003217C9">
        <w:trPr>
          <w:trHeight w:val="80"/>
        </w:trPr>
        <w:tc>
          <w:tcPr>
            <w:tcW w:w="2880" w:type="dxa"/>
          </w:tcPr>
          <w:p w14:paraId="29B6A74B" w14:textId="77777777" w:rsidR="003217C9" w:rsidRPr="008345D6" w:rsidRDefault="003217C9" w:rsidP="00C52F7B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3C9F3E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8,690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14:paraId="33B5F3CD" w14:textId="77777777" w:rsidR="003217C9" w:rsidRPr="008345D6" w:rsidRDefault="003217C9" w:rsidP="00C52F7B">
            <w:pPr>
              <w:tabs>
                <w:tab w:val="decimal" w:pos="830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6656D6FD" w14:textId="77777777" w:rsidR="003217C9" w:rsidRPr="008345D6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val="en-GB"/>
              </w:rPr>
              <w:t>(1,892)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8287BF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269E6A14" w14:textId="50E87C1F" w:rsidR="003217C9" w:rsidRPr="003B65FB" w:rsidRDefault="002A3A53" w:rsidP="00C52F7B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5843E1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330D493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57C9F8" w14:textId="77777777" w:rsidR="003217C9" w:rsidRPr="008345D6" w:rsidRDefault="003217C9" w:rsidP="00C52F7B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EBFC44" w14:textId="77777777" w:rsidR="003217C9" w:rsidRPr="008345D6" w:rsidRDefault="003217C9" w:rsidP="00C52F7B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val="en-GB"/>
              </w:rPr>
              <w:t>9,619</w:t>
            </w:r>
          </w:p>
        </w:tc>
      </w:tr>
      <w:tr w:rsidR="003217C9" w:rsidRPr="003B65FB" w14:paraId="1C81CD49" w14:textId="77777777" w:rsidTr="003217C9">
        <w:trPr>
          <w:trHeight w:val="80"/>
        </w:trPr>
        <w:tc>
          <w:tcPr>
            <w:tcW w:w="2880" w:type="dxa"/>
          </w:tcPr>
          <w:p w14:paraId="5B951C14" w14:textId="77777777" w:rsidR="003217C9" w:rsidRPr="008345D6" w:rsidRDefault="003217C9" w:rsidP="00C52F7B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630DF3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14:paraId="2D1ADF39" w14:textId="77777777" w:rsidR="003217C9" w:rsidRPr="003B65FB" w:rsidRDefault="003217C9" w:rsidP="00C52F7B">
            <w:pPr>
              <w:tabs>
                <w:tab w:val="decimal" w:pos="830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14:paraId="7AF24D2C" w14:textId="77777777" w:rsidR="003217C9" w:rsidRPr="008345D6" w:rsidRDefault="003217C9" w:rsidP="00C52F7B">
            <w:pPr>
              <w:tabs>
                <w:tab w:val="decimal" w:pos="989"/>
              </w:tabs>
              <w:snapToGri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C877C0F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14:paraId="34AF14A8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B83644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506A240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A8B3909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A17C233" w14:textId="77777777" w:rsidR="003217C9" w:rsidRPr="003B65FB" w:rsidRDefault="003217C9" w:rsidP="00C52F7B">
            <w:pPr>
              <w:tabs>
                <w:tab w:val="decimal" w:pos="989"/>
              </w:tabs>
              <w:snapToGrid w:val="0"/>
              <w:rPr>
                <w:rFonts w:ascii="Angsana New" w:hAnsi="Angsana New"/>
                <w:sz w:val="28"/>
              </w:rPr>
            </w:pPr>
          </w:p>
        </w:tc>
      </w:tr>
    </w:tbl>
    <w:p w14:paraId="40E2798E" w14:textId="13F5025D" w:rsidR="009A149F" w:rsidRPr="003B65FB" w:rsidRDefault="009A149F" w:rsidP="00161568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  <w:r w:rsidRPr="003B65FB">
        <w:rPr>
          <w:rFonts w:ascii="Angsana New" w:hAnsi="Angsana New" w:hint="cs"/>
          <w:b/>
          <w:bCs/>
          <w:sz w:val="28"/>
        </w:rPr>
        <w:t xml:space="preserve"> </w:t>
      </w:r>
    </w:p>
    <w:p w14:paraId="4B5E2110" w14:textId="77777777" w:rsidR="009A149F" w:rsidRPr="003B65FB" w:rsidRDefault="009A149F" w:rsidP="00161568">
      <w:pPr>
        <w:pStyle w:val="ListParagraph"/>
        <w:numPr>
          <w:ilvl w:val="1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spacing w:val="-6"/>
          <w:sz w:val="28"/>
          <w:cs/>
        </w:rPr>
        <w:t xml:space="preserve">ลูกหนี้การค้าและลูกหนี้หมุนเวียนอื่น ณ วันที่ </w:t>
      </w:r>
      <w:r w:rsidRPr="003B65FB">
        <w:rPr>
          <w:rFonts w:ascii="Angsana New" w:hAnsi="Angsana New" w:hint="cs"/>
          <w:spacing w:val="-6"/>
          <w:sz w:val="28"/>
        </w:rPr>
        <w:t xml:space="preserve">31 </w:t>
      </w:r>
      <w:r w:rsidRPr="008345D6">
        <w:rPr>
          <w:rFonts w:ascii="Angsana New" w:hAnsi="Angsana New" w:hint="cs"/>
          <w:spacing w:val="-6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spacing w:val="-6"/>
          <w:sz w:val="28"/>
        </w:rPr>
        <w:t xml:space="preserve">2563 </w:t>
      </w:r>
      <w:r w:rsidRPr="008345D6">
        <w:rPr>
          <w:rFonts w:ascii="Angsana New" w:hAnsi="Angsana New" w:hint="cs"/>
          <w:spacing w:val="-6"/>
          <w:sz w:val="28"/>
          <w:cs/>
        </w:rPr>
        <w:t xml:space="preserve">และ </w:t>
      </w:r>
      <w:r w:rsidRPr="003B65FB">
        <w:rPr>
          <w:rFonts w:ascii="Angsana New" w:hAnsi="Angsana New" w:hint="cs"/>
          <w:spacing w:val="-6"/>
          <w:sz w:val="28"/>
        </w:rPr>
        <w:t>2562</w:t>
      </w:r>
      <w:r w:rsidRPr="008345D6">
        <w:rPr>
          <w:rFonts w:ascii="Angsana New" w:hAnsi="Angsana New" w:hint="cs"/>
          <w:spacing w:val="-6"/>
          <w:sz w:val="28"/>
          <w:cs/>
        </w:rPr>
        <w:t xml:space="preserve"> ประกอบด้วย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76"/>
        <w:gridCol w:w="994"/>
        <w:gridCol w:w="90"/>
        <w:gridCol w:w="1080"/>
      </w:tblGrid>
      <w:tr w:rsidR="009A149F" w:rsidRPr="003B65FB" w14:paraId="00A45DEF" w14:textId="77777777" w:rsidTr="0054751B">
        <w:tc>
          <w:tcPr>
            <w:tcW w:w="9000" w:type="dxa"/>
            <w:gridSpan w:val="8"/>
          </w:tcPr>
          <w:p w14:paraId="752752E7" w14:textId="77777777" w:rsidR="009A149F" w:rsidRPr="008345D6" w:rsidRDefault="009A149F" w:rsidP="0054751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A149F" w:rsidRPr="003B65FB" w14:paraId="4E8172CF" w14:textId="77777777" w:rsidTr="0054751B">
        <w:tc>
          <w:tcPr>
            <w:tcW w:w="4320" w:type="dxa"/>
          </w:tcPr>
          <w:p w14:paraId="3CB45099" w14:textId="77777777" w:rsidR="009A149F" w:rsidRPr="003B65FB" w:rsidRDefault="009A149F" w:rsidP="0054751B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6C84CEF4" w14:textId="77777777" w:rsidR="009A149F" w:rsidRPr="003B65FB" w:rsidRDefault="009A149F" w:rsidP="0054751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76" w:type="dxa"/>
          </w:tcPr>
          <w:p w14:paraId="3E0455FC" w14:textId="77777777" w:rsidR="009A149F" w:rsidRPr="003B65FB" w:rsidRDefault="009A149F" w:rsidP="0054751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4" w:type="dxa"/>
            <w:gridSpan w:val="3"/>
            <w:tcBorders>
              <w:bottom w:val="single" w:sz="4" w:space="0" w:color="auto"/>
            </w:tcBorders>
            <w:vAlign w:val="bottom"/>
          </w:tcPr>
          <w:p w14:paraId="47637B63" w14:textId="77777777" w:rsidR="009A149F" w:rsidRPr="003B65FB" w:rsidRDefault="009A149F" w:rsidP="0054751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A149F" w:rsidRPr="003B65FB" w14:paraId="452C3232" w14:textId="77777777" w:rsidTr="0054751B">
        <w:tc>
          <w:tcPr>
            <w:tcW w:w="4320" w:type="dxa"/>
          </w:tcPr>
          <w:p w14:paraId="571E53FA" w14:textId="77777777" w:rsidR="009A149F" w:rsidRPr="003B65FB" w:rsidRDefault="009A149F" w:rsidP="0054751B">
            <w:pPr>
              <w:tabs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88836C" w14:textId="77777777" w:rsidR="009A149F" w:rsidRPr="003B65FB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</w:tcPr>
          <w:p w14:paraId="2D26ABC4" w14:textId="77777777" w:rsidR="009A149F" w:rsidRPr="003B65FB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983666" w14:textId="77777777" w:rsidR="009A149F" w:rsidRPr="003B65FB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76" w:type="dxa"/>
          </w:tcPr>
          <w:p w14:paraId="4D6BC9BC" w14:textId="77777777" w:rsidR="009A149F" w:rsidRPr="003B65FB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B27139A" w14:textId="77777777" w:rsidR="009A149F" w:rsidRPr="003B65FB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</w:tcPr>
          <w:p w14:paraId="6527E0C5" w14:textId="77777777" w:rsidR="009A149F" w:rsidRPr="003B65FB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E6E000" w14:textId="77777777" w:rsidR="009A149F" w:rsidRPr="003B65FB" w:rsidRDefault="009A149F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9A149F" w:rsidRPr="003B65FB" w14:paraId="183E2C0F" w14:textId="77777777" w:rsidTr="00E565FF">
        <w:tc>
          <w:tcPr>
            <w:tcW w:w="4320" w:type="dxa"/>
          </w:tcPr>
          <w:p w14:paraId="4B8E8BF8" w14:textId="2594C411" w:rsidR="009A149F" w:rsidRPr="008345D6" w:rsidRDefault="009A149F" w:rsidP="0054751B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ลูกหนี้การค้า</w:t>
            </w:r>
            <w:r w:rsidRPr="003B65FB">
              <w:rPr>
                <w:rFonts w:ascii="Angsana New" w:hAnsi="Angsana New" w:hint="cs"/>
                <w:sz w:val="28"/>
              </w:rPr>
              <w:t xml:space="preserve"> - </w:t>
            </w:r>
            <w:r w:rsidRPr="008345D6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97255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897255" w:rsidRPr="00897255">
              <w:rPr>
                <w:rFonts w:ascii="Angsana New" w:hAnsi="Angsana New"/>
                <w:sz w:val="28"/>
              </w:rPr>
              <w:t>8</w:t>
            </w:r>
            <w:r w:rsidRPr="0089725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9C80D6" w14:textId="77777777" w:rsidR="009A149F" w:rsidRPr="003B65FB" w:rsidRDefault="009A149F" w:rsidP="00E565F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1,544</w:t>
            </w:r>
          </w:p>
        </w:tc>
        <w:tc>
          <w:tcPr>
            <w:tcW w:w="90" w:type="dxa"/>
            <w:shd w:val="clear" w:color="auto" w:fill="auto"/>
          </w:tcPr>
          <w:p w14:paraId="2D07601E" w14:textId="77777777" w:rsidR="009A149F" w:rsidRPr="003B65FB" w:rsidRDefault="009A149F" w:rsidP="00E565FF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FF3897" w14:textId="5E5A70ED" w:rsidR="009A149F" w:rsidRPr="003B65FB" w:rsidRDefault="009A149F" w:rsidP="00E565F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E565FF">
              <w:rPr>
                <w:rFonts w:ascii="Angsana New" w:hAnsi="Angsana New" w:hint="cs"/>
                <w:sz w:val="28"/>
              </w:rPr>
              <w:t xml:space="preserve">      </w:t>
            </w: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702ABC97" w14:textId="77777777" w:rsidR="009A149F" w:rsidRPr="003B65FB" w:rsidRDefault="009A149F" w:rsidP="00E565FF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3291CE7D" w14:textId="77777777" w:rsidR="009A149F" w:rsidRPr="003B65FB" w:rsidRDefault="009A149F" w:rsidP="00E565FF">
            <w:pPr>
              <w:tabs>
                <w:tab w:val="decimal" w:pos="1002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AB5EF7" w14:textId="77777777" w:rsidR="009A149F" w:rsidRPr="003B65FB" w:rsidRDefault="009A149F" w:rsidP="00E565FF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66DD22" w14:textId="5CD25DBF" w:rsidR="009A149F" w:rsidRPr="003B65FB" w:rsidRDefault="009A149F" w:rsidP="00E565F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149F" w:rsidRPr="003B65FB" w14:paraId="15DE8162" w14:textId="77777777" w:rsidTr="0054751B">
        <w:trPr>
          <w:trHeight w:val="74"/>
        </w:trPr>
        <w:tc>
          <w:tcPr>
            <w:tcW w:w="4320" w:type="dxa"/>
          </w:tcPr>
          <w:p w14:paraId="242CF299" w14:textId="77777777" w:rsidR="009A149F" w:rsidRPr="008345D6" w:rsidRDefault="009A149F" w:rsidP="0054751B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ลูกหนี้การค้า</w:t>
            </w:r>
            <w:r w:rsidRPr="003B65FB">
              <w:rPr>
                <w:rFonts w:ascii="Angsana New" w:hAnsi="Angsana New" w:hint="cs"/>
                <w:sz w:val="28"/>
              </w:rPr>
              <w:t xml:space="preserve"> - </w:t>
            </w:r>
            <w:r w:rsidRPr="008345D6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B63A56E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170,192</w:t>
            </w:r>
          </w:p>
        </w:tc>
        <w:tc>
          <w:tcPr>
            <w:tcW w:w="90" w:type="dxa"/>
            <w:shd w:val="clear" w:color="auto" w:fill="auto"/>
          </w:tcPr>
          <w:p w14:paraId="68CE6299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A96850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E565FF">
              <w:rPr>
                <w:rFonts w:ascii="Angsana New" w:hAnsi="Angsana New" w:hint="cs"/>
                <w:sz w:val="28"/>
              </w:rPr>
              <w:t>154</w:t>
            </w:r>
            <w:r w:rsidRPr="003B65FB">
              <w:rPr>
                <w:rFonts w:ascii="Angsana New" w:hAnsi="Angsana New" w:hint="cs"/>
                <w:sz w:val="28"/>
              </w:rPr>
              <w:t>,942</w:t>
            </w:r>
          </w:p>
        </w:tc>
        <w:tc>
          <w:tcPr>
            <w:tcW w:w="176" w:type="dxa"/>
            <w:shd w:val="clear" w:color="auto" w:fill="auto"/>
          </w:tcPr>
          <w:p w14:paraId="0E13B203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4A0D49D" w14:textId="77777777" w:rsidR="009A149F" w:rsidRPr="003B65FB" w:rsidRDefault="009A149F" w:rsidP="0054751B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09555D" w14:textId="77777777" w:rsidR="009A149F" w:rsidRPr="003B65FB" w:rsidRDefault="009A149F" w:rsidP="0054751B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1CB1D2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149F" w:rsidRPr="003B65FB" w14:paraId="769C870C" w14:textId="77777777" w:rsidTr="0054751B">
        <w:tc>
          <w:tcPr>
            <w:tcW w:w="4320" w:type="dxa"/>
          </w:tcPr>
          <w:p w14:paraId="14165A01" w14:textId="46661583" w:rsidR="009A149F" w:rsidRPr="008345D6" w:rsidRDefault="009A149F" w:rsidP="0054751B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ลูกหนี้อื่น - กิจการที่เกี่ยวข้องกัน</w:t>
            </w:r>
            <w:r w:rsidRPr="00897255">
              <w:rPr>
                <w:rFonts w:ascii="Angsana New" w:hAnsi="Angsana New" w:hint="cs"/>
                <w:sz w:val="28"/>
              </w:rPr>
              <w:t xml:space="preserve"> (</w:t>
            </w:r>
            <w:r w:rsidRPr="008345D6">
              <w:rPr>
                <w:rFonts w:ascii="Angsana New" w:hAnsi="Angsana New" w:hint="cs"/>
                <w:sz w:val="28"/>
                <w:cs/>
              </w:rPr>
              <w:t>ดูหมายเหตุข้อ</w:t>
            </w:r>
            <w:r w:rsidRPr="00897255">
              <w:rPr>
                <w:rFonts w:ascii="Angsana New" w:hAnsi="Angsana New" w:hint="cs"/>
                <w:sz w:val="28"/>
              </w:rPr>
              <w:t xml:space="preserve"> </w:t>
            </w:r>
            <w:r w:rsidR="00897255" w:rsidRPr="00897255">
              <w:rPr>
                <w:rFonts w:ascii="Angsana New" w:hAnsi="Angsana New"/>
                <w:sz w:val="28"/>
              </w:rPr>
              <w:t>8</w:t>
            </w:r>
            <w:r w:rsidRPr="0089725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887A431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897255">
              <w:rPr>
                <w:rFonts w:ascii="Angsana New" w:hAnsi="Angsana New"/>
                <w:sz w:val="28"/>
              </w:rPr>
              <w:t>2,200</w:t>
            </w:r>
          </w:p>
        </w:tc>
        <w:tc>
          <w:tcPr>
            <w:tcW w:w="90" w:type="dxa"/>
            <w:shd w:val="clear" w:color="auto" w:fill="auto"/>
          </w:tcPr>
          <w:p w14:paraId="46B2BEBF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4C8226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2,375 </w:t>
            </w:r>
          </w:p>
        </w:tc>
        <w:tc>
          <w:tcPr>
            <w:tcW w:w="176" w:type="dxa"/>
            <w:shd w:val="clear" w:color="auto" w:fill="auto"/>
          </w:tcPr>
          <w:p w14:paraId="5C29C0B2" w14:textId="77777777" w:rsidR="009A149F" w:rsidRPr="003B65FB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8D26526" w14:textId="0600DB00" w:rsidR="009A149F" w:rsidRPr="003B65FB" w:rsidRDefault="009A149F" w:rsidP="0054751B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8,2</w:t>
            </w:r>
            <w:r w:rsidR="00CB6D48">
              <w:rPr>
                <w:rFonts w:ascii="Angsana New" w:hAnsi="Angsana New"/>
                <w:sz w:val="28"/>
              </w:rPr>
              <w:t>14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7F3FA4" w14:textId="77777777" w:rsidR="009A149F" w:rsidRPr="003B65FB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95272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20,118 </w:t>
            </w:r>
          </w:p>
        </w:tc>
      </w:tr>
      <w:tr w:rsidR="009A149F" w:rsidRPr="003B65FB" w14:paraId="2801FB0C" w14:textId="77777777" w:rsidTr="0054751B">
        <w:tc>
          <w:tcPr>
            <w:tcW w:w="4320" w:type="dxa"/>
          </w:tcPr>
          <w:p w14:paraId="6DF5DAEE" w14:textId="77777777" w:rsidR="009A149F" w:rsidRPr="008345D6" w:rsidRDefault="009A149F" w:rsidP="0054751B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ลูกหนี้อื่น </w:t>
            </w:r>
            <w:r w:rsidRPr="003B65FB">
              <w:rPr>
                <w:rFonts w:ascii="Angsana New" w:hAnsi="Angsana New" w:hint="cs"/>
                <w:sz w:val="28"/>
              </w:rPr>
              <w:t>-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BDCDB2B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149,356</w:t>
            </w:r>
          </w:p>
        </w:tc>
        <w:tc>
          <w:tcPr>
            <w:tcW w:w="90" w:type="dxa"/>
            <w:shd w:val="clear" w:color="auto" w:fill="auto"/>
          </w:tcPr>
          <w:p w14:paraId="32D0BA18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7FEA69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64,339 </w:t>
            </w:r>
          </w:p>
        </w:tc>
        <w:tc>
          <w:tcPr>
            <w:tcW w:w="176" w:type="dxa"/>
            <w:shd w:val="clear" w:color="auto" w:fill="auto"/>
          </w:tcPr>
          <w:p w14:paraId="225080C2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5685850" w14:textId="390D2348" w:rsidR="009A149F" w:rsidRPr="003B65FB" w:rsidRDefault="009A149F" w:rsidP="0054751B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88,</w:t>
            </w:r>
            <w:r w:rsidR="00CB6D48">
              <w:rPr>
                <w:rFonts w:ascii="Angsana New" w:hAnsi="Angsana New"/>
                <w:sz w:val="28"/>
              </w:rPr>
              <w:t>789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10B3A2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7F4AB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228 </w:t>
            </w:r>
          </w:p>
        </w:tc>
      </w:tr>
      <w:tr w:rsidR="009A149F" w:rsidRPr="003B65FB" w14:paraId="1FCC1314" w14:textId="77777777" w:rsidTr="0054751B">
        <w:tc>
          <w:tcPr>
            <w:tcW w:w="4320" w:type="dxa"/>
          </w:tcPr>
          <w:p w14:paraId="6F08B44D" w14:textId="15D0C546" w:rsidR="009A149F" w:rsidRPr="008345D6" w:rsidRDefault="009A149F" w:rsidP="0054751B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รายได้ค้างรับ - กิจการที่เกี่ยวข้องกัน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97255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897255" w:rsidRPr="00897255">
              <w:rPr>
                <w:rFonts w:ascii="Angsana New" w:hAnsi="Angsana New"/>
                <w:sz w:val="28"/>
              </w:rPr>
              <w:t>8</w:t>
            </w:r>
            <w:r w:rsidRPr="0089725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BF9EFF9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AE261B"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90" w:type="dxa"/>
            <w:shd w:val="clear" w:color="auto" w:fill="auto"/>
          </w:tcPr>
          <w:p w14:paraId="7E7802FD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179473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143 </w:t>
            </w:r>
          </w:p>
        </w:tc>
        <w:tc>
          <w:tcPr>
            <w:tcW w:w="176" w:type="dxa"/>
            <w:shd w:val="clear" w:color="auto" w:fill="auto"/>
          </w:tcPr>
          <w:p w14:paraId="6CA6F962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CBA1D3C" w14:textId="77777777" w:rsidR="009A149F" w:rsidRPr="003B65FB" w:rsidRDefault="009A149F" w:rsidP="0054751B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520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0071B8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178167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233 </w:t>
            </w:r>
          </w:p>
        </w:tc>
      </w:tr>
      <w:tr w:rsidR="009A149F" w:rsidRPr="003B65FB" w14:paraId="1322795B" w14:textId="77777777" w:rsidTr="0054751B">
        <w:tc>
          <w:tcPr>
            <w:tcW w:w="4320" w:type="dxa"/>
          </w:tcPr>
          <w:p w14:paraId="7304A4C1" w14:textId="77777777" w:rsidR="009A149F" w:rsidRPr="008345D6" w:rsidRDefault="009A149F" w:rsidP="0054751B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รายได้ค้างรับ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4316CB0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7,689</w:t>
            </w:r>
          </w:p>
        </w:tc>
        <w:tc>
          <w:tcPr>
            <w:tcW w:w="90" w:type="dxa"/>
            <w:shd w:val="clear" w:color="auto" w:fill="auto"/>
          </w:tcPr>
          <w:p w14:paraId="4723570E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CF99FD" w14:textId="545EA4E2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="00B4387E">
              <w:rPr>
                <w:rFonts w:ascii="Angsana New" w:hAnsi="Angsana New"/>
                <w:sz w:val="28"/>
              </w:rPr>
              <w:t>1,757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76" w:type="dxa"/>
            <w:shd w:val="clear" w:color="auto" w:fill="auto"/>
          </w:tcPr>
          <w:p w14:paraId="045359F4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CAE8D5B" w14:textId="77777777" w:rsidR="009A149F" w:rsidRPr="003B65FB" w:rsidRDefault="009A149F" w:rsidP="00E565F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7199E0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28FA98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96 </w:t>
            </w:r>
          </w:p>
        </w:tc>
      </w:tr>
      <w:tr w:rsidR="009A149F" w:rsidRPr="003B65FB" w14:paraId="524582EF" w14:textId="77777777" w:rsidTr="0054751B">
        <w:tc>
          <w:tcPr>
            <w:tcW w:w="4320" w:type="dxa"/>
          </w:tcPr>
          <w:p w14:paraId="2C964D42" w14:textId="68BD94B6" w:rsidR="009A149F" w:rsidRPr="008345D6" w:rsidRDefault="009A149F" w:rsidP="0054751B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ดอกเบี้ยค้างรับ - กิจการที่เกี่ยวข้องกัน </w:t>
            </w:r>
            <w:r w:rsidRPr="00466EED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="00466EED" w:rsidRPr="00466EED">
              <w:rPr>
                <w:rFonts w:ascii="Angsana New" w:hAnsi="Angsana New"/>
                <w:sz w:val="28"/>
              </w:rPr>
              <w:t>8</w:t>
            </w:r>
            <w:r w:rsidRPr="00466EE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D1EB578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10,775</w:t>
            </w:r>
          </w:p>
        </w:tc>
        <w:tc>
          <w:tcPr>
            <w:tcW w:w="90" w:type="dxa"/>
            <w:shd w:val="clear" w:color="auto" w:fill="auto"/>
          </w:tcPr>
          <w:p w14:paraId="3E2483ED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E5F1F1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10,386</w:t>
            </w:r>
          </w:p>
        </w:tc>
        <w:tc>
          <w:tcPr>
            <w:tcW w:w="176" w:type="dxa"/>
            <w:shd w:val="clear" w:color="auto" w:fill="auto"/>
          </w:tcPr>
          <w:p w14:paraId="257F7209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54681B0" w14:textId="77777777" w:rsidR="009A149F" w:rsidRPr="003B65FB" w:rsidRDefault="009A149F" w:rsidP="0054751B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97,085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E9FC2E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7C2FE0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62,206</w:t>
            </w:r>
          </w:p>
        </w:tc>
      </w:tr>
      <w:tr w:rsidR="009A149F" w:rsidRPr="003B65FB" w14:paraId="47FE3FC2" w14:textId="77777777" w:rsidTr="0054751B">
        <w:tc>
          <w:tcPr>
            <w:tcW w:w="4320" w:type="dxa"/>
          </w:tcPr>
          <w:p w14:paraId="4FBCED81" w14:textId="77777777" w:rsidR="009A149F" w:rsidRPr="008345D6" w:rsidRDefault="009A149F" w:rsidP="0054751B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ดอกเบี้ยค้างรับ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DF0502C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238</w:t>
            </w:r>
          </w:p>
        </w:tc>
        <w:tc>
          <w:tcPr>
            <w:tcW w:w="90" w:type="dxa"/>
            <w:shd w:val="clear" w:color="auto" w:fill="auto"/>
          </w:tcPr>
          <w:p w14:paraId="27406773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CD7AD8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21EEA908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BD7556C" w14:textId="77777777" w:rsidR="009A149F" w:rsidRPr="003B65FB" w:rsidRDefault="009A149F" w:rsidP="0054751B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237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4EEF1" w14:textId="77777777" w:rsidR="009A149F" w:rsidRPr="003B65FB" w:rsidRDefault="009A149F" w:rsidP="0054751B">
            <w:pPr>
              <w:tabs>
                <w:tab w:val="decimal" w:pos="100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7F842B" w14:textId="77777777" w:rsidR="009A149F" w:rsidRPr="008345D6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149F" w:rsidRPr="003B65FB" w14:paraId="366D9642" w14:textId="77777777" w:rsidTr="0054751B">
        <w:tc>
          <w:tcPr>
            <w:tcW w:w="4320" w:type="dxa"/>
          </w:tcPr>
          <w:p w14:paraId="7FE0E305" w14:textId="77777777" w:rsidR="009A149F" w:rsidRPr="008345D6" w:rsidRDefault="009A149F" w:rsidP="0054751B">
            <w:pPr>
              <w:tabs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ภาษีซื้อรอเรียกคืน</w:t>
            </w:r>
          </w:p>
        </w:tc>
        <w:tc>
          <w:tcPr>
            <w:tcW w:w="1170" w:type="dxa"/>
            <w:shd w:val="clear" w:color="auto" w:fill="auto"/>
          </w:tcPr>
          <w:p w14:paraId="71722615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8,522</w:t>
            </w:r>
          </w:p>
        </w:tc>
        <w:tc>
          <w:tcPr>
            <w:tcW w:w="90" w:type="dxa"/>
            <w:shd w:val="clear" w:color="auto" w:fill="auto"/>
          </w:tcPr>
          <w:p w14:paraId="432BE9CA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B4D576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36,735</w:t>
            </w:r>
          </w:p>
        </w:tc>
        <w:tc>
          <w:tcPr>
            <w:tcW w:w="176" w:type="dxa"/>
            <w:shd w:val="clear" w:color="auto" w:fill="auto"/>
          </w:tcPr>
          <w:p w14:paraId="626DB2A2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56AD57B" w14:textId="77777777" w:rsidR="009A149F" w:rsidRPr="003B65FB" w:rsidRDefault="009A149F" w:rsidP="00E565F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8CA75A" w14:textId="77777777" w:rsidR="009A149F" w:rsidRPr="003B65FB" w:rsidRDefault="009A149F" w:rsidP="0054751B">
            <w:pPr>
              <w:tabs>
                <w:tab w:val="decimal" w:pos="100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FCEF1A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149F" w:rsidRPr="003B65FB" w14:paraId="7DDE6F84" w14:textId="77777777" w:rsidTr="0054751B">
        <w:tc>
          <w:tcPr>
            <w:tcW w:w="4320" w:type="dxa"/>
          </w:tcPr>
          <w:p w14:paraId="252A2557" w14:textId="77777777" w:rsidR="009A149F" w:rsidRPr="008345D6" w:rsidRDefault="009A149F" w:rsidP="0054751B">
            <w:pPr>
              <w:tabs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ภาษีซื้อรอใช้สิทธิ</w:t>
            </w:r>
          </w:p>
        </w:tc>
        <w:tc>
          <w:tcPr>
            <w:tcW w:w="1170" w:type="dxa"/>
            <w:shd w:val="clear" w:color="auto" w:fill="auto"/>
          </w:tcPr>
          <w:p w14:paraId="5CE73965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33,773</w:t>
            </w:r>
          </w:p>
        </w:tc>
        <w:tc>
          <w:tcPr>
            <w:tcW w:w="90" w:type="dxa"/>
            <w:shd w:val="clear" w:color="auto" w:fill="auto"/>
          </w:tcPr>
          <w:p w14:paraId="2D91B9C6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90B1DA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28,631</w:t>
            </w:r>
          </w:p>
        </w:tc>
        <w:tc>
          <w:tcPr>
            <w:tcW w:w="176" w:type="dxa"/>
            <w:shd w:val="clear" w:color="auto" w:fill="auto"/>
          </w:tcPr>
          <w:p w14:paraId="2C03D8A1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A9A6990" w14:textId="77777777" w:rsidR="009A149F" w:rsidRPr="003B65FB" w:rsidRDefault="009A149F" w:rsidP="0054751B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1,563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D08153" w14:textId="77777777" w:rsidR="009A149F" w:rsidRPr="003B65FB" w:rsidRDefault="009A149F" w:rsidP="0054751B">
            <w:pPr>
              <w:tabs>
                <w:tab w:val="decimal" w:pos="10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FDEF9E" w14:textId="54A0AD84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E565FF">
              <w:rPr>
                <w:rFonts w:ascii="Angsana New" w:hAnsi="Angsana New" w:hint="cs"/>
                <w:sz w:val="28"/>
              </w:rPr>
              <w:t xml:space="preserve">    </w:t>
            </w:r>
            <w:r w:rsidRPr="003B65FB">
              <w:rPr>
                <w:rFonts w:ascii="Angsana New" w:hAnsi="Angsana New" w:hint="cs"/>
                <w:sz w:val="28"/>
              </w:rPr>
              <w:t>976</w:t>
            </w:r>
          </w:p>
        </w:tc>
      </w:tr>
      <w:tr w:rsidR="009A149F" w:rsidRPr="003B65FB" w14:paraId="6F153735" w14:textId="77777777" w:rsidTr="0054751B">
        <w:tc>
          <w:tcPr>
            <w:tcW w:w="4320" w:type="dxa"/>
          </w:tcPr>
          <w:p w14:paraId="59690E91" w14:textId="77777777" w:rsidR="009A149F" w:rsidRPr="008345D6" w:rsidRDefault="009A149F" w:rsidP="0054751B">
            <w:pPr>
              <w:tabs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ภาษีเงินได้ถูกหัก ณ ที่จ่ายรอเรียกคืน</w:t>
            </w:r>
          </w:p>
        </w:tc>
        <w:tc>
          <w:tcPr>
            <w:tcW w:w="1170" w:type="dxa"/>
            <w:shd w:val="clear" w:color="auto" w:fill="auto"/>
          </w:tcPr>
          <w:p w14:paraId="2E60B502" w14:textId="02938475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4,46</w:t>
            </w:r>
            <w:r w:rsidR="004D34C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F0CC985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9BCB35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16,526</w:t>
            </w:r>
          </w:p>
        </w:tc>
        <w:tc>
          <w:tcPr>
            <w:tcW w:w="176" w:type="dxa"/>
            <w:shd w:val="clear" w:color="auto" w:fill="auto"/>
          </w:tcPr>
          <w:p w14:paraId="4BCF8C91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450681F" w14:textId="77777777" w:rsidR="009A149F" w:rsidRPr="003B65FB" w:rsidRDefault="009A149F" w:rsidP="0054751B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2,529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B7581C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BC04E9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9,764</w:t>
            </w:r>
          </w:p>
        </w:tc>
      </w:tr>
      <w:tr w:rsidR="009A149F" w:rsidRPr="003B65FB" w14:paraId="54CFA210" w14:textId="77777777" w:rsidTr="0054751B">
        <w:tc>
          <w:tcPr>
            <w:tcW w:w="4320" w:type="dxa"/>
          </w:tcPr>
          <w:p w14:paraId="1BF3E0EB" w14:textId="77777777" w:rsidR="009A149F" w:rsidRPr="008345D6" w:rsidRDefault="009A149F" w:rsidP="0054751B">
            <w:pPr>
              <w:tabs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</w:tcPr>
          <w:p w14:paraId="76086A2A" w14:textId="5B8CE97D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9,08</w:t>
            </w:r>
            <w:r w:rsidR="004D34C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BDDC272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796C8D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8,752</w:t>
            </w:r>
          </w:p>
        </w:tc>
        <w:tc>
          <w:tcPr>
            <w:tcW w:w="176" w:type="dxa"/>
            <w:shd w:val="clear" w:color="auto" w:fill="auto"/>
          </w:tcPr>
          <w:p w14:paraId="5E462E98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5766119" w14:textId="77777777" w:rsidR="009A149F" w:rsidRPr="003B65FB" w:rsidRDefault="009A149F" w:rsidP="0054751B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4,148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77DACA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116800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3,271</w:t>
            </w:r>
          </w:p>
        </w:tc>
      </w:tr>
      <w:tr w:rsidR="009A149F" w:rsidRPr="003B65FB" w14:paraId="480EAAFD" w14:textId="77777777" w:rsidTr="0054751B">
        <w:tc>
          <w:tcPr>
            <w:tcW w:w="4320" w:type="dxa"/>
            <w:vAlign w:val="bottom"/>
          </w:tcPr>
          <w:p w14:paraId="3C892664" w14:textId="77777777" w:rsidR="009A149F" w:rsidRPr="008345D6" w:rsidRDefault="009A149F" w:rsidP="0054751B">
            <w:pPr>
              <w:tabs>
                <w:tab w:val="left" w:pos="27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เงินจ่ายล่วงหน้าให้พนักงาน</w:t>
            </w:r>
          </w:p>
        </w:tc>
        <w:tc>
          <w:tcPr>
            <w:tcW w:w="1170" w:type="dxa"/>
            <w:shd w:val="clear" w:color="auto" w:fill="auto"/>
          </w:tcPr>
          <w:p w14:paraId="7492975A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35,423</w:t>
            </w:r>
          </w:p>
        </w:tc>
        <w:tc>
          <w:tcPr>
            <w:tcW w:w="90" w:type="dxa"/>
            <w:shd w:val="clear" w:color="auto" w:fill="auto"/>
          </w:tcPr>
          <w:p w14:paraId="36C54D69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377668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209</w:t>
            </w:r>
          </w:p>
        </w:tc>
        <w:tc>
          <w:tcPr>
            <w:tcW w:w="176" w:type="dxa"/>
            <w:shd w:val="clear" w:color="auto" w:fill="auto"/>
          </w:tcPr>
          <w:p w14:paraId="4CC655A3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FD03098" w14:textId="77777777" w:rsidR="009A149F" w:rsidRPr="003B65FB" w:rsidRDefault="009A149F" w:rsidP="00E565F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E52404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A37D68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149F" w:rsidRPr="003B65FB" w14:paraId="1DBE13CE" w14:textId="77777777" w:rsidTr="0054751B">
        <w:tc>
          <w:tcPr>
            <w:tcW w:w="4320" w:type="dxa"/>
            <w:vAlign w:val="bottom"/>
          </w:tcPr>
          <w:p w14:paraId="75C28C31" w14:textId="77777777" w:rsidR="009A149F" w:rsidRPr="008345D6" w:rsidRDefault="009A149F" w:rsidP="0054751B">
            <w:pPr>
              <w:tabs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43891D4D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31,180</w:t>
            </w:r>
          </w:p>
        </w:tc>
        <w:tc>
          <w:tcPr>
            <w:tcW w:w="90" w:type="dxa"/>
            <w:shd w:val="clear" w:color="auto" w:fill="auto"/>
          </w:tcPr>
          <w:p w14:paraId="7E35E338" w14:textId="77777777" w:rsidR="009A149F" w:rsidRPr="003B65FB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5AC9C9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8,413</w:t>
            </w:r>
          </w:p>
        </w:tc>
        <w:tc>
          <w:tcPr>
            <w:tcW w:w="176" w:type="dxa"/>
            <w:shd w:val="clear" w:color="auto" w:fill="auto"/>
          </w:tcPr>
          <w:p w14:paraId="59FC1A54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78B0187" w14:textId="77777777" w:rsidR="009A149F" w:rsidRPr="003B65FB" w:rsidRDefault="009A149F" w:rsidP="0054751B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29,299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C658EE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4E87D6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1,759 </w:t>
            </w:r>
          </w:p>
        </w:tc>
      </w:tr>
      <w:tr w:rsidR="009A149F" w:rsidRPr="003B65FB" w14:paraId="5448B4EA" w14:textId="77777777" w:rsidTr="0054751B">
        <w:tc>
          <w:tcPr>
            <w:tcW w:w="4320" w:type="dxa"/>
            <w:vAlign w:val="bottom"/>
          </w:tcPr>
          <w:p w14:paraId="200A915E" w14:textId="77777777" w:rsidR="009A149F" w:rsidRPr="008345D6" w:rsidRDefault="009A149F" w:rsidP="0054751B">
            <w:pPr>
              <w:tabs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เงินมัดจำโครงการ </w:t>
            </w:r>
          </w:p>
        </w:tc>
        <w:tc>
          <w:tcPr>
            <w:tcW w:w="1170" w:type="dxa"/>
            <w:shd w:val="clear" w:color="auto" w:fill="auto"/>
          </w:tcPr>
          <w:p w14:paraId="50777A38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98A398" w14:textId="77777777" w:rsidR="009A149F" w:rsidRPr="003B65FB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C8AB41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77,067</w:t>
            </w:r>
          </w:p>
        </w:tc>
        <w:tc>
          <w:tcPr>
            <w:tcW w:w="176" w:type="dxa"/>
            <w:shd w:val="clear" w:color="auto" w:fill="auto"/>
          </w:tcPr>
          <w:p w14:paraId="215E9676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4BEE909" w14:textId="77777777" w:rsidR="009A149F" w:rsidRPr="003B65FB" w:rsidRDefault="009A149F" w:rsidP="00E565FF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FED2A3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E3A549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149F" w:rsidRPr="003B65FB" w14:paraId="0D9E9716" w14:textId="77777777" w:rsidTr="0054751B">
        <w:tc>
          <w:tcPr>
            <w:tcW w:w="4320" w:type="dxa"/>
            <w:vAlign w:val="bottom"/>
          </w:tcPr>
          <w:p w14:paraId="04515538" w14:textId="77777777" w:rsidR="009A149F" w:rsidRPr="003B65FB" w:rsidRDefault="009A149F" w:rsidP="0054751B">
            <w:pPr>
              <w:tabs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3F0183" w14:textId="08DC814B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32,2</w:t>
            </w:r>
            <w:r w:rsidR="004D34C0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90" w:type="dxa"/>
            <w:shd w:val="clear" w:color="auto" w:fill="auto"/>
          </w:tcPr>
          <w:p w14:paraId="6F29D2F5" w14:textId="77777777" w:rsidR="009A149F" w:rsidRPr="003B65FB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8EEF13" w14:textId="7AB17BD8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10,7</w:t>
            </w:r>
            <w:r w:rsidR="00B4387E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76" w:type="dxa"/>
            <w:shd w:val="clear" w:color="auto" w:fill="auto"/>
          </w:tcPr>
          <w:p w14:paraId="30767F4C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CFE66D1" w14:textId="77777777" w:rsidR="009A149F" w:rsidRPr="003B65FB" w:rsidRDefault="009A149F" w:rsidP="0054751B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1,200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BB4275" w14:textId="77777777" w:rsidR="009A149F" w:rsidRPr="003B65FB" w:rsidRDefault="009A149F" w:rsidP="0054751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F156DF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1,687</w:t>
            </w:r>
          </w:p>
        </w:tc>
      </w:tr>
      <w:tr w:rsidR="009A149F" w:rsidRPr="003B65FB" w14:paraId="178628DB" w14:textId="77777777" w:rsidTr="0054751B">
        <w:tc>
          <w:tcPr>
            <w:tcW w:w="4320" w:type="dxa"/>
            <w:vAlign w:val="bottom"/>
          </w:tcPr>
          <w:p w14:paraId="1816D3F4" w14:textId="77777777" w:rsidR="009A149F" w:rsidRPr="008345D6" w:rsidRDefault="009A149F" w:rsidP="0054751B">
            <w:pPr>
              <w:tabs>
                <w:tab w:val="left" w:pos="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ECDEA84" w14:textId="11026B90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497,03</w:t>
            </w:r>
            <w:r w:rsidR="00466EE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CAAB09A" w14:textId="77777777" w:rsidR="009A149F" w:rsidRPr="003B65FB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45FE4E" w14:textId="3D039445" w:rsidR="009A149F" w:rsidRPr="003B65FB" w:rsidRDefault="005578C4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421,055</w:t>
            </w:r>
          </w:p>
        </w:tc>
        <w:tc>
          <w:tcPr>
            <w:tcW w:w="176" w:type="dxa"/>
            <w:shd w:val="clear" w:color="auto" w:fill="auto"/>
          </w:tcPr>
          <w:p w14:paraId="0739C1A5" w14:textId="77777777" w:rsidR="009A149F" w:rsidRPr="003B65FB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DC6791C" w14:textId="77777777" w:rsidR="009A149F" w:rsidRPr="003B65FB" w:rsidRDefault="009A149F" w:rsidP="0054751B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233,584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20FA6B" w14:textId="77777777" w:rsidR="009A149F" w:rsidRPr="003B65FB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33AD24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100,338</w:t>
            </w:r>
          </w:p>
        </w:tc>
      </w:tr>
      <w:tr w:rsidR="009A149F" w:rsidRPr="003B65FB" w14:paraId="297577C2" w14:textId="77777777" w:rsidTr="0054751B">
        <w:tc>
          <w:tcPr>
            <w:tcW w:w="4320" w:type="dxa"/>
            <w:vAlign w:val="center"/>
          </w:tcPr>
          <w:p w14:paraId="10DA06D2" w14:textId="77777777" w:rsidR="009A149F" w:rsidRPr="008345D6" w:rsidRDefault="009A149F" w:rsidP="0054751B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shd w:val="clear" w:color="auto" w:fill="auto"/>
          </w:tcPr>
          <w:p w14:paraId="17444EAE" w14:textId="77777777" w:rsidR="009A149F" w:rsidRPr="003B65FB" w:rsidRDefault="009A149F" w:rsidP="0054751B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(10,213)</w:t>
            </w:r>
          </w:p>
        </w:tc>
        <w:tc>
          <w:tcPr>
            <w:tcW w:w="90" w:type="dxa"/>
            <w:shd w:val="clear" w:color="auto" w:fill="auto"/>
          </w:tcPr>
          <w:p w14:paraId="328B1904" w14:textId="77777777" w:rsidR="009A149F" w:rsidRPr="003B65FB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4B83F3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(12,126)</w:t>
            </w:r>
          </w:p>
        </w:tc>
        <w:tc>
          <w:tcPr>
            <w:tcW w:w="176" w:type="dxa"/>
            <w:shd w:val="clear" w:color="auto" w:fill="auto"/>
          </w:tcPr>
          <w:p w14:paraId="7511BE6A" w14:textId="77777777" w:rsidR="009A149F" w:rsidRPr="003B65FB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4C2F11A" w14:textId="77777777" w:rsidR="009A149F" w:rsidRPr="003B65FB" w:rsidRDefault="009A149F" w:rsidP="0054751B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(21,340)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A85162" w14:textId="77777777" w:rsidR="009A149F" w:rsidRPr="003B65FB" w:rsidRDefault="009A149F" w:rsidP="0054751B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46D566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(22,130)</w:t>
            </w:r>
          </w:p>
        </w:tc>
      </w:tr>
      <w:tr w:rsidR="009A149F" w:rsidRPr="003B65FB" w14:paraId="154F4E7B" w14:textId="77777777" w:rsidTr="0054751B">
        <w:tc>
          <w:tcPr>
            <w:tcW w:w="4320" w:type="dxa"/>
            <w:vAlign w:val="bottom"/>
          </w:tcPr>
          <w:p w14:paraId="1A800ED1" w14:textId="77777777" w:rsidR="009A149F" w:rsidRPr="008345D6" w:rsidRDefault="009A149F" w:rsidP="0054751B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       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C52A63" w14:textId="77777777" w:rsidR="009A149F" w:rsidRPr="003B65FB" w:rsidRDefault="009A149F" w:rsidP="0054751B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FF7F639" w14:textId="77777777" w:rsidR="009A149F" w:rsidRPr="003B65FB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ADD5E0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6" w:type="dxa"/>
            <w:shd w:val="clear" w:color="auto" w:fill="auto"/>
          </w:tcPr>
          <w:p w14:paraId="05F2E52B" w14:textId="77777777" w:rsidR="009A149F" w:rsidRPr="003B65FB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24E6096" w14:textId="77777777" w:rsidR="009A149F" w:rsidRPr="003B65FB" w:rsidRDefault="009A149F" w:rsidP="0054751B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3DC3CA6" w14:textId="77777777" w:rsidR="009A149F" w:rsidRPr="003B65FB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0F8432" w14:textId="77777777" w:rsidR="009A149F" w:rsidRPr="003B65FB" w:rsidRDefault="009A149F" w:rsidP="0054751B">
            <w:pPr>
              <w:tabs>
                <w:tab w:val="decimal" w:pos="1004"/>
              </w:tabs>
              <w:ind w:right="90"/>
              <w:rPr>
                <w:rFonts w:ascii="Angsana New" w:hAnsi="Angsana New"/>
                <w:sz w:val="28"/>
              </w:rPr>
            </w:pPr>
          </w:p>
        </w:tc>
      </w:tr>
      <w:tr w:rsidR="009A149F" w:rsidRPr="003B65FB" w14:paraId="481764DA" w14:textId="77777777" w:rsidTr="0054751B">
        <w:tc>
          <w:tcPr>
            <w:tcW w:w="4320" w:type="dxa"/>
            <w:vAlign w:val="bottom"/>
          </w:tcPr>
          <w:p w14:paraId="1E826FC5" w14:textId="19E5D148" w:rsidR="009A149F" w:rsidRPr="008345D6" w:rsidRDefault="009A149F" w:rsidP="0054751B">
            <w:pPr>
              <w:tabs>
                <w:tab w:val="left" w:pos="442"/>
                <w:tab w:val="left" w:pos="2160"/>
              </w:tabs>
              <w:ind w:right="-3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       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069D0E" w14:textId="77777777" w:rsidR="009A149F" w:rsidRPr="003B65FB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(19,835)</w:t>
            </w:r>
          </w:p>
        </w:tc>
        <w:tc>
          <w:tcPr>
            <w:tcW w:w="90" w:type="dxa"/>
            <w:shd w:val="clear" w:color="auto" w:fill="auto"/>
          </w:tcPr>
          <w:p w14:paraId="51C3D64F" w14:textId="77777777" w:rsidR="009A149F" w:rsidRPr="003B65FB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0185B0" w14:textId="77777777" w:rsidR="009A149F" w:rsidRPr="003B65FB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(42,292)</w:t>
            </w:r>
          </w:p>
        </w:tc>
        <w:tc>
          <w:tcPr>
            <w:tcW w:w="176" w:type="dxa"/>
            <w:shd w:val="clear" w:color="auto" w:fill="auto"/>
          </w:tcPr>
          <w:p w14:paraId="1272ADD9" w14:textId="77777777" w:rsidR="009A149F" w:rsidRPr="003B65FB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4840970" w14:textId="77777777" w:rsidR="009A149F" w:rsidRPr="003B65FB" w:rsidRDefault="009A149F" w:rsidP="0054751B">
            <w:pPr>
              <w:tabs>
                <w:tab w:val="decimal" w:pos="1002"/>
              </w:tabs>
              <w:ind w:right="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(2,380)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6B02F3" w14:textId="77777777" w:rsidR="009A149F" w:rsidRPr="003B65FB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5D0861" w14:textId="77777777" w:rsidR="009A149F" w:rsidRPr="003B65FB" w:rsidRDefault="009A149F" w:rsidP="00A10C01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(2,393)</w:t>
            </w:r>
          </w:p>
        </w:tc>
      </w:tr>
      <w:tr w:rsidR="009A149F" w:rsidRPr="003B65FB" w14:paraId="7AA586C7" w14:textId="77777777" w:rsidTr="0054751B">
        <w:tc>
          <w:tcPr>
            <w:tcW w:w="4320" w:type="dxa"/>
          </w:tcPr>
          <w:p w14:paraId="4484E386" w14:textId="77777777" w:rsidR="009A149F" w:rsidRPr="003B65FB" w:rsidRDefault="009A149F" w:rsidP="0054751B">
            <w:pPr>
              <w:tabs>
                <w:tab w:val="left" w:pos="360"/>
                <w:tab w:val="left" w:pos="2160"/>
              </w:tabs>
              <w:ind w:right="-383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 xml:space="preserve">- 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96DD6" w14:textId="0450591B" w:rsidR="009A149F" w:rsidRPr="003B65FB" w:rsidRDefault="009A149F" w:rsidP="0054751B">
            <w:pPr>
              <w:tabs>
                <w:tab w:val="decimal" w:pos="101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1D2A35">
              <w:rPr>
                <w:rFonts w:ascii="Angsana New" w:hAnsi="Angsana New"/>
                <w:b/>
                <w:bCs/>
                <w:sz w:val="28"/>
              </w:rPr>
              <w:t>466,98</w:t>
            </w:r>
            <w:r w:rsidR="00466EED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F9782A3" w14:textId="77777777" w:rsidR="009A149F" w:rsidRPr="003B65FB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B5D2B" w14:textId="5552232B" w:rsidR="009A149F" w:rsidRPr="00A10C01" w:rsidRDefault="00937FE5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10C01">
              <w:rPr>
                <w:rFonts w:ascii="Angsana New" w:hAnsi="Angsana New"/>
                <w:b/>
                <w:bCs/>
                <w:sz w:val="28"/>
              </w:rPr>
              <w:t>366,637</w:t>
            </w:r>
          </w:p>
        </w:tc>
        <w:tc>
          <w:tcPr>
            <w:tcW w:w="176" w:type="dxa"/>
            <w:shd w:val="clear" w:color="auto" w:fill="auto"/>
          </w:tcPr>
          <w:p w14:paraId="21B1E5B5" w14:textId="77777777" w:rsidR="009A149F" w:rsidRPr="00A10C01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6153D" w14:textId="77777777" w:rsidR="009A149F" w:rsidRPr="00A10C01" w:rsidRDefault="009A149F" w:rsidP="0054751B">
            <w:pPr>
              <w:tabs>
                <w:tab w:val="decimal" w:pos="1004"/>
              </w:tabs>
              <w:ind w:right="80"/>
              <w:rPr>
                <w:rFonts w:ascii="Angsana New" w:hAnsi="Angsana New"/>
                <w:b/>
                <w:bCs/>
                <w:sz w:val="28"/>
              </w:rPr>
            </w:pPr>
            <w:r w:rsidRPr="00A10C01">
              <w:rPr>
                <w:rFonts w:ascii="Angsana New" w:hAnsi="Angsana New" w:hint="cs"/>
                <w:b/>
                <w:bCs/>
                <w:sz w:val="28"/>
              </w:rPr>
              <w:t>209,864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299FC1" w14:textId="77777777" w:rsidR="009A149F" w:rsidRPr="00A10C01" w:rsidRDefault="009A149F" w:rsidP="0054751B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25360" w14:textId="77777777" w:rsidR="009A149F" w:rsidRPr="00A10C01" w:rsidRDefault="009A149F" w:rsidP="0054751B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10C01">
              <w:rPr>
                <w:rFonts w:ascii="Angsana New" w:hAnsi="Angsana New" w:hint="cs"/>
                <w:b/>
                <w:bCs/>
                <w:sz w:val="28"/>
              </w:rPr>
              <w:t>75,815</w:t>
            </w:r>
          </w:p>
        </w:tc>
      </w:tr>
    </w:tbl>
    <w:p w14:paraId="7853177F" w14:textId="26B95EEC" w:rsidR="002A3A53" w:rsidRDefault="002A3A53" w:rsidP="002A3A53">
      <w:pPr>
        <w:pStyle w:val="ListParagraph"/>
        <w:spacing w:before="240" w:after="12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307B39E9" w14:textId="02695FA3" w:rsidR="002A3A53" w:rsidRDefault="002A3A53" w:rsidP="002A3A53">
      <w:pPr>
        <w:pStyle w:val="ListParagraph"/>
        <w:spacing w:before="240" w:after="12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1F86A857" w14:textId="0BF4C6F6" w:rsidR="002A3A53" w:rsidRDefault="002A3A53" w:rsidP="002A3A53">
      <w:pPr>
        <w:pStyle w:val="ListParagraph"/>
        <w:spacing w:before="240" w:after="12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48817C12" w14:textId="08ECA666" w:rsidR="002A3A53" w:rsidRDefault="002A3A53" w:rsidP="002A3A53">
      <w:pPr>
        <w:pStyle w:val="ListParagraph"/>
        <w:spacing w:before="240" w:after="12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79B85518" w14:textId="77777777" w:rsidR="002A3A53" w:rsidRDefault="002A3A53" w:rsidP="002A3A53">
      <w:pPr>
        <w:pStyle w:val="ListParagraph"/>
        <w:spacing w:before="240" w:after="120" w:line="40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3B3078B4" w14:textId="422DF66A" w:rsidR="009A149F" w:rsidRPr="007F2399" w:rsidRDefault="009A149F" w:rsidP="00161568">
      <w:pPr>
        <w:pStyle w:val="ListParagraph"/>
        <w:numPr>
          <w:ilvl w:val="1"/>
          <w:numId w:val="11"/>
        </w:numPr>
        <w:spacing w:before="240" w:after="120" w:line="400" w:lineRule="exact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lastRenderedPageBreak/>
        <w:t xml:space="preserve">การวิเคราะห์อายุของลูกหนี้การค้า ณ วันที่ </w:t>
      </w:r>
      <w:r w:rsidRPr="007F2399">
        <w:rPr>
          <w:rFonts w:ascii="Angsana New" w:hAnsi="Angsana New" w:hint="cs"/>
          <w:color w:val="000000"/>
          <w:spacing w:val="-2"/>
          <w:sz w:val="28"/>
          <w:lang w:val="en-GB"/>
        </w:rPr>
        <w:t>31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7F2399">
        <w:rPr>
          <w:rFonts w:ascii="Angsana New" w:hAnsi="Angsana New" w:hint="cs"/>
          <w:color w:val="000000"/>
          <w:spacing w:val="-2"/>
          <w:sz w:val="28"/>
          <w:lang w:val="en-GB"/>
        </w:rPr>
        <w:t>2563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Pr="007F2399">
        <w:rPr>
          <w:rFonts w:ascii="Angsana New" w:hAnsi="Angsana New" w:hint="cs"/>
          <w:color w:val="000000"/>
          <w:spacing w:val="-2"/>
          <w:sz w:val="28"/>
          <w:lang w:val="en-GB"/>
        </w:rPr>
        <w:t>2562</w:t>
      </w:r>
      <w:r w:rsidRPr="007F2399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990"/>
        <w:gridCol w:w="90"/>
        <w:gridCol w:w="1080"/>
      </w:tblGrid>
      <w:tr w:rsidR="009A149F" w:rsidRPr="003B65FB" w14:paraId="7A07D7AD" w14:textId="77777777" w:rsidTr="0054751B">
        <w:trPr>
          <w:trHeight w:val="20"/>
        </w:trPr>
        <w:tc>
          <w:tcPr>
            <w:tcW w:w="4320" w:type="dxa"/>
          </w:tcPr>
          <w:p w14:paraId="4D936755" w14:textId="77777777" w:rsidR="009A149F" w:rsidRPr="003B65FB" w:rsidRDefault="009A149F" w:rsidP="0054751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AF00ED5" w14:textId="77777777" w:rsidR="009A149F" w:rsidRPr="008345D6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5675CAE2" w14:textId="77777777" w:rsidR="009A149F" w:rsidRPr="003B65FB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FF52134" w14:textId="77777777" w:rsidR="009A149F" w:rsidRPr="008345D6" w:rsidRDefault="009A149F" w:rsidP="0054751B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A149F" w:rsidRPr="003B65FB" w14:paraId="02D5576A" w14:textId="77777777" w:rsidTr="0054751B">
        <w:trPr>
          <w:trHeight w:val="20"/>
        </w:trPr>
        <w:tc>
          <w:tcPr>
            <w:tcW w:w="4320" w:type="dxa"/>
          </w:tcPr>
          <w:p w14:paraId="19E9F792" w14:textId="77777777" w:rsidR="009A149F" w:rsidRPr="003B65FB" w:rsidRDefault="009A149F" w:rsidP="0054751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3FCB48EC" w14:textId="77777777" w:rsidR="009A149F" w:rsidRPr="008345D6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B95801" w14:textId="77777777" w:rsidR="009A149F" w:rsidRPr="003B65FB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05720924" w14:textId="77777777" w:rsidR="009A149F" w:rsidRPr="008345D6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A149F" w:rsidRPr="003B65FB" w14:paraId="2E3A93A7" w14:textId="77777777" w:rsidTr="0054751B">
        <w:trPr>
          <w:trHeight w:val="20"/>
        </w:trPr>
        <w:tc>
          <w:tcPr>
            <w:tcW w:w="4320" w:type="dxa"/>
          </w:tcPr>
          <w:p w14:paraId="4D872CDD" w14:textId="77777777" w:rsidR="009A149F" w:rsidRPr="003B65FB" w:rsidRDefault="009A149F" w:rsidP="0054751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D0EC55" w14:textId="77777777" w:rsidR="009A149F" w:rsidRPr="003B65FB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</w:tcPr>
          <w:p w14:paraId="4B0765C0" w14:textId="77777777" w:rsidR="009A149F" w:rsidRPr="003B65FB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D74DAA" w14:textId="77777777" w:rsidR="009A149F" w:rsidRPr="003B65FB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80" w:type="dxa"/>
          </w:tcPr>
          <w:p w14:paraId="5FCB6792" w14:textId="77777777" w:rsidR="009A149F" w:rsidRPr="003B65FB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512CC6" w14:textId="77777777" w:rsidR="009A149F" w:rsidRPr="003B65FB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</w:tcPr>
          <w:p w14:paraId="5A2F6E83" w14:textId="77777777" w:rsidR="009A149F" w:rsidRPr="003B65FB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AF7579" w14:textId="77777777" w:rsidR="009A149F" w:rsidRPr="003B65FB" w:rsidRDefault="009A149F" w:rsidP="0054751B">
            <w:pPr>
              <w:spacing w:before="20" w:after="20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9A149F" w:rsidRPr="003B65FB" w14:paraId="06FBBB62" w14:textId="77777777" w:rsidTr="0054751B">
        <w:trPr>
          <w:trHeight w:val="20"/>
        </w:trPr>
        <w:tc>
          <w:tcPr>
            <w:tcW w:w="4320" w:type="dxa"/>
          </w:tcPr>
          <w:p w14:paraId="183F2857" w14:textId="77777777" w:rsidR="009A149F" w:rsidRPr="003B65FB" w:rsidRDefault="009A149F" w:rsidP="0054751B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FB4DB3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143,298</w:t>
            </w:r>
          </w:p>
        </w:tc>
        <w:tc>
          <w:tcPr>
            <w:tcW w:w="90" w:type="dxa"/>
            <w:shd w:val="clear" w:color="auto" w:fill="auto"/>
          </w:tcPr>
          <w:p w14:paraId="48E0996E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6ADCC9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119,071</w:t>
            </w:r>
          </w:p>
        </w:tc>
        <w:tc>
          <w:tcPr>
            <w:tcW w:w="180" w:type="dxa"/>
            <w:shd w:val="clear" w:color="auto" w:fill="auto"/>
          </w:tcPr>
          <w:p w14:paraId="7DA50453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3E75A" w14:textId="77777777" w:rsidR="009A149F" w:rsidRPr="008345D6" w:rsidRDefault="009A149F" w:rsidP="0054751B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EF43A2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272D1" w14:textId="77777777" w:rsidR="009A149F" w:rsidRPr="008345D6" w:rsidRDefault="009A149F" w:rsidP="0054751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149F" w:rsidRPr="003B65FB" w14:paraId="01F40851" w14:textId="77777777" w:rsidTr="0054751B">
        <w:trPr>
          <w:trHeight w:val="20"/>
        </w:trPr>
        <w:tc>
          <w:tcPr>
            <w:tcW w:w="4320" w:type="dxa"/>
          </w:tcPr>
          <w:p w14:paraId="025050F5" w14:textId="77777777" w:rsidR="009A149F" w:rsidRPr="003B65FB" w:rsidRDefault="009A149F" w:rsidP="0054751B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5E3E7CE0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498E39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E1D9F5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7336CA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09B25B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B0C3821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D2397C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A149F" w:rsidRPr="003B65FB" w14:paraId="5B0731DF" w14:textId="77777777" w:rsidTr="0054751B">
        <w:trPr>
          <w:trHeight w:val="20"/>
        </w:trPr>
        <w:tc>
          <w:tcPr>
            <w:tcW w:w="4320" w:type="dxa"/>
          </w:tcPr>
          <w:p w14:paraId="09EFBCBB" w14:textId="77777777" w:rsidR="009A149F" w:rsidRPr="008345D6" w:rsidRDefault="009A149F" w:rsidP="0054751B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3B65FB">
              <w:rPr>
                <w:rFonts w:ascii="Angsana New" w:hAnsi="Angsana New" w:hint="cs"/>
                <w:sz w:val="28"/>
              </w:rPr>
              <w:t>3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D281958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16,144</w:t>
            </w:r>
          </w:p>
        </w:tc>
        <w:tc>
          <w:tcPr>
            <w:tcW w:w="90" w:type="dxa"/>
            <w:shd w:val="clear" w:color="auto" w:fill="auto"/>
          </w:tcPr>
          <w:p w14:paraId="1661136A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327485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17,993</w:t>
            </w:r>
          </w:p>
        </w:tc>
        <w:tc>
          <w:tcPr>
            <w:tcW w:w="180" w:type="dxa"/>
            <w:shd w:val="clear" w:color="auto" w:fill="auto"/>
          </w:tcPr>
          <w:p w14:paraId="1BACCFD6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ADFD16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D3259C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56ABBD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149F" w:rsidRPr="003B65FB" w14:paraId="6C5F0795" w14:textId="77777777" w:rsidTr="0054751B">
        <w:trPr>
          <w:trHeight w:val="20"/>
        </w:trPr>
        <w:tc>
          <w:tcPr>
            <w:tcW w:w="4320" w:type="dxa"/>
          </w:tcPr>
          <w:p w14:paraId="3E112B67" w14:textId="77777777" w:rsidR="009A149F" w:rsidRPr="008345D6" w:rsidRDefault="009A149F" w:rsidP="0054751B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ab/>
              <w:t xml:space="preserve">3 - 6 </w:t>
            </w:r>
            <w:r w:rsidRPr="008345D6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33BADDC5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8,485</w:t>
            </w:r>
          </w:p>
        </w:tc>
        <w:tc>
          <w:tcPr>
            <w:tcW w:w="90" w:type="dxa"/>
            <w:shd w:val="clear" w:color="auto" w:fill="auto"/>
          </w:tcPr>
          <w:p w14:paraId="22DA8FC2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C9BA01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13,648</w:t>
            </w:r>
          </w:p>
        </w:tc>
        <w:tc>
          <w:tcPr>
            <w:tcW w:w="180" w:type="dxa"/>
            <w:shd w:val="clear" w:color="auto" w:fill="auto"/>
          </w:tcPr>
          <w:p w14:paraId="16F17881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A8B2EC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E4DB35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BA4112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149F" w:rsidRPr="003B65FB" w14:paraId="20E8938E" w14:textId="77777777" w:rsidTr="0054751B">
        <w:trPr>
          <w:trHeight w:val="243"/>
        </w:trPr>
        <w:tc>
          <w:tcPr>
            <w:tcW w:w="4320" w:type="dxa"/>
          </w:tcPr>
          <w:p w14:paraId="14B2DA3D" w14:textId="77777777" w:rsidR="009A149F" w:rsidRPr="008345D6" w:rsidRDefault="009A149F" w:rsidP="0054751B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ab/>
            </w:r>
            <w:r w:rsidRPr="003B65FB">
              <w:rPr>
                <w:rFonts w:ascii="Angsana New" w:hAnsi="Angsana New" w:hint="cs"/>
                <w:sz w:val="28"/>
              </w:rPr>
              <w:t xml:space="preserve">6 - 12 </w:t>
            </w:r>
            <w:r w:rsidRPr="008345D6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2C6B1A6C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3,809</w:t>
            </w:r>
          </w:p>
        </w:tc>
        <w:tc>
          <w:tcPr>
            <w:tcW w:w="90" w:type="dxa"/>
            <w:shd w:val="clear" w:color="auto" w:fill="auto"/>
          </w:tcPr>
          <w:p w14:paraId="23E166EB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361C5E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3,463</w:t>
            </w:r>
          </w:p>
        </w:tc>
        <w:tc>
          <w:tcPr>
            <w:tcW w:w="180" w:type="dxa"/>
            <w:shd w:val="clear" w:color="auto" w:fill="auto"/>
          </w:tcPr>
          <w:p w14:paraId="4BEAF134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34346E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CC1FF3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F28BC4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149F" w:rsidRPr="003B65FB" w14:paraId="199DBE86" w14:textId="77777777" w:rsidTr="0054751B">
        <w:trPr>
          <w:trHeight w:val="20"/>
        </w:trPr>
        <w:tc>
          <w:tcPr>
            <w:tcW w:w="4320" w:type="dxa"/>
          </w:tcPr>
          <w:p w14:paraId="15716EA7" w14:textId="77777777" w:rsidR="009A149F" w:rsidRPr="003B65FB" w:rsidRDefault="009A149F" w:rsidP="0054751B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3B65FB">
              <w:rPr>
                <w:rFonts w:ascii="Angsana New" w:hAnsi="Angsana New" w:hint="cs"/>
                <w:sz w:val="28"/>
              </w:rPr>
              <w:t xml:space="preserve"> 12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AEBBC2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65D912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4547FB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767</w:t>
            </w:r>
          </w:p>
        </w:tc>
        <w:tc>
          <w:tcPr>
            <w:tcW w:w="180" w:type="dxa"/>
            <w:shd w:val="clear" w:color="auto" w:fill="auto"/>
          </w:tcPr>
          <w:p w14:paraId="63E723C0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3661A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80B5C1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9A3CC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A149F" w:rsidRPr="003B65FB" w14:paraId="3EDB0214" w14:textId="77777777" w:rsidTr="0054751B">
        <w:trPr>
          <w:trHeight w:val="20"/>
        </w:trPr>
        <w:tc>
          <w:tcPr>
            <w:tcW w:w="4320" w:type="dxa"/>
          </w:tcPr>
          <w:p w14:paraId="53A2E66E" w14:textId="77777777" w:rsidR="009A149F" w:rsidRPr="003B65FB" w:rsidRDefault="009A149F" w:rsidP="0054751B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EFC4E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171,736</w:t>
            </w:r>
          </w:p>
        </w:tc>
        <w:tc>
          <w:tcPr>
            <w:tcW w:w="90" w:type="dxa"/>
            <w:shd w:val="clear" w:color="auto" w:fill="auto"/>
          </w:tcPr>
          <w:p w14:paraId="5BD1F6DB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F80414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154,942</w:t>
            </w:r>
          </w:p>
        </w:tc>
        <w:tc>
          <w:tcPr>
            <w:tcW w:w="180" w:type="dxa"/>
            <w:shd w:val="clear" w:color="auto" w:fill="auto"/>
          </w:tcPr>
          <w:p w14:paraId="65C148E8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6DDB9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44DC32" w14:textId="77777777" w:rsidR="009A149F" w:rsidRPr="003B65FB" w:rsidRDefault="009A149F" w:rsidP="0054751B">
            <w:pPr>
              <w:tabs>
                <w:tab w:val="decimal" w:pos="10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049C5" w14:textId="77777777" w:rsidR="009A149F" w:rsidRPr="003B65FB" w:rsidRDefault="009A149F" w:rsidP="0054751B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</w:tr>
    </w:tbl>
    <w:p w14:paraId="72EB8850" w14:textId="1977066D" w:rsidR="009A149F" w:rsidRPr="004D34C0" w:rsidRDefault="009A149F" w:rsidP="00161568">
      <w:pPr>
        <w:pStyle w:val="ListParagraph"/>
        <w:numPr>
          <w:ilvl w:val="1"/>
          <w:numId w:val="11"/>
        </w:numPr>
        <w:spacing w:before="240" w:line="400" w:lineRule="exact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ภาษีเงินได้ถูกหัก ณ ที่จ่าย</w:t>
      </w:r>
    </w:p>
    <w:p w14:paraId="50D9571A" w14:textId="77777777" w:rsidR="009A149F" w:rsidRPr="008345D6" w:rsidRDefault="009A149F" w:rsidP="009A149F">
      <w:pPr>
        <w:spacing w:before="120" w:after="120" w:line="400" w:lineRule="exact"/>
        <w:ind w:firstLine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ยอดคงเหลือของภาษีเงินได้ถูกหัก ณ ที่จ่าย ณ วันที่</w:t>
      </w:r>
      <w:r w:rsidRPr="008345D6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31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2563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2562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แยกตามปีได้ดังต่อไปนี้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170"/>
        <w:gridCol w:w="1080"/>
        <w:gridCol w:w="1170"/>
      </w:tblGrid>
      <w:tr w:rsidR="009A149F" w:rsidRPr="003B65FB" w14:paraId="65E7F6E0" w14:textId="77777777" w:rsidTr="004D34C0">
        <w:tc>
          <w:tcPr>
            <w:tcW w:w="4320" w:type="dxa"/>
            <w:vAlign w:val="bottom"/>
          </w:tcPr>
          <w:p w14:paraId="3CEF6BF8" w14:textId="77777777" w:rsidR="009A149F" w:rsidRPr="003B65FB" w:rsidRDefault="009A149F" w:rsidP="0054751B">
            <w:pPr>
              <w:ind w:right="3015" w:firstLine="1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80DD5AC" w14:textId="77777777" w:rsidR="009A149F" w:rsidRPr="003B65FB" w:rsidRDefault="009A149F" w:rsidP="0054751B">
            <w:pPr>
              <w:ind w:firstLine="1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5CAF363" w14:textId="77777777" w:rsidR="009A149F" w:rsidRPr="003B65FB" w:rsidRDefault="009A149F" w:rsidP="0054751B">
            <w:pPr>
              <w:tabs>
                <w:tab w:val="left" w:pos="900"/>
                <w:tab w:val="left" w:pos="2160"/>
              </w:tabs>
              <w:ind w:hanging="360"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(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eastAsia="Times New Roman" w:hAnsi="Angsana New" w:hint="cs"/>
                <w:sz w:val="28"/>
              </w:rPr>
              <w:t xml:space="preserve">: 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พันบาท</w:t>
            </w:r>
            <w:r w:rsidRPr="003B65FB">
              <w:rPr>
                <w:rFonts w:ascii="Angsana New" w:eastAsia="Times New Roman" w:hAnsi="Angsana New" w:hint="cs"/>
                <w:sz w:val="28"/>
              </w:rPr>
              <w:t>)</w:t>
            </w:r>
          </w:p>
        </w:tc>
      </w:tr>
      <w:tr w:rsidR="009A149F" w:rsidRPr="003B65FB" w14:paraId="3E62863F" w14:textId="77777777" w:rsidTr="004D34C0">
        <w:tc>
          <w:tcPr>
            <w:tcW w:w="4320" w:type="dxa"/>
            <w:vAlign w:val="bottom"/>
          </w:tcPr>
          <w:p w14:paraId="0EF6EE62" w14:textId="77777777" w:rsidR="009A149F" w:rsidRPr="003B65FB" w:rsidRDefault="009A149F" w:rsidP="0054751B">
            <w:pPr>
              <w:ind w:right="3015" w:firstLine="18"/>
              <w:rPr>
                <w:rFonts w:ascii="Angsana New" w:eastAsia="Times New Roman" w:hAnsi="Angsana New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ปี</w:t>
            </w:r>
          </w:p>
        </w:tc>
        <w:tc>
          <w:tcPr>
            <w:tcW w:w="2430" w:type="dxa"/>
            <w:gridSpan w:val="2"/>
            <w:vAlign w:val="bottom"/>
          </w:tcPr>
          <w:p w14:paraId="3223D482" w14:textId="77777777" w:rsidR="009A149F" w:rsidRPr="004D34C0" w:rsidRDefault="009A149F" w:rsidP="00983EC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39C4DD4" w14:textId="77777777" w:rsidR="009A149F" w:rsidRPr="008345D6" w:rsidRDefault="009A149F" w:rsidP="00983ECD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A149F" w:rsidRPr="003B65FB" w14:paraId="39D9B219" w14:textId="77777777" w:rsidTr="004D34C0">
        <w:tc>
          <w:tcPr>
            <w:tcW w:w="4320" w:type="dxa"/>
            <w:vAlign w:val="bottom"/>
          </w:tcPr>
          <w:p w14:paraId="64C4FC9F" w14:textId="77777777" w:rsidR="009A149F" w:rsidRPr="003B65FB" w:rsidRDefault="009A149F" w:rsidP="0054751B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741C4284" w14:textId="77777777" w:rsidR="009A149F" w:rsidRPr="004D34C0" w:rsidRDefault="009A149F" w:rsidP="00983EC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eastAsia="Times New Roman" w:hAnsi="Angsana New"/>
                <w:sz w:val="28"/>
              </w:rPr>
            </w:pPr>
            <w:r w:rsidRPr="004D34C0">
              <w:rPr>
                <w:rFonts w:ascii="Angsana New" w:eastAsia="Times New Roman" w:hAnsi="Angsana New" w:hint="cs"/>
                <w:sz w:val="28"/>
              </w:rPr>
              <w:t>2563</w:t>
            </w:r>
          </w:p>
        </w:tc>
        <w:tc>
          <w:tcPr>
            <w:tcW w:w="1170" w:type="dxa"/>
          </w:tcPr>
          <w:p w14:paraId="7B30AB39" w14:textId="77777777" w:rsidR="009A149F" w:rsidRPr="004D34C0" w:rsidRDefault="009A149F" w:rsidP="00983EC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eastAsia="Times New Roman" w:hAnsi="Angsana New"/>
                <w:sz w:val="28"/>
              </w:rPr>
            </w:pPr>
            <w:r w:rsidRPr="004D34C0">
              <w:rPr>
                <w:rFonts w:ascii="Angsana New" w:eastAsia="Times New Roman" w:hAnsi="Angsana New" w:hint="cs"/>
                <w:sz w:val="28"/>
              </w:rPr>
              <w:t>2562</w:t>
            </w:r>
          </w:p>
        </w:tc>
        <w:tc>
          <w:tcPr>
            <w:tcW w:w="1080" w:type="dxa"/>
          </w:tcPr>
          <w:p w14:paraId="1525B1DB" w14:textId="77777777" w:rsidR="009A149F" w:rsidRPr="004D34C0" w:rsidRDefault="009A149F" w:rsidP="00983EC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eastAsia="Times New Roman" w:hAnsi="Angsana New"/>
                <w:sz w:val="28"/>
              </w:rPr>
            </w:pPr>
            <w:r w:rsidRPr="004D34C0">
              <w:rPr>
                <w:rFonts w:ascii="Angsana New" w:eastAsia="Times New Roman" w:hAnsi="Angsana New" w:hint="cs"/>
                <w:sz w:val="28"/>
              </w:rPr>
              <w:t>2563</w:t>
            </w:r>
          </w:p>
        </w:tc>
        <w:tc>
          <w:tcPr>
            <w:tcW w:w="1170" w:type="dxa"/>
          </w:tcPr>
          <w:p w14:paraId="6224D3AE" w14:textId="77777777" w:rsidR="009A149F" w:rsidRPr="004D34C0" w:rsidRDefault="009A149F" w:rsidP="00983ECD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eastAsia="Times New Roman" w:hAnsi="Angsana New"/>
                <w:sz w:val="28"/>
              </w:rPr>
            </w:pPr>
            <w:r w:rsidRPr="004D34C0">
              <w:rPr>
                <w:rFonts w:ascii="Angsana New" w:eastAsia="Times New Roman" w:hAnsi="Angsana New" w:hint="cs"/>
                <w:sz w:val="28"/>
              </w:rPr>
              <w:t>2562</w:t>
            </w:r>
          </w:p>
        </w:tc>
      </w:tr>
      <w:tr w:rsidR="009A149F" w:rsidRPr="003B65FB" w14:paraId="3337ABDC" w14:textId="77777777" w:rsidTr="0054751B">
        <w:tc>
          <w:tcPr>
            <w:tcW w:w="4320" w:type="dxa"/>
            <w:vAlign w:val="bottom"/>
          </w:tcPr>
          <w:p w14:paraId="6F923488" w14:textId="77777777" w:rsidR="009A149F" w:rsidRPr="008345D6" w:rsidRDefault="009A149F" w:rsidP="0054751B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3B65FB">
              <w:rPr>
                <w:rFonts w:ascii="Angsana New" w:eastAsia="MS Mincho" w:hAnsi="Angsana New" w:hint="cs"/>
                <w:sz w:val="28"/>
                <w:lang w:eastAsia="ja-JP"/>
              </w:rPr>
              <w:t>2557</w:t>
            </w:r>
          </w:p>
        </w:tc>
        <w:tc>
          <w:tcPr>
            <w:tcW w:w="1260" w:type="dxa"/>
            <w:vAlign w:val="bottom"/>
          </w:tcPr>
          <w:p w14:paraId="56F6423C" w14:textId="1C1C527D" w:rsidR="009A149F" w:rsidRPr="003B65FB" w:rsidRDefault="00983ECD" w:rsidP="00983ECD">
            <w:pPr>
              <w:tabs>
                <w:tab w:val="decimal" w:pos="968"/>
              </w:tabs>
              <w:ind w:right="76"/>
              <w:jc w:val="thaiDistribute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4057E950" w14:textId="77777777" w:rsidR="009A149F" w:rsidRPr="003B65FB" w:rsidRDefault="009A149F" w:rsidP="00983ECD">
            <w:pPr>
              <w:tabs>
                <w:tab w:val="decimal" w:pos="957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4,731</w:t>
            </w:r>
          </w:p>
        </w:tc>
        <w:tc>
          <w:tcPr>
            <w:tcW w:w="1080" w:type="dxa"/>
          </w:tcPr>
          <w:p w14:paraId="079E8306" w14:textId="77777777" w:rsidR="009A149F" w:rsidRPr="003B65FB" w:rsidRDefault="009A149F" w:rsidP="00983ECD">
            <w:pPr>
              <w:tabs>
                <w:tab w:val="decimal" w:pos="631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6715324D" w14:textId="77777777" w:rsidR="009A149F" w:rsidRPr="003B65FB" w:rsidRDefault="009A149F" w:rsidP="00983ECD">
            <w:pPr>
              <w:tabs>
                <w:tab w:val="decimal" w:pos="631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</w:tr>
      <w:tr w:rsidR="009A149F" w:rsidRPr="003B65FB" w14:paraId="0EA27FE7" w14:textId="77777777" w:rsidTr="0054751B">
        <w:tc>
          <w:tcPr>
            <w:tcW w:w="4320" w:type="dxa"/>
            <w:vAlign w:val="bottom"/>
          </w:tcPr>
          <w:p w14:paraId="79C8E25F" w14:textId="77777777" w:rsidR="009A149F" w:rsidRPr="003B65FB" w:rsidRDefault="009A149F" w:rsidP="0054751B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3B65FB">
              <w:rPr>
                <w:rFonts w:ascii="Angsana New" w:eastAsia="MS Mincho" w:hAnsi="Angsana New" w:hint="cs"/>
                <w:sz w:val="28"/>
                <w:lang w:eastAsia="ja-JP"/>
              </w:rPr>
              <w:t>2558</w:t>
            </w:r>
          </w:p>
        </w:tc>
        <w:tc>
          <w:tcPr>
            <w:tcW w:w="1260" w:type="dxa"/>
            <w:vAlign w:val="bottom"/>
          </w:tcPr>
          <w:p w14:paraId="2AA15358" w14:textId="1B95C661" w:rsidR="009A149F" w:rsidRPr="003B65FB" w:rsidRDefault="00983ECD" w:rsidP="00983ECD">
            <w:pPr>
              <w:tabs>
                <w:tab w:val="decimal" w:pos="968"/>
              </w:tabs>
              <w:ind w:right="76"/>
              <w:jc w:val="thaiDistribute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1,340</w:t>
            </w:r>
          </w:p>
        </w:tc>
        <w:tc>
          <w:tcPr>
            <w:tcW w:w="1170" w:type="dxa"/>
            <w:vAlign w:val="bottom"/>
          </w:tcPr>
          <w:p w14:paraId="0A072220" w14:textId="77777777" w:rsidR="009A149F" w:rsidRPr="003B65FB" w:rsidRDefault="009A149F" w:rsidP="00983ECD">
            <w:pPr>
              <w:tabs>
                <w:tab w:val="decimal" w:pos="957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8,574</w:t>
            </w:r>
          </w:p>
        </w:tc>
        <w:tc>
          <w:tcPr>
            <w:tcW w:w="1080" w:type="dxa"/>
          </w:tcPr>
          <w:p w14:paraId="4EB4E038" w14:textId="77777777" w:rsidR="009A149F" w:rsidRPr="003B65FB" w:rsidRDefault="009A149F" w:rsidP="00983ECD">
            <w:pPr>
              <w:tabs>
                <w:tab w:val="decimal" w:pos="631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 xml:space="preserve"> -   </w:t>
            </w:r>
          </w:p>
        </w:tc>
        <w:tc>
          <w:tcPr>
            <w:tcW w:w="1170" w:type="dxa"/>
            <w:vAlign w:val="bottom"/>
          </w:tcPr>
          <w:p w14:paraId="0C0A9FD6" w14:textId="7DEC9964" w:rsidR="009A149F" w:rsidRPr="003B65FB" w:rsidRDefault="00983ECD" w:rsidP="00983ECD">
            <w:pPr>
              <w:tabs>
                <w:tab w:val="decimal" w:pos="974"/>
              </w:tabs>
              <w:ind w:right="-17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</w:rPr>
              <w:t xml:space="preserve"> </w:t>
            </w:r>
            <w:r w:rsidR="009A149F" w:rsidRPr="003B65FB">
              <w:rPr>
                <w:rFonts w:ascii="Angsana New" w:eastAsia="Times New Roman" w:hAnsi="Angsana New" w:hint="cs"/>
                <w:sz w:val="28"/>
              </w:rPr>
              <w:t>7,234</w:t>
            </w:r>
          </w:p>
        </w:tc>
      </w:tr>
      <w:tr w:rsidR="009A149F" w:rsidRPr="003B65FB" w14:paraId="2F7884A5" w14:textId="77777777" w:rsidTr="0054751B">
        <w:tc>
          <w:tcPr>
            <w:tcW w:w="4320" w:type="dxa"/>
            <w:vAlign w:val="bottom"/>
          </w:tcPr>
          <w:p w14:paraId="0B118C60" w14:textId="77777777" w:rsidR="009A149F" w:rsidRPr="003B65FB" w:rsidRDefault="009A149F" w:rsidP="0054751B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3B65FB">
              <w:rPr>
                <w:rFonts w:ascii="Angsana New" w:eastAsia="MS Mincho" w:hAnsi="Angsana New" w:hint="cs"/>
                <w:sz w:val="28"/>
                <w:lang w:eastAsia="ja-JP"/>
              </w:rPr>
              <w:t>2559</w:t>
            </w:r>
          </w:p>
        </w:tc>
        <w:tc>
          <w:tcPr>
            <w:tcW w:w="1260" w:type="dxa"/>
            <w:vAlign w:val="bottom"/>
          </w:tcPr>
          <w:p w14:paraId="3B42EEFB" w14:textId="416E3195" w:rsidR="009A149F" w:rsidRPr="003B65FB" w:rsidRDefault="00983ECD" w:rsidP="00983ECD">
            <w:pPr>
              <w:tabs>
                <w:tab w:val="decimal" w:pos="968"/>
              </w:tabs>
              <w:ind w:right="76"/>
              <w:jc w:val="thaiDistribute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2,688</w:t>
            </w:r>
          </w:p>
        </w:tc>
        <w:tc>
          <w:tcPr>
            <w:tcW w:w="1170" w:type="dxa"/>
            <w:vAlign w:val="bottom"/>
          </w:tcPr>
          <w:p w14:paraId="11D6DE31" w14:textId="77777777" w:rsidR="009A149F" w:rsidRPr="003B65FB" w:rsidRDefault="009A149F" w:rsidP="00983ECD">
            <w:pPr>
              <w:tabs>
                <w:tab w:val="decimal" w:pos="957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2,804</w:t>
            </w:r>
          </w:p>
        </w:tc>
        <w:tc>
          <w:tcPr>
            <w:tcW w:w="1080" w:type="dxa"/>
          </w:tcPr>
          <w:p w14:paraId="7B16AA74" w14:textId="77777777" w:rsidR="009A149F" w:rsidRPr="003B65FB" w:rsidRDefault="009A149F" w:rsidP="00983ECD">
            <w:pPr>
              <w:tabs>
                <w:tab w:val="decimal" w:pos="631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 xml:space="preserve"> 2,096 </w:t>
            </w:r>
          </w:p>
        </w:tc>
        <w:tc>
          <w:tcPr>
            <w:tcW w:w="1170" w:type="dxa"/>
            <w:vAlign w:val="bottom"/>
          </w:tcPr>
          <w:p w14:paraId="2F962E3C" w14:textId="77777777" w:rsidR="009A149F" w:rsidRPr="003B65FB" w:rsidRDefault="009A149F" w:rsidP="00983ECD">
            <w:pPr>
              <w:tabs>
                <w:tab w:val="decimal" w:pos="974"/>
              </w:tabs>
              <w:ind w:right="-17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2,096</w:t>
            </w:r>
          </w:p>
        </w:tc>
      </w:tr>
      <w:tr w:rsidR="009A149F" w:rsidRPr="003B65FB" w14:paraId="09A23AA2" w14:textId="77777777" w:rsidTr="0054751B">
        <w:tc>
          <w:tcPr>
            <w:tcW w:w="4320" w:type="dxa"/>
            <w:vAlign w:val="bottom"/>
          </w:tcPr>
          <w:p w14:paraId="3D858768" w14:textId="77777777" w:rsidR="009A149F" w:rsidRPr="003B65FB" w:rsidRDefault="009A149F" w:rsidP="0054751B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3B65FB">
              <w:rPr>
                <w:rFonts w:ascii="Angsana New" w:eastAsia="MS Mincho" w:hAnsi="Angsana New" w:hint="cs"/>
                <w:sz w:val="28"/>
                <w:lang w:eastAsia="ja-JP"/>
              </w:rPr>
              <w:t>2560</w:t>
            </w:r>
          </w:p>
        </w:tc>
        <w:tc>
          <w:tcPr>
            <w:tcW w:w="1260" w:type="dxa"/>
            <w:vAlign w:val="bottom"/>
          </w:tcPr>
          <w:p w14:paraId="46A875FA" w14:textId="1F5AF768" w:rsidR="009A149F" w:rsidRPr="003B65FB" w:rsidRDefault="00983ECD" w:rsidP="00983ECD">
            <w:pPr>
              <w:tabs>
                <w:tab w:val="decimal" w:pos="968"/>
              </w:tabs>
              <w:ind w:right="76"/>
              <w:jc w:val="thaiDistribute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524</w:t>
            </w:r>
          </w:p>
        </w:tc>
        <w:tc>
          <w:tcPr>
            <w:tcW w:w="1170" w:type="dxa"/>
            <w:vAlign w:val="bottom"/>
          </w:tcPr>
          <w:p w14:paraId="47C2BF74" w14:textId="77777777" w:rsidR="009A149F" w:rsidRPr="003B65FB" w:rsidRDefault="009A149F" w:rsidP="00983ECD">
            <w:pPr>
              <w:tabs>
                <w:tab w:val="decimal" w:pos="957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1,135</w:t>
            </w:r>
          </w:p>
        </w:tc>
        <w:tc>
          <w:tcPr>
            <w:tcW w:w="1080" w:type="dxa"/>
          </w:tcPr>
          <w:p w14:paraId="1537917F" w14:textId="77777777" w:rsidR="009A149F" w:rsidRPr="003B65FB" w:rsidRDefault="009A149F" w:rsidP="00983ECD">
            <w:pPr>
              <w:tabs>
                <w:tab w:val="decimal" w:pos="631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 xml:space="preserve"> 433 </w:t>
            </w:r>
          </w:p>
        </w:tc>
        <w:tc>
          <w:tcPr>
            <w:tcW w:w="1170" w:type="dxa"/>
            <w:vAlign w:val="bottom"/>
          </w:tcPr>
          <w:p w14:paraId="0FD56C23" w14:textId="77777777" w:rsidR="009A149F" w:rsidRPr="003B65FB" w:rsidRDefault="009A149F" w:rsidP="00983ECD">
            <w:pPr>
              <w:tabs>
                <w:tab w:val="decimal" w:pos="957"/>
              </w:tabs>
              <w:ind w:right="-17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434</w:t>
            </w:r>
          </w:p>
        </w:tc>
      </w:tr>
      <w:tr w:rsidR="009A149F" w:rsidRPr="003B65FB" w14:paraId="3D1AF4AC" w14:textId="77777777" w:rsidTr="00983ECD">
        <w:tc>
          <w:tcPr>
            <w:tcW w:w="4320" w:type="dxa"/>
            <w:vAlign w:val="bottom"/>
          </w:tcPr>
          <w:p w14:paraId="2FB00A01" w14:textId="77777777" w:rsidR="009A149F" w:rsidRPr="003B65FB" w:rsidRDefault="009A149F" w:rsidP="0054751B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3B65FB">
              <w:rPr>
                <w:rFonts w:ascii="Angsana New" w:eastAsia="MS Mincho" w:hAnsi="Angsana New" w:hint="cs"/>
                <w:sz w:val="28"/>
                <w:lang w:eastAsia="ja-JP"/>
              </w:rPr>
              <w:t>2561</w:t>
            </w:r>
          </w:p>
        </w:tc>
        <w:tc>
          <w:tcPr>
            <w:tcW w:w="1260" w:type="dxa"/>
            <w:vAlign w:val="bottom"/>
          </w:tcPr>
          <w:p w14:paraId="0F7CA833" w14:textId="2F81A595" w:rsidR="009A149F" w:rsidRPr="003B65FB" w:rsidRDefault="00983ECD" w:rsidP="00983ECD">
            <w:pPr>
              <w:tabs>
                <w:tab w:val="decimal" w:pos="968"/>
              </w:tabs>
              <w:ind w:right="76"/>
              <w:jc w:val="thaiDistribute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2,840</w:t>
            </w:r>
          </w:p>
        </w:tc>
        <w:tc>
          <w:tcPr>
            <w:tcW w:w="1170" w:type="dxa"/>
            <w:vAlign w:val="bottom"/>
          </w:tcPr>
          <w:p w14:paraId="3C4D6C38" w14:textId="77777777" w:rsidR="009A149F" w:rsidRPr="003B65FB" w:rsidRDefault="009A149F" w:rsidP="00983ECD">
            <w:pPr>
              <w:tabs>
                <w:tab w:val="decimal" w:pos="957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2,840</w:t>
            </w:r>
          </w:p>
        </w:tc>
        <w:tc>
          <w:tcPr>
            <w:tcW w:w="1080" w:type="dxa"/>
          </w:tcPr>
          <w:p w14:paraId="013D62F6" w14:textId="77777777" w:rsidR="009A149F" w:rsidRPr="003B65FB" w:rsidRDefault="009A149F" w:rsidP="00983ECD">
            <w:pPr>
              <w:tabs>
                <w:tab w:val="decimal" w:pos="631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 xml:space="preserve"> 838 </w:t>
            </w:r>
          </w:p>
        </w:tc>
        <w:tc>
          <w:tcPr>
            <w:tcW w:w="1170" w:type="dxa"/>
            <w:vAlign w:val="bottom"/>
          </w:tcPr>
          <w:p w14:paraId="2B0A16D7" w14:textId="77777777" w:rsidR="009A149F" w:rsidRPr="003B65FB" w:rsidRDefault="009A149F" w:rsidP="00983ECD">
            <w:pPr>
              <w:tabs>
                <w:tab w:val="decimal" w:pos="974"/>
              </w:tabs>
              <w:ind w:right="-17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838</w:t>
            </w:r>
          </w:p>
        </w:tc>
      </w:tr>
      <w:tr w:rsidR="009A149F" w:rsidRPr="003B65FB" w14:paraId="25A5B11D" w14:textId="77777777" w:rsidTr="0054751B">
        <w:tc>
          <w:tcPr>
            <w:tcW w:w="4320" w:type="dxa"/>
            <w:vAlign w:val="bottom"/>
          </w:tcPr>
          <w:p w14:paraId="4E294329" w14:textId="77777777" w:rsidR="009A149F" w:rsidRPr="003B65FB" w:rsidRDefault="009A149F" w:rsidP="0054751B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3B65FB">
              <w:rPr>
                <w:rFonts w:ascii="Angsana New" w:eastAsia="MS Mincho" w:hAnsi="Angsana New" w:hint="cs"/>
                <w:sz w:val="28"/>
                <w:lang w:eastAsia="ja-JP"/>
              </w:rPr>
              <w:t>2562</w:t>
            </w:r>
          </w:p>
        </w:tc>
        <w:tc>
          <w:tcPr>
            <w:tcW w:w="1260" w:type="dxa"/>
            <w:vAlign w:val="bottom"/>
          </w:tcPr>
          <w:p w14:paraId="200267CB" w14:textId="3A1C87CC" w:rsidR="009A149F" w:rsidRPr="003B65FB" w:rsidRDefault="00983ECD" w:rsidP="00983ECD">
            <w:pPr>
              <w:tabs>
                <w:tab w:val="decimal" w:pos="968"/>
              </w:tabs>
              <w:ind w:right="76"/>
              <w:jc w:val="thaiDistribute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4,118</w:t>
            </w:r>
          </w:p>
        </w:tc>
        <w:tc>
          <w:tcPr>
            <w:tcW w:w="1170" w:type="dxa"/>
            <w:vAlign w:val="bottom"/>
          </w:tcPr>
          <w:p w14:paraId="17549FCE" w14:textId="77777777" w:rsidR="009A149F" w:rsidRPr="003B65FB" w:rsidRDefault="009A149F" w:rsidP="00983ECD">
            <w:pPr>
              <w:tabs>
                <w:tab w:val="decimal" w:pos="520"/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5,037</w:t>
            </w:r>
          </w:p>
        </w:tc>
        <w:tc>
          <w:tcPr>
            <w:tcW w:w="1080" w:type="dxa"/>
          </w:tcPr>
          <w:p w14:paraId="24835923" w14:textId="77777777" w:rsidR="009A149F" w:rsidRPr="003B65FB" w:rsidRDefault="009A149F" w:rsidP="00983ECD">
            <w:pPr>
              <w:tabs>
                <w:tab w:val="decimal" w:pos="631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 xml:space="preserve"> 2,433 </w:t>
            </w:r>
          </w:p>
        </w:tc>
        <w:tc>
          <w:tcPr>
            <w:tcW w:w="1170" w:type="dxa"/>
            <w:vAlign w:val="bottom"/>
          </w:tcPr>
          <w:p w14:paraId="5DFF4923" w14:textId="77777777" w:rsidR="009A149F" w:rsidRPr="003B65FB" w:rsidRDefault="009A149F" w:rsidP="00983ECD">
            <w:pPr>
              <w:tabs>
                <w:tab w:val="decimal" w:pos="520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2,433</w:t>
            </w:r>
          </w:p>
        </w:tc>
      </w:tr>
      <w:tr w:rsidR="00983ECD" w:rsidRPr="003B65FB" w14:paraId="09108158" w14:textId="77777777" w:rsidTr="0054751B">
        <w:tc>
          <w:tcPr>
            <w:tcW w:w="4320" w:type="dxa"/>
            <w:vAlign w:val="bottom"/>
          </w:tcPr>
          <w:p w14:paraId="5FD2FF87" w14:textId="02B95C73" w:rsidR="00983ECD" w:rsidRPr="003B65FB" w:rsidRDefault="00983ECD" w:rsidP="0054751B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>
              <w:rPr>
                <w:rFonts w:ascii="Angsana New" w:eastAsia="MS Mincho" w:hAnsi="Angsana New"/>
                <w:sz w:val="28"/>
                <w:lang w:eastAsia="ja-JP"/>
              </w:rPr>
              <w:t>2563</w:t>
            </w:r>
          </w:p>
        </w:tc>
        <w:tc>
          <w:tcPr>
            <w:tcW w:w="1260" w:type="dxa"/>
            <w:vAlign w:val="bottom"/>
          </w:tcPr>
          <w:p w14:paraId="3CA1C2AC" w14:textId="46FD69D0" w:rsidR="00983ECD" w:rsidRPr="003B65FB" w:rsidRDefault="00983ECD" w:rsidP="00983ECD">
            <w:pPr>
              <w:pBdr>
                <w:bottom w:val="single" w:sz="4" w:space="1" w:color="auto"/>
              </w:pBdr>
              <w:tabs>
                <w:tab w:val="decimal" w:pos="968"/>
              </w:tabs>
              <w:ind w:right="76"/>
              <w:jc w:val="thaiDistribute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2,037</w:t>
            </w:r>
          </w:p>
        </w:tc>
        <w:tc>
          <w:tcPr>
            <w:tcW w:w="1170" w:type="dxa"/>
            <w:vAlign w:val="bottom"/>
          </w:tcPr>
          <w:p w14:paraId="24B61827" w14:textId="02D133C6" w:rsidR="00983ECD" w:rsidRPr="003B65FB" w:rsidRDefault="00983ECD" w:rsidP="00983ECD">
            <w:pPr>
              <w:pBdr>
                <w:bottom w:val="single" w:sz="4" w:space="1" w:color="auto"/>
              </w:pBdr>
              <w:tabs>
                <w:tab w:val="decimal" w:pos="520"/>
                <w:tab w:val="decimal" w:pos="957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8C95792" w14:textId="308BC7F6" w:rsidR="00983ECD" w:rsidRPr="003B65FB" w:rsidRDefault="00983ECD" w:rsidP="00983ECD">
            <w:pPr>
              <w:pBdr>
                <w:bottom w:val="single" w:sz="4" w:space="1" w:color="auto"/>
              </w:pBdr>
              <w:tabs>
                <w:tab w:val="decimal" w:pos="631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876</w:t>
            </w:r>
          </w:p>
        </w:tc>
        <w:tc>
          <w:tcPr>
            <w:tcW w:w="1170" w:type="dxa"/>
            <w:vAlign w:val="bottom"/>
          </w:tcPr>
          <w:p w14:paraId="5F318036" w14:textId="7D82FF35" w:rsidR="00983ECD" w:rsidRPr="003B65FB" w:rsidRDefault="00983ECD" w:rsidP="00983ECD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9A149F" w:rsidRPr="003B65FB" w14:paraId="56371D51" w14:textId="77777777" w:rsidTr="0054751B">
        <w:tc>
          <w:tcPr>
            <w:tcW w:w="4320" w:type="dxa"/>
            <w:vAlign w:val="bottom"/>
          </w:tcPr>
          <w:p w14:paraId="60886081" w14:textId="77777777" w:rsidR="009A149F" w:rsidRPr="003B65FB" w:rsidRDefault="009A149F" w:rsidP="0054751B">
            <w:pPr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AEB0CD4" w14:textId="12F8D7EE" w:rsidR="009A149F" w:rsidRPr="003B65FB" w:rsidRDefault="00983ECD" w:rsidP="00983ECD">
            <w:pPr>
              <w:tabs>
                <w:tab w:val="decimal" w:pos="968"/>
              </w:tabs>
              <w:ind w:right="76"/>
              <w:jc w:val="thaiDistribute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13,549</w:t>
            </w:r>
          </w:p>
        </w:tc>
        <w:tc>
          <w:tcPr>
            <w:tcW w:w="1170" w:type="dxa"/>
            <w:vAlign w:val="bottom"/>
          </w:tcPr>
          <w:p w14:paraId="5658044B" w14:textId="77777777" w:rsidR="009A149F" w:rsidRPr="003B65FB" w:rsidRDefault="009A149F" w:rsidP="00983ECD">
            <w:pPr>
              <w:tabs>
                <w:tab w:val="decimal" w:pos="957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25,121</w:t>
            </w:r>
          </w:p>
        </w:tc>
        <w:tc>
          <w:tcPr>
            <w:tcW w:w="1080" w:type="dxa"/>
          </w:tcPr>
          <w:p w14:paraId="09A9A504" w14:textId="50C5F687" w:rsidR="009A149F" w:rsidRPr="003B65FB" w:rsidRDefault="009A149F" w:rsidP="00983ECD">
            <w:pPr>
              <w:tabs>
                <w:tab w:val="decimal" w:pos="631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 xml:space="preserve"> </w:t>
            </w:r>
            <w:r w:rsidR="00983ECD">
              <w:rPr>
                <w:rFonts w:ascii="Angsana New" w:eastAsia="Times New Roman" w:hAnsi="Angsana New"/>
                <w:sz w:val="28"/>
              </w:rPr>
              <w:t>6,677</w:t>
            </w:r>
            <w:r w:rsidRPr="003B65FB">
              <w:rPr>
                <w:rFonts w:ascii="Angsana New" w:eastAsia="Times New Roman" w:hAnsi="Angsana New" w:hint="cs"/>
                <w:sz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C2C2FEB" w14:textId="77777777" w:rsidR="009A149F" w:rsidRPr="003B65FB" w:rsidRDefault="009A149F" w:rsidP="00983ECD">
            <w:pPr>
              <w:tabs>
                <w:tab w:val="decimal" w:pos="974"/>
              </w:tabs>
              <w:ind w:right="-17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13,035</w:t>
            </w:r>
          </w:p>
        </w:tc>
      </w:tr>
      <w:tr w:rsidR="009A149F" w:rsidRPr="003B65FB" w14:paraId="013A6351" w14:textId="77777777" w:rsidTr="0054751B">
        <w:tc>
          <w:tcPr>
            <w:tcW w:w="4320" w:type="dxa"/>
            <w:vAlign w:val="bottom"/>
          </w:tcPr>
          <w:p w14:paraId="1B6C8931" w14:textId="77777777" w:rsidR="009A149F" w:rsidRPr="008345D6" w:rsidRDefault="009A149F" w:rsidP="0054751B">
            <w:pPr>
              <w:rPr>
                <w:rFonts w:ascii="Angsana New" w:eastAsia="Times New Roman" w:hAnsi="Angsana New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eastAsia="Times New Roman" w:hAnsi="Angsana New" w:hint="cs"/>
                <w:sz w:val="28"/>
              </w:rPr>
              <w:t xml:space="preserve">: 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ค่าเผื่อการลดมูลค่า</w:t>
            </w:r>
          </w:p>
        </w:tc>
        <w:tc>
          <w:tcPr>
            <w:tcW w:w="1260" w:type="dxa"/>
            <w:vAlign w:val="bottom"/>
          </w:tcPr>
          <w:p w14:paraId="2DD7CB55" w14:textId="481E4EB5" w:rsidR="009A149F" w:rsidRPr="003B65FB" w:rsidRDefault="00983ECD" w:rsidP="00983ECD">
            <w:pPr>
              <w:pBdr>
                <w:bottom w:val="single" w:sz="4" w:space="1" w:color="auto"/>
              </w:pBdr>
              <w:tabs>
                <w:tab w:val="decimal" w:pos="968"/>
              </w:tabs>
              <w:ind w:right="76"/>
              <w:jc w:val="thaiDistribute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(4,314)</w:t>
            </w:r>
          </w:p>
        </w:tc>
        <w:tc>
          <w:tcPr>
            <w:tcW w:w="1170" w:type="dxa"/>
            <w:vAlign w:val="bottom"/>
          </w:tcPr>
          <w:p w14:paraId="4AA04E00" w14:textId="77777777" w:rsidR="009A149F" w:rsidRPr="003B65FB" w:rsidRDefault="009A149F" w:rsidP="00983ECD">
            <w:pPr>
              <w:pBdr>
                <w:bottom w:val="single" w:sz="4" w:space="1" w:color="auto"/>
              </w:pBdr>
              <w:tabs>
                <w:tab w:val="decimal" w:pos="957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(9,148)</w:t>
            </w:r>
          </w:p>
        </w:tc>
        <w:tc>
          <w:tcPr>
            <w:tcW w:w="1080" w:type="dxa"/>
            <w:vAlign w:val="bottom"/>
          </w:tcPr>
          <w:p w14:paraId="02DD32D7" w14:textId="4A614FCA" w:rsidR="009A149F" w:rsidRPr="003B65FB" w:rsidRDefault="00983ECD" w:rsidP="00983ECD">
            <w:pPr>
              <w:pBdr>
                <w:bottom w:val="single" w:sz="4" w:space="1" w:color="auto"/>
              </w:pBdr>
              <w:tabs>
                <w:tab w:val="decimal" w:pos="631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(2,3</w:t>
            </w:r>
            <w:r w:rsidR="002A3A53">
              <w:rPr>
                <w:rFonts w:ascii="Angsana New" w:eastAsia="Times New Roman" w:hAnsi="Angsana New"/>
                <w:sz w:val="28"/>
              </w:rPr>
              <w:t>80</w:t>
            </w:r>
            <w:r w:rsidRPr="003B65FB">
              <w:rPr>
                <w:rFonts w:ascii="Angsana New" w:eastAsia="Times New Roman" w:hAnsi="Angsana New" w:hint="cs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AF4179A" w14:textId="77777777" w:rsidR="009A149F" w:rsidRPr="003B65FB" w:rsidRDefault="009A149F" w:rsidP="00983EC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(2,393)</w:t>
            </w:r>
          </w:p>
        </w:tc>
      </w:tr>
      <w:tr w:rsidR="009A149F" w:rsidRPr="003B65FB" w14:paraId="200455DB" w14:textId="77777777" w:rsidTr="0054751B">
        <w:tc>
          <w:tcPr>
            <w:tcW w:w="4320" w:type="dxa"/>
            <w:vAlign w:val="bottom"/>
          </w:tcPr>
          <w:p w14:paraId="3800C1EA" w14:textId="77777777" w:rsidR="009A149F" w:rsidRPr="008345D6" w:rsidRDefault="009A149F" w:rsidP="0054751B">
            <w:pPr>
              <w:rPr>
                <w:rFonts w:ascii="Angsana New" w:eastAsia="Times New Roman" w:hAnsi="Angsana New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01BFD49" w14:textId="698760DB" w:rsidR="009A149F" w:rsidRPr="003B65FB" w:rsidRDefault="00983ECD" w:rsidP="00983ECD">
            <w:pPr>
              <w:pBdr>
                <w:bottom w:val="double" w:sz="6" w:space="1" w:color="auto"/>
              </w:pBdr>
              <w:tabs>
                <w:tab w:val="decimal" w:pos="968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9,235</w:t>
            </w:r>
          </w:p>
        </w:tc>
        <w:tc>
          <w:tcPr>
            <w:tcW w:w="1170" w:type="dxa"/>
            <w:vAlign w:val="bottom"/>
          </w:tcPr>
          <w:p w14:paraId="1CD09F35" w14:textId="77777777" w:rsidR="009A149F" w:rsidRPr="003B65FB" w:rsidRDefault="009A149F" w:rsidP="00983ECD">
            <w:pPr>
              <w:pBdr>
                <w:bottom w:val="double" w:sz="6" w:space="1" w:color="auto"/>
              </w:pBdr>
              <w:tabs>
                <w:tab w:val="decimal" w:pos="957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15,973</w:t>
            </w:r>
          </w:p>
        </w:tc>
        <w:tc>
          <w:tcPr>
            <w:tcW w:w="1080" w:type="dxa"/>
            <w:vAlign w:val="bottom"/>
          </w:tcPr>
          <w:p w14:paraId="0A7864E3" w14:textId="0AB27AB4" w:rsidR="009A149F" w:rsidRPr="003B65FB" w:rsidRDefault="00983ECD" w:rsidP="00983ECD">
            <w:pPr>
              <w:pBdr>
                <w:bottom w:val="double" w:sz="6" w:space="1" w:color="auto"/>
              </w:pBdr>
              <w:tabs>
                <w:tab w:val="decimal" w:pos="631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4,2</w:t>
            </w:r>
            <w:r w:rsidR="002A3A53">
              <w:rPr>
                <w:rFonts w:ascii="Angsana New" w:eastAsia="Times New Roman" w:hAnsi="Angsana New"/>
                <w:sz w:val="28"/>
              </w:rPr>
              <w:t>97</w:t>
            </w:r>
          </w:p>
        </w:tc>
        <w:tc>
          <w:tcPr>
            <w:tcW w:w="1170" w:type="dxa"/>
            <w:vAlign w:val="bottom"/>
          </w:tcPr>
          <w:p w14:paraId="47C30785" w14:textId="77777777" w:rsidR="009A149F" w:rsidRPr="003B65FB" w:rsidRDefault="009A149F" w:rsidP="00983ECD">
            <w:pPr>
              <w:pBdr>
                <w:bottom w:val="double" w:sz="6" w:space="1" w:color="auto"/>
              </w:pBdr>
              <w:tabs>
                <w:tab w:val="decimal" w:pos="974"/>
              </w:tabs>
              <w:ind w:right="-17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10,642</w:t>
            </w:r>
          </w:p>
        </w:tc>
      </w:tr>
    </w:tbl>
    <w:p w14:paraId="615E728C" w14:textId="77777777" w:rsidR="009A149F" w:rsidRPr="003B65FB" w:rsidRDefault="009A149F" w:rsidP="009A149F">
      <w:pPr>
        <w:spacing w:before="120" w:after="120" w:line="400" w:lineRule="exact"/>
        <w:ind w:left="45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บริษัทและบริษัทย่อยถือภาษีเงินได้ถูกหัก ณ ที่จ่ายเป็นสินทรัพย์ เนื่องจากมีความตั้งใจและมีสิทธิขอคืนภาษีข้างต้น อย่างไรก็ตาม มูลค่าที่จะได้รับคืนของภาษีเงินได้ดังกล่าวขึ้นอยู่กับการใช้สิทธิขอคืนภาษีและผลการตรวจสอบภาษีโดยเจ้าหน้าที่กรมสรรพากร</w:t>
      </w:r>
    </w:p>
    <w:p w14:paraId="2A189261" w14:textId="0DE5CA38" w:rsidR="007B22D0" w:rsidRPr="008345D6" w:rsidRDefault="009A149F" w:rsidP="00227AA6">
      <w:pPr>
        <w:spacing w:before="120" w:after="120" w:line="400" w:lineRule="exact"/>
        <w:ind w:left="45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ในระหว่างปี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256</w:t>
      </w:r>
      <w:r w:rsidR="002A3A53">
        <w:rPr>
          <w:rFonts w:ascii="Angsana New" w:hAnsi="Angsana New"/>
          <w:color w:val="000000"/>
          <w:spacing w:val="-2"/>
          <w:sz w:val="28"/>
          <w:lang w:val="en-GB"/>
        </w:rPr>
        <w:t>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บริษัทได้รับคืนภาษีเงินได้ถูกหัก ณ ที่จ่ายของปี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2558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จำนวนรวมประมาณ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7.22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="00983ECD">
        <w:rPr>
          <w:rFonts w:ascii="Angsana New" w:hAnsi="Angsana New"/>
          <w:color w:val="000000"/>
          <w:spacing w:val="-2"/>
          <w:sz w:val="28"/>
          <w:lang w:val="en-GB"/>
        </w:rPr>
        <w:t xml:space="preserve"> (</w:t>
      </w:r>
      <w:r w:rsidR="00983ECD" w:rsidRPr="008345D6">
        <w:rPr>
          <w:rFonts w:ascii="Angsana New" w:hAnsi="Angsana New" w:hint="cs"/>
          <w:color w:val="000000"/>
          <w:spacing w:val="-2"/>
          <w:sz w:val="28"/>
          <w:cs/>
        </w:rPr>
        <w:t>งบการเงินรวม</w:t>
      </w:r>
      <w:r w:rsidR="00983ECD">
        <w:rPr>
          <w:rFonts w:ascii="Angsana New" w:hAnsi="Angsana New"/>
          <w:color w:val="000000"/>
          <w:spacing w:val="-2"/>
          <w:sz w:val="28"/>
        </w:rPr>
        <w:t>:</w:t>
      </w:r>
      <w:r w:rsidR="00983ECD" w:rsidRPr="008345D6">
        <w:rPr>
          <w:rFonts w:ascii="Angsana New" w:hAnsi="Angsana New" w:hint="cs"/>
          <w:color w:val="000000"/>
          <w:spacing w:val="-2"/>
          <w:sz w:val="28"/>
          <w:cs/>
        </w:rPr>
        <w:t>ไม่มี)</w:t>
      </w:r>
    </w:p>
    <w:p w14:paraId="28FD86C5" w14:textId="77777777" w:rsidR="00227AA6" w:rsidRPr="004A4CB0" w:rsidRDefault="00227AA6" w:rsidP="00161568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เงินให้กู้ยืมระยะสั้นและเงินให้กู้ยืมระยะยาว</w:t>
      </w:r>
      <w:r w:rsidRPr="004A4CB0">
        <w:rPr>
          <w:rFonts w:ascii="Angsana New" w:hAnsi="Angsana New" w:hint="cs"/>
          <w:b/>
          <w:bCs/>
          <w:sz w:val="28"/>
        </w:rPr>
        <w:t xml:space="preserve"> </w:t>
      </w:r>
    </w:p>
    <w:p w14:paraId="21280AEF" w14:textId="77777777" w:rsidR="00227AA6" w:rsidRPr="003B65FB" w:rsidRDefault="00227AA6" w:rsidP="00227AA6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เงินให้กู้ยืมระยะสั้นและเงินให้กู้ยืมระยะยาว ณ วันที่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31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2563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2562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มีดังนี้</w:t>
      </w:r>
    </w:p>
    <w:tbl>
      <w:tblPr>
        <w:tblW w:w="936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170"/>
        <w:gridCol w:w="90"/>
        <w:gridCol w:w="1170"/>
        <w:gridCol w:w="90"/>
        <w:gridCol w:w="1170"/>
      </w:tblGrid>
      <w:tr w:rsidR="00227AA6" w:rsidRPr="003B65FB" w14:paraId="28CA1E60" w14:textId="77777777" w:rsidTr="0054751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83844B9" w14:textId="77777777" w:rsidR="00227AA6" w:rsidRPr="003B65FB" w:rsidRDefault="00227AA6" w:rsidP="0054751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13523" w14:textId="77777777" w:rsidR="00227AA6" w:rsidRPr="003B65FB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067F1" w14:textId="77777777" w:rsidR="00227AA6" w:rsidRPr="008345D6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0556E" w14:textId="77777777" w:rsidR="00227AA6" w:rsidRPr="008345D6" w:rsidRDefault="00227AA6" w:rsidP="0054751B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227AA6" w:rsidRPr="003B65FB" w14:paraId="2932732F" w14:textId="77777777" w:rsidTr="0054751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CFC124D" w14:textId="77777777" w:rsidR="00227AA6" w:rsidRPr="003B65FB" w:rsidRDefault="00227AA6" w:rsidP="0054751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57147A" w14:textId="77777777" w:rsidR="00227AA6" w:rsidRPr="003B65FB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95394" w14:textId="77777777" w:rsidR="00227AA6" w:rsidRPr="003B65FB" w:rsidRDefault="00227AA6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824A3" w14:textId="77777777" w:rsidR="00227AA6" w:rsidRPr="008345D6" w:rsidRDefault="00227AA6" w:rsidP="0054751B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27AA6" w:rsidRPr="003B65FB" w14:paraId="0C9CB5A3" w14:textId="77777777" w:rsidTr="0054751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F79901E" w14:textId="77777777" w:rsidR="00227AA6" w:rsidRPr="003B65FB" w:rsidRDefault="00227AA6" w:rsidP="0054751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A91A9" w14:textId="77777777" w:rsidR="00227AA6" w:rsidRPr="003B65FB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D2D42A" w14:textId="77777777" w:rsidR="00227AA6" w:rsidRPr="003B65FB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22BF2" w14:textId="77777777" w:rsidR="00227AA6" w:rsidRPr="003B65FB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FCB0D6" w14:textId="77777777" w:rsidR="00227AA6" w:rsidRPr="003B65FB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8FE59" w14:textId="77777777" w:rsidR="00227AA6" w:rsidRPr="003B65FB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E278DE" w14:textId="77777777" w:rsidR="00227AA6" w:rsidRPr="003B65FB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3C300" w14:textId="77777777" w:rsidR="00227AA6" w:rsidRPr="003B65FB" w:rsidRDefault="00227AA6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227AA6" w:rsidRPr="003B65FB" w14:paraId="13EA75D2" w14:textId="77777777" w:rsidTr="00E122DE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D99B0" w14:textId="593C9733" w:rsidR="00227AA6" w:rsidRPr="008345D6" w:rsidRDefault="00227AA6" w:rsidP="0054751B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8345D6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Pr="003B65FB">
              <w:rPr>
                <w:rFonts w:hint="cs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ADB4DA" w14:textId="77777777" w:rsidR="00227AA6" w:rsidRPr="003B65FB" w:rsidRDefault="00227AA6" w:rsidP="0054751B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17,055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FE6B6" w14:textId="77777777" w:rsidR="00227AA6" w:rsidRPr="003B65FB" w:rsidRDefault="00227AA6" w:rsidP="0054751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42B3F3" w14:textId="77777777" w:rsidR="00227AA6" w:rsidRPr="003B65FB" w:rsidRDefault="00227AA6" w:rsidP="0054751B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65,769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FE5755" w14:textId="77777777" w:rsidR="00227AA6" w:rsidRPr="003B65FB" w:rsidRDefault="00227AA6" w:rsidP="0054751B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691AA3" w14:textId="77777777" w:rsidR="00227AA6" w:rsidRPr="003B65FB" w:rsidRDefault="00227AA6" w:rsidP="0054751B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889,325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2FD958" w14:textId="77777777" w:rsidR="00227AA6" w:rsidRPr="003B65FB" w:rsidRDefault="00227AA6" w:rsidP="0054751B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20805" w14:textId="77777777" w:rsidR="00227AA6" w:rsidRPr="003B65FB" w:rsidRDefault="00227AA6" w:rsidP="0054751B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746,610</w:t>
            </w:r>
          </w:p>
        </w:tc>
      </w:tr>
      <w:tr w:rsidR="00E122DE" w:rsidRPr="003B65FB" w14:paraId="1F1D1B62" w14:textId="77777777" w:rsidTr="00E122DE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6C1A5" w14:textId="2825EBDA" w:rsidR="00E122DE" w:rsidRPr="008345D6" w:rsidRDefault="00E122DE" w:rsidP="00E122DE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8345D6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3B65FB">
              <w:rPr>
                <w:rFonts w:hint="cs"/>
                <w:b w:val="0"/>
                <w:bCs w:val="0"/>
                <w:sz w:val="28"/>
                <w:szCs w:val="28"/>
              </w:rPr>
              <w:t xml:space="preserve"> </w:t>
            </w:r>
            <w:r w:rsidRPr="008345D6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FA4F1" w14:textId="75A9B54E" w:rsidR="00E122DE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(9,100)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7A5C4" w14:textId="77777777" w:rsidR="00E122DE" w:rsidRPr="003B65FB" w:rsidRDefault="00E122DE" w:rsidP="00E122DE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F1F7A" w14:textId="0A9D7344" w:rsidR="00E122DE" w:rsidRPr="003B65FB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(62,600)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76BE8" w14:textId="77777777" w:rsidR="00E122DE" w:rsidRPr="003B65FB" w:rsidRDefault="00E122DE" w:rsidP="00E122DE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35BEE" w14:textId="555BA9FB" w:rsidR="00E122DE" w:rsidRPr="003B65FB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(9,100)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A793A" w14:textId="77777777" w:rsidR="00E122DE" w:rsidRPr="003B65FB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96FA6" w14:textId="3894D774" w:rsidR="00E122DE" w:rsidRPr="003B65FB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(62,600)</w:t>
            </w:r>
          </w:p>
        </w:tc>
      </w:tr>
      <w:tr w:rsidR="00E122DE" w:rsidRPr="003B65FB" w14:paraId="6B141E79" w14:textId="77777777" w:rsidTr="00E122DE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238E" w14:textId="4B1A33ED" w:rsidR="00E122DE" w:rsidRPr="008345D6" w:rsidRDefault="00E122DE" w:rsidP="00E122DE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8"/>
                <w:szCs w:val="28"/>
                <w:u w:val="single"/>
                <w:cs/>
              </w:rPr>
            </w:pPr>
            <w:r w:rsidRPr="008345D6">
              <w:rPr>
                <w:rFonts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Pr="003B65FB">
              <w:rPr>
                <w:rFonts w:hint="cs"/>
                <w:sz w:val="28"/>
                <w:szCs w:val="28"/>
              </w:rPr>
              <w:t xml:space="preserve">– </w:t>
            </w:r>
            <w:r w:rsidRPr="008345D6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C1DA73" w14:textId="6B51D5D8" w:rsidR="00E122DE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7,955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63BC7" w14:textId="77777777" w:rsidR="00E122DE" w:rsidRPr="003B65FB" w:rsidRDefault="00E122DE" w:rsidP="00E122DE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901E80" w14:textId="4C9AEF10" w:rsidR="00E122DE" w:rsidRPr="003B65FB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3,169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1334" w14:textId="77777777" w:rsidR="00E122DE" w:rsidRPr="003B65FB" w:rsidRDefault="00E122DE" w:rsidP="00E122DE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C091BA" w14:textId="5821EDCE" w:rsidR="00E122DE" w:rsidRPr="003B65FB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880,226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4C43" w14:textId="77777777" w:rsidR="00E122DE" w:rsidRPr="003B65FB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168F5" w14:textId="3AAFD669" w:rsidR="00E122DE" w:rsidRPr="003B65FB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684,010</w:t>
            </w:r>
          </w:p>
        </w:tc>
      </w:tr>
      <w:tr w:rsidR="00E122DE" w:rsidRPr="003B65FB" w14:paraId="6FF71C52" w14:textId="77777777" w:rsidTr="00FE27E8">
        <w:trPr>
          <w:cantSplit/>
          <w:trHeight w:val="20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DC97" w14:textId="77777777" w:rsidR="00E122DE" w:rsidRPr="008345D6" w:rsidRDefault="00E122DE" w:rsidP="00E122DE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70CE" w14:textId="77777777" w:rsidR="00E122DE" w:rsidRPr="00FE27E8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9B08" w14:textId="77777777" w:rsidR="00E122DE" w:rsidRPr="00FE27E8" w:rsidRDefault="00E122DE" w:rsidP="00E122DE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12FAF" w14:textId="77777777" w:rsidR="00E122DE" w:rsidRPr="00FE27E8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F4C1A" w14:textId="77777777" w:rsidR="00E122DE" w:rsidRPr="00FE27E8" w:rsidRDefault="00E122DE" w:rsidP="00E122DE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6147" w14:textId="77777777" w:rsidR="00E122DE" w:rsidRPr="00FE27E8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BC6D8" w14:textId="77777777" w:rsidR="00E122DE" w:rsidRPr="00FE27E8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083571" w14:textId="77777777" w:rsidR="00E122DE" w:rsidRPr="00FE27E8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E122DE" w:rsidRPr="003B65FB" w14:paraId="0A4355DC" w14:textId="77777777" w:rsidTr="00E122DE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99D7" w14:textId="16E23E68" w:rsidR="00E122DE" w:rsidRPr="008345D6" w:rsidRDefault="00E122DE" w:rsidP="00E122DE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sz w:val="28"/>
                <w:szCs w:val="28"/>
                <w:cs/>
              </w:rPr>
            </w:pPr>
            <w:r w:rsidRPr="008345D6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เงินให้กู้ยืมระยะสั้นแก่บุคคลที่ไม่เกี่ยวข้องกัน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59DF4" w14:textId="7AE2049F" w:rsidR="00E122DE" w:rsidRPr="00E122DE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E122DE">
              <w:rPr>
                <w:rFonts w:ascii="Angsana New" w:hAnsi="Angsana New"/>
                <w:sz w:val="28"/>
              </w:rPr>
              <w:t>25,000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9731A" w14:textId="77777777" w:rsidR="00E122DE" w:rsidRPr="00E122DE" w:rsidRDefault="00E122DE" w:rsidP="00E122DE">
            <w:pPr>
              <w:tabs>
                <w:tab w:val="decimal" w:pos="10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1A801" w14:textId="4BD83874" w:rsidR="00E122DE" w:rsidRPr="00E122DE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E122D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6F611" w14:textId="77777777" w:rsidR="00E122DE" w:rsidRPr="00E122DE" w:rsidRDefault="00E122DE" w:rsidP="00E122DE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AE3DC" w14:textId="6BB89D50" w:rsidR="00E122DE" w:rsidRPr="00E122DE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E122DE">
              <w:rPr>
                <w:rFonts w:ascii="Angsana New" w:hAnsi="Angsana New"/>
                <w:sz w:val="28"/>
              </w:rPr>
              <w:t>25,000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482A" w14:textId="77777777" w:rsidR="00E122DE" w:rsidRPr="00E122DE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1338B" w14:textId="24780345" w:rsidR="00E122DE" w:rsidRPr="00E122DE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E122DE">
              <w:rPr>
                <w:rFonts w:ascii="Angsana New" w:hAnsi="Angsana New"/>
                <w:sz w:val="28"/>
              </w:rPr>
              <w:t>-</w:t>
            </w:r>
          </w:p>
        </w:tc>
      </w:tr>
      <w:tr w:rsidR="00E122DE" w:rsidRPr="003B65FB" w14:paraId="54C0EFA9" w14:textId="77777777" w:rsidTr="004F2CE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3564" w14:textId="12B9B927" w:rsidR="00E122DE" w:rsidRPr="008345D6" w:rsidRDefault="00E122DE" w:rsidP="00E122DE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8345D6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0FCDE" w14:textId="3241A0F3" w:rsidR="00E122DE" w:rsidRDefault="00E122DE" w:rsidP="00E122DE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42,550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1ABAF" w14:textId="77777777" w:rsidR="00E122DE" w:rsidRPr="003B65FB" w:rsidRDefault="00E122DE" w:rsidP="00E122DE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44D03" w14:textId="430128EF" w:rsidR="00E122DE" w:rsidRPr="003B65FB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6B506B" w14:textId="77777777" w:rsidR="00E122DE" w:rsidRPr="003B65FB" w:rsidRDefault="00E122DE" w:rsidP="00E122DE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8FB07" w14:textId="76B8F744" w:rsidR="00E122DE" w:rsidRPr="003B65FB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42,550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C31370" w14:textId="77777777" w:rsidR="00E122DE" w:rsidRPr="003B65FB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D65A3" w14:textId="6F8DD4D7" w:rsidR="00E122DE" w:rsidRPr="003B65FB" w:rsidRDefault="00E122DE" w:rsidP="00E122DE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F2CEB" w:rsidRPr="003B65FB" w14:paraId="6F897D4F" w14:textId="77777777" w:rsidTr="004F2CE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7A277" w14:textId="03466B0F" w:rsidR="004F2CEB" w:rsidRPr="008345D6" w:rsidRDefault="004F2CEB" w:rsidP="004F2CEB">
            <w:pPr>
              <w:pStyle w:val="Heading5"/>
              <w:keepNext w:val="0"/>
              <w:spacing w:line="240" w:lineRule="auto"/>
              <w:ind w:left="175" w:right="58" w:hanging="175"/>
              <w:jc w:val="left"/>
              <w:rPr>
                <w:sz w:val="28"/>
                <w:szCs w:val="28"/>
                <w:cs/>
              </w:rPr>
            </w:pPr>
            <w:r w:rsidRPr="008345D6">
              <w:rPr>
                <w:rFonts w:hint="cs"/>
                <w:sz w:val="28"/>
                <w:szCs w:val="28"/>
                <w:cs/>
              </w:rPr>
              <w:t xml:space="preserve">เงินให้กู้ยืมระยะยาวแก่บุคคลหรือกิจการที่ไม่เกี่ยวข้องกัน </w:t>
            </w:r>
            <w:r w:rsidRPr="004F2CEB">
              <w:rPr>
                <w:sz w:val="28"/>
                <w:szCs w:val="28"/>
              </w:rPr>
              <w:t>–</w:t>
            </w:r>
            <w:r w:rsidRPr="008345D6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106F2E" w14:textId="55F6CD82" w:rsidR="004F2CEB" w:rsidRPr="004F2CEB" w:rsidRDefault="004F2CEB" w:rsidP="004F2CEB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F2CEB">
              <w:rPr>
                <w:rFonts w:ascii="Angsana New" w:hAnsi="Angsana New"/>
                <w:b/>
                <w:bCs/>
                <w:sz w:val="28"/>
              </w:rPr>
              <w:t>67,550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625E5" w14:textId="77777777" w:rsidR="004F2CEB" w:rsidRPr="004F2CEB" w:rsidRDefault="004F2CEB" w:rsidP="004F2CEB">
            <w:pPr>
              <w:tabs>
                <w:tab w:val="decimal" w:pos="108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688CE5" w14:textId="54C7538E" w:rsidR="004F2CEB" w:rsidRPr="004F2CEB" w:rsidRDefault="004F2CEB" w:rsidP="004F2CEB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F2CE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0AB5" w14:textId="77777777" w:rsidR="004F2CEB" w:rsidRPr="004F2CEB" w:rsidRDefault="004F2CEB" w:rsidP="004F2CEB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91693E" w14:textId="184863ED" w:rsidR="004F2CEB" w:rsidRPr="004F2CEB" w:rsidRDefault="004F2CEB" w:rsidP="004F2CEB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F2CEB">
              <w:rPr>
                <w:rFonts w:ascii="Angsana New" w:hAnsi="Angsana New"/>
                <w:b/>
                <w:bCs/>
                <w:sz w:val="28"/>
              </w:rPr>
              <w:t>67,550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F3ECD" w14:textId="77777777" w:rsidR="004F2CEB" w:rsidRPr="004F2CEB" w:rsidRDefault="004F2CEB" w:rsidP="004F2CEB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8F8B2" w14:textId="071BBCC5" w:rsidR="004F2CEB" w:rsidRPr="004F2CEB" w:rsidRDefault="004F2CEB" w:rsidP="004F2CEB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F2CE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E122DE" w:rsidRPr="003B65FB" w14:paraId="3044E0CC" w14:textId="77777777" w:rsidTr="0054751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5D303" w14:textId="77777777" w:rsidR="00E122DE" w:rsidRPr="008345D6" w:rsidRDefault="00E122DE" w:rsidP="00E122DE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CCFD0" w14:textId="77777777" w:rsidR="00E122DE" w:rsidRPr="00FE27E8" w:rsidRDefault="00E122DE" w:rsidP="00E122DE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D4177" w14:textId="77777777" w:rsidR="00E122DE" w:rsidRPr="00FE27E8" w:rsidRDefault="00E122DE" w:rsidP="00E122DE">
            <w:pPr>
              <w:tabs>
                <w:tab w:val="decimal" w:pos="1080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56972" w14:textId="77777777" w:rsidR="00E122DE" w:rsidRPr="00FE27E8" w:rsidRDefault="00E122DE" w:rsidP="00E122DE">
            <w:pPr>
              <w:tabs>
                <w:tab w:val="decimal" w:pos="988"/>
              </w:tabs>
              <w:ind w:right="9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ED98" w14:textId="77777777" w:rsidR="00E122DE" w:rsidRPr="00FE27E8" w:rsidRDefault="00E122DE" w:rsidP="00E122DE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99606" w14:textId="77777777" w:rsidR="00E122DE" w:rsidRPr="00FE27E8" w:rsidRDefault="00E122DE" w:rsidP="00E122DE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1855" w14:textId="77777777" w:rsidR="00E122DE" w:rsidRPr="00FE27E8" w:rsidRDefault="00E122DE" w:rsidP="00E122DE">
            <w:pPr>
              <w:ind w:right="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CB388B" w14:textId="77777777" w:rsidR="00E122DE" w:rsidRPr="00FE27E8" w:rsidRDefault="00E122DE" w:rsidP="00E122DE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F2CEB" w:rsidRPr="003B65FB" w14:paraId="333C4183" w14:textId="77777777" w:rsidTr="006757F1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C3B4" w14:textId="3922EF94" w:rsidR="004F2CEB" w:rsidRPr="008345D6" w:rsidRDefault="004F2CEB" w:rsidP="004F2CEB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8345D6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0C92D" w14:textId="10E2B05F" w:rsidR="004F2CEB" w:rsidRPr="003B65FB" w:rsidRDefault="004F2CEB" w:rsidP="004F2CEB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295B3" w14:textId="77777777" w:rsidR="004F2CEB" w:rsidRPr="003B65FB" w:rsidRDefault="004F2CEB" w:rsidP="004F2CE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5990A" w14:textId="3D2DB239" w:rsidR="004F2CEB" w:rsidRPr="003B65FB" w:rsidRDefault="004F2CEB" w:rsidP="004F2CEB">
            <w:pPr>
              <w:tabs>
                <w:tab w:val="decimal" w:pos="98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0A7F" w14:textId="77777777" w:rsidR="004F2CEB" w:rsidRPr="003B65FB" w:rsidRDefault="004F2CEB" w:rsidP="004F2CEB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884B9" w14:textId="54F664ED" w:rsidR="004F2CEB" w:rsidRPr="003B65FB" w:rsidRDefault="004F2CEB" w:rsidP="004F2CEB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989E33" w14:textId="77777777" w:rsidR="004F2CEB" w:rsidRPr="003B65FB" w:rsidRDefault="004F2CEB" w:rsidP="004F2CEB">
            <w:pPr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E111" w14:textId="6254DBCE" w:rsidR="004F2CEB" w:rsidRPr="003B65FB" w:rsidRDefault="004F2CEB" w:rsidP="004F2CEB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20,000</w:t>
            </w:r>
          </w:p>
        </w:tc>
      </w:tr>
      <w:tr w:rsidR="004F2CEB" w:rsidRPr="003B65FB" w14:paraId="60E2C66E" w14:textId="77777777" w:rsidTr="0054751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A0D7E" w14:textId="7870DC08" w:rsidR="004F2CEB" w:rsidRPr="008345D6" w:rsidRDefault="004F2CEB" w:rsidP="004F2CEB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8345D6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3B65FB">
              <w:rPr>
                <w:rFonts w:hint="cs"/>
                <w:b w:val="0"/>
                <w:bCs w:val="0"/>
                <w:sz w:val="28"/>
                <w:szCs w:val="28"/>
              </w:rPr>
              <w:t xml:space="preserve"> </w:t>
            </w:r>
            <w:r w:rsidRPr="008345D6">
              <w:rPr>
                <w:rFonts w:hint="cs"/>
                <w:b w:val="0"/>
                <w:bCs w:val="0"/>
                <w:sz w:val="28"/>
                <w:szCs w:val="28"/>
                <w:cs/>
              </w:rPr>
              <w:t>ส่วนที่ครบกำหนดรับชำระภายในหนึ่งปี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45883" w14:textId="531B7ECE" w:rsidR="004F2CEB" w:rsidRPr="003B65FB" w:rsidRDefault="004F2CEB" w:rsidP="004F2CEB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(7,000)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48D35" w14:textId="77777777" w:rsidR="004F2CEB" w:rsidRPr="003B65FB" w:rsidRDefault="004F2CEB" w:rsidP="004F2CE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9E838" w14:textId="298EF84D" w:rsidR="004F2CEB" w:rsidRPr="003B65FB" w:rsidRDefault="004F2CEB" w:rsidP="004F2CEB">
            <w:pPr>
              <w:tabs>
                <w:tab w:val="decimal" w:pos="98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(12,000)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E8E80" w14:textId="77777777" w:rsidR="004F2CEB" w:rsidRPr="003B65FB" w:rsidRDefault="004F2CEB" w:rsidP="004F2CEB">
            <w:pPr>
              <w:tabs>
                <w:tab w:val="decimal" w:pos="841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D9C8B" w14:textId="2A4F0D22" w:rsidR="004F2CEB" w:rsidRPr="003B65FB" w:rsidRDefault="004F2CEB" w:rsidP="004F2CEB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(7,000)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B4462" w14:textId="77777777" w:rsidR="004F2CEB" w:rsidRPr="003B65FB" w:rsidRDefault="004F2CEB" w:rsidP="004F2CEB">
            <w:pPr>
              <w:ind w:right="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B2CCF" w14:textId="1EFE17AB" w:rsidR="004F2CEB" w:rsidRPr="003B65FB" w:rsidRDefault="004F2CEB" w:rsidP="004F2CEB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(12,000)</w:t>
            </w:r>
          </w:p>
        </w:tc>
      </w:tr>
      <w:tr w:rsidR="004F2CEB" w:rsidRPr="003B65FB" w14:paraId="182DC0DF" w14:textId="77777777" w:rsidTr="0054751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363DE" w14:textId="793C5A6D" w:rsidR="004F2CEB" w:rsidRPr="008345D6" w:rsidRDefault="004F2CEB" w:rsidP="004F2CEB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sz w:val="28"/>
                <w:szCs w:val="28"/>
                <w:cs/>
              </w:rPr>
            </w:pPr>
            <w:r w:rsidRPr="008345D6">
              <w:rPr>
                <w:rFonts w:hint="cs"/>
                <w:sz w:val="28"/>
                <w:szCs w:val="28"/>
                <w:cs/>
              </w:rPr>
              <w:t xml:space="preserve">เงินให้กู้ยืมระยะยาวแก่กิจการที่ไม่เกี่ยวข้องกัน </w:t>
            </w:r>
            <w:r>
              <w:rPr>
                <w:sz w:val="28"/>
                <w:szCs w:val="28"/>
              </w:rPr>
              <w:t xml:space="preserve">– </w:t>
            </w:r>
            <w:r w:rsidRPr="008345D6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7B29CC" w14:textId="779EAE48" w:rsidR="004F2CEB" w:rsidRPr="006C6C20" w:rsidRDefault="004F2CEB" w:rsidP="004F2CEB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F2B2F" w14:textId="77777777" w:rsidR="004F2CEB" w:rsidRPr="006C6C20" w:rsidRDefault="004F2CEB" w:rsidP="004F2CEB">
            <w:pPr>
              <w:tabs>
                <w:tab w:val="decimal" w:pos="108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288D21" w14:textId="03A70ECA" w:rsidR="004F2CEB" w:rsidRPr="006C6C20" w:rsidRDefault="004F2CEB" w:rsidP="004F2CEB">
            <w:pPr>
              <w:tabs>
                <w:tab w:val="decimal" w:pos="98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B09ED" w14:textId="77777777" w:rsidR="004F2CEB" w:rsidRPr="006C6C20" w:rsidRDefault="004F2CEB" w:rsidP="004F2CEB">
            <w:pPr>
              <w:tabs>
                <w:tab w:val="decimal" w:pos="841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7881E6" w14:textId="7F988569" w:rsidR="004F2CEB" w:rsidRPr="006C6C20" w:rsidRDefault="004F2CEB" w:rsidP="004F2CEB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BFBE5" w14:textId="77777777" w:rsidR="004F2CEB" w:rsidRPr="006C6C20" w:rsidRDefault="004F2CEB" w:rsidP="004F2CEB">
            <w:pPr>
              <w:ind w:right="5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9B4188" w14:textId="6D60E3E9" w:rsidR="004F2CEB" w:rsidRPr="008345D6" w:rsidRDefault="004F2CEB" w:rsidP="004F2CEB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8,000</w:t>
            </w:r>
          </w:p>
        </w:tc>
      </w:tr>
      <w:tr w:rsidR="004F2CEB" w:rsidRPr="003B65FB" w14:paraId="01FA1F1D" w14:textId="77777777" w:rsidTr="0054751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CE2E9" w14:textId="77777777" w:rsidR="004F2CEB" w:rsidRPr="008345D6" w:rsidRDefault="004F2CEB" w:rsidP="004F2CEB">
            <w:pPr>
              <w:pStyle w:val="Heading5"/>
              <w:keepNext w:val="0"/>
              <w:spacing w:line="240" w:lineRule="auto"/>
              <w:ind w:right="58" w:firstLine="0"/>
              <w:jc w:val="left"/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9CB73" w14:textId="77777777" w:rsidR="004F2CEB" w:rsidRPr="00FE27E8" w:rsidRDefault="004F2CEB" w:rsidP="004F2CEB">
            <w:pPr>
              <w:tabs>
                <w:tab w:val="decimal" w:pos="990"/>
              </w:tabs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EED91" w14:textId="77777777" w:rsidR="004F2CEB" w:rsidRPr="00FE27E8" w:rsidRDefault="004F2CEB" w:rsidP="004F2CEB">
            <w:pPr>
              <w:tabs>
                <w:tab w:val="decimal" w:pos="1080"/>
              </w:tabs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CB801" w14:textId="77777777" w:rsidR="004F2CEB" w:rsidRPr="00FE27E8" w:rsidRDefault="004F2CEB" w:rsidP="004F2CEB">
            <w:pPr>
              <w:tabs>
                <w:tab w:val="decimal" w:pos="988"/>
              </w:tabs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E085" w14:textId="77777777" w:rsidR="004F2CEB" w:rsidRPr="00FE27E8" w:rsidRDefault="004F2CEB" w:rsidP="004F2CEB">
            <w:pPr>
              <w:tabs>
                <w:tab w:val="decimal" w:pos="841"/>
              </w:tabs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12635" w14:textId="77777777" w:rsidR="004F2CEB" w:rsidRPr="00FE27E8" w:rsidRDefault="004F2CEB" w:rsidP="004F2CEB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39B91" w14:textId="77777777" w:rsidR="004F2CEB" w:rsidRPr="00FE27E8" w:rsidRDefault="004F2CEB" w:rsidP="004F2CEB">
            <w:pPr>
              <w:ind w:right="58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03DB1F" w14:textId="77777777" w:rsidR="004F2CEB" w:rsidRPr="00FE27E8" w:rsidRDefault="004F2CEB" w:rsidP="004F2CEB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</w:tbl>
    <w:p w14:paraId="268831CA" w14:textId="1FBA5B50" w:rsidR="00227AA6" w:rsidRDefault="00227AA6" w:rsidP="00227AA6">
      <w:pPr>
        <w:spacing w:before="24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="004F2CEB">
        <w:rPr>
          <w:rFonts w:ascii="Angsana New" w:hAnsi="Angsana New"/>
          <w:color w:val="000000"/>
          <w:spacing w:val="-2"/>
          <w:sz w:val="28"/>
        </w:rPr>
        <w:t>31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4F2CEB">
        <w:rPr>
          <w:rFonts w:ascii="Angsana New" w:hAnsi="Angsana New"/>
          <w:color w:val="000000"/>
          <w:spacing w:val="-2"/>
          <w:sz w:val="28"/>
          <w:lang w:val="en-GB"/>
        </w:rPr>
        <w:t>2563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="004F2CEB">
        <w:rPr>
          <w:rFonts w:ascii="Angsana New" w:hAnsi="Angsana New"/>
          <w:color w:val="000000"/>
          <w:spacing w:val="-2"/>
          <w:sz w:val="28"/>
          <w:lang w:val="en-GB"/>
        </w:rPr>
        <w:t>2562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บริษัทมีเงินให้กู้ยืมแก่กิจการที่ไม่เกี่ยวข้องกันจำนวน </w:t>
      </w:r>
      <w:r w:rsidRPr="006C63F2">
        <w:rPr>
          <w:rFonts w:ascii="Angsana New" w:hAnsi="Angsana New"/>
          <w:color w:val="000000"/>
          <w:spacing w:val="-2"/>
          <w:sz w:val="28"/>
          <w:lang w:val="en-GB"/>
        </w:rPr>
        <w:t xml:space="preserve">7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ล้านบาท และ </w:t>
      </w:r>
      <w:r w:rsidRPr="006C63F2">
        <w:rPr>
          <w:rFonts w:ascii="Angsana New" w:hAnsi="Angsana New"/>
          <w:color w:val="000000"/>
          <w:spacing w:val="-2"/>
          <w:sz w:val="28"/>
          <w:lang w:val="en-GB"/>
        </w:rPr>
        <w:t>20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ล้านบาท ตามลำดับ ซึ่งเป็นเงินที่บริษัทได้ให้กู้ยืมแก่บริษัท มิตรประสงค์กรีนเพาเวอร์ จำกัด โดยจะได้รับชำระคืนเงินกู้ดังกล่าวเป็นรายเดือนในอัตราเดือนละ </w:t>
      </w:r>
      <w:r w:rsidRPr="006C63F2">
        <w:rPr>
          <w:rFonts w:ascii="Angsana New" w:hAnsi="Angsana New" w:hint="cs"/>
          <w:color w:val="000000"/>
          <w:spacing w:val="-2"/>
          <w:sz w:val="28"/>
        </w:rPr>
        <w:t xml:space="preserve">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ล้านบาท เงินกู้ยืมดังกล่าวไม่มีการคิดดอกเบี้ย</w:t>
      </w:r>
    </w:p>
    <w:p w14:paraId="44A6EFBF" w14:textId="77777777" w:rsidR="00AA6AA0" w:rsidRPr="006D08FF" w:rsidRDefault="00AA6AA0" w:rsidP="00161568">
      <w:pPr>
        <w:pStyle w:val="ListParagraph"/>
        <w:numPr>
          <w:ilvl w:val="0"/>
          <w:numId w:val="11"/>
        </w:numPr>
        <w:tabs>
          <w:tab w:val="left" w:pos="900"/>
        </w:tabs>
        <w:spacing w:before="360"/>
        <w:jc w:val="thaiDistribute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 xml:space="preserve">สินค้าคงเหลือ </w:t>
      </w:r>
    </w:p>
    <w:p w14:paraId="53485837" w14:textId="77777777" w:rsidR="00AA6AA0" w:rsidRPr="003B65FB" w:rsidRDefault="00AA6AA0" w:rsidP="00AA6AA0">
      <w:pPr>
        <w:tabs>
          <w:tab w:val="left" w:pos="709"/>
        </w:tabs>
        <w:spacing w:after="120"/>
        <w:ind w:left="360" w:right="-43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8345D6">
        <w:rPr>
          <w:rFonts w:ascii="Angsana New" w:hAnsi="Angsana New" w:hint="cs"/>
          <w:color w:val="000000"/>
          <w:spacing w:val="-6"/>
          <w:sz w:val="28"/>
          <w:cs/>
        </w:rPr>
        <w:t xml:space="preserve">สินค้าคงเหลือ ณ วันที่ </w:t>
      </w:r>
      <w:r w:rsidRPr="003B65FB">
        <w:rPr>
          <w:rFonts w:ascii="Angsana New" w:hAnsi="Angsana New" w:hint="cs"/>
          <w:color w:val="000000"/>
          <w:spacing w:val="-6"/>
          <w:sz w:val="28"/>
        </w:rPr>
        <w:t xml:space="preserve">31 </w:t>
      </w:r>
      <w:r w:rsidRPr="008345D6">
        <w:rPr>
          <w:rFonts w:ascii="Angsana New" w:hAnsi="Angsana New" w:hint="cs"/>
          <w:color w:val="000000"/>
          <w:spacing w:val="-6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color w:val="000000"/>
          <w:spacing w:val="-6"/>
          <w:sz w:val="28"/>
        </w:rPr>
        <w:t>256</w:t>
      </w:r>
      <w:r w:rsidRPr="008345D6">
        <w:rPr>
          <w:rFonts w:ascii="Angsana New" w:hAnsi="Angsana New" w:hint="cs"/>
          <w:color w:val="000000"/>
          <w:spacing w:val="-6"/>
          <w:sz w:val="28"/>
        </w:rPr>
        <w:t>3</w:t>
      </w:r>
      <w:r w:rsidRPr="003B65FB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6"/>
          <w:sz w:val="28"/>
          <w:cs/>
        </w:rPr>
        <w:t xml:space="preserve">และ </w:t>
      </w:r>
      <w:r w:rsidRPr="003B65FB">
        <w:rPr>
          <w:rFonts w:ascii="Angsana New" w:hAnsi="Angsana New" w:hint="cs"/>
          <w:color w:val="000000"/>
          <w:spacing w:val="-6"/>
          <w:sz w:val="28"/>
        </w:rPr>
        <w:t>256</w:t>
      </w:r>
      <w:r w:rsidRPr="008345D6">
        <w:rPr>
          <w:rFonts w:ascii="Angsana New" w:hAnsi="Angsana New" w:hint="cs"/>
          <w:color w:val="000000"/>
          <w:spacing w:val="-6"/>
          <w:sz w:val="28"/>
        </w:rPr>
        <w:t>2</w:t>
      </w:r>
      <w:r w:rsidRPr="003B65FB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6"/>
          <w:sz w:val="28"/>
          <w:cs/>
        </w:rPr>
        <w:t>มีดังนี้</w:t>
      </w:r>
    </w:p>
    <w:tbl>
      <w:tblPr>
        <w:tblW w:w="945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170"/>
        <w:gridCol w:w="90"/>
        <w:gridCol w:w="1170"/>
        <w:gridCol w:w="90"/>
        <w:gridCol w:w="1170"/>
        <w:gridCol w:w="90"/>
        <w:gridCol w:w="1170"/>
      </w:tblGrid>
      <w:tr w:rsidR="00AA6AA0" w:rsidRPr="003B65FB" w14:paraId="589AEFBB" w14:textId="77777777" w:rsidTr="001A49D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96D0A0D" w14:textId="77777777" w:rsidR="00AA6AA0" w:rsidRPr="003B65FB" w:rsidRDefault="00AA6AA0" w:rsidP="0054751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766EC" w14:textId="77777777" w:rsidR="00AA6AA0" w:rsidRPr="003B65FB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4292E" w14:textId="77777777" w:rsidR="00AA6AA0" w:rsidRPr="008345D6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C7B16" w14:textId="77777777" w:rsidR="00AA6AA0" w:rsidRPr="003B65FB" w:rsidRDefault="00AA6AA0" w:rsidP="0054751B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A6AA0" w:rsidRPr="003B65FB" w14:paraId="6B6EEC58" w14:textId="77777777" w:rsidTr="001A49DD">
        <w:trPr>
          <w:cantSplit/>
          <w:trHeight w:val="22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AEBB2C6" w14:textId="77777777" w:rsidR="00AA6AA0" w:rsidRPr="003B65FB" w:rsidRDefault="00AA6AA0" w:rsidP="0054751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6279A" w14:textId="77777777" w:rsidR="00AA6AA0" w:rsidRPr="003B65FB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A1855" w14:textId="77777777" w:rsidR="00AA6AA0" w:rsidRPr="003B65FB" w:rsidRDefault="00AA6AA0" w:rsidP="0054751B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A46978" w14:textId="77777777" w:rsidR="00AA6AA0" w:rsidRPr="008345D6" w:rsidRDefault="00AA6AA0" w:rsidP="0054751B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A6AA0" w:rsidRPr="003B65FB" w14:paraId="15BAB559" w14:textId="77777777" w:rsidTr="001A49DD">
        <w:trPr>
          <w:cantSplit/>
          <w:trHeight w:val="19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96DDE50" w14:textId="77777777" w:rsidR="00AA6AA0" w:rsidRPr="003B65FB" w:rsidRDefault="00AA6AA0" w:rsidP="0054751B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65DBC" w14:textId="77777777" w:rsidR="00AA6AA0" w:rsidRPr="003B65FB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6B163" w14:textId="77777777" w:rsidR="00AA6AA0" w:rsidRPr="003B65FB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016BA" w14:textId="77777777" w:rsidR="00AA6AA0" w:rsidRPr="003B65FB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4CFC4" w14:textId="77777777" w:rsidR="00AA6AA0" w:rsidRPr="003B65FB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D33ECA" w14:textId="77777777" w:rsidR="00AA6AA0" w:rsidRPr="003B65FB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C81C8" w14:textId="77777777" w:rsidR="00AA6AA0" w:rsidRPr="003B65FB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ABAA8D" w14:textId="77777777" w:rsidR="00AA6AA0" w:rsidRPr="003B65FB" w:rsidRDefault="00AA6AA0" w:rsidP="0054751B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AA6AA0" w:rsidRPr="003B65FB" w14:paraId="3C20F077" w14:textId="77777777" w:rsidTr="001A49D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CBCDCE" w14:textId="77777777" w:rsidR="00AA6AA0" w:rsidRPr="008345D6" w:rsidRDefault="00AA6AA0" w:rsidP="0054751B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8345D6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A333B3" w14:textId="551A1812" w:rsidR="00AA6AA0" w:rsidRPr="003B65FB" w:rsidRDefault="009B6BC0" w:rsidP="001A49DD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21,156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032807" w14:textId="77777777" w:rsidR="00AA6AA0" w:rsidRPr="003B65FB" w:rsidRDefault="00AA6AA0" w:rsidP="0054751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371C0" w14:textId="77777777" w:rsidR="00AA6AA0" w:rsidRPr="003B65FB" w:rsidRDefault="00AA6AA0" w:rsidP="001A49DD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23,862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CFD175" w14:textId="77777777" w:rsidR="00AA6AA0" w:rsidRPr="003B65FB" w:rsidRDefault="00AA6AA0" w:rsidP="0054751B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A32EF9" w14:textId="77777777" w:rsidR="00AA6AA0" w:rsidRPr="003B65FB" w:rsidRDefault="00AA6AA0" w:rsidP="001A49DD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1,738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4DEC83" w14:textId="77777777" w:rsidR="00AA6AA0" w:rsidRPr="003B65FB" w:rsidRDefault="00AA6AA0" w:rsidP="001A49DD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772059" w14:textId="77777777" w:rsidR="00AA6AA0" w:rsidRPr="003B65FB" w:rsidRDefault="00AA6AA0" w:rsidP="001A49DD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1,738</w:t>
            </w:r>
          </w:p>
        </w:tc>
      </w:tr>
      <w:tr w:rsidR="00AA6AA0" w:rsidRPr="003B65FB" w14:paraId="746926A8" w14:textId="77777777" w:rsidTr="001A49D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6B5E211" w14:textId="77777777" w:rsidR="00AA6AA0" w:rsidRPr="003B65FB" w:rsidRDefault="00AA6AA0" w:rsidP="0054751B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z w:val="28"/>
                <w:szCs w:val="28"/>
                <w:cs/>
              </w:rPr>
            </w:pPr>
            <w:r w:rsidRPr="008345D6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3B65FB">
              <w:rPr>
                <w:rFonts w:hint="cs"/>
                <w:b w:val="0"/>
                <w:bCs w:val="0"/>
                <w:sz w:val="28"/>
                <w:szCs w:val="28"/>
              </w:rPr>
              <w:t xml:space="preserve">: </w:t>
            </w:r>
            <w:r w:rsidRPr="008345D6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ค่าเผื่อการปรับลดมูลค่าสินค้าคงเหลือ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E820A" w14:textId="37E14CEC" w:rsidR="00AA6AA0" w:rsidRPr="003B65FB" w:rsidRDefault="00AA6AA0" w:rsidP="001A49DD">
            <w:pPr>
              <w:tabs>
                <w:tab w:val="decimal" w:pos="993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(7</w:t>
            </w:r>
            <w:r w:rsidR="009B6BC0">
              <w:rPr>
                <w:rFonts w:ascii="Angsana New" w:hAnsi="Angsana New"/>
                <w:sz w:val="28"/>
              </w:rPr>
              <w:t>,953</w:t>
            </w:r>
            <w:r w:rsidRPr="008345D6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BF87A2" w14:textId="77777777" w:rsidR="00AA6AA0" w:rsidRPr="003B65FB" w:rsidRDefault="00AA6AA0" w:rsidP="0054751B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32F10" w14:textId="1DEC57EA" w:rsidR="00AA6AA0" w:rsidRPr="003B65FB" w:rsidRDefault="001A49DD" w:rsidP="001A49DD">
            <w:pPr>
              <w:tabs>
                <w:tab w:val="decimal" w:pos="98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  <w:r w:rsidR="00AA6AA0" w:rsidRPr="003B65FB">
              <w:rPr>
                <w:rFonts w:ascii="Angsana New" w:hAnsi="Angsana New" w:hint="cs"/>
                <w:sz w:val="28"/>
              </w:rPr>
              <w:t>(7,229)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F15127" w14:textId="77777777" w:rsidR="00AA6AA0" w:rsidRPr="003B65FB" w:rsidRDefault="00AA6AA0" w:rsidP="0054751B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324ED" w14:textId="77777777" w:rsidR="00AA6AA0" w:rsidRPr="003B65FB" w:rsidRDefault="00AA6AA0" w:rsidP="001A49DD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(1,720)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6C772E" w14:textId="77777777" w:rsidR="00AA6AA0" w:rsidRPr="003B65FB" w:rsidRDefault="00AA6AA0" w:rsidP="001A49DD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50CCF" w14:textId="77777777" w:rsidR="00AA6AA0" w:rsidRPr="008345D6" w:rsidRDefault="00AA6AA0" w:rsidP="001A49DD">
            <w:pPr>
              <w:tabs>
                <w:tab w:val="decimal" w:pos="990"/>
              </w:tabs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(1,720)</w:t>
            </w:r>
          </w:p>
        </w:tc>
      </w:tr>
      <w:tr w:rsidR="00AA6AA0" w:rsidRPr="003B65FB" w14:paraId="01D174A4" w14:textId="77777777" w:rsidTr="001A49D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0FCE37C" w14:textId="53C14A59" w:rsidR="00AA6AA0" w:rsidRPr="003B65FB" w:rsidRDefault="00AE0163" w:rsidP="0054751B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pacing w:val="-4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AFC79E" w14:textId="77777777" w:rsidR="00AA6AA0" w:rsidRPr="003B65FB" w:rsidRDefault="00AA6AA0" w:rsidP="001A49DD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13</w:t>
            </w:r>
            <w:r w:rsidRPr="009B6BC0">
              <w:rPr>
                <w:rFonts w:ascii="Angsana New" w:hAnsi="Angsana New" w:hint="cs"/>
                <w:sz w:val="28"/>
              </w:rPr>
              <w:t>,</w:t>
            </w:r>
            <w:r w:rsidRPr="008345D6">
              <w:rPr>
                <w:rFonts w:ascii="Angsana New" w:hAnsi="Angsana New" w:hint="cs"/>
                <w:sz w:val="28"/>
              </w:rPr>
              <w:t>203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89BB62" w14:textId="77777777" w:rsidR="00AA6AA0" w:rsidRPr="003B65FB" w:rsidRDefault="00AA6AA0" w:rsidP="0054751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E692C7" w14:textId="77777777" w:rsidR="00AA6AA0" w:rsidRPr="003B65FB" w:rsidRDefault="00AA6AA0" w:rsidP="001A49DD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16,633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9A44D" w14:textId="77777777" w:rsidR="00AA6AA0" w:rsidRPr="003B65FB" w:rsidRDefault="00AA6AA0" w:rsidP="0054751B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40E6CE" w14:textId="77777777" w:rsidR="00AA6AA0" w:rsidRPr="003B65FB" w:rsidRDefault="00AA6AA0" w:rsidP="001A49DD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33598" w14:textId="77777777" w:rsidR="00AA6AA0" w:rsidRPr="003B65FB" w:rsidRDefault="00AA6AA0" w:rsidP="001A49DD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8BCA02" w14:textId="77777777" w:rsidR="00AA6AA0" w:rsidRPr="003B65FB" w:rsidRDefault="00AA6AA0" w:rsidP="001A49DD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18</w:t>
            </w:r>
          </w:p>
        </w:tc>
      </w:tr>
    </w:tbl>
    <w:p w14:paraId="76CDCC4F" w14:textId="5023FCB7" w:rsidR="002A3A53" w:rsidRDefault="002A3A53" w:rsidP="002A3A53">
      <w:pPr>
        <w:pStyle w:val="ListParagraph"/>
        <w:tabs>
          <w:tab w:val="left" w:pos="360"/>
        </w:tabs>
        <w:spacing w:before="12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0FA2E8CD" w14:textId="77C9BEA9" w:rsidR="002A3A53" w:rsidRDefault="002A3A53" w:rsidP="002A3A53">
      <w:pPr>
        <w:pStyle w:val="ListParagraph"/>
        <w:tabs>
          <w:tab w:val="left" w:pos="360"/>
        </w:tabs>
        <w:spacing w:before="12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11A45075" w14:textId="77777777" w:rsidR="002A3A53" w:rsidRDefault="002A3A53" w:rsidP="002A3A53">
      <w:pPr>
        <w:pStyle w:val="ListParagraph"/>
        <w:tabs>
          <w:tab w:val="left" w:pos="360"/>
        </w:tabs>
        <w:spacing w:before="12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29344BD6" w14:textId="2FA562D8" w:rsidR="00DA4D05" w:rsidRPr="008345D6" w:rsidRDefault="00DA4D05" w:rsidP="00161568">
      <w:pPr>
        <w:pStyle w:val="ListParagraph"/>
        <w:numPr>
          <w:ilvl w:val="0"/>
          <w:numId w:val="11"/>
        </w:numPr>
        <w:tabs>
          <w:tab w:val="left" w:pos="360"/>
        </w:tabs>
        <w:spacing w:before="120" w:line="240" w:lineRule="atLeast"/>
        <w:ind w:hanging="446"/>
        <w:rPr>
          <w:rFonts w:ascii="Angsana New" w:hAnsi="Angsana New"/>
          <w:b/>
          <w:bCs/>
          <w:sz w:val="28"/>
          <w:cs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สินทรัพย์ทางการเงินหมุนเวียนอื่น</w:t>
      </w:r>
      <w:r w:rsidR="001A49DD">
        <w:rPr>
          <w:rFonts w:ascii="Angsana New" w:hAnsi="Angsana New"/>
          <w:b/>
          <w:bCs/>
          <w:sz w:val="28"/>
          <w:lang w:val="en-GB"/>
        </w:rPr>
        <w:t xml:space="preserve"> (2562 : </w:t>
      </w:r>
      <w:r w:rsidR="001A49DD" w:rsidRPr="008345D6">
        <w:rPr>
          <w:rFonts w:ascii="Angsana New" w:hAnsi="Angsana New" w:hint="cs"/>
          <w:b/>
          <w:bCs/>
          <w:sz w:val="28"/>
          <w:cs/>
        </w:rPr>
        <w:t>เงินลงทุนชั่วคราว</w:t>
      </w:r>
      <w:r w:rsidR="001A49DD">
        <w:rPr>
          <w:rFonts w:ascii="Angsana New" w:hAnsi="Angsana New"/>
          <w:b/>
          <w:bCs/>
          <w:sz w:val="28"/>
        </w:rPr>
        <w:t>)</w:t>
      </w:r>
    </w:p>
    <w:p w14:paraId="564E14DA" w14:textId="270B0C50" w:rsidR="00DA4D05" w:rsidRPr="003B65FB" w:rsidRDefault="00DA4D05" w:rsidP="00DA4D05">
      <w:pPr>
        <w:spacing w:before="120" w:after="120"/>
        <w:ind w:left="360" w:right="-9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รายการเปลี่ยนแปลงของบัญชีเงินลงทุนในตราสารทุน</w:t>
      </w:r>
      <w:r w:rsidR="001A49DD" w:rsidRPr="008345D6">
        <w:rPr>
          <w:rFonts w:ascii="Angsana New" w:hAnsi="Angsana New" w:hint="cs"/>
          <w:color w:val="000000"/>
          <w:spacing w:val="-2"/>
          <w:sz w:val="28"/>
          <w:cs/>
        </w:rPr>
        <w:t>ที่วัดมูลค่าด้วยมูลค่ายุติธรรมผ่านกำไ</w:t>
      </w:r>
      <w:r w:rsidR="00E21A2A" w:rsidRPr="008345D6">
        <w:rPr>
          <w:rFonts w:ascii="Angsana New" w:hAnsi="Angsana New" w:hint="cs"/>
          <w:color w:val="000000"/>
          <w:spacing w:val="-2"/>
          <w:sz w:val="28"/>
          <w:cs/>
        </w:rPr>
        <w:t>ร</w:t>
      </w:r>
      <w:r w:rsidR="001A49DD" w:rsidRPr="008345D6">
        <w:rPr>
          <w:rFonts w:ascii="Angsana New" w:hAnsi="Angsana New" w:hint="cs"/>
          <w:color w:val="000000"/>
          <w:spacing w:val="-2"/>
          <w:sz w:val="28"/>
          <w:cs/>
        </w:rPr>
        <w:t>ขาดทุน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สำหรับปีสิ้นสุดวันที่</w:t>
      </w:r>
      <w:r w:rsidRPr="008345D6">
        <w:rPr>
          <w:rFonts w:ascii="Angsana New" w:hAnsi="Angsana New" w:hint="cs"/>
          <w:sz w:val="28"/>
        </w:rPr>
        <w:t xml:space="preserve"> </w:t>
      </w:r>
      <w:r w:rsidRPr="003B65FB">
        <w:rPr>
          <w:rFonts w:ascii="Angsana New" w:hAnsi="Angsana New" w:hint="cs"/>
          <w:sz w:val="28"/>
          <w:lang w:val="en-GB"/>
        </w:rPr>
        <w:t>31</w:t>
      </w:r>
      <w:r w:rsidRPr="008345D6">
        <w:rPr>
          <w:rFonts w:ascii="Angsana New" w:hAnsi="Angsana New" w:hint="cs"/>
          <w:sz w:val="28"/>
          <w:cs/>
        </w:rPr>
        <w:t xml:space="preserve"> ธันวาคม </w:t>
      </w:r>
      <w:r w:rsidRPr="003B65FB">
        <w:rPr>
          <w:rFonts w:ascii="Angsana New" w:hAnsi="Angsana New" w:hint="cs"/>
          <w:sz w:val="28"/>
          <w:lang w:val="en-GB"/>
        </w:rPr>
        <w:t>256</w:t>
      </w:r>
      <w:r w:rsidRPr="003B65FB">
        <w:rPr>
          <w:rFonts w:ascii="Angsana New" w:hAnsi="Angsana New" w:hint="cs"/>
          <w:sz w:val="28"/>
        </w:rPr>
        <w:t>3</w:t>
      </w:r>
      <w:r w:rsidRPr="008345D6">
        <w:rPr>
          <w:rFonts w:ascii="Angsana New" w:hAnsi="Angsana New" w:hint="cs"/>
          <w:sz w:val="28"/>
          <w:cs/>
        </w:rPr>
        <w:t xml:space="preserve"> และ</w:t>
      </w:r>
      <w:r w:rsidRPr="008345D6">
        <w:rPr>
          <w:rFonts w:ascii="Angsana New" w:hAnsi="Angsana New" w:hint="cs"/>
          <w:sz w:val="28"/>
        </w:rPr>
        <w:t xml:space="preserve"> </w:t>
      </w:r>
      <w:r w:rsidRPr="003B65FB">
        <w:rPr>
          <w:rFonts w:ascii="Angsana New" w:hAnsi="Angsana New" w:hint="cs"/>
          <w:sz w:val="28"/>
          <w:lang w:val="en-GB"/>
        </w:rPr>
        <w:t xml:space="preserve">2562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ดังนี้</w:t>
      </w:r>
    </w:p>
    <w:tbl>
      <w:tblPr>
        <w:tblW w:w="945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30"/>
        <w:gridCol w:w="1710"/>
        <w:gridCol w:w="90"/>
        <w:gridCol w:w="1534"/>
      </w:tblGrid>
      <w:tr w:rsidR="00DA4D05" w:rsidRPr="003B65FB" w14:paraId="1C330C56" w14:textId="77777777" w:rsidTr="00CA4ABB">
        <w:tc>
          <w:tcPr>
            <w:tcW w:w="4590" w:type="dxa"/>
          </w:tcPr>
          <w:p w14:paraId="0C82CD4F" w14:textId="77777777" w:rsidR="00DA4D05" w:rsidRPr="003B65FB" w:rsidRDefault="00DA4D05" w:rsidP="0054751B">
            <w:pPr>
              <w:pStyle w:val="Header"/>
              <w:ind w:left="72" w:right="-108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30" w:type="dxa"/>
          </w:tcPr>
          <w:p w14:paraId="110B0893" w14:textId="77777777" w:rsidR="00DA4D05" w:rsidRPr="008345D6" w:rsidRDefault="00DA4D05" w:rsidP="0054751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34" w:type="dxa"/>
            <w:gridSpan w:val="3"/>
            <w:vAlign w:val="bottom"/>
          </w:tcPr>
          <w:p w14:paraId="6F549DB5" w14:textId="77777777" w:rsidR="00DA4D05" w:rsidRPr="008345D6" w:rsidRDefault="00DA4D05" w:rsidP="0054751B">
            <w:pPr>
              <w:tabs>
                <w:tab w:val="left" w:pos="720"/>
                <w:tab w:val="left" w:pos="3384"/>
              </w:tabs>
              <w:ind w:right="4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A4D05" w:rsidRPr="003B65FB" w14:paraId="6BFE42F6" w14:textId="77777777" w:rsidTr="00CA4ABB">
        <w:tc>
          <w:tcPr>
            <w:tcW w:w="4590" w:type="dxa"/>
          </w:tcPr>
          <w:p w14:paraId="6D6D0227" w14:textId="77777777" w:rsidR="00DA4D05" w:rsidRPr="003B65FB" w:rsidRDefault="00DA4D05" w:rsidP="0054751B">
            <w:pPr>
              <w:pStyle w:val="Header"/>
              <w:ind w:left="72" w:right="-108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30" w:type="dxa"/>
          </w:tcPr>
          <w:p w14:paraId="09F873E1" w14:textId="77777777" w:rsidR="00DA4D05" w:rsidRPr="003B65FB" w:rsidRDefault="00DA4D05" w:rsidP="0054751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34" w:type="dxa"/>
            <w:gridSpan w:val="3"/>
            <w:vAlign w:val="bottom"/>
          </w:tcPr>
          <w:p w14:paraId="1B822CD2" w14:textId="3B95B83C" w:rsidR="00DA4D05" w:rsidRPr="008345D6" w:rsidRDefault="00DA4D05" w:rsidP="0054751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งบการเงินรวมและ</w:t>
            </w:r>
            <w:r w:rsidR="00CA4ABB"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A4D05" w:rsidRPr="003B65FB" w14:paraId="51791175" w14:textId="77777777" w:rsidTr="00CA4ABB">
        <w:tc>
          <w:tcPr>
            <w:tcW w:w="4590" w:type="dxa"/>
          </w:tcPr>
          <w:p w14:paraId="745FE4B2" w14:textId="77777777" w:rsidR="00DA4D05" w:rsidRPr="003B65FB" w:rsidRDefault="00DA4D05" w:rsidP="0054751B">
            <w:pPr>
              <w:pStyle w:val="Header"/>
              <w:ind w:left="72" w:right="-108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30" w:type="dxa"/>
          </w:tcPr>
          <w:p w14:paraId="1DD579D3" w14:textId="77777777" w:rsidR="00DA4D05" w:rsidRPr="008345D6" w:rsidRDefault="00DA4D05" w:rsidP="0054751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1AF628E" w14:textId="77777777" w:rsidR="00DA4D05" w:rsidRPr="003B65FB" w:rsidRDefault="00DA4D05" w:rsidP="0054751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0649F53" w14:textId="77777777" w:rsidR="00DA4D05" w:rsidRPr="008345D6" w:rsidRDefault="00DA4D05" w:rsidP="0054751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0F4126C5" w14:textId="77777777" w:rsidR="00DA4D05" w:rsidRPr="008345D6" w:rsidRDefault="00DA4D05" w:rsidP="0054751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DA4D05" w:rsidRPr="003B65FB" w14:paraId="391239FA" w14:textId="77777777" w:rsidTr="00CA4ABB">
        <w:tc>
          <w:tcPr>
            <w:tcW w:w="4590" w:type="dxa"/>
          </w:tcPr>
          <w:p w14:paraId="2C9F90B1" w14:textId="2D11323E" w:rsidR="00DA4D05" w:rsidRPr="008345D6" w:rsidRDefault="00DA4D05" w:rsidP="0054751B">
            <w:pPr>
              <w:pStyle w:val="Header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ยอดคงเหลือต้น</w:t>
            </w:r>
            <w:r w:rsidR="001A49DD" w:rsidRPr="008345D6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30" w:type="dxa"/>
          </w:tcPr>
          <w:p w14:paraId="007EB251" w14:textId="77777777" w:rsidR="00DA4D05" w:rsidRPr="003B65FB" w:rsidRDefault="00DA4D05" w:rsidP="0054751B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78B8301" w14:textId="77777777" w:rsidR="00DA4D05" w:rsidRPr="003B65FB" w:rsidRDefault="00DA4D05" w:rsidP="0054751B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45D6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3B65F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345D6">
              <w:rPr>
                <w:rFonts w:ascii="Angsana New" w:hAnsi="Angsana New" w:hint="cs"/>
                <w:sz w:val="28"/>
                <w:szCs w:val="28"/>
              </w:rPr>
              <w:t>371</w:t>
            </w:r>
          </w:p>
        </w:tc>
        <w:tc>
          <w:tcPr>
            <w:tcW w:w="90" w:type="dxa"/>
          </w:tcPr>
          <w:p w14:paraId="5E2D6BF8" w14:textId="77777777" w:rsidR="00DA4D05" w:rsidRPr="003B65FB" w:rsidRDefault="00DA4D05" w:rsidP="0054751B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0F93EDB0" w14:textId="77777777" w:rsidR="00DA4D05" w:rsidRPr="003B65FB" w:rsidRDefault="00DA4D05" w:rsidP="0054751B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5FB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Pr="003B65FB">
              <w:rPr>
                <w:rFonts w:ascii="Angsana New" w:hAnsi="Angsana New" w:hint="cs"/>
                <w:sz w:val="28"/>
                <w:szCs w:val="28"/>
              </w:rPr>
              <w:t>9,354</w:t>
            </w:r>
          </w:p>
        </w:tc>
      </w:tr>
      <w:tr w:rsidR="00DA4D05" w:rsidRPr="003B65FB" w14:paraId="136D5A8F" w14:textId="77777777" w:rsidTr="00CA4ABB">
        <w:tc>
          <w:tcPr>
            <w:tcW w:w="4590" w:type="dxa"/>
          </w:tcPr>
          <w:p w14:paraId="0B46F8C6" w14:textId="77777777" w:rsidR="00DA4D05" w:rsidRPr="008345D6" w:rsidRDefault="00DA4D05" w:rsidP="0054751B">
            <w:pPr>
              <w:pStyle w:val="Header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จำหน่ายเงินลงทุน</w:t>
            </w:r>
          </w:p>
        </w:tc>
        <w:tc>
          <w:tcPr>
            <w:tcW w:w="1530" w:type="dxa"/>
          </w:tcPr>
          <w:p w14:paraId="3CC28C50" w14:textId="77777777" w:rsidR="00DA4D05" w:rsidRPr="003B65FB" w:rsidRDefault="00DA4D05" w:rsidP="0054751B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E8D9E60" w14:textId="77777777" w:rsidR="00DA4D05" w:rsidRPr="003B65FB" w:rsidRDefault="00DA4D05" w:rsidP="00AF66CD">
            <w:pPr>
              <w:pStyle w:val="BodyText2"/>
              <w:tabs>
                <w:tab w:val="decimal" w:pos="1620"/>
              </w:tabs>
              <w:spacing w:after="0" w:line="240" w:lineRule="auto"/>
              <w:ind w:right="90"/>
              <w:rPr>
                <w:rFonts w:ascii="Angsana New" w:hAnsi="Angsana New"/>
                <w:sz w:val="28"/>
                <w:szCs w:val="28"/>
              </w:rPr>
            </w:pPr>
            <w:r w:rsidRPr="003B65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A017D06" w14:textId="77777777" w:rsidR="00DA4D05" w:rsidRPr="003B65FB" w:rsidRDefault="00DA4D05" w:rsidP="0054751B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vAlign w:val="bottom"/>
          </w:tcPr>
          <w:p w14:paraId="56263934" w14:textId="1B4EB7D2" w:rsidR="00DA4D05" w:rsidRPr="003B65FB" w:rsidRDefault="00DA4D05" w:rsidP="0054751B">
            <w:pPr>
              <w:pStyle w:val="BodyText2"/>
              <w:spacing w:after="0" w:line="240" w:lineRule="auto"/>
              <w:ind w:left="16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5FB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Pr="003B65FB">
              <w:rPr>
                <w:rFonts w:ascii="Angsana New" w:hAnsi="Angsana New" w:hint="cs"/>
                <w:sz w:val="28"/>
                <w:szCs w:val="28"/>
              </w:rPr>
              <w:t>(2,238)</w:t>
            </w:r>
          </w:p>
        </w:tc>
      </w:tr>
      <w:tr w:rsidR="00DA4D05" w:rsidRPr="003B65FB" w14:paraId="56741435" w14:textId="77777777" w:rsidTr="00CA4ABB">
        <w:tc>
          <w:tcPr>
            <w:tcW w:w="4590" w:type="dxa"/>
          </w:tcPr>
          <w:p w14:paraId="6537CB2E" w14:textId="77777777" w:rsidR="00DA4D05" w:rsidRPr="003B65FB" w:rsidRDefault="00DA4D05" w:rsidP="0054751B">
            <w:pPr>
              <w:pStyle w:val="Header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กำไร </w:t>
            </w: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3B65FB">
              <w:rPr>
                <w:rFonts w:ascii="Angsana New" w:hAnsi="Angsana New" w:hint="cs"/>
                <w:sz w:val="28"/>
              </w:rPr>
              <w:t xml:space="preserve">) </w:t>
            </w:r>
            <w:r w:rsidRPr="008345D6">
              <w:rPr>
                <w:rFonts w:ascii="Angsana New" w:hAnsi="Angsana New" w:hint="cs"/>
                <w:sz w:val="28"/>
                <w:cs/>
              </w:rPr>
              <w:t>จากการเปลี่ยนแปลงมูลค่า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287A9C7F" w14:textId="77777777" w:rsidR="00DA4D05" w:rsidRPr="003B65FB" w:rsidRDefault="00DA4D05" w:rsidP="0054751B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2D2867D" w14:textId="77777777" w:rsidR="00DA4D05" w:rsidRPr="003B65FB" w:rsidRDefault="00DA4D05" w:rsidP="0054751B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45D6">
              <w:rPr>
                <w:rFonts w:ascii="Angsana New" w:hAnsi="Angsana New" w:hint="cs"/>
                <w:sz w:val="28"/>
                <w:szCs w:val="28"/>
              </w:rPr>
              <w:t>(1</w:t>
            </w:r>
            <w:r w:rsidRPr="003B65F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345D6">
              <w:rPr>
                <w:rFonts w:ascii="Angsana New" w:hAnsi="Angsana New" w:hint="cs"/>
                <w:sz w:val="28"/>
                <w:szCs w:val="28"/>
              </w:rPr>
              <w:t>124)</w:t>
            </w:r>
          </w:p>
        </w:tc>
        <w:tc>
          <w:tcPr>
            <w:tcW w:w="90" w:type="dxa"/>
          </w:tcPr>
          <w:p w14:paraId="617E0E6C" w14:textId="77777777" w:rsidR="00DA4D05" w:rsidRPr="003B65FB" w:rsidRDefault="00DA4D05" w:rsidP="0054751B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3BFC3B19" w14:textId="77777777" w:rsidR="00DA4D05" w:rsidRPr="003B65FB" w:rsidRDefault="00DA4D05" w:rsidP="0054751B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5FB">
              <w:rPr>
                <w:rFonts w:ascii="Angsana New" w:hAnsi="Angsana New" w:hint="cs"/>
                <w:sz w:val="28"/>
                <w:szCs w:val="28"/>
              </w:rPr>
              <w:t>255</w:t>
            </w:r>
          </w:p>
        </w:tc>
      </w:tr>
      <w:tr w:rsidR="00DA4D05" w:rsidRPr="003B65FB" w14:paraId="6A7EA79F" w14:textId="77777777" w:rsidTr="00CA4ABB">
        <w:tc>
          <w:tcPr>
            <w:tcW w:w="4590" w:type="dxa"/>
          </w:tcPr>
          <w:p w14:paraId="3E382532" w14:textId="4A7485C5" w:rsidR="00DA4D05" w:rsidRPr="008345D6" w:rsidRDefault="00DA4D05" w:rsidP="0054751B">
            <w:pPr>
              <w:pStyle w:val="Header"/>
              <w:ind w:right="-10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ยอดคงเหลือปลาย</w:t>
            </w:r>
            <w:r w:rsidR="001A49DD"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530" w:type="dxa"/>
          </w:tcPr>
          <w:p w14:paraId="0AF7D73E" w14:textId="77777777" w:rsidR="00DA4D05" w:rsidRPr="003B65FB" w:rsidRDefault="00DA4D05" w:rsidP="0054751B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92476" w14:textId="77777777" w:rsidR="00DA4D05" w:rsidRPr="003B65FB" w:rsidRDefault="00DA4D05" w:rsidP="0054751B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  <w:szCs w:val="28"/>
              </w:rPr>
              <w:t>6,247</w:t>
            </w:r>
          </w:p>
        </w:tc>
        <w:tc>
          <w:tcPr>
            <w:tcW w:w="90" w:type="dxa"/>
          </w:tcPr>
          <w:p w14:paraId="36C8B2E3" w14:textId="77777777" w:rsidR="00DA4D05" w:rsidRPr="003B65FB" w:rsidRDefault="00DA4D05" w:rsidP="0054751B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4C837725" w14:textId="77777777" w:rsidR="00DA4D05" w:rsidRPr="003B65FB" w:rsidRDefault="00DA4D05" w:rsidP="0054751B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  <w:szCs w:val="28"/>
              </w:rPr>
              <w:t>7,371</w:t>
            </w:r>
          </w:p>
        </w:tc>
      </w:tr>
    </w:tbl>
    <w:p w14:paraId="4183969E" w14:textId="77777777" w:rsidR="00E013A2" w:rsidRPr="003B65FB" w:rsidRDefault="00E013A2" w:rsidP="00A81152">
      <w:pPr>
        <w:spacing w:line="240" w:lineRule="atLeast"/>
        <w:rPr>
          <w:rFonts w:ascii="Angsana New" w:hAnsi="Angsana New"/>
          <w:b/>
          <w:bCs/>
          <w:sz w:val="28"/>
        </w:rPr>
      </w:pPr>
    </w:p>
    <w:p w14:paraId="720673BC" w14:textId="2D4CFFD7" w:rsidR="00D5121C" w:rsidRPr="00580731" w:rsidRDefault="009B2480" w:rsidP="00161568">
      <w:pPr>
        <w:pStyle w:val="ListParagraph"/>
        <w:numPr>
          <w:ilvl w:val="0"/>
          <w:numId w:val="11"/>
        </w:numPr>
        <w:spacing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>เงินฝากธนาคารที่มีภาระค้ำประกัน</w:t>
      </w:r>
      <w:r w:rsidRPr="00580731">
        <w:rPr>
          <w:rFonts w:ascii="Angsana New" w:hAnsi="Angsana New" w:hint="cs"/>
          <w:b/>
          <w:bCs/>
          <w:sz w:val="28"/>
        </w:rPr>
        <w:t xml:space="preserve"> </w:t>
      </w:r>
    </w:p>
    <w:p w14:paraId="3ADE897D" w14:textId="43253BF5" w:rsidR="00441BFE" w:rsidRDefault="000702EA" w:rsidP="00E013A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="009B6BC0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9B6BC0">
        <w:rPr>
          <w:rFonts w:ascii="Angsana New" w:hAnsi="Angsana New"/>
          <w:color w:val="000000"/>
          <w:spacing w:val="-2"/>
          <w:sz w:val="28"/>
          <w:lang w:val="en-GB"/>
        </w:rPr>
        <w:t>2563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="009B6BC0">
        <w:rPr>
          <w:rFonts w:ascii="Angsana New" w:hAnsi="Angsana New"/>
          <w:color w:val="000000"/>
          <w:spacing w:val="-2"/>
          <w:sz w:val="28"/>
          <w:lang w:val="en-GB"/>
        </w:rPr>
        <w:t>2562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กลุ่มบริษัทมีเงินฝากธนาคารที่ติดภาระค้ำประกันในงบการเงินรวมจำนวน </w:t>
      </w:r>
      <w:r w:rsidR="00266852">
        <w:rPr>
          <w:rFonts w:ascii="Angsana New" w:hAnsi="Angsana New"/>
          <w:color w:val="000000"/>
          <w:spacing w:val="-2"/>
          <w:sz w:val="28"/>
        </w:rPr>
        <w:t xml:space="preserve">72.93 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ล้านบาท และ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76.21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ล้านบาท ตามลำดับ ในอัตราดอกเบี้ยร้อยละ </w:t>
      </w:r>
      <w:r w:rsidR="00541A57" w:rsidRPr="00541A57">
        <w:rPr>
          <w:rFonts w:ascii="Angsana New" w:hAnsi="Angsana New"/>
          <w:color w:val="000000"/>
          <w:spacing w:val="-2"/>
          <w:sz w:val="28"/>
        </w:rPr>
        <w:t>0.</w:t>
      </w:r>
      <w:r w:rsidR="00CA4ABB">
        <w:rPr>
          <w:rFonts w:ascii="Angsana New" w:hAnsi="Angsana New"/>
          <w:color w:val="000000"/>
          <w:spacing w:val="-2"/>
          <w:sz w:val="28"/>
        </w:rPr>
        <w:t xml:space="preserve">06 </w:t>
      </w:r>
      <w:r w:rsidR="00541A57" w:rsidRPr="00541A57">
        <w:rPr>
          <w:rFonts w:ascii="Angsana New" w:hAnsi="Angsana New"/>
          <w:color w:val="000000"/>
          <w:spacing w:val="-2"/>
          <w:sz w:val="28"/>
        </w:rPr>
        <w:t>-</w:t>
      </w:r>
      <w:r w:rsidR="00CA4ABB">
        <w:rPr>
          <w:rFonts w:ascii="Angsana New" w:hAnsi="Angsana New"/>
          <w:color w:val="000000"/>
          <w:spacing w:val="-2"/>
          <w:sz w:val="28"/>
        </w:rPr>
        <w:t xml:space="preserve"> </w:t>
      </w:r>
      <w:r w:rsidR="00541A57" w:rsidRPr="00541A57">
        <w:rPr>
          <w:rFonts w:ascii="Angsana New" w:hAnsi="Angsana New"/>
          <w:color w:val="000000"/>
          <w:spacing w:val="-2"/>
          <w:sz w:val="28"/>
        </w:rPr>
        <w:t>0.</w:t>
      </w:r>
      <w:r w:rsidR="00CA4ABB">
        <w:rPr>
          <w:rFonts w:ascii="Angsana New" w:hAnsi="Angsana New"/>
          <w:color w:val="000000"/>
          <w:spacing w:val="-2"/>
          <w:sz w:val="28"/>
        </w:rPr>
        <w:t>38</w:t>
      </w:r>
      <w:r w:rsidR="00541A57" w:rsidRPr="00541A57">
        <w:rPr>
          <w:rFonts w:ascii="Angsana New" w:hAnsi="Angsana New"/>
          <w:color w:val="000000"/>
          <w:spacing w:val="-2"/>
          <w:sz w:val="28"/>
        </w:rPr>
        <w:t xml:space="preserve"> </w:t>
      </w:r>
      <w:r w:rsidR="00BF4E7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541A57">
        <w:rPr>
          <w:rFonts w:ascii="Angsana New" w:hAnsi="Angsana New"/>
          <w:color w:val="000000"/>
          <w:spacing w:val="-2"/>
          <w:sz w:val="28"/>
        </w:rPr>
        <w:t>0.05</w:t>
      </w:r>
      <w:r w:rsidR="00CA4ABB">
        <w:rPr>
          <w:rFonts w:ascii="Angsana New" w:hAnsi="Angsana New"/>
          <w:color w:val="000000"/>
          <w:spacing w:val="-2"/>
          <w:sz w:val="28"/>
        </w:rPr>
        <w:t xml:space="preserve"> </w:t>
      </w:r>
      <w:r w:rsidR="00541A57">
        <w:rPr>
          <w:rFonts w:ascii="Angsana New" w:hAnsi="Angsana New"/>
          <w:color w:val="000000"/>
          <w:spacing w:val="-2"/>
          <w:sz w:val="28"/>
        </w:rPr>
        <w:t>-</w:t>
      </w:r>
      <w:r w:rsidR="00CA4ABB">
        <w:rPr>
          <w:rFonts w:ascii="Angsana New" w:hAnsi="Angsana New"/>
          <w:color w:val="000000"/>
          <w:spacing w:val="-2"/>
          <w:sz w:val="28"/>
        </w:rPr>
        <w:t xml:space="preserve"> </w:t>
      </w:r>
      <w:r w:rsidR="00541A57">
        <w:rPr>
          <w:rFonts w:ascii="Angsana New" w:hAnsi="Angsana New"/>
          <w:color w:val="000000"/>
          <w:spacing w:val="-2"/>
          <w:sz w:val="28"/>
        </w:rPr>
        <w:t>0.</w:t>
      </w:r>
      <w:r w:rsidR="00CA4ABB">
        <w:rPr>
          <w:rFonts w:ascii="Angsana New" w:hAnsi="Angsana New"/>
          <w:color w:val="000000"/>
          <w:spacing w:val="-2"/>
          <w:sz w:val="28"/>
        </w:rPr>
        <w:t>85</w:t>
      </w:r>
      <w:r w:rsidR="00541A57">
        <w:rPr>
          <w:rFonts w:ascii="Angsana New" w:hAnsi="Angsana New"/>
          <w:color w:val="000000"/>
          <w:spacing w:val="-2"/>
          <w:sz w:val="28"/>
        </w:rPr>
        <w:t xml:space="preserve"> 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ต่อปี เป็นเงินฝากประจำธนาคารของบริษัทย่อยบางแห่งที่ได้นำไปเป็นหลักทรัพย์ค้ำประกันวงเงินสินเชื่อและหนังสือค้ำประกันที่ได้รับจากธนาคารที่จะครบกำหนดภายใน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1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ปี (งบการเงินเฉพาะกิจการ: ไม่มี</w:t>
      </w:r>
      <w:r w:rsidR="00044F5A"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)</w:t>
      </w:r>
    </w:p>
    <w:p w14:paraId="641F4A60" w14:textId="77777777" w:rsidR="00390DDF" w:rsidRPr="00AB334E" w:rsidRDefault="00390DDF" w:rsidP="00161568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>เงินมัดจำเพื่อตรวจสอบธุรกิจก่อนซื้อกิจการ</w:t>
      </w:r>
      <w:r w:rsidRPr="00AB334E">
        <w:rPr>
          <w:rFonts w:ascii="Angsana New" w:hAnsi="Angsana New" w:hint="cs"/>
          <w:b/>
          <w:bCs/>
          <w:sz w:val="28"/>
        </w:rPr>
        <w:t xml:space="preserve"> </w:t>
      </w:r>
    </w:p>
    <w:p w14:paraId="1F75211D" w14:textId="43EB4E34" w:rsidR="00390DDF" w:rsidRPr="003B65FB" w:rsidRDefault="00390DDF" w:rsidP="00390DDF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เงินมัดจำเพื่อตรวจสอบข้อมูลธุรกิจก่อนซื้อกิจการ ณ วันที่ </w:t>
      </w:r>
      <w:r w:rsidR="00CA4ABB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</w:t>
      </w:r>
      <w:r w:rsidRPr="008345D6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CA4ABB">
        <w:rPr>
          <w:rFonts w:ascii="Angsana New" w:hAnsi="Angsana New"/>
          <w:color w:val="000000"/>
          <w:spacing w:val="-2"/>
          <w:sz w:val="28"/>
          <w:lang w:val="en-GB"/>
        </w:rPr>
        <w:t>2563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="00CA4ABB">
        <w:rPr>
          <w:rFonts w:ascii="Angsana New" w:hAnsi="Angsana New"/>
          <w:color w:val="000000"/>
          <w:spacing w:val="-2"/>
          <w:sz w:val="28"/>
          <w:lang w:val="en-GB"/>
        </w:rPr>
        <w:t>2562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ประกอบด้วยรายการต่อไปนี้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0"/>
        <w:gridCol w:w="90"/>
        <w:gridCol w:w="1980"/>
        <w:gridCol w:w="90"/>
        <w:gridCol w:w="1522"/>
        <w:gridCol w:w="8"/>
        <w:gridCol w:w="82"/>
        <w:gridCol w:w="8"/>
        <w:gridCol w:w="900"/>
        <w:gridCol w:w="90"/>
        <w:gridCol w:w="900"/>
        <w:gridCol w:w="90"/>
        <w:gridCol w:w="900"/>
        <w:gridCol w:w="90"/>
        <w:gridCol w:w="990"/>
      </w:tblGrid>
      <w:tr w:rsidR="00390DDF" w:rsidRPr="003B65FB" w14:paraId="2EF76604" w14:textId="77777777" w:rsidTr="00CA4ABB">
        <w:trPr>
          <w:trHeight w:val="243"/>
        </w:trPr>
        <w:tc>
          <w:tcPr>
            <w:tcW w:w="1620" w:type="dxa"/>
            <w:vAlign w:val="bottom"/>
          </w:tcPr>
          <w:p w14:paraId="6B842003" w14:textId="77777777" w:rsidR="00390DDF" w:rsidRPr="003B65FB" w:rsidRDefault="00390DDF" w:rsidP="0054751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6CD020F" w14:textId="77777777" w:rsidR="00390DDF" w:rsidRPr="003B65FB" w:rsidRDefault="00390DDF" w:rsidP="0054751B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41D4D3BD" w14:textId="77777777" w:rsidR="00390DDF" w:rsidRPr="008345D6" w:rsidRDefault="00390DDF" w:rsidP="0054751B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CCBCEC8" w14:textId="77777777" w:rsidR="00390DDF" w:rsidRPr="003B65FB" w:rsidRDefault="00390DDF" w:rsidP="0054751B">
            <w:pPr>
              <w:ind w:left="-28"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1C88F52" w14:textId="77777777" w:rsidR="00390DDF" w:rsidRPr="003B65FB" w:rsidRDefault="00390DDF" w:rsidP="0054751B">
            <w:pPr>
              <w:ind w:left="-28"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162F0D44" w14:textId="77777777" w:rsidR="00390DDF" w:rsidRPr="003B65FB" w:rsidRDefault="00390DDF" w:rsidP="0054751B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61CA054" w14:textId="77777777" w:rsidR="00390DDF" w:rsidRPr="008345D6" w:rsidRDefault="00390DDF" w:rsidP="0054751B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33F79F4" w14:textId="77777777" w:rsidR="00390DDF" w:rsidRPr="003B65FB" w:rsidRDefault="00390DDF" w:rsidP="0054751B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5364B67" w14:textId="77777777" w:rsidR="00390DDF" w:rsidRPr="008345D6" w:rsidRDefault="00390DDF" w:rsidP="0054751B">
            <w:pPr>
              <w:ind w:right="4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90DDF" w:rsidRPr="003B65FB" w14:paraId="3106F01A" w14:textId="77777777" w:rsidTr="00CA4ABB">
        <w:trPr>
          <w:trHeight w:val="243"/>
        </w:trPr>
        <w:tc>
          <w:tcPr>
            <w:tcW w:w="1620" w:type="dxa"/>
            <w:vAlign w:val="bottom"/>
          </w:tcPr>
          <w:p w14:paraId="641178C0" w14:textId="77777777" w:rsidR="00390DDF" w:rsidRPr="003B65FB" w:rsidRDefault="00390DDF" w:rsidP="0054751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D523AAA" w14:textId="77777777" w:rsidR="00390DDF" w:rsidRPr="003B65FB" w:rsidRDefault="00390DDF" w:rsidP="0054751B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6A1483A" w14:textId="77777777" w:rsidR="00390DDF" w:rsidRPr="008345D6" w:rsidRDefault="00390DDF" w:rsidP="0054751B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45CA2F4" w14:textId="77777777" w:rsidR="00390DDF" w:rsidRPr="003B65FB" w:rsidRDefault="00390DDF" w:rsidP="0054751B">
            <w:pPr>
              <w:ind w:left="-28"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0E421DD" w14:textId="77777777" w:rsidR="00390DDF" w:rsidRPr="003B65FB" w:rsidRDefault="00390DDF" w:rsidP="0054751B">
            <w:pPr>
              <w:ind w:left="-28"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0AF3F01C" w14:textId="77777777" w:rsidR="00390DDF" w:rsidRPr="003B65FB" w:rsidRDefault="00390DDF" w:rsidP="0054751B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4B4F06F6" w14:textId="77777777" w:rsidR="00390DDF" w:rsidRPr="003B65FB" w:rsidRDefault="00390DDF" w:rsidP="0054751B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CAEC53" w14:textId="77777777" w:rsidR="00390DDF" w:rsidRPr="003B65FB" w:rsidRDefault="00390DDF" w:rsidP="0054751B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50D907A4" w14:textId="77777777" w:rsidR="00390DDF" w:rsidRPr="003B65FB" w:rsidRDefault="00390DDF" w:rsidP="0054751B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90DDF" w:rsidRPr="003B65FB" w14:paraId="48555676" w14:textId="77777777" w:rsidTr="00CA4ABB">
        <w:trPr>
          <w:trHeight w:val="70"/>
        </w:trPr>
        <w:tc>
          <w:tcPr>
            <w:tcW w:w="1620" w:type="dxa"/>
            <w:tcBorders>
              <w:bottom w:val="single" w:sz="4" w:space="0" w:color="auto"/>
            </w:tcBorders>
          </w:tcPr>
          <w:p w14:paraId="7235E0E5" w14:textId="77777777" w:rsidR="00390DDF" w:rsidRPr="003B65FB" w:rsidRDefault="00390DDF" w:rsidP="00CA4ABB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ผู้จ่าย</w:t>
            </w:r>
          </w:p>
        </w:tc>
        <w:tc>
          <w:tcPr>
            <w:tcW w:w="90" w:type="dxa"/>
          </w:tcPr>
          <w:p w14:paraId="1801AE06" w14:textId="77777777" w:rsidR="00390DDF" w:rsidRPr="003B65FB" w:rsidRDefault="00390DDF" w:rsidP="00CA4ABB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37DE756" w14:textId="77777777" w:rsidR="00390DDF" w:rsidRPr="003B65FB" w:rsidRDefault="00390DDF" w:rsidP="00CA4ABB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ผู้รับ</w:t>
            </w:r>
          </w:p>
        </w:tc>
        <w:tc>
          <w:tcPr>
            <w:tcW w:w="90" w:type="dxa"/>
          </w:tcPr>
          <w:p w14:paraId="602088D6" w14:textId="77777777" w:rsidR="00390DDF" w:rsidRPr="003B65FB" w:rsidRDefault="00390DDF" w:rsidP="00CA4ABB">
            <w:pPr>
              <w:ind w:left="-28"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B2E553A" w14:textId="77777777" w:rsidR="00390DDF" w:rsidRPr="003B65FB" w:rsidRDefault="00390DDF" w:rsidP="00CA4ABB">
            <w:pPr>
              <w:ind w:left="-28"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1B8889F5" w14:textId="77777777" w:rsidR="00390DDF" w:rsidRPr="003B65FB" w:rsidRDefault="00390DDF" w:rsidP="00CA4ABB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214774" w14:textId="77777777" w:rsidR="00390DDF" w:rsidRPr="003B65FB" w:rsidRDefault="00390DDF" w:rsidP="00CA4ABB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</w:tcPr>
          <w:p w14:paraId="77BF29F8" w14:textId="77777777" w:rsidR="00390DDF" w:rsidRPr="003B65FB" w:rsidRDefault="00390DDF" w:rsidP="00CA4ABB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BA0075" w14:textId="77777777" w:rsidR="00390DDF" w:rsidRPr="003B65FB" w:rsidRDefault="00390DDF" w:rsidP="00CA4ABB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90" w:type="dxa"/>
          </w:tcPr>
          <w:p w14:paraId="29B081F7" w14:textId="77777777" w:rsidR="00390DDF" w:rsidRPr="003B65FB" w:rsidRDefault="00390DDF" w:rsidP="00CA4ABB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76A523" w14:textId="77777777" w:rsidR="00390DDF" w:rsidRPr="003B65FB" w:rsidRDefault="00390DDF" w:rsidP="00CA4ABB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</w:tcPr>
          <w:p w14:paraId="29AA29B3" w14:textId="77777777" w:rsidR="00390DDF" w:rsidRPr="003B65FB" w:rsidRDefault="00390DDF" w:rsidP="00CA4ABB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0E86C8" w14:textId="77777777" w:rsidR="00390DDF" w:rsidRPr="003B65FB" w:rsidRDefault="00390DDF" w:rsidP="00CA4ABB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390DDF" w:rsidRPr="003B65FB" w14:paraId="25859A3A" w14:textId="77777777" w:rsidTr="00CA4ABB">
        <w:trPr>
          <w:trHeight w:val="368"/>
        </w:trPr>
        <w:tc>
          <w:tcPr>
            <w:tcW w:w="1620" w:type="dxa"/>
            <w:vMerge w:val="restart"/>
          </w:tcPr>
          <w:p w14:paraId="0CE2C25D" w14:textId="77777777" w:rsidR="00390DDF" w:rsidRPr="003B65FB" w:rsidRDefault="00390DDF" w:rsidP="0054751B">
            <w:pPr>
              <w:ind w:left="160" w:right="-108" w:hanging="16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บริษัท เซเว่น ยูทิลิตี้ส์ แอนด์ พาวเวอร์ 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จำกัด (มหาชน)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72473490" w14:textId="77777777" w:rsidR="00390DDF" w:rsidRPr="008345D6" w:rsidRDefault="00390DDF" w:rsidP="0054751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0B85CCB" w14:textId="77777777" w:rsidR="00390DDF" w:rsidRPr="008345D6" w:rsidRDefault="00390DDF" w:rsidP="0054751B">
            <w:pPr>
              <w:ind w:left="89" w:right="-180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- </w:t>
            </w:r>
            <w:r w:rsidRPr="008345D6">
              <w:rPr>
                <w:rFonts w:ascii="Angsana New" w:hAnsi="Angsana New" w:hint="cs"/>
                <w:sz w:val="28"/>
                <w:cs/>
              </w:rPr>
              <w:t>ผู้ถือหุ้นของบริษัท</w:t>
            </w:r>
          </w:p>
        </w:tc>
        <w:tc>
          <w:tcPr>
            <w:tcW w:w="90" w:type="dxa"/>
          </w:tcPr>
          <w:p w14:paraId="2BCCA18D" w14:textId="77777777" w:rsidR="00390DDF" w:rsidRPr="003B65FB" w:rsidRDefault="00390DDF" w:rsidP="0054751B">
            <w:pPr>
              <w:ind w:right="-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645E74D6" w14:textId="77777777" w:rsidR="00390DDF" w:rsidRPr="003B65FB" w:rsidRDefault="00390DDF" w:rsidP="0054751B">
            <w:pPr>
              <w:ind w:right="-180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gridSpan w:val="2"/>
          </w:tcPr>
          <w:p w14:paraId="16B5350C" w14:textId="77777777" w:rsidR="00390DDF" w:rsidRPr="003B65FB" w:rsidRDefault="00390DDF" w:rsidP="0054751B">
            <w:pPr>
              <w:tabs>
                <w:tab w:val="decimal" w:pos="792"/>
              </w:tabs>
              <w:ind w:right="-18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C0D823" w14:textId="77777777" w:rsidR="00390DDF" w:rsidRPr="003B65FB" w:rsidRDefault="00390DDF" w:rsidP="0054751B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1309B32" w14:textId="77777777" w:rsidR="00390DDF" w:rsidRPr="003B65FB" w:rsidRDefault="00390DDF" w:rsidP="0054751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BE96E6" w14:textId="77777777" w:rsidR="00390DDF" w:rsidRPr="003B65FB" w:rsidRDefault="00390DDF" w:rsidP="0054751B">
            <w:pPr>
              <w:tabs>
                <w:tab w:val="decimal" w:pos="807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75,000</w:t>
            </w:r>
          </w:p>
        </w:tc>
        <w:tc>
          <w:tcPr>
            <w:tcW w:w="90" w:type="dxa"/>
            <w:vAlign w:val="bottom"/>
          </w:tcPr>
          <w:p w14:paraId="2AAF9ED8" w14:textId="77777777" w:rsidR="00390DDF" w:rsidRPr="003B65FB" w:rsidRDefault="00390DDF" w:rsidP="0054751B">
            <w:pPr>
              <w:tabs>
                <w:tab w:val="decimal" w:pos="792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6D7B2B" w14:textId="77777777" w:rsidR="00390DDF" w:rsidRPr="003B65FB" w:rsidRDefault="00390DDF" w:rsidP="0054751B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91AF687" w14:textId="77777777" w:rsidR="00390DDF" w:rsidRPr="003B65FB" w:rsidRDefault="00390DDF" w:rsidP="0054751B">
            <w:pPr>
              <w:tabs>
                <w:tab w:val="decimal" w:pos="792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A706954" w14:textId="77777777" w:rsidR="00390DDF" w:rsidRPr="003B65FB" w:rsidRDefault="00390DDF" w:rsidP="0054751B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75,000</w:t>
            </w:r>
          </w:p>
        </w:tc>
      </w:tr>
      <w:tr w:rsidR="00390DDF" w:rsidRPr="003B65FB" w14:paraId="3ABF6DA3" w14:textId="77777777" w:rsidTr="00CA4ABB">
        <w:tc>
          <w:tcPr>
            <w:tcW w:w="1620" w:type="dxa"/>
            <w:vMerge/>
            <w:vAlign w:val="bottom"/>
          </w:tcPr>
          <w:p w14:paraId="117A6D54" w14:textId="77777777" w:rsidR="00390DDF" w:rsidRPr="003B65FB" w:rsidRDefault="00390DDF" w:rsidP="0054751B">
            <w:pPr>
              <w:ind w:left="160" w:right="-108" w:hanging="16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90" w:type="dxa"/>
          </w:tcPr>
          <w:p w14:paraId="20C0E338" w14:textId="77777777" w:rsidR="00390DDF" w:rsidRPr="003B65FB" w:rsidRDefault="00390DDF" w:rsidP="0054751B">
            <w:pPr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22D99B8F" w14:textId="77777777" w:rsidR="00390DDF" w:rsidRPr="003B65FB" w:rsidRDefault="00390DDF" w:rsidP="0054751B">
            <w:pPr>
              <w:ind w:left="89" w:right="-180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บริษัท เวิลด์ ออเนอร์ </w:t>
            </w:r>
            <w:r w:rsidRPr="008345D6">
              <w:rPr>
                <w:rFonts w:ascii="Angsana New" w:hAnsi="Angsana New" w:hint="cs"/>
                <w:sz w:val="28"/>
                <w:cs/>
              </w:rPr>
              <w:br/>
              <w:t>เทรดดิ้ง จำกัด</w:t>
            </w:r>
          </w:p>
        </w:tc>
        <w:tc>
          <w:tcPr>
            <w:tcW w:w="90" w:type="dxa"/>
          </w:tcPr>
          <w:p w14:paraId="113189FB" w14:textId="77777777" w:rsidR="00390DDF" w:rsidRPr="003B65FB" w:rsidRDefault="00390DDF" w:rsidP="0054751B">
            <w:pPr>
              <w:ind w:right="-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34870B2C" w14:textId="77777777" w:rsidR="00390DDF" w:rsidRPr="008345D6" w:rsidRDefault="00390DDF" w:rsidP="00CA4ABB">
            <w:pPr>
              <w:ind w:left="183" w:right="-180" w:hanging="1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  <w:gridSpan w:val="2"/>
          </w:tcPr>
          <w:p w14:paraId="3BC4582C" w14:textId="77777777" w:rsidR="00390DDF" w:rsidRPr="003B65FB" w:rsidRDefault="00390DDF" w:rsidP="0054751B">
            <w:pPr>
              <w:tabs>
                <w:tab w:val="decimal" w:pos="792"/>
              </w:tabs>
              <w:ind w:right="-18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776ADF" w14:textId="77777777" w:rsidR="00390DDF" w:rsidRPr="003B65FB" w:rsidRDefault="00390DDF" w:rsidP="0054751B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243,293</w:t>
            </w:r>
          </w:p>
        </w:tc>
        <w:tc>
          <w:tcPr>
            <w:tcW w:w="90" w:type="dxa"/>
            <w:vAlign w:val="bottom"/>
          </w:tcPr>
          <w:p w14:paraId="5E4BD383" w14:textId="77777777" w:rsidR="00390DDF" w:rsidRPr="003B65FB" w:rsidRDefault="00390DDF" w:rsidP="0054751B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FE3503" w14:textId="77777777" w:rsidR="00390DDF" w:rsidRPr="003B65FB" w:rsidRDefault="00390DDF" w:rsidP="0054751B">
            <w:pPr>
              <w:tabs>
                <w:tab w:val="decimal" w:pos="807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C44878F" w14:textId="77777777" w:rsidR="00390DDF" w:rsidRPr="003B65FB" w:rsidRDefault="00390DDF" w:rsidP="0054751B">
            <w:pPr>
              <w:tabs>
                <w:tab w:val="decimal" w:pos="792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116021" w14:textId="77777777" w:rsidR="00390DDF" w:rsidRPr="003B65FB" w:rsidRDefault="00390DDF" w:rsidP="0054751B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243,293</w:t>
            </w:r>
          </w:p>
        </w:tc>
        <w:tc>
          <w:tcPr>
            <w:tcW w:w="90" w:type="dxa"/>
            <w:vAlign w:val="bottom"/>
          </w:tcPr>
          <w:p w14:paraId="31A18A09" w14:textId="77777777" w:rsidR="00390DDF" w:rsidRPr="003B65FB" w:rsidRDefault="00390DDF" w:rsidP="0054751B">
            <w:pPr>
              <w:tabs>
                <w:tab w:val="decimal" w:pos="792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D395004" w14:textId="77777777" w:rsidR="00390DDF" w:rsidRPr="003B65FB" w:rsidRDefault="00390DDF" w:rsidP="0054751B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90DDF" w:rsidRPr="003B65FB" w14:paraId="0E0A67BC" w14:textId="77777777" w:rsidTr="00CA4ABB">
        <w:tc>
          <w:tcPr>
            <w:tcW w:w="1620" w:type="dxa"/>
            <w:vMerge/>
            <w:vAlign w:val="bottom"/>
          </w:tcPr>
          <w:p w14:paraId="5CDDEB4B" w14:textId="77777777" w:rsidR="00390DDF" w:rsidRPr="003B65FB" w:rsidRDefault="00390DDF" w:rsidP="0054751B">
            <w:pPr>
              <w:ind w:left="160" w:right="-108" w:hanging="16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90" w:type="dxa"/>
          </w:tcPr>
          <w:p w14:paraId="4898775C" w14:textId="77777777" w:rsidR="00390DDF" w:rsidRPr="003B65FB" w:rsidRDefault="00390DDF" w:rsidP="0054751B">
            <w:pPr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1C27D978" w14:textId="24844AA0" w:rsidR="00390DDF" w:rsidRPr="008345D6" w:rsidRDefault="00390DDF" w:rsidP="0054751B">
            <w:pPr>
              <w:ind w:left="89" w:right="-18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บางกอก เดค</w:t>
            </w:r>
            <w:r w:rsidRPr="003B65FB">
              <w:rPr>
                <w:rFonts w:ascii="Angsana New" w:hAnsi="Angsana New" w:hint="cs"/>
                <w:sz w:val="28"/>
              </w:rPr>
              <w:t>-</w:t>
            </w:r>
            <w:r w:rsidRPr="008345D6">
              <w:rPr>
                <w:rFonts w:ascii="Angsana New" w:hAnsi="Angsana New" w:hint="cs"/>
                <w:sz w:val="28"/>
                <w:cs/>
              </w:rPr>
              <w:t>คอน จำกัด (มหาชน)</w:t>
            </w:r>
          </w:p>
        </w:tc>
        <w:tc>
          <w:tcPr>
            <w:tcW w:w="90" w:type="dxa"/>
          </w:tcPr>
          <w:p w14:paraId="3FCE8A4A" w14:textId="77777777" w:rsidR="00390DDF" w:rsidRPr="003B65FB" w:rsidRDefault="00390DDF" w:rsidP="0054751B">
            <w:pPr>
              <w:ind w:right="-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19C0D79" w14:textId="77777777" w:rsidR="00390DDF" w:rsidRPr="008345D6" w:rsidRDefault="00390DDF" w:rsidP="00CA4ABB">
            <w:pPr>
              <w:ind w:left="183" w:right="-180" w:hanging="18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  <w:gridSpan w:val="2"/>
          </w:tcPr>
          <w:p w14:paraId="0ABDDDEF" w14:textId="77777777" w:rsidR="00390DDF" w:rsidRPr="003B65FB" w:rsidRDefault="00390DDF" w:rsidP="0054751B">
            <w:pPr>
              <w:tabs>
                <w:tab w:val="decimal" w:pos="792"/>
              </w:tabs>
              <w:ind w:right="-18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F7E0C8" w14:textId="77777777" w:rsidR="00390DDF" w:rsidRPr="003B65FB" w:rsidRDefault="00390DDF" w:rsidP="0054751B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15,000</w:t>
            </w:r>
          </w:p>
        </w:tc>
        <w:tc>
          <w:tcPr>
            <w:tcW w:w="90" w:type="dxa"/>
          </w:tcPr>
          <w:p w14:paraId="30773305" w14:textId="77777777" w:rsidR="00390DDF" w:rsidRPr="003B65FB" w:rsidRDefault="00390DDF" w:rsidP="0054751B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ED22E7" w14:textId="77777777" w:rsidR="00390DDF" w:rsidRPr="003B65FB" w:rsidRDefault="00390DDF" w:rsidP="0054751B">
            <w:pPr>
              <w:tabs>
                <w:tab w:val="decimal" w:pos="807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F60DAD4" w14:textId="77777777" w:rsidR="00390DDF" w:rsidRPr="003B65FB" w:rsidRDefault="00390DDF" w:rsidP="0054751B">
            <w:pPr>
              <w:tabs>
                <w:tab w:val="decimal" w:pos="792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B7A181" w14:textId="77777777" w:rsidR="00390DDF" w:rsidRPr="003B65FB" w:rsidRDefault="00390DDF" w:rsidP="0054751B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15,000 </w:t>
            </w:r>
          </w:p>
        </w:tc>
        <w:tc>
          <w:tcPr>
            <w:tcW w:w="90" w:type="dxa"/>
            <w:vAlign w:val="bottom"/>
          </w:tcPr>
          <w:p w14:paraId="4CBB84F7" w14:textId="77777777" w:rsidR="00390DDF" w:rsidRPr="003B65FB" w:rsidRDefault="00390DDF" w:rsidP="0054751B">
            <w:pPr>
              <w:tabs>
                <w:tab w:val="decimal" w:pos="792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0E8CCEC" w14:textId="77777777" w:rsidR="00390DDF" w:rsidRPr="003B65FB" w:rsidRDefault="00390DDF" w:rsidP="0054751B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90DDF" w:rsidRPr="003B65FB" w14:paraId="513541C7" w14:textId="77777777" w:rsidTr="00CA4ABB">
        <w:tc>
          <w:tcPr>
            <w:tcW w:w="1620" w:type="dxa"/>
            <w:vAlign w:val="bottom"/>
          </w:tcPr>
          <w:p w14:paraId="403A3D49" w14:textId="77777777" w:rsidR="00390DDF" w:rsidRPr="003B65FB" w:rsidRDefault="00390DDF" w:rsidP="0054751B">
            <w:pPr>
              <w:ind w:left="160" w:right="-108" w:hanging="160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เฟอร์รั่ม</w:t>
            </w:r>
          </w:p>
        </w:tc>
        <w:tc>
          <w:tcPr>
            <w:tcW w:w="90" w:type="dxa"/>
          </w:tcPr>
          <w:p w14:paraId="154DF6E2" w14:textId="77777777" w:rsidR="00390DDF" w:rsidRPr="008345D6" w:rsidRDefault="00390DDF" w:rsidP="0054751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B04FC03" w14:textId="77777777" w:rsidR="00390DDF" w:rsidRPr="008345D6" w:rsidRDefault="00390DDF" w:rsidP="0054751B">
            <w:pPr>
              <w:ind w:left="89" w:right="-180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- </w:t>
            </w:r>
            <w:r w:rsidRPr="008345D6">
              <w:rPr>
                <w:rFonts w:ascii="Angsana New" w:hAnsi="Angsana New" w:hint="cs"/>
                <w:sz w:val="28"/>
                <w:cs/>
              </w:rPr>
              <w:t>บริษัท เอ็กซ์เซลเลนท์</w:t>
            </w:r>
          </w:p>
        </w:tc>
        <w:tc>
          <w:tcPr>
            <w:tcW w:w="90" w:type="dxa"/>
          </w:tcPr>
          <w:p w14:paraId="3944FCF8" w14:textId="77777777" w:rsidR="00390DDF" w:rsidRPr="003B65FB" w:rsidRDefault="00390DDF" w:rsidP="0054751B">
            <w:pPr>
              <w:ind w:right="-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26A995EE" w14:textId="18425743" w:rsidR="00390DDF" w:rsidRPr="003B65FB" w:rsidRDefault="00390DDF" w:rsidP="00CA4ABB">
            <w:pPr>
              <w:ind w:left="183" w:hanging="183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บริษัทที่ไม่เกี่ยวข้</w:t>
            </w:r>
            <w:r w:rsidR="00CA4ABB" w:rsidRPr="008345D6">
              <w:rPr>
                <w:rFonts w:ascii="Angsana New" w:hAnsi="Angsana New" w:hint="cs"/>
                <w:sz w:val="28"/>
                <w:cs/>
              </w:rPr>
              <w:t>อง</w:t>
            </w:r>
            <w:r w:rsidRPr="008345D6">
              <w:rPr>
                <w:rFonts w:ascii="Angsana New" w:hAnsi="Angsana New" w:hint="cs"/>
                <w:sz w:val="28"/>
                <w:cs/>
              </w:rPr>
              <w:t>กัน</w:t>
            </w:r>
          </w:p>
        </w:tc>
        <w:tc>
          <w:tcPr>
            <w:tcW w:w="90" w:type="dxa"/>
            <w:gridSpan w:val="2"/>
          </w:tcPr>
          <w:p w14:paraId="52E98B26" w14:textId="77777777" w:rsidR="00390DDF" w:rsidRPr="003B65FB" w:rsidRDefault="00390DDF" w:rsidP="0054751B">
            <w:pPr>
              <w:tabs>
                <w:tab w:val="decimal" w:pos="792"/>
              </w:tabs>
              <w:ind w:right="-18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48C19C7" w14:textId="77777777" w:rsidR="00390DDF" w:rsidRPr="003B65FB" w:rsidRDefault="00390DDF" w:rsidP="00CA4ABB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DC5D37D" w14:textId="77777777" w:rsidR="00390DDF" w:rsidRPr="003B65FB" w:rsidRDefault="00390DDF" w:rsidP="0054751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94F4756" w14:textId="77777777" w:rsidR="00390DDF" w:rsidRPr="003B65FB" w:rsidRDefault="00390DDF" w:rsidP="0054751B">
            <w:pPr>
              <w:tabs>
                <w:tab w:val="decimal" w:pos="807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170A1DB" w14:textId="77777777" w:rsidR="00390DDF" w:rsidRPr="003B65FB" w:rsidRDefault="00390DDF" w:rsidP="0054751B">
            <w:pPr>
              <w:tabs>
                <w:tab w:val="decimal" w:pos="792"/>
              </w:tabs>
              <w:ind w:right="7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8FE32CF" w14:textId="77777777" w:rsidR="00390DDF" w:rsidRPr="008345D6" w:rsidRDefault="00390DDF" w:rsidP="0054751B">
            <w:pPr>
              <w:tabs>
                <w:tab w:val="decimal" w:pos="84"/>
              </w:tabs>
              <w:ind w:right="79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AF030BF" w14:textId="77777777" w:rsidR="00390DDF" w:rsidRPr="003B65FB" w:rsidRDefault="00390DDF" w:rsidP="0054751B">
            <w:pPr>
              <w:tabs>
                <w:tab w:val="decimal" w:pos="792"/>
              </w:tabs>
              <w:ind w:right="7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B8B11C2" w14:textId="77777777" w:rsidR="00390DDF" w:rsidRPr="008345D6" w:rsidRDefault="00390DDF" w:rsidP="0054751B">
            <w:pPr>
              <w:tabs>
                <w:tab w:val="decimal" w:pos="830"/>
              </w:tabs>
              <w:ind w:right="79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90DDF" w:rsidRPr="003B65FB" w14:paraId="78E80490" w14:textId="77777777" w:rsidTr="00CA4ABB">
        <w:tc>
          <w:tcPr>
            <w:tcW w:w="1620" w:type="dxa"/>
            <w:vAlign w:val="bottom"/>
          </w:tcPr>
          <w:p w14:paraId="03294457" w14:textId="2F9550DB" w:rsidR="00390DDF" w:rsidRPr="003B65FB" w:rsidRDefault="00390DDF" w:rsidP="0054751B">
            <w:pPr>
              <w:ind w:left="162" w:right="-108" w:hanging="72"/>
              <w:rPr>
                <w:rFonts w:ascii="Angsana New" w:hAnsi="Angsana New"/>
                <w:sz w:val="28"/>
                <w:cs/>
              </w:rPr>
            </w:pPr>
            <w:bookmarkStart w:id="5" w:name="_Hlk63872312"/>
            <w:r w:rsidRPr="008345D6">
              <w:rPr>
                <w:rFonts w:ascii="Angsana New" w:hAnsi="Angsana New" w:hint="cs"/>
                <w:sz w:val="28"/>
                <w:cs/>
              </w:rPr>
              <w:t>เอ็นเนอร์ยี่ จำกัด</w:t>
            </w:r>
            <w:bookmarkEnd w:id="5"/>
          </w:p>
        </w:tc>
        <w:tc>
          <w:tcPr>
            <w:tcW w:w="90" w:type="dxa"/>
          </w:tcPr>
          <w:p w14:paraId="612F774C" w14:textId="77777777" w:rsidR="00390DDF" w:rsidRPr="008345D6" w:rsidRDefault="00390DDF" w:rsidP="0054751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5009991" w14:textId="77777777" w:rsidR="00390DDF" w:rsidRPr="008345D6" w:rsidRDefault="00390DDF" w:rsidP="0054751B">
            <w:pPr>
              <w:ind w:left="90" w:right="-180" w:firstLine="90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เทค จำกัด</w:t>
            </w:r>
          </w:p>
        </w:tc>
        <w:tc>
          <w:tcPr>
            <w:tcW w:w="90" w:type="dxa"/>
          </w:tcPr>
          <w:p w14:paraId="3310434B" w14:textId="77777777" w:rsidR="00390DDF" w:rsidRPr="003B65FB" w:rsidRDefault="00390DDF" w:rsidP="0054751B">
            <w:pPr>
              <w:ind w:right="-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11F25237" w14:textId="77777777" w:rsidR="00390DDF" w:rsidRPr="003B65FB" w:rsidRDefault="00390DDF" w:rsidP="0054751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1848C3C7" w14:textId="77777777" w:rsidR="00390DDF" w:rsidRPr="003B65FB" w:rsidRDefault="00390DDF" w:rsidP="0054751B">
            <w:pPr>
              <w:tabs>
                <w:tab w:val="decimal" w:pos="792"/>
              </w:tabs>
              <w:ind w:right="-18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A8B5AD2" w14:textId="77777777" w:rsidR="00390DDF" w:rsidRPr="003B65FB" w:rsidRDefault="00390DDF" w:rsidP="00CA4ABB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90" w:type="dxa"/>
          </w:tcPr>
          <w:p w14:paraId="0F28069B" w14:textId="77777777" w:rsidR="00390DDF" w:rsidRPr="003B65FB" w:rsidRDefault="00390DDF" w:rsidP="0054751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D921365" w14:textId="77777777" w:rsidR="00390DDF" w:rsidRPr="003B65FB" w:rsidRDefault="00390DDF" w:rsidP="0054751B">
            <w:pPr>
              <w:tabs>
                <w:tab w:val="decimal" w:pos="807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2,500</w:t>
            </w:r>
          </w:p>
        </w:tc>
        <w:tc>
          <w:tcPr>
            <w:tcW w:w="90" w:type="dxa"/>
          </w:tcPr>
          <w:p w14:paraId="37FECE2D" w14:textId="77777777" w:rsidR="00390DDF" w:rsidRPr="003B65FB" w:rsidRDefault="00390DDF" w:rsidP="0054751B">
            <w:pPr>
              <w:tabs>
                <w:tab w:val="decimal" w:pos="792"/>
              </w:tabs>
              <w:ind w:right="7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5386EF0" w14:textId="77777777" w:rsidR="00390DDF" w:rsidRPr="008345D6" w:rsidRDefault="00390DDF" w:rsidP="0054751B">
            <w:pPr>
              <w:tabs>
                <w:tab w:val="decimal" w:pos="84"/>
              </w:tabs>
              <w:ind w:right="79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2104B7D1" w14:textId="77777777" w:rsidR="00390DDF" w:rsidRPr="003B65FB" w:rsidRDefault="00390DDF" w:rsidP="0054751B">
            <w:pPr>
              <w:tabs>
                <w:tab w:val="decimal" w:pos="792"/>
              </w:tabs>
              <w:ind w:right="7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0CA378" w14:textId="77777777" w:rsidR="00390DDF" w:rsidRPr="008345D6" w:rsidRDefault="00390DDF" w:rsidP="0054751B">
            <w:pPr>
              <w:ind w:right="79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90DDF" w:rsidRPr="003B65FB" w14:paraId="4344B6F5" w14:textId="77777777" w:rsidTr="00CA4ABB">
        <w:tc>
          <w:tcPr>
            <w:tcW w:w="3690" w:type="dxa"/>
            <w:gridSpan w:val="3"/>
          </w:tcPr>
          <w:p w14:paraId="7803FD92" w14:textId="77777777" w:rsidR="00390DDF" w:rsidRPr="003B65FB" w:rsidRDefault="00390DDF" w:rsidP="0054751B">
            <w:pPr>
              <w:ind w:left="-108" w:right="-1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4C23D495" w14:textId="77777777" w:rsidR="00390DDF" w:rsidRPr="003B65FB" w:rsidRDefault="00390DDF" w:rsidP="0054751B">
            <w:pPr>
              <w:ind w:left="-108" w:right="-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59F2C6D" w14:textId="77777777" w:rsidR="00390DDF" w:rsidRPr="003B65FB" w:rsidRDefault="00390DDF" w:rsidP="0054751B">
            <w:pPr>
              <w:ind w:left="-108" w:right="-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16781257" w14:textId="77777777" w:rsidR="00390DDF" w:rsidRPr="003B65FB" w:rsidRDefault="00390DDF" w:rsidP="0054751B">
            <w:pPr>
              <w:tabs>
                <w:tab w:val="decimal" w:pos="792"/>
              </w:tabs>
              <w:ind w:right="-18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76444B0" w14:textId="77777777" w:rsidR="00390DDF" w:rsidRPr="003B65FB" w:rsidRDefault="00390DDF" w:rsidP="00CA4ABB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260,793</w:t>
            </w:r>
          </w:p>
        </w:tc>
        <w:tc>
          <w:tcPr>
            <w:tcW w:w="90" w:type="dxa"/>
          </w:tcPr>
          <w:p w14:paraId="7CABC670" w14:textId="77777777" w:rsidR="00390DDF" w:rsidRPr="003B65FB" w:rsidRDefault="00390DDF" w:rsidP="0054751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4E8A0DC" w14:textId="77777777" w:rsidR="00390DDF" w:rsidRPr="003B65FB" w:rsidRDefault="00390DDF" w:rsidP="0054751B">
            <w:pPr>
              <w:tabs>
                <w:tab w:val="decimal" w:pos="807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77,500</w:t>
            </w:r>
          </w:p>
        </w:tc>
        <w:tc>
          <w:tcPr>
            <w:tcW w:w="90" w:type="dxa"/>
          </w:tcPr>
          <w:p w14:paraId="4B700099" w14:textId="77777777" w:rsidR="00390DDF" w:rsidRPr="003B65FB" w:rsidRDefault="00390DDF" w:rsidP="0054751B">
            <w:pPr>
              <w:tabs>
                <w:tab w:val="decimal" w:pos="792"/>
              </w:tabs>
              <w:ind w:right="7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2D3BDE8" w14:textId="77777777" w:rsidR="00390DDF" w:rsidRPr="003B65FB" w:rsidRDefault="00390DDF" w:rsidP="0054751B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258,293</w:t>
            </w:r>
          </w:p>
        </w:tc>
        <w:tc>
          <w:tcPr>
            <w:tcW w:w="90" w:type="dxa"/>
          </w:tcPr>
          <w:p w14:paraId="30293C55" w14:textId="77777777" w:rsidR="00390DDF" w:rsidRPr="003B65FB" w:rsidRDefault="00390DDF" w:rsidP="0054751B">
            <w:pPr>
              <w:tabs>
                <w:tab w:val="decimal" w:pos="792"/>
              </w:tabs>
              <w:ind w:right="7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FC548F" w14:textId="77777777" w:rsidR="00390DDF" w:rsidRPr="003B65FB" w:rsidRDefault="00390DDF" w:rsidP="0054751B">
            <w:pPr>
              <w:tabs>
                <w:tab w:val="decimal" w:pos="830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75,000</w:t>
            </w:r>
          </w:p>
        </w:tc>
      </w:tr>
      <w:tr w:rsidR="00390DDF" w:rsidRPr="003B65FB" w14:paraId="1578F6FC" w14:textId="77777777" w:rsidTr="00CA4ABB">
        <w:tc>
          <w:tcPr>
            <w:tcW w:w="5302" w:type="dxa"/>
            <w:gridSpan w:val="5"/>
          </w:tcPr>
          <w:p w14:paraId="3E2BBA02" w14:textId="77777777" w:rsidR="00390DDF" w:rsidRPr="008345D6" w:rsidRDefault="00390DDF" w:rsidP="0054751B">
            <w:pPr>
              <w:ind w:left="-108" w:right="-180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ค่าเผื่อการลดลงของมูลค่า</w:t>
            </w:r>
          </w:p>
        </w:tc>
        <w:tc>
          <w:tcPr>
            <w:tcW w:w="90" w:type="dxa"/>
            <w:gridSpan w:val="2"/>
          </w:tcPr>
          <w:p w14:paraId="2E8BB2DF" w14:textId="77777777" w:rsidR="00390DDF" w:rsidRPr="003B65FB" w:rsidRDefault="00390DDF" w:rsidP="0054751B">
            <w:pPr>
              <w:tabs>
                <w:tab w:val="decimal" w:pos="792"/>
              </w:tabs>
              <w:ind w:right="-18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59EE2D" w14:textId="77777777" w:rsidR="00390DDF" w:rsidRPr="003B65FB" w:rsidRDefault="00390DDF" w:rsidP="00CA4ABB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(17,500)</w:t>
            </w:r>
          </w:p>
        </w:tc>
        <w:tc>
          <w:tcPr>
            <w:tcW w:w="90" w:type="dxa"/>
          </w:tcPr>
          <w:p w14:paraId="55131408" w14:textId="77777777" w:rsidR="00390DDF" w:rsidRPr="003B65FB" w:rsidRDefault="00390DDF" w:rsidP="0054751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7F44F05" w14:textId="77777777" w:rsidR="00390DDF" w:rsidRPr="003B65FB" w:rsidRDefault="00390DDF" w:rsidP="0054751B">
            <w:pPr>
              <w:tabs>
                <w:tab w:val="decimal" w:pos="807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(2,500)</w:t>
            </w:r>
          </w:p>
        </w:tc>
        <w:tc>
          <w:tcPr>
            <w:tcW w:w="90" w:type="dxa"/>
          </w:tcPr>
          <w:p w14:paraId="52886408" w14:textId="77777777" w:rsidR="00390DDF" w:rsidRPr="003B65FB" w:rsidRDefault="00390DDF" w:rsidP="0054751B">
            <w:pPr>
              <w:tabs>
                <w:tab w:val="decimal" w:pos="792"/>
              </w:tabs>
              <w:ind w:right="7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572725A" w14:textId="77777777" w:rsidR="00390DDF" w:rsidRPr="003B65FB" w:rsidRDefault="00390DDF" w:rsidP="0054751B">
            <w:pPr>
              <w:tabs>
                <w:tab w:val="decimal" w:pos="84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(15,000)</w:t>
            </w:r>
          </w:p>
        </w:tc>
        <w:tc>
          <w:tcPr>
            <w:tcW w:w="90" w:type="dxa"/>
          </w:tcPr>
          <w:p w14:paraId="2299D2AB" w14:textId="77777777" w:rsidR="00390DDF" w:rsidRPr="003B65FB" w:rsidRDefault="00390DDF" w:rsidP="0054751B">
            <w:pPr>
              <w:tabs>
                <w:tab w:val="decimal" w:pos="792"/>
              </w:tabs>
              <w:ind w:right="7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33BA26" w14:textId="77777777" w:rsidR="00390DDF" w:rsidRPr="003B65FB" w:rsidRDefault="00390DDF" w:rsidP="0054751B">
            <w:pPr>
              <w:tabs>
                <w:tab w:val="decimal" w:pos="444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90DDF" w:rsidRPr="003B65FB" w14:paraId="519AA92B" w14:textId="77777777" w:rsidTr="00CA4ABB">
        <w:tc>
          <w:tcPr>
            <w:tcW w:w="5302" w:type="dxa"/>
            <w:gridSpan w:val="5"/>
          </w:tcPr>
          <w:p w14:paraId="5CA7D759" w14:textId="77777777" w:rsidR="00390DDF" w:rsidRPr="008345D6" w:rsidRDefault="00390DDF" w:rsidP="0054751B">
            <w:pPr>
              <w:ind w:left="-108" w:right="-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รวมเงินมัดจำเพื่อตรวจสอบธุรกิจก่อนซื้อกิจการ 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 xml:space="preserve">- 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gridSpan w:val="2"/>
          </w:tcPr>
          <w:p w14:paraId="2DFD4BD9" w14:textId="77777777" w:rsidR="00390DDF" w:rsidRPr="003B65FB" w:rsidRDefault="00390DDF" w:rsidP="0054751B">
            <w:pPr>
              <w:tabs>
                <w:tab w:val="decimal" w:pos="792"/>
              </w:tabs>
              <w:ind w:right="-18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3877D" w14:textId="77777777" w:rsidR="00390DDF" w:rsidRPr="00CA4ABB" w:rsidRDefault="00390DDF" w:rsidP="00CA4ABB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A4ABB">
              <w:rPr>
                <w:rFonts w:ascii="Angsana New" w:hAnsi="Angsana New"/>
                <w:b/>
                <w:bCs/>
                <w:sz w:val="28"/>
              </w:rPr>
              <w:t>243,293</w:t>
            </w:r>
          </w:p>
        </w:tc>
        <w:tc>
          <w:tcPr>
            <w:tcW w:w="90" w:type="dxa"/>
          </w:tcPr>
          <w:p w14:paraId="4481C770" w14:textId="77777777" w:rsidR="00390DDF" w:rsidRPr="00CA4ABB" w:rsidRDefault="00390DDF" w:rsidP="0054751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CE549" w14:textId="77777777" w:rsidR="00390DDF" w:rsidRPr="00C01B43" w:rsidRDefault="00390DDF" w:rsidP="0054751B">
            <w:pPr>
              <w:tabs>
                <w:tab w:val="decimal" w:pos="807"/>
              </w:tabs>
              <w:ind w:right="7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01B43">
              <w:rPr>
                <w:rFonts w:ascii="Angsana New" w:hAnsi="Angsana New" w:hint="cs"/>
                <w:b/>
                <w:bCs/>
                <w:sz w:val="28"/>
              </w:rPr>
              <w:t>75,000</w:t>
            </w:r>
          </w:p>
        </w:tc>
        <w:tc>
          <w:tcPr>
            <w:tcW w:w="90" w:type="dxa"/>
          </w:tcPr>
          <w:p w14:paraId="6C84F3F0" w14:textId="77777777" w:rsidR="00390DDF" w:rsidRPr="00CA4ABB" w:rsidRDefault="00390DDF" w:rsidP="0054751B">
            <w:pPr>
              <w:tabs>
                <w:tab w:val="decimal" w:pos="792"/>
              </w:tabs>
              <w:ind w:right="7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F36E6" w14:textId="77777777" w:rsidR="00390DDF" w:rsidRPr="00CA4ABB" w:rsidRDefault="00390DDF" w:rsidP="0054751B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A4ABB">
              <w:rPr>
                <w:rFonts w:ascii="Angsana New" w:hAnsi="Angsana New"/>
                <w:b/>
                <w:bCs/>
                <w:sz w:val="28"/>
              </w:rPr>
              <w:t>243,293</w:t>
            </w:r>
          </w:p>
        </w:tc>
        <w:tc>
          <w:tcPr>
            <w:tcW w:w="90" w:type="dxa"/>
          </w:tcPr>
          <w:p w14:paraId="6839E101" w14:textId="77777777" w:rsidR="00390DDF" w:rsidRPr="00CA4ABB" w:rsidRDefault="00390DDF" w:rsidP="0054751B">
            <w:pPr>
              <w:tabs>
                <w:tab w:val="decimal" w:pos="792"/>
              </w:tabs>
              <w:ind w:right="7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79E032" w14:textId="77777777" w:rsidR="00390DDF" w:rsidRPr="00CA4ABB" w:rsidRDefault="00390DDF" w:rsidP="0054751B">
            <w:pPr>
              <w:tabs>
                <w:tab w:val="decimal" w:pos="830"/>
              </w:tabs>
              <w:ind w:right="7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A4ABB">
              <w:rPr>
                <w:rFonts w:ascii="Angsana New" w:hAnsi="Angsana New" w:hint="cs"/>
                <w:b/>
                <w:bCs/>
                <w:sz w:val="28"/>
              </w:rPr>
              <w:t>75,000</w:t>
            </w:r>
          </w:p>
        </w:tc>
      </w:tr>
    </w:tbl>
    <w:p w14:paraId="3558A9A5" w14:textId="086C6F8A" w:rsidR="00390DDF" w:rsidRDefault="00390DDF" w:rsidP="00390DDF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lastRenderedPageBreak/>
        <w:t>ณ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CA4ABB">
        <w:rPr>
          <w:rFonts w:ascii="Angsana New" w:hAnsi="Angsana New"/>
          <w:color w:val="000000"/>
          <w:spacing w:val="-2"/>
          <w:sz w:val="28"/>
        </w:rPr>
        <w:t>31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CA4ABB">
        <w:rPr>
          <w:rFonts w:ascii="Angsana New" w:hAnsi="Angsana New"/>
          <w:color w:val="000000"/>
          <w:spacing w:val="-2"/>
          <w:sz w:val="28"/>
          <w:lang w:val="en-GB"/>
        </w:rPr>
        <w:t>2563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บริษัทย่อยแห่งหนึ่งมีเงินมัดจำระยะยาวเพื่อศึกษาโครงการเกี่ยวกับสิทธิในการเช่าที่ดินแห่งหนึ่ง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จำนวน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CA4ABB">
        <w:rPr>
          <w:rFonts w:ascii="Angsana New" w:hAnsi="Angsana New"/>
          <w:color w:val="000000"/>
          <w:spacing w:val="-2"/>
          <w:sz w:val="28"/>
          <w:lang w:val="en-GB"/>
        </w:rPr>
        <w:t>350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</w:p>
    <w:p w14:paraId="75C09378" w14:textId="2FD07BCB" w:rsidR="00390DDF" w:rsidRPr="003B65FB" w:rsidRDefault="00390DDF" w:rsidP="00390DDF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รายการเปลี่ยนแปลงของบัญชีเงินมัดจำเพื่อตรวจสอบข้อมูลธุรกิจก่อนการซื้อกิจการ ณ วันที่</w:t>
      </w:r>
      <w:r w:rsidRPr="008345D6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="00CA4ABB">
        <w:rPr>
          <w:rFonts w:ascii="Angsana New" w:hAnsi="Angsana New"/>
          <w:color w:val="000000"/>
          <w:spacing w:val="-2"/>
          <w:sz w:val="28"/>
        </w:rPr>
        <w:t>31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2563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สรุปได้ดังนี้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080"/>
        <w:gridCol w:w="90"/>
        <w:gridCol w:w="1080"/>
        <w:gridCol w:w="90"/>
        <w:gridCol w:w="990"/>
        <w:gridCol w:w="90"/>
        <w:gridCol w:w="990"/>
      </w:tblGrid>
      <w:tr w:rsidR="00390DDF" w:rsidRPr="003B65FB" w14:paraId="7CAB532C" w14:textId="77777777" w:rsidTr="009378C7">
        <w:tc>
          <w:tcPr>
            <w:tcW w:w="4950" w:type="dxa"/>
          </w:tcPr>
          <w:p w14:paraId="77E65B73" w14:textId="77777777" w:rsidR="00390DDF" w:rsidRPr="003B65FB" w:rsidRDefault="00390DDF" w:rsidP="0054751B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B4F4A87" w14:textId="77777777" w:rsidR="00390DDF" w:rsidRPr="003B65FB" w:rsidRDefault="00390DDF" w:rsidP="0054751B">
            <w:pPr>
              <w:ind w:right="-18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90" w:type="dxa"/>
          </w:tcPr>
          <w:p w14:paraId="0BEB11B6" w14:textId="77777777" w:rsidR="00390DDF" w:rsidRPr="008345D6" w:rsidRDefault="00390DDF" w:rsidP="0054751B">
            <w:pPr>
              <w:ind w:right="-18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4131F79" w14:textId="77777777" w:rsidR="00390DDF" w:rsidRPr="008345D6" w:rsidRDefault="00390DDF" w:rsidP="0054751B">
            <w:pPr>
              <w:ind w:right="-4"/>
              <w:jc w:val="right"/>
              <w:rPr>
                <w:rFonts w:ascii="Angsana New" w:hAnsi="Angsana New"/>
                <w:spacing w:val="-2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90DDF" w:rsidRPr="003B65FB" w14:paraId="77EA9ED1" w14:textId="77777777" w:rsidTr="009378C7">
        <w:tc>
          <w:tcPr>
            <w:tcW w:w="4950" w:type="dxa"/>
          </w:tcPr>
          <w:p w14:paraId="53A2C69B" w14:textId="77777777" w:rsidR="00390DDF" w:rsidRPr="003B65FB" w:rsidRDefault="00390DDF" w:rsidP="0054751B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26A9F975" w14:textId="77777777" w:rsidR="00390DDF" w:rsidRPr="003B65FB" w:rsidRDefault="00390DDF" w:rsidP="0054751B">
            <w:pPr>
              <w:ind w:right="-18"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1D3CC7A" w14:textId="77777777" w:rsidR="00390DDF" w:rsidRPr="003B65FB" w:rsidRDefault="00390DDF" w:rsidP="0054751B">
            <w:pPr>
              <w:ind w:right="-18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15584F65" w14:textId="77777777" w:rsidR="00390DDF" w:rsidRPr="008345D6" w:rsidRDefault="00390DDF" w:rsidP="0054751B">
            <w:pPr>
              <w:ind w:right="-18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งบการเงินเฉพาะกิจการ</w:t>
            </w:r>
          </w:p>
        </w:tc>
      </w:tr>
      <w:tr w:rsidR="00390DDF" w:rsidRPr="003B65FB" w14:paraId="1676F904" w14:textId="77777777" w:rsidTr="009378C7">
        <w:tc>
          <w:tcPr>
            <w:tcW w:w="4950" w:type="dxa"/>
          </w:tcPr>
          <w:p w14:paraId="7EDBC2EA" w14:textId="77777777" w:rsidR="00390DDF" w:rsidRPr="008345D6" w:rsidRDefault="00390DDF" w:rsidP="0054751B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1891D" w14:textId="77777777" w:rsidR="00390DDF" w:rsidRPr="003B65FB" w:rsidRDefault="00390DDF" w:rsidP="0054751B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</w:tcPr>
          <w:p w14:paraId="3485EBFC" w14:textId="77777777" w:rsidR="00390DDF" w:rsidRPr="008345D6" w:rsidRDefault="00390DDF" w:rsidP="0054751B">
            <w:pPr>
              <w:tabs>
                <w:tab w:val="decimal" w:pos="546"/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B0335" w14:textId="77777777" w:rsidR="00390DDF" w:rsidRPr="003B65FB" w:rsidRDefault="00390DDF" w:rsidP="0054751B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90" w:type="dxa"/>
          </w:tcPr>
          <w:p w14:paraId="7176C7DE" w14:textId="77777777" w:rsidR="00390DDF" w:rsidRPr="003B65FB" w:rsidRDefault="00390DDF" w:rsidP="0054751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DE71A7" w14:textId="77777777" w:rsidR="00390DDF" w:rsidRPr="003B65FB" w:rsidRDefault="00390DDF" w:rsidP="0054751B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</w:tcPr>
          <w:p w14:paraId="14BB03FD" w14:textId="77777777" w:rsidR="00390DDF" w:rsidRPr="003B65FB" w:rsidRDefault="00390DDF" w:rsidP="0054751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94BF2C" w14:textId="77777777" w:rsidR="00390DDF" w:rsidRPr="003B65FB" w:rsidRDefault="00390DDF" w:rsidP="0054751B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390DDF" w:rsidRPr="003B65FB" w14:paraId="1A855154" w14:textId="77777777" w:rsidTr="009378C7">
        <w:tc>
          <w:tcPr>
            <w:tcW w:w="4950" w:type="dxa"/>
          </w:tcPr>
          <w:p w14:paraId="6D3BD5DB" w14:textId="084776E0" w:rsidR="00390DDF" w:rsidRPr="008345D6" w:rsidRDefault="00390DDF" w:rsidP="0054751B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8836BC" w14:textId="77777777" w:rsidR="00390DDF" w:rsidRPr="003B65FB" w:rsidRDefault="00390DDF" w:rsidP="0054751B">
            <w:pPr>
              <w:tabs>
                <w:tab w:val="decimal" w:pos="804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75,000</w:t>
            </w:r>
          </w:p>
        </w:tc>
        <w:tc>
          <w:tcPr>
            <w:tcW w:w="90" w:type="dxa"/>
          </w:tcPr>
          <w:p w14:paraId="23A88DA9" w14:textId="77777777" w:rsidR="00390DDF" w:rsidRPr="008345D6" w:rsidRDefault="00390DDF" w:rsidP="0054751B">
            <w:pPr>
              <w:tabs>
                <w:tab w:val="decimal" w:pos="546"/>
                <w:tab w:val="decimal" w:pos="882"/>
              </w:tabs>
              <w:ind w:right="9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4F4B30" w14:textId="77777777" w:rsidR="00390DDF" w:rsidRPr="003B65FB" w:rsidRDefault="00390DDF" w:rsidP="0054751B">
            <w:pPr>
              <w:tabs>
                <w:tab w:val="decimal" w:pos="804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170,000</w:t>
            </w:r>
          </w:p>
        </w:tc>
        <w:tc>
          <w:tcPr>
            <w:tcW w:w="90" w:type="dxa"/>
          </w:tcPr>
          <w:p w14:paraId="41042C28" w14:textId="77777777" w:rsidR="00390DDF" w:rsidRPr="003B65FB" w:rsidRDefault="00390DDF" w:rsidP="0054751B">
            <w:pPr>
              <w:tabs>
                <w:tab w:val="decimal" w:pos="1260"/>
              </w:tabs>
              <w:ind w:right="94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1ECB74" w14:textId="77777777" w:rsidR="00390DDF" w:rsidRPr="003B65FB" w:rsidRDefault="00390DDF" w:rsidP="0054751B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75,000</w:t>
            </w:r>
          </w:p>
        </w:tc>
        <w:tc>
          <w:tcPr>
            <w:tcW w:w="90" w:type="dxa"/>
          </w:tcPr>
          <w:p w14:paraId="30700193" w14:textId="77777777" w:rsidR="00390DDF" w:rsidRPr="003B65FB" w:rsidRDefault="00390DDF" w:rsidP="0054751B">
            <w:pPr>
              <w:tabs>
                <w:tab w:val="decimal" w:pos="1260"/>
              </w:tabs>
              <w:ind w:right="94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F93579" w14:textId="77777777" w:rsidR="00390DDF" w:rsidRPr="003B65FB" w:rsidRDefault="00390DDF" w:rsidP="0054751B">
            <w:pPr>
              <w:tabs>
                <w:tab w:val="decimal" w:pos="812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160</w:t>
            </w: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,</w:t>
            </w:r>
            <w:r w:rsidRPr="003B65FB">
              <w:rPr>
                <w:rFonts w:ascii="Angsana New" w:eastAsia="Times New Roman" w:hAnsi="Angsana New" w:hint="cs"/>
                <w:sz w:val="28"/>
              </w:rPr>
              <w:t>000</w:t>
            </w:r>
          </w:p>
        </w:tc>
      </w:tr>
      <w:tr w:rsidR="00390DDF" w:rsidRPr="003B65FB" w14:paraId="404AFE8C" w14:textId="77777777" w:rsidTr="009378C7">
        <w:tc>
          <w:tcPr>
            <w:tcW w:w="4950" w:type="dxa"/>
          </w:tcPr>
          <w:p w14:paraId="078DCC5A" w14:textId="175BCAAE" w:rsidR="00390DDF" w:rsidRPr="003B65FB" w:rsidRDefault="00390DDF" w:rsidP="0054751B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เพิ่มขึ้นระหว่าง</w:t>
            </w:r>
            <w:r w:rsidR="00922480" w:rsidRPr="008345D6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65E53B16" w14:textId="30907087" w:rsidR="00390DDF" w:rsidRPr="003B65FB" w:rsidRDefault="00183315" w:rsidP="00183315">
            <w:pPr>
              <w:tabs>
                <w:tab w:val="decimal" w:pos="804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76</w:t>
            </w:r>
            <w:r w:rsidR="00390DDF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90" w:type="dxa"/>
          </w:tcPr>
          <w:p w14:paraId="2618A325" w14:textId="77777777" w:rsidR="00390DDF" w:rsidRPr="003B65FB" w:rsidRDefault="00390DDF" w:rsidP="0054751B">
            <w:pPr>
              <w:tabs>
                <w:tab w:val="decimal" w:pos="546"/>
              </w:tabs>
              <w:ind w:right="9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37885A" w14:textId="77777777" w:rsidR="00390DDF" w:rsidRPr="003B65FB" w:rsidRDefault="00390DDF" w:rsidP="0054751B">
            <w:pPr>
              <w:tabs>
                <w:tab w:val="decimal" w:pos="804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15,000</w:t>
            </w:r>
          </w:p>
        </w:tc>
        <w:tc>
          <w:tcPr>
            <w:tcW w:w="90" w:type="dxa"/>
          </w:tcPr>
          <w:p w14:paraId="5F76AA3A" w14:textId="77777777" w:rsidR="00390DDF" w:rsidRPr="003B65FB" w:rsidRDefault="00390DDF" w:rsidP="0054751B">
            <w:pPr>
              <w:ind w:right="9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6D627D" w14:textId="77777777" w:rsidR="00390DDF" w:rsidRPr="003B65FB" w:rsidRDefault="00390DDF" w:rsidP="0054751B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415,000</w:t>
            </w:r>
          </w:p>
        </w:tc>
        <w:tc>
          <w:tcPr>
            <w:tcW w:w="90" w:type="dxa"/>
          </w:tcPr>
          <w:p w14:paraId="0D683313" w14:textId="77777777" w:rsidR="00390DDF" w:rsidRPr="003B65FB" w:rsidRDefault="00390DDF" w:rsidP="0054751B">
            <w:pPr>
              <w:ind w:right="9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17C1553" w14:textId="77777777" w:rsidR="00390DDF" w:rsidRPr="003B65FB" w:rsidRDefault="00390DDF" w:rsidP="0054751B">
            <w:pPr>
              <w:tabs>
                <w:tab w:val="decimal" w:pos="812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15,000</w:t>
            </w:r>
          </w:p>
        </w:tc>
      </w:tr>
      <w:tr w:rsidR="00390DDF" w:rsidRPr="003B65FB" w14:paraId="5F482EB6" w14:textId="77777777" w:rsidTr="009378C7">
        <w:tc>
          <w:tcPr>
            <w:tcW w:w="4950" w:type="dxa"/>
          </w:tcPr>
          <w:p w14:paraId="18142232" w14:textId="0BF9EC6C" w:rsidR="00390DDF" w:rsidRPr="008345D6" w:rsidRDefault="00CA4ABB" w:rsidP="0054751B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ลดลง</w:t>
            </w:r>
            <w:r w:rsidR="00390DDF" w:rsidRPr="008345D6">
              <w:rPr>
                <w:rFonts w:ascii="Angsana New" w:hAnsi="Angsana New" w:hint="cs"/>
                <w:sz w:val="28"/>
                <w:cs/>
              </w:rPr>
              <w:t>ระหว่าง</w:t>
            </w:r>
            <w:r w:rsidR="00922480" w:rsidRPr="008345D6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7089C4" w14:textId="263F9679" w:rsidR="00390DDF" w:rsidRPr="003B65FB" w:rsidRDefault="00183315" w:rsidP="0054751B">
            <w:pPr>
              <w:tabs>
                <w:tab w:val="decimal" w:pos="804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(231,707)</w:t>
            </w:r>
          </w:p>
        </w:tc>
        <w:tc>
          <w:tcPr>
            <w:tcW w:w="90" w:type="dxa"/>
          </w:tcPr>
          <w:p w14:paraId="1362077C" w14:textId="77777777" w:rsidR="00390DDF" w:rsidRPr="003B65FB" w:rsidRDefault="00390DDF" w:rsidP="0054751B">
            <w:pPr>
              <w:tabs>
                <w:tab w:val="decimal" w:pos="546"/>
              </w:tabs>
              <w:ind w:right="9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C5ED60" w14:textId="77777777" w:rsidR="00390DDF" w:rsidRPr="003B65FB" w:rsidRDefault="00390DDF" w:rsidP="0054751B">
            <w:pPr>
              <w:tabs>
                <w:tab w:val="decimal" w:pos="804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(160,000)</w:t>
            </w:r>
          </w:p>
        </w:tc>
        <w:tc>
          <w:tcPr>
            <w:tcW w:w="90" w:type="dxa"/>
          </w:tcPr>
          <w:p w14:paraId="6E3040BB" w14:textId="77777777" w:rsidR="00390DDF" w:rsidRPr="003B65FB" w:rsidRDefault="00390DDF" w:rsidP="0054751B">
            <w:pPr>
              <w:ind w:right="9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30435D" w14:textId="090FDCEE" w:rsidR="00390DDF" w:rsidRPr="003B65FB" w:rsidRDefault="00183315" w:rsidP="0054751B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(231,707)</w:t>
            </w:r>
          </w:p>
        </w:tc>
        <w:tc>
          <w:tcPr>
            <w:tcW w:w="90" w:type="dxa"/>
          </w:tcPr>
          <w:p w14:paraId="72952352" w14:textId="77777777" w:rsidR="00390DDF" w:rsidRPr="003B65FB" w:rsidRDefault="00390DDF" w:rsidP="0054751B">
            <w:pPr>
              <w:ind w:right="9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E78E724" w14:textId="77777777" w:rsidR="00390DDF" w:rsidRPr="003B65FB" w:rsidRDefault="00390DDF" w:rsidP="0054751B">
            <w:pPr>
              <w:tabs>
                <w:tab w:val="decimal" w:pos="722"/>
              </w:tabs>
              <w:ind w:right="94"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(</w:t>
            </w:r>
            <w:r w:rsidRPr="003B65FB">
              <w:rPr>
                <w:rFonts w:ascii="Angsana New" w:eastAsia="Times New Roman" w:hAnsi="Angsana New" w:hint="cs"/>
                <w:sz w:val="28"/>
              </w:rPr>
              <w:t>100</w:t>
            </w: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,</w:t>
            </w:r>
            <w:r w:rsidRPr="003B65FB">
              <w:rPr>
                <w:rFonts w:ascii="Angsana New" w:eastAsia="Times New Roman" w:hAnsi="Angsana New" w:hint="cs"/>
                <w:sz w:val="28"/>
              </w:rPr>
              <w:t>000</w:t>
            </w: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)</w:t>
            </w:r>
          </w:p>
        </w:tc>
      </w:tr>
      <w:tr w:rsidR="00390DDF" w:rsidRPr="003B65FB" w14:paraId="0FA212E0" w14:textId="77777777" w:rsidTr="009378C7">
        <w:tc>
          <w:tcPr>
            <w:tcW w:w="4950" w:type="dxa"/>
          </w:tcPr>
          <w:p w14:paraId="6F34E5C3" w14:textId="77777777" w:rsidR="00390DDF" w:rsidRPr="008345D6" w:rsidRDefault="00390DDF" w:rsidP="0054751B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ตั้งค่าเผื่อการลดลงของมูลค่าเงินมัดจำระหว่างปี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5F6E63" w14:textId="77777777" w:rsidR="00390DDF" w:rsidRPr="003B65FB" w:rsidRDefault="00390DDF" w:rsidP="0054751B">
            <w:pPr>
              <w:tabs>
                <w:tab w:val="decimal" w:pos="804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(15,000)</w:t>
            </w:r>
          </w:p>
        </w:tc>
        <w:tc>
          <w:tcPr>
            <w:tcW w:w="90" w:type="dxa"/>
          </w:tcPr>
          <w:p w14:paraId="771AB23D" w14:textId="77777777" w:rsidR="00390DDF" w:rsidRPr="003B65FB" w:rsidRDefault="00390DDF" w:rsidP="0054751B">
            <w:pPr>
              <w:tabs>
                <w:tab w:val="decimal" w:pos="546"/>
              </w:tabs>
              <w:ind w:right="9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34CC0A" w14:textId="77777777" w:rsidR="00390DDF" w:rsidRPr="003B65FB" w:rsidRDefault="00390DDF" w:rsidP="0054751B">
            <w:pPr>
              <w:tabs>
                <w:tab w:val="decimal" w:pos="804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2847B77" w14:textId="77777777" w:rsidR="00390DDF" w:rsidRPr="003B65FB" w:rsidRDefault="00390DDF" w:rsidP="0054751B">
            <w:pPr>
              <w:ind w:right="9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F816A48" w14:textId="77777777" w:rsidR="00390DDF" w:rsidRPr="003B65FB" w:rsidRDefault="00390DDF" w:rsidP="0054751B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(15,000)</w:t>
            </w:r>
          </w:p>
        </w:tc>
        <w:tc>
          <w:tcPr>
            <w:tcW w:w="90" w:type="dxa"/>
          </w:tcPr>
          <w:p w14:paraId="52D73521" w14:textId="77777777" w:rsidR="00390DDF" w:rsidRPr="003B65FB" w:rsidRDefault="00390DDF" w:rsidP="0054751B">
            <w:pPr>
              <w:ind w:right="9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51E1F43" w14:textId="77777777" w:rsidR="00390DDF" w:rsidRPr="003B65FB" w:rsidRDefault="00390DDF" w:rsidP="0054751B">
            <w:pPr>
              <w:tabs>
                <w:tab w:val="decimal" w:pos="722"/>
              </w:tabs>
              <w:ind w:right="9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</w:tr>
      <w:tr w:rsidR="00390DDF" w:rsidRPr="003B65FB" w14:paraId="3204509F" w14:textId="77777777" w:rsidTr="009378C7">
        <w:tc>
          <w:tcPr>
            <w:tcW w:w="4950" w:type="dxa"/>
          </w:tcPr>
          <w:p w14:paraId="574ACE1D" w14:textId="77777777" w:rsidR="00390DDF" w:rsidRPr="008345D6" w:rsidRDefault="00390DDF" w:rsidP="0054751B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กลับรายการค่าเผื่อการลดลงของมูลค่าเงินมัดจำ</w:t>
            </w:r>
          </w:p>
        </w:tc>
        <w:tc>
          <w:tcPr>
            <w:tcW w:w="1080" w:type="dxa"/>
            <w:shd w:val="clear" w:color="auto" w:fill="auto"/>
          </w:tcPr>
          <w:p w14:paraId="6BD211F6" w14:textId="77777777" w:rsidR="00390DDF" w:rsidRPr="003B65FB" w:rsidRDefault="00390DDF" w:rsidP="0054751B">
            <w:pPr>
              <w:tabs>
                <w:tab w:val="decimal" w:pos="804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5080BFD" w14:textId="77777777" w:rsidR="00390DDF" w:rsidRPr="003B65FB" w:rsidRDefault="00390DDF" w:rsidP="0054751B">
            <w:pPr>
              <w:tabs>
                <w:tab w:val="decimal" w:pos="546"/>
              </w:tabs>
              <w:ind w:right="9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C0F267" w14:textId="77777777" w:rsidR="00390DDF" w:rsidRPr="003B65FB" w:rsidRDefault="00390DDF" w:rsidP="0054751B">
            <w:pPr>
              <w:tabs>
                <w:tab w:val="decimal" w:pos="545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5203F40" w14:textId="77777777" w:rsidR="00390DDF" w:rsidRPr="003B65FB" w:rsidRDefault="00390DDF" w:rsidP="0054751B">
            <w:pPr>
              <w:ind w:right="9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2727F6" w14:textId="77777777" w:rsidR="00390DDF" w:rsidRPr="008345D6" w:rsidRDefault="00390DDF" w:rsidP="0054751B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634B434" w14:textId="77777777" w:rsidR="00390DDF" w:rsidRPr="003B65FB" w:rsidRDefault="00390DDF" w:rsidP="0054751B">
            <w:pPr>
              <w:ind w:right="9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EF1EC55" w14:textId="77777777" w:rsidR="00390DDF" w:rsidRPr="003B65FB" w:rsidRDefault="00390DDF" w:rsidP="0054751B">
            <w:pPr>
              <w:tabs>
                <w:tab w:val="decimal" w:pos="545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90DDF" w:rsidRPr="003B65FB" w14:paraId="55CE3B9D" w14:textId="77777777" w:rsidTr="009378C7">
        <w:tc>
          <w:tcPr>
            <w:tcW w:w="4950" w:type="dxa"/>
          </w:tcPr>
          <w:p w14:paraId="6A95B222" w14:textId="5CA08866" w:rsidR="00390DDF" w:rsidRPr="008345D6" w:rsidRDefault="00390DDF" w:rsidP="0054751B">
            <w:pPr>
              <w:ind w:left="273"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ระหว่างปี</w:t>
            </w:r>
          </w:p>
        </w:tc>
        <w:tc>
          <w:tcPr>
            <w:tcW w:w="1080" w:type="dxa"/>
            <w:shd w:val="clear" w:color="auto" w:fill="auto"/>
          </w:tcPr>
          <w:p w14:paraId="0BDFC268" w14:textId="77777777" w:rsidR="00390DDF" w:rsidRPr="003B65FB" w:rsidRDefault="00390DDF" w:rsidP="0054751B">
            <w:pPr>
              <w:tabs>
                <w:tab w:val="decimal" w:pos="804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</w:tcPr>
          <w:p w14:paraId="2231D385" w14:textId="77777777" w:rsidR="00390DDF" w:rsidRPr="003B65FB" w:rsidRDefault="00390DDF" w:rsidP="0054751B">
            <w:pPr>
              <w:tabs>
                <w:tab w:val="decimal" w:pos="546"/>
              </w:tabs>
              <w:ind w:right="9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8C5095" w14:textId="77777777" w:rsidR="00390DDF" w:rsidRPr="003B65FB" w:rsidRDefault="00390DDF" w:rsidP="0054751B">
            <w:pPr>
              <w:tabs>
                <w:tab w:val="decimal" w:pos="545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50,000</w:t>
            </w:r>
          </w:p>
        </w:tc>
        <w:tc>
          <w:tcPr>
            <w:tcW w:w="90" w:type="dxa"/>
          </w:tcPr>
          <w:p w14:paraId="5DFC57F7" w14:textId="77777777" w:rsidR="00390DDF" w:rsidRPr="003B65FB" w:rsidRDefault="00390DDF" w:rsidP="0054751B">
            <w:pPr>
              <w:ind w:right="9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4C7980A" w14:textId="77777777" w:rsidR="00390DDF" w:rsidRPr="003B65FB" w:rsidRDefault="00390DDF" w:rsidP="0054751B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68209464" w14:textId="77777777" w:rsidR="00390DDF" w:rsidRPr="003B65FB" w:rsidRDefault="00390DDF" w:rsidP="0054751B">
            <w:pPr>
              <w:ind w:right="9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4E9BB96" w14:textId="77777777" w:rsidR="00390DDF" w:rsidRPr="003B65FB" w:rsidRDefault="00390DDF" w:rsidP="0054751B">
            <w:pPr>
              <w:tabs>
                <w:tab w:val="decimal" w:pos="545"/>
              </w:tabs>
              <w:ind w:right="9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</w:tr>
      <w:tr w:rsidR="00390DDF" w:rsidRPr="003B65FB" w14:paraId="4C543BFE" w14:textId="77777777" w:rsidTr="009378C7">
        <w:tc>
          <w:tcPr>
            <w:tcW w:w="4950" w:type="dxa"/>
          </w:tcPr>
          <w:p w14:paraId="63D1D2DF" w14:textId="228D2B1B" w:rsidR="00390DDF" w:rsidRPr="008345D6" w:rsidRDefault="00390DDF" w:rsidP="0054751B">
            <w:pPr>
              <w:ind w:right="-18" w:firstLine="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ยอดคงเหลือปลายปี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390E1" w14:textId="4C50A3C7" w:rsidR="00390DDF" w:rsidRPr="003B65FB" w:rsidRDefault="00E66ABD" w:rsidP="0054751B">
            <w:pPr>
              <w:tabs>
                <w:tab w:val="decimal" w:pos="804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593,293</w:t>
            </w:r>
          </w:p>
        </w:tc>
        <w:tc>
          <w:tcPr>
            <w:tcW w:w="90" w:type="dxa"/>
          </w:tcPr>
          <w:p w14:paraId="4F29AF60" w14:textId="77777777" w:rsidR="00390DDF" w:rsidRPr="003B65FB" w:rsidRDefault="00390DDF" w:rsidP="0054751B">
            <w:pPr>
              <w:tabs>
                <w:tab w:val="decimal" w:pos="546"/>
              </w:tabs>
              <w:ind w:right="9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9D317" w14:textId="77777777" w:rsidR="00390DDF" w:rsidRPr="003B65FB" w:rsidRDefault="00390DDF" w:rsidP="0054751B">
            <w:pPr>
              <w:tabs>
                <w:tab w:val="decimal" w:pos="804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75,000</w:t>
            </w:r>
          </w:p>
        </w:tc>
        <w:tc>
          <w:tcPr>
            <w:tcW w:w="90" w:type="dxa"/>
          </w:tcPr>
          <w:p w14:paraId="7E63CB54" w14:textId="77777777" w:rsidR="00390DDF" w:rsidRPr="003B65FB" w:rsidRDefault="00390DDF" w:rsidP="0054751B">
            <w:pPr>
              <w:tabs>
                <w:tab w:val="decimal" w:pos="1260"/>
              </w:tabs>
              <w:ind w:right="9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C5BA3" w14:textId="77777777" w:rsidR="00390DDF" w:rsidRPr="008345D6" w:rsidRDefault="00390DDF" w:rsidP="0054751B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243,293</w:t>
            </w:r>
          </w:p>
        </w:tc>
        <w:tc>
          <w:tcPr>
            <w:tcW w:w="90" w:type="dxa"/>
          </w:tcPr>
          <w:p w14:paraId="1ED45B73" w14:textId="77777777" w:rsidR="00390DDF" w:rsidRPr="003B65FB" w:rsidRDefault="00390DDF" w:rsidP="0054751B">
            <w:pPr>
              <w:tabs>
                <w:tab w:val="decimal" w:pos="1260"/>
              </w:tabs>
              <w:ind w:right="9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C51F72" w14:textId="77777777" w:rsidR="00390DDF" w:rsidRPr="003B65FB" w:rsidRDefault="00390DDF" w:rsidP="0054751B">
            <w:pPr>
              <w:tabs>
                <w:tab w:val="decimal" w:pos="810"/>
              </w:tabs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eastAsia="Times New Roman" w:hAnsi="Angsana New" w:hint="cs"/>
                <w:b/>
                <w:bCs/>
                <w:sz w:val="28"/>
              </w:rPr>
              <w:t>75</w:t>
            </w:r>
            <w:r w:rsidRPr="003B65FB">
              <w:rPr>
                <w:rFonts w:ascii="Angsana New" w:eastAsia="Times New Roman" w:hAnsi="Angsana New" w:hint="cs"/>
                <w:b/>
                <w:bCs/>
                <w:sz w:val="28"/>
                <w:lang w:val="en-GB"/>
              </w:rPr>
              <w:t>,</w:t>
            </w:r>
            <w:r w:rsidRPr="003B65FB">
              <w:rPr>
                <w:rFonts w:ascii="Angsana New" w:eastAsia="Times New Roman" w:hAnsi="Angsana New" w:hint="cs"/>
                <w:b/>
                <w:bCs/>
                <w:sz w:val="28"/>
              </w:rPr>
              <w:t>000</w:t>
            </w:r>
          </w:p>
        </w:tc>
      </w:tr>
    </w:tbl>
    <w:p w14:paraId="6C171B3F" w14:textId="2278177D" w:rsidR="00EC57B2" w:rsidRPr="00F16703" w:rsidRDefault="00EC57B2" w:rsidP="00161568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>เงินลงทุนในบริษัทย่อย</w:t>
      </w:r>
      <w:r w:rsidRPr="00F16703">
        <w:rPr>
          <w:rFonts w:ascii="Angsana New" w:hAnsi="Angsana New" w:hint="cs"/>
          <w:b/>
          <w:bCs/>
          <w:sz w:val="28"/>
        </w:rPr>
        <w:t xml:space="preserve"> </w:t>
      </w:r>
    </w:p>
    <w:p w14:paraId="4D7D3560" w14:textId="0E3A2C4D" w:rsidR="00EC57B2" w:rsidRPr="003B65FB" w:rsidRDefault="00EC57B2" w:rsidP="00EC57B2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2215F8">
        <w:rPr>
          <w:rFonts w:ascii="Angsana New" w:hAnsi="Angsana New" w:hint="cs"/>
          <w:color w:val="000000"/>
          <w:spacing w:val="-2"/>
          <w:sz w:val="28"/>
        </w:rPr>
        <w:t>1</w:t>
      </w:r>
      <w:r w:rsidR="008A0D24">
        <w:rPr>
          <w:rFonts w:ascii="Angsana New" w:hAnsi="Angsana New"/>
          <w:color w:val="000000"/>
          <w:spacing w:val="-2"/>
          <w:sz w:val="28"/>
        </w:rPr>
        <w:t>6</w:t>
      </w:r>
      <w:r w:rsidRPr="002215F8">
        <w:rPr>
          <w:rFonts w:ascii="Angsana New" w:hAnsi="Angsana New" w:hint="cs"/>
          <w:color w:val="000000"/>
          <w:spacing w:val="-2"/>
          <w:sz w:val="28"/>
        </w:rPr>
        <w:t xml:space="preserve">.1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เงินลงทุนในบริษัทย่อย ณ วันที่ </w:t>
      </w:r>
      <w:r w:rsidR="00CA4ABB">
        <w:rPr>
          <w:rFonts w:ascii="Angsana New" w:hAnsi="Angsana New"/>
          <w:color w:val="000000"/>
          <w:spacing w:val="-2"/>
          <w:sz w:val="28"/>
        </w:rPr>
        <w:t>31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CA4ABB">
        <w:rPr>
          <w:rFonts w:ascii="Angsana New" w:hAnsi="Angsana New"/>
          <w:color w:val="000000"/>
          <w:spacing w:val="-2"/>
          <w:sz w:val="28"/>
          <w:lang w:val="en-GB"/>
        </w:rPr>
        <w:t>2563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และ</w:t>
      </w:r>
      <w:r w:rsidR="00CA4ABB">
        <w:rPr>
          <w:rFonts w:ascii="Angsana New" w:hAnsi="Angsana New"/>
          <w:color w:val="000000"/>
          <w:spacing w:val="-2"/>
          <w:sz w:val="28"/>
          <w:lang w:val="en-GB"/>
        </w:rPr>
        <w:t xml:space="preserve"> 2562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มีดังนี้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EC57B2" w:rsidRPr="003B65FB" w14:paraId="5050B391" w14:textId="77777777" w:rsidTr="009378C7">
        <w:trPr>
          <w:trHeight w:val="77"/>
        </w:trPr>
        <w:tc>
          <w:tcPr>
            <w:tcW w:w="9360" w:type="dxa"/>
            <w:gridSpan w:val="13"/>
            <w:vAlign w:val="bottom"/>
          </w:tcPr>
          <w:p w14:paraId="57757685" w14:textId="77777777" w:rsidR="00EC57B2" w:rsidRPr="008345D6" w:rsidRDefault="00EC57B2" w:rsidP="0054751B">
            <w:pPr>
              <w:spacing w:before="120"/>
              <w:ind w:right="4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EC57B2" w:rsidRPr="003B65FB" w14:paraId="607CA467" w14:textId="77777777" w:rsidTr="009378C7">
        <w:tc>
          <w:tcPr>
            <w:tcW w:w="2880" w:type="dxa"/>
            <w:vAlign w:val="bottom"/>
          </w:tcPr>
          <w:p w14:paraId="4305A70E" w14:textId="77777777" w:rsidR="00EC57B2" w:rsidRPr="003B65FB" w:rsidRDefault="00EC57B2" w:rsidP="0054751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AE694B5" w14:textId="77777777" w:rsidR="00EC57B2" w:rsidRPr="003B65FB" w:rsidRDefault="00EC57B2" w:rsidP="0054751B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0AE3CEAE" w14:textId="77777777" w:rsidR="00EC57B2" w:rsidRPr="008345D6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C57B2" w:rsidRPr="003B65FB" w14:paraId="572E4449" w14:textId="77777777" w:rsidTr="009378C7">
        <w:tc>
          <w:tcPr>
            <w:tcW w:w="2880" w:type="dxa"/>
            <w:vAlign w:val="bottom"/>
          </w:tcPr>
          <w:p w14:paraId="28BBF04A" w14:textId="77777777" w:rsidR="00EC57B2" w:rsidRPr="003B65FB" w:rsidRDefault="00EC57B2" w:rsidP="0054751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CFE1DCD" w14:textId="77777777" w:rsidR="00EC57B2" w:rsidRPr="003B65FB" w:rsidRDefault="00EC57B2" w:rsidP="0054751B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A0FEC" w14:textId="77777777" w:rsidR="00EC57B2" w:rsidRPr="003B65FB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D1B165" w14:textId="77777777" w:rsidR="00EC57B2" w:rsidRPr="003B65FB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F2F4F" w14:textId="77777777" w:rsidR="00EC57B2" w:rsidRPr="003B65FB" w:rsidRDefault="00EC57B2" w:rsidP="0054751B">
            <w:pPr>
              <w:ind w:left="-3" w:right="-5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สัดส่วนเงินลงทุน</w:t>
            </w:r>
            <w:r w:rsidRPr="003B65FB">
              <w:rPr>
                <w:rFonts w:ascii="Angsana New" w:hAnsi="Angsana New" w:hint="cs"/>
                <w:sz w:val="28"/>
              </w:rPr>
              <w:t xml:space="preserve"> (</w:t>
            </w:r>
            <w:r w:rsidRPr="008345D6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16A559" w14:textId="77777777" w:rsidR="00EC57B2" w:rsidRPr="003B65FB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1EAEC" w14:textId="77777777" w:rsidR="00EC57B2" w:rsidRPr="003B65FB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</w:tr>
      <w:tr w:rsidR="00EC57B2" w:rsidRPr="003B65FB" w14:paraId="4380F354" w14:textId="77777777" w:rsidTr="009378C7"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24FE9BBB" w14:textId="77777777" w:rsidR="00EC57B2" w:rsidRPr="003B65FB" w:rsidRDefault="00EC57B2" w:rsidP="0054751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56A92E66" w14:textId="77777777" w:rsidR="00EC57B2" w:rsidRPr="003B65FB" w:rsidRDefault="00EC57B2" w:rsidP="0054751B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65D440" w14:textId="77777777" w:rsidR="00EC57B2" w:rsidRPr="003B65FB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90" w:type="dxa"/>
          </w:tcPr>
          <w:p w14:paraId="648C62E1" w14:textId="77777777" w:rsidR="00EC57B2" w:rsidRPr="003B65FB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BA4473" w14:textId="77777777" w:rsidR="00EC57B2" w:rsidRPr="003B65FB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2562</w:t>
            </w:r>
          </w:p>
        </w:tc>
        <w:tc>
          <w:tcPr>
            <w:tcW w:w="90" w:type="dxa"/>
          </w:tcPr>
          <w:p w14:paraId="1CE0F381" w14:textId="77777777" w:rsidR="00EC57B2" w:rsidRPr="003B65FB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EA5BEC" w14:textId="77777777" w:rsidR="00EC57B2" w:rsidRPr="003B65FB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90" w:type="dxa"/>
          </w:tcPr>
          <w:p w14:paraId="45D5788D" w14:textId="77777777" w:rsidR="00EC57B2" w:rsidRPr="003B65FB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7E90F7" w14:textId="77777777" w:rsidR="00EC57B2" w:rsidRPr="003B65FB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2562</w:t>
            </w:r>
          </w:p>
        </w:tc>
        <w:tc>
          <w:tcPr>
            <w:tcW w:w="90" w:type="dxa"/>
          </w:tcPr>
          <w:p w14:paraId="778C221A" w14:textId="77777777" w:rsidR="00EC57B2" w:rsidRPr="003B65FB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053F7F" w14:textId="77777777" w:rsidR="00EC57B2" w:rsidRPr="003B65FB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90" w:type="dxa"/>
          </w:tcPr>
          <w:p w14:paraId="2261D550" w14:textId="77777777" w:rsidR="00EC57B2" w:rsidRPr="003B65FB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41204D" w14:textId="77777777" w:rsidR="00EC57B2" w:rsidRPr="003B65FB" w:rsidRDefault="00EC57B2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2562</w:t>
            </w:r>
          </w:p>
        </w:tc>
      </w:tr>
      <w:tr w:rsidR="00EC57B2" w:rsidRPr="003B65FB" w14:paraId="583C4D92" w14:textId="77777777" w:rsidTr="009378C7">
        <w:tc>
          <w:tcPr>
            <w:tcW w:w="2880" w:type="dxa"/>
          </w:tcPr>
          <w:p w14:paraId="4503B0B0" w14:textId="77777777" w:rsidR="00EC57B2" w:rsidRPr="008345D6" w:rsidRDefault="00EC57B2" w:rsidP="0054751B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399E1B3E" w14:textId="77777777" w:rsidR="00EC57B2" w:rsidRPr="003B65FB" w:rsidRDefault="00EC57B2" w:rsidP="0054751B">
            <w:pPr>
              <w:tabs>
                <w:tab w:val="decimal" w:pos="720"/>
              </w:tabs>
              <w:ind w:right="332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87E20F" w14:textId="77777777" w:rsidR="00EC57B2" w:rsidRPr="003B65FB" w:rsidRDefault="00EC57B2" w:rsidP="0054751B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54F80655" w14:textId="77777777" w:rsidR="00EC57B2" w:rsidRPr="003B65FB" w:rsidRDefault="00EC57B2" w:rsidP="0054751B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17BD27" w14:textId="77777777" w:rsidR="00EC57B2" w:rsidRPr="003B65FB" w:rsidRDefault="00EC57B2" w:rsidP="0054751B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0BC0510C" w14:textId="77777777" w:rsidR="00EC57B2" w:rsidRPr="003B65FB" w:rsidRDefault="00EC57B2" w:rsidP="0054751B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F1DE99" w14:textId="77777777" w:rsidR="00EC57B2" w:rsidRPr="008345D6" w:rsidRDefault="00EC57B2" w:rsidP="0054751B">
            <w:pPr>
              <w:ind w:left="-719" w:right="18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8F577FD" w14:textId="77777777" w:rsidR="00EC57B2" w:rsidRPr="003B65FB" w:rsidRDefault="00EC57B2" w:rsidP="0054751B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08E7AC" w14:textId="77777777" w:rsidR="00EC57B2" w:rsidRPr="003B65FB" w:rsidRDefault="00EC57B2" w:rsidP="0054751B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CAC8541" w14:textId="77777777" w:rsidR="00EC57B2" w:rsidRPr="008345D6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80EB4D" w14:textId="77777777" w:rsidR="00EC57B2" w:rsidRPr="003B65FB" w:rsidRDefault="00EC57B2" w:rsidP="0054751B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550,000</w:t>
            </w:r>
          </w:p>
        </w:tc>
        <w:tc>
          <w:tcPr>
            <w:tcW w:w="90" w:type="dxa"/>
          </w:tcPr>
          <w:p w14:paraId="09CFB6E7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0A86BCD" w14:textId="77777777" w:rsidR="00EC57B2" w:rsidRPr="008345D6" w:rsidRDefault="00EC57B2" w:rsidP="0054751B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550,000</w:t>
            </w:r>
          </w:p>
        </w:tc>
      </w:tr>
      <w:tr w:rsidR="00EC57B2" w:rsidRPr="003B65FB" w14:paraId="08392242" w14:textId="77777777" w:rsidTr="009378C7">
        <w:trPr>
          <w:trHeight w:val="234"/>
        </w:trPr>
        <w:tc>
          <w:tcPr>
            <w:tcW w:w="2880" w:type="dxa"/>
          </w:tcPr>
          <w:p w14:paraId="1C78B96D" w14:textId="77777777" w:rsidR="00EC57B2" w:rsidRPr="003B65FB" w:rsidRDefault="00EC57B2" w:rsidP="0054751B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เอ็นเนอร์ยี่ ฟอร์ โซไซตี้ จำกัด</w:t>
            </w:r>
          </w:p>
        </w:tc>
        <w:tc>
          <w:tcPr>
            <w:tcW w:w="90" w:type="dxa"/>
          </w:tcPr>
          <w:p w14:paraId="5E6E524D" w14:textId="77777777" w:rsidR="00EC57B2" w:rsidRPr="003B65FB" w:rsidRDefault="00EC57B2" w:rsidP="0054751B">
            <w:pPr>
              <w:tabs>
                <w:tab w:val="decimal" w:pos="720"/>
              </w:tabs>
              <w:ind w:right="332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584DA8" w14:textId="77777777" w:rsidR="00EC57B2" w:rsidRPr="003B65FB" w:rsidRDefault="00EC57B2" w:rsidP="002B4523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A7FF45" w14:textId="77777777" w:rsidR="00EC57B2" w:rsidRPr="003B65FB" w:rsidRDefault="00EC57B2" w:rsidP="002B4523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F8E0B8" w14:textId="77777777" w:rsidR="00EC57B2" w:rsidRPr="003B65FB" w:rsidRDefault="00EC57B2" w:rsidP="002B4523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D1C6D7" w14:textId="77777777" w:rsidR="00EC57B2" w:rsidRPr="003B65FB" w:rsidRDefault="00EC57B2" w:rsidP="002B4523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C5F156" w14:textId="77777777" w:rsidR="00EC57B2" w:rsidRPr="003B65FB" w:rsidRDefault="00EC57B2" w:rsidP="002B4523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C831CE" w14:textId="77777777" w:rsidR="00EC57B2" w:rsidRPr="003B65FB" w:rsidRDefault="00EC57B2" w:rsidP="002B4523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2B8333" w14:textId="77777777" w:rsidR="00EC57B2" w:rsidRPr="003B65FB" w:rsidRDefault="00EC57B2" w:rsidP="002B4523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5533C9" w14:textId="77777777" w:rsidR="00EC57B2" w:rsidRPr="003B65FB" w:rsidRDefault="00EC57B2" w:rsidP="002B4523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B09451" w14:textId="77777777" w:rsidR="00EC57B2" w:rsidRPr="003B65FB" w:rsidRDefault="00EC57B2" w:rsidP="002B4523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249,999</w:t>
            </w:r>
          </w:p>
        </w:tc>
        <w:tc>
          <w:tcPr>
            <w:tcW w:w="90" w:type="dxa"/>
            <w:vAlign w:val="bottom"/>
          </w:tcPr>
          <w:p w14:paraId="0536A94B" w14:textId="77777777" w:rsidR="00EC57B2" w:rsidRPr="003B65FB" w:rsidRDefault="00EC57B2" w:rsidP="002B4523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D0948C3" w14:textId="77777777" w:rsidR="00EC57B2" w:rsidRPr="003B65FB" w:rsidRDefault="00EC57B2" w:rsidP="002B4523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249,999</w:t>
            </w:r>
          </w:p>
        </w:tc>
      </w:tr>
      <w:tr w:rsidR="00EC57B2" w:rsidRPr="003B65FB" w14:paraId="033D9EE1" w14:textId="77777777" w:rsidTr="009378C7">
        <w:trPr>
          <w:trHeight w:val="234"/>
        </w:trPr>
        <w:tc>
          <w:tcPr>
            <w:tcW w:w="2880" w:type="dxa"/>
          </w:tcPr>
          <w:p w14:paraId="12E3E10C" w14:textId="77777777" w:rsidR="00EC57B2" w:rsidRPr="003B65FB" w:rsidRDefault="00EC57B2" w:rsidP="0054751B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4B3D3D22" w14:textId="77777777" w:rsidR="00EC57B2" w:rsidRPr="003B65FB" w:rsidRDefault="00EC57B2" w:rsidP="0054751B">
            <w:pPr>
              <w:tabs>
                <w:tab w:val="decimal" w:pos="720"/>
              </w:tabs>
              <w:ind w:right="332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5F2EE7" w14:textId="77777777" w:rsidR="00EC57B2" w:rsidRPr="003B65FB" w:rsidRDefault="00EC57B2" w:rsidP="002B4523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96F675" w14:textId="77777777" w:rsidR="00EC57B2" w:rsidRPr="003B65FB" w:rsidRDefault="00EC57B2" w:rsidP="002B4523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79DC97" w14:textId="77777777" w:rsidR="00EC57B2" w:rsidRPr="003B65FB" w:rsidRDefault="00EC57B2" w:rsidP="002B4523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65,500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1070E2" w14:textId="77777777" w:rsidR="00EC57B2" w:rsidRPr="003B65FB" w:rsidRDefault="00EC57B2" w:rsidP="002B4523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C77ABF" w14:textId="77777777" w:rsidR="00EC57B2" w:rsidRPr="003B65FB" w:rsidRDefault="00EC57B2" w:rsidP="002B4523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BCD9C3" w14:textId="77777777" w:rsidR="00EC57B2" w:rsidRPr="003B65FB" w:rsidRDefault="00EC57B2" w:rsidP="002B4523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FAE8A7" w14:textId="77777777" w:rsidR="00EC57B2" w:rsidRPr="003B65FB" w:rsidRDefault="00EC57B2" w:rsidP="002B4523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90.84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BC2E33" w14:textId="77777777" w:rsidR="00EC57B2" w:rsidRPr="003B65FB" w:rsidRDefault="00EC57B2" w:rsidP="002B4523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454B12" w14:textId="77777777" w:rsidR="00EC57B2" w:rsidRPr="003B65FB" w:rsidRDefault="00EC57B2" w:rsidP="002B4523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81,744</w:t>
            </w:r>
          </w:p>
        </w:tc>
        <w:tc>
          <w:tcPr>
            <w:tcW w:w="90" w:type="dxa"/>
            <w:vAlign w:val="bottom"/>
          </w:tcPr>
          <w:p w14:paraId="0F5DC4A3" w14:textId="77777777" w:rsidR="00EC57B2" w:rsidRPr="003B65FB" w:rsidRDefault="00EC57B2" w:rsidP="002B4523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B4D658D" w14:textId="77777777" w:rsidR="00EC57B2" w:rsidRPr="003B65FB" w:rsidRDefault="00EC57B2" w:rsidP="002B4523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107,500</w:t>
            </w:r>
          </w:p>
        </w:tc>
      </w:tr>
      <w:tr w:rsidR="00EC57B2" w:rsidRPr="003B65FB" w14:paraId="1E156B25" w14:textId="77777777" w:rsidTr="009378C7">
        <w:trPr>
          <w:trHeight w:val="234"/>
        </w:trPr>
        <w:tc>
          <w:tcPr>
            <w:tcW w:w="2880" w:type="dxa"/>
          </w:tcPr>
          <w:p w14:paraId="6E04CA3E" w14:textId="77777777" w:rsidR="00EC57B2" w:rsidRPr="008345D6" w:rsidRDefault="00EC57B2" w:rsidP="0054751B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48CFA8AF" w14:textId="77777777" w:rsidR="00EC57B2" w:rsidRPr="003B65FB" w:rsidRDefault="00EC57B2" w:rsidP="0054751B">
            <w:pPr>
              <w:tabs>
                <w:tab w:val="decimal" w:pos="720"/>
              </w:tabs>
              <w:ind w:right="332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870B3A" w14:textId="77777777" w:rsidR="00EC57B2" w:rsidRPr="003B65FB" w:rsidRDefault="00EC57B2" w:rsidP="0054751B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14C69F1E" w14:textId="77777777" w:rsidR="00EC57B2" w:rsidRPr="003B65FB" w:rsidRDefault="00EC57B2" w:rsidP="0054751B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D2FCB8" w14:textId="77777777" w:rsidR="00EC57B2" w:rsidRPr="003B65FB" w:rsidRDefault="00EC57B2" w:rsidP="0054751B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1335E8E0" w14:textId="77777777" w:rsidR="00EC57B2" w:rsidRPr="003B65FB" w:rsidRDefault="00EC57B2" w:rsidP="0054751B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339E89" w14:textId="77777777" w:rsidR="00EC57B2" w:rsidRPr="008345D6" w:rsidRDefault="00EC57B2" w:rsidP="0054751B">
            <w:pPr>
              <w:ind w:left="-719" w:right="18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555BA58" w14:textId="77777777" w:rsidR="00EC57B2" w:rsidRPr="003B65FB" w:rsidRDefault="00EC57B2" w:rsidP="0054751B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DAB43C" w14:textId="77777777" w:rsidR="00EC57B2" w:rsidRPr="003B65FB" w:rsidRDefault="00EC57B2" w:rsidP="0054751B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5413BB5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9C8DC3" w14:textId="77777777" w:rsidR="00EC57B2" w:rsidRPr="003B65FB" w:rsidRDefault="00EC57B2" w:rsidP="0054751B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50,000</w:t>
            </w:r>
          </w:p>
        </w:tc>
        <w:tc>
          <w:tcPr>
            <w:tcW w:w="90" w:type="dxa"/>
          </w:tcPr>
          <w:p w14:paraId="1AF720BF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5B00DFD" w14:textId="77777777" w:rsidR="00EC57B2" w:rsidRPr="003B65FB" w:rsidRDefault="00EC57B2" w:rsidP="0054751B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50,000</w:t>
            </w:r>
          </w:p>
        </w:tc>
      </w:tr>
      <w:tr w:rsidR="00EC57B2" w:rsidRPr="003B65FB" w14:paraId="39EC5B9B" w14:textId="77777777" w:rsidTr="009378C7">
        <w:tc>
          <w:tcPr>
            <w:tcW w:w="2880" w:type="dxa"/>
          </w:tcPr>
          <w:p w14:paraId="36BC21D0" w14:textId="77777777" w:rsidR="00EC57B2" w:rsidRPr="008345D6" w:rsidRDefault="00EC57B2" w:rsidP="0054751B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เอ็ม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โซลูชั่น จำกัด</w:t>
            </w:r>
          </w:p>
        </w:tc>
        <w:tc>
          <w:tcPr>
            <w:tcW w:w="90" w:type="dxa"/>
          </w:tcPr>
          <w:p w14:paraId="6A6A0B51" w14:textId="77777777" w:rsidR="00EC57B2" w:rsidRPr="003B65FB" w:rsidRDefault="00EC57B2" w:rsidP="0054751B">
            <w:pPr>
              <w:tabs>
                <w:tab w:val="decimal" w:pos="720"/>
              </w:tabs>
              <w:ind w:right="332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410BB4" w14:textId="77777777" w:rsidR="00EC57B2" w:rsidRPr="003B65FB" w:rsidRDefault="00EC57B2" w:rsidP="0054751B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376AB3BC" w14:textId="77777777" w:rsidR="00EC57B2" w:rsidRPr="003B65FB" w:rsidRDefault="00EC57B2" w:rsidP="0054751B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7E07BF" w14:textId="77777777" w:rsidR="00EC57B2" w:rsidRPr="003B65FB" w:rsidRDefault="00EC57B2" w:rsidP="0054751B">
            <w:pPr>
              <w:tabs>
                <w:tab w:val="decimal" w:pos="72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64FBDE29" w14:textId="77777777" w:rsidR="00EC57B2" w:rsidRPr="003B65FB" w:rsidRDefault="00EC57B2" w:rsidP="0054751B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86B871" w14:textId="77777777" w:rsidR="00EC57B2" w:rsidRPr="008345D6" w:rsidRDefault="00EC57B2" w:rsidP="0054751B">
            <w:pPr>
              <w:ind w:left="-719" w:right="18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45E8FF5" w14:textId="77777777" w:rsidR="00EC57B2" w:rsidRPr="003B65FB" w:rsidRDefault="00EC57B2" w:rsidP="0054751B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C579BA" w14:textId="77777777" w:rsidR="00EC57B2" w:rsidRPr="003B65FB" w:rsidRDefault="00EC57B2" w:rsidP="0054751B">
            <w:pPr>
              <w:ind w:left="-719" w:right="183" w:hanging="36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4DBB899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45B23A" w14:textId="77777777" w:rsidR="00EC57B2" w:rsidRPr="003B65FB" w:rsidRDefault="00EC57B2" w:rsidP="0054751B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13,327</w:t>
            </w:r>
          </w:p>
        </w:tc>
        <w:tc>
          <w:tcPr>
            <w:tcW w:w="90" w:type="dxa"/>
          </w:tcPr>
          <w:p w14:paraId="78D34371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BCF473A" w14:textId="77777777" w:rsidR="00EC57B2" w:rsidRPr="003B65FB" w:rsidRDefault="00EC57B2" w:rsidP="0054751B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13,327</w:t>
            </w:r>
          </w:p>
        </w:tc>
      </w:tr>
      <w:tr w:rsidR="00EC57B2" w:rsidRPr="003B65FB" w14:paraId="7EBB6C24" w14:textId="77777777" w:rsidTr="009378C7">
        <w:trPr>
          <w:trHeight w:val="234"/>
        </w:trPr>
        <w:tc>
          <w:tcPr>
            <w:tcW w:w="2880" w:type="dxa"/>
          </w:tcPr>
          <w:p w14:paraId="3B83137D" w14:textId="77777777" w:rsidR="00EC57B2" w:rsidRPr="008345D6" w:rsidRDefault="00EC57B2" w:rsidP="0054751B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รวมเงินลงทุนในบริษัทย่อย</w:t>
            </w:r>
          </w:p>
        </w:tc>
        <w:tc>
          <w:tcPr>
            <w:tcW w:w="90" w:type="dxa"/>
          </w:tcPr>
          <w:p w14:paraId="2E8F7582" w14:textId="77777777" w:rsidR="00EC57B2" w:rsidRPr="003B65FB" w:rsidRDefault="00EC57B2" w:rsidP="0054751B">
            <w:pPr>
              <w:tabs>
                <w:tab w:val="decimal" w:pos="882"/>
              </w:tabs>
              <w:ind w:right="33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9BC08F" w14:textId="77777777" w:rsidR="00EC57B2" w:rsidRPr="003B65FB" w:rsidRDefault="00EC57B2" w:rsidP="0054751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23720F8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F8769B" w14:textId="77777777" w:rsidR="00EC57B2" w:rsidRPr="003B65FB" w:rsidRDefault="00EC57B2" w:rsidP="0054751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1EAC7BE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FD8DAE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83114E5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FB5003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D394D1F" w14:textId="77777777" w:rsidR="00EC57B2" w:rsidRPr="008345D6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50636C" w14:textId="35C27E00" w:rsidR="00EC57B2" w:rsidRPr="003B65FB" w:rsidRDefault="00EC57B2" w:rsidP="0054751B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945,0</w:t>
            </w:r>
            <w:r w:rsidR="00F153F1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90" w:type="dxa"/>
          </w:tcPr>
          <w:p w14:paraId="3902F2D0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29E177" w14:textId="77777777" w:rsidR="00EC57B2" w:rsidRPr="008345D6" w:rsidRDefault="00EC57B2" w:rsidP="0054751B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970,826</w:t>
            </w:r>
          </w:p>
        </w:tc>
      </w:tr>
      <w:tr w:rsidR="00EC57B2" w:rsidRPr="003B65FB" w14:paraId="01F94450" w14:textId="77777777" w:rsidTr="009378C7">
        <w:tc>
          <w:tcPr>
            <w:tcW w:w="2880" w:type="dxa"/>
          </w:tcPr>
          <w:p w14:paraId="7730A014" w14:textId="77777777" w:rsidR="00EC57B2" w:rsidRPr="003B65FB" w:rsidRDefault="00EC57B2" w:rsidP="0054751B">
            <w:pPr>
              <w:ind w:left="342" w:right="-36" w:hanging="342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1F7A1AF9" w14:textId="77777777" w:rsidR="00EC57B2" w:rsidRPr="003B65FB" w:rsidRDefault="00EC57B2" w:rsidP="0054751B">
            <w:pPr>
              <w:tabs>
                <w:tab w:val="decimal" w:pos="882"/>
              </w:tabs>
              <w:ind w:right="33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69981A" w14:textId="77777777" w:rsidR="00EC57B2" w:rsidRPr="003B65FB" w:rsidRDefault="00EC57B2" w:rsidP="0054751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FFCE886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136AC" w14:textId="77777777" w:rsidR="00EC57B2" w:rsidRPr="003B65FB" w:rsidRDefault="00EC57B2" w:rsidP="0054751B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64B1DBB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06015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132D49A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130304" w14:textId="77777777" w:rsidR="00EC57B2" w:rsidRPr="008345D6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2679FF2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6FEB8A" w14:textId="50B144F8" w:rsidR="00EC57B2" w:rsidRPr="003B65FB" w:rsidRDefault="00EC57B2" w:rsidP="0054751B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="00F16703">
              <w:rPr>
                <w:rFonts w:ascii="Angsana New" w:hAnsi="Angsana New"/>
                <w:sz w:val="28"/>
              </w:rPr>
              <w:t>211,910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</w:tcPr>
          <w:p w14:paraId="1CAC0B2A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3511D1" w14:textId="77777777" w:rsidR="00EC57B2" w:rsidRPr="003B65FB" w:rsidRDefault="00EC57B2" w:rsidP="0054751B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(198,582)</w:t>
            </w:r>
          </w:p>
        </w:tc>
      </w:tr>
      <w:tr w:rsidR="00EC57B2" w:rsidRPr="003B65FB" w14:paraId="5603B926" w14:textId="77777777" w:rsidTr="009378C7">
        <w:trPr>
          <w:trHeight w:val="234"/>
        </w:trPr>
        <w:tc>
          <w:tcPr>
            <w:tcW w:w="2880" w:type="dxa"/>
          </w:tcPr>
          <w:p w14:paraId="52BE6C2E" w14:textId="77777777" w:rsidR="00EC57B2" w:rsidRPr="003B65FB" w:rsidRDefault="00EC57B2" w:rsidP="0054751B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6E49069D" w14:textId="77777777" w:rsidR="00EC57B2" w:rsidRPr="003B65FB" w:rsidRDefault="00EC57B2" w:rsidP="0054751B">
            <w:pPr>
              <w:tabs>
                <w:tab w:val="decimal" w:pos="702"/>
              </w:tabs>
              <w:ind w:left="-101" w:right="33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8FA715" w14:textId="77777777" w:rsidR="00EC57B2" w:rsidRPr="003B65FB" w:rsidRDefault="00EC57B2" w:rsidP="0054751B">
            <w:pPr>
              <w:tabs>
                <w:tab w:val="decimal" w:pos="702"/>
              </w:tabs>
              <w:ind w:left="-101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C096F6C" w14:textId="77777777" w:rsidR="00EC57B2" w:rsidRPr="003B65FB" w:rsidRDefault="00EC57B2" w:rsidP="0054751B">
            <w:pPr>
              <w:tabs>
                <w:tab w:val="decimal" w:pos="702"/>
              </w:tabs>
              <w:ind w:left="-101"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04752D" w14:textId="77777777" w:rsidR="00EC57B2" w:rsidRPr="003B65FB" w:rsidRDefault="00EC57B2" w:rsidP="0054751B">
            <w:pPr>
              <w:tabs>
                <w:tab w:val="decimal" w:pos="702"/>
              </w:tabs>
              <w:ind w:left="-101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3102241" w14:textId="77777777" w:rsidR="00EC57B2" w:rsidRPr="003B65FB" w:rsidRDefault="00EC57B2" w:rsidP="0054751B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FEE876" w14:textId="77777777" w:rsidR="00EC57B2" w:rsidRPr="003B65FB" w:rsidRDefault="00EC57B2" w:rsidP="0054751B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A28D055" w14:textId="77777777" w:rsidR="00EC57B2" w:rsidRPr="003B65FB" w:rsidRDefault="00EC57B2" w:rsidP="0054751B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D2213" w14:textId="77777777" w:rsidR="00EC57B2" w:rsidRPr="003B65FB" w:rsidRDefault="00EC57B2" w:rsidP="0054751B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AA0FA89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82620" w14:textId="01E61B3E" w:rsidR="00EC57B2" w:rsidRPr="003B65FB" w:rsidRDefault="00F16703" w:rsidP="0054751B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733,160</w:t>
            </w:r>
          </w:p>
        </w:tc>
        <w:tc>
          <w:tcPr>
            <w:tcW w:w="90" w:type="dxa"/>
          </w:tcPr>
          <w:p w14:paraId="5F9B509F" w14:textId="77777777" w:rsidR="00EC57B2" w:rsidRPr="003B65FB" w:rsidRDefault="00EC57B2" w:rsidP="0054751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0CA09" w14:textId="77777777" w:rsidR="00EC57B2" w:rsidRPr="003B65FB" w:rsidRDefault="00EC57B2" w:rsidP="0054751B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772,244</w:t>
            </w:r>
          </w:p>
        </w:tc>
      </w:tr>
    </w:tbl>
    <w:p w14:paraId="2D285A87" w14:textId="77777777" w:rsidR="005A1001" w:rsidRDefault="005A1001" w:rsidP="00D66984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434329AC" w14:textId="77777777" w:rsidR="005A1001" w:rsidRDefault="005A1001" w:rsidP="00D66984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2F23E9BF" w14:textId="77777777" w:rsidR="005A1001" w:rsidRDefault="005A1001" w:rsidP="00D66984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459DD968" w14:textId="02A28062" w:rsidR="00D66984" w:rsidRPr="003B65FB" w:rsidRDefault="00EC57B2" w:rsidP="00D66984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F56422">
        <w:rPr>
          <w:rFonts w:ascii="Angsana New" w:hAnsi="Angsana New" w:hint="cs"/>
          <w:color w:val="000000"/>
          <w:spacing w:val="-2"/>
          <w:sz w:val="28"/>
        </w:rPr>
        <w:t>1</w:t>
      </w:r>
      <w:r w:rsidR="008A0D24" w:rsidRPr="00F56422">
        <w:rPr>
          <w:rFonts w:ascii="Angsana New" w:hAnsi="Angsana New"/>
          <w:color w:val="000000"/>
          <w:spacing w:val="-2"/>
          <w:sz w:val="28"/>
        </w:rPr>
        <w:t>6</w:t>
      </w:r>
      <w:r w:rsidR="00CC70CD" w:rsidRPr="00F56422">
        <w:rPr>
          <w:rFonts w:ascii="Angsana New" w:hAnsi="Angsana New"/>
          <w:color w:val="000000"/>
          <w:spacing w:val="-2"/>
          <w:sz w:val="28"/>
        </w:rPr>
        <w:t>.</w:t>
      </w:r>
      <w:r w:rsidRPr="00F56422">
        <w:rPr>
          <w:rFonts w:ascii="Angsana New" w:hAnsi="Angsana New" w:hint="cs"/>
          <w:color w:val="000000"/>
          <w:spacing w:val="-2"/>
          <w:sz w:val="28"/>
        </w:rPr>
        <w:t>2</w:t>
      </w:r>
      <w:r w:rsidR="00D66984" w:rsidRPr="00F56422">
        <w:rPr>
          <w:rFonts w:ascii="Angsana New" w:hAnsi="Angsana New"/>
          <w:color w:val="000000"/>
          <w:spacing w:val="-2"/>
          <w:sz w:val="28"/>
        </w:rPr>
        <w:t xml:space="preserve"> </w:t>
      </w:r>
      <w:r w:rsidR="00D66984" w:rsidRPr="008345D6">
        <w:rPr>
          <w:rFonts w:ascii="Angsana New" w:hAnsi="Angsana New" w:hint="cs"/>
          <w:color w:val="000000"/>
          <w:spacing w:val="-2"/>
          <w:sz w:val="28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855"/>
        <w:gridCol w:w="819"/>
        <w:gridCol w:w="1000"/>
        <w:gridCol w:w="44"/>
        <w:gridCol w:w="811"/>
        <w:gridCol w:w="815"/>
        <w:gridCol w:w="894"/>
      </w:tblGrid>
      <w:tr w:rsidR="00D66984" w:rsidRPr="003B65FB" w14:paraId="48649EEC" w14:textId="77777777" w:rsidTr="009378C7">
        <w:tc>
          <w:tcPr>
            <w:tcW w:w="9375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53AA53FB" w14:textId="77777777" w:rsidR="00D66984" w:rsidRPr="008345D6" w:rsidRDefault="00D66984" w:rsidP="000D313F">
            <w:pPr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D66984">
              <w:rPr>
                <w:rFonts w:ascii="Angsana New" w:eastAsia="Times New Roman" w:hAnsi="Angsana New" w:hint="cs"/>
                <w:sz w:val="28"/>
              </w:rPr>
              <w:t>(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หน่วย</w:t>
            </w:r>
            <w:r w:rsidRPr="00D66984">
              <w:rPr>
                <w:rFonts w:ascii="Angsana New" w:eastAsia="Times New Roman" w:hAnsi="Angsana New" w:hint="cs"/>
                <w:sz w:val="28"/>
              </w:rPr>
              <w:t xml:space="preserve">: 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ล้านบาท)</w:t>
            </w:r>
          </w:p>
        </w:tc>
      </w:tr>
      <w:tr w:rsidR="00D66984" w:rsidRPr="003B65FB" w14:paraId="2917FBC6" w14:textId="77777777" w:rsidTr="00AE0163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319C4C" w14:textId="77777777" w:rsidR="00D66984" w:rsidRPr="00D66984" w:rsidRDefault="00D66984" w:rsidP="000D313F">
            <w:pPr>
              <w:jc w:val="center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pacing w:val="-4"/>
                <w:sz w:val="28"/>
                <w:cs/>
              </w:rPr>
              <w:lastRenderedPageBreak/>
              <w:t>บริษัท</w:t>
            </w:r>
          </w:p>
        </w:tc>
        <w:tc>
          <w:tcPr>
            <w:tcW w:w="16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957D406" w14:textId="1BB48549" w:rsidR="00D66984" w:rsidRPr="00D66984" w:rsidRDefault="00D66984" w:rsidP="00F56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สัดส่วนที่ถือ</w:t>
            </w:r>
            <w:r w:rsidR="00F56422">
              <w:rPr>
                <w:rFonts w:ascii="Angsana New" w:eastAsia="Times New Roman" w:hAnsi="Angsana New"/>
                <w:spacing w:val="-4"/>
                <w:sz w:val="28"/>
              </w:rPr>
              <w:t xml:space="preserve">    </w:t>
            </w:r>
            <w:r w:rsidRPr="008345D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โดยส่วนได้เสียที่</w:t>
            </w:r>
            <w:r w:rsidR="00F56422">
              <w:rPr>
                <w:rFonts w:ascii="Angsana New" w:eastAsia="Times New Roman" w:hAnsi="Angsana New"/>
                <w:spacing w:val="-4"/>
                <w:sz w:val="28"/>
              </w:rPr>
              <w:t xml:space="preserve"> </w:t>
            </w:r>
            <w:r w:rsidRPr="008345D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ไม่มีอำนาจควบคุม</w:t>
            </w:r>
          </w:p>
        </w:tc>
        <w:tc>
          <w:tcPr>
            <w:tcW w:w="185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96DCB70" w14:textId="267D39E0" w:rsidR="00D66984" w:rsidRPr="00D66984" w:rsidRDefault="00D66984" w:rsidP="000D31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ส่วนได้เสียที่</w:t>
            </w:r>
            <w:r w:rsidR="00C64F08">
              <w:rPr>
                <w:rFonts w:ascii="Angsana New" w:eastAsia="Times New Roman" w:hAnsi="Angsana New"/>
                <w:spacing w:val="-4"/>
                <w:sz w:val="28"/>
              </w:rPr>
              <w:t xml:space="preserve">        </w:t>
            </w:r>
            <w:r w:rsidRPr="008345D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ไม่มีอำนาจควบคุม</w:t>
            </w:r>
            <w:r w:rsidR="00C64F08">
              <w:rPr>
                <w:rFonts w:ascii="Angsana New" w:eastAsia="Times New Roman" w:hAnsi="Angsana New"/>
                <w:spacing w:val="-4"/>
                <w:sz w:val="28"/>
              </w:rPr>
              <w:t xml:space="preserve">   </w:t>
            </w:r>
            <w:r w:rsidRPr="008345D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ในบริษัทย่อยสะสม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B118F9" w14:textId="2E40FEAB" w:rsidR="00D66984" w:rsidRPr="008345D6" w:rsidRDefault="00D66984" w:rsidP="00C64F0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กำไรที่แบ่งให้กับส่วนได้เสียที่</w:t>
            </w:r>
            <w:r w:rsidR="00C64F08">
              <w:rPr>
                <w:rFonts w:ascii="Angsana New" w:eastAsia="Times New Roman" w:hAnsi="Angsana New"/>
                <w:spacing w:val="-4"/>
                <w:sz w:val="28"/>
              </w:rPr>
              <w:t xml:space="preserve">      </w:t>
            </w:r>
            <w:r w:rsidRPr="008345D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ไม่มีอำนาจควบคุม</w:t>
            </w:r>
            <w:r w:rsidR="00C64F08">
              <w:rPr>
                <w:rFonts w:ascii="Angsana New" w:eastAsia="Times New Roman" w:hAnsi="Angsana New"/>
                <w:spacing w:val="-4"/>
                <w:sz w:val="28"/>
              </w:rPr>
              <w:t xml:space="preserve">    </w:t>
            </w:r>
            <w:r w:rsidRPr="008345D6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ในบริษัทย่อยในระหว่างปี</w:t>
            </w:r>
          </w:p>
        </w:tc>
      </w:tr>
      <w:tr w:rsidR="00D66984" w:rsidRPr="003B65FB" w14:paraId="28CD697C" w14:textId="77777777" w:rsidTr="00AE0163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2A350" w14:textId="77777777" w:rsidR="00D66984" w:rsidRPr="008345D6" w:rsidRDefault="00D66984" w:rsidP="000D313F">
            <w:pPr>
              <w:jc w:val="center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FF960" w14:textId="77777777" w:rsidR="00D66984" w:rsidRPr="00D66984" w:rsidRDefault="00D66984" w:rsidP="000D31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</w:rPr>
            </w:pPr>
            <w:r w:rsidRPr="00D66984">
              <w:rPr>
                <w:rFonts w:ascii="Angsana New" w:eastAsia="Times New Roman" w:hAnsi="Angsana New" w:hint="cs"/>
                <w:spacing w:val="-4"/>
                <w:sz w:val="28"/>
              </w:rPr>
              <w:t>2563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E8C06" w14:textId="77777777" w:rsidR="00D66984" w:rsidRPr="00D66984" w:rsidRDefault="00D66984" w:rsidP="000D31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</w:rPr>
            </w:pPr>
            <w:r w:rsidRPr="00D66984">
              <w:rPr>
                <w:rFonts w:ascii="Angsana New" w:eastAsia="Times New Roman" w:hAnsi="Angsana New" w:hint="cs"/>
                <w:spacing w:val="-4"/>
                <w:sz w:val="28"/>
              </w:rPr>
              <w:t>2562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EAC35" w14:textId="77777777" w:rsidR="00D66984" w:rsidRPr="00D66984" w:rsidRDefault="00D66984" w:rsidP="000D31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</w:rPr>
            </w:pPr>
            <w:r w:rsidRPr="00D66984">
              <w:rPr>
                <w:rFonts w:ascii="Angsana New" w:eastAsia="Times New Roman" w:hAnsi="Angsana New" w:hint="cs"/>
                <w:spacing w:val="-4"/>
                <w:sz w:val="28"/>
              </w:rPr>
              <w:t>2563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218E" w14:textId="77777777" w:rsidR="00D66984" w:rsidRPr="00D66984" w:rsidRDefault="00D66984" w:rsidP="000D31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</w:rPr>
            </w:pPr>
            <w:r w:rsidRPr="00D66984">
              <w:rPr>
                <w:rFonts w:ascii="Angsana New" w:eastAsia="Times New Roman" w:hAnsi="Angsana New" w:hint="cs"/>
                <w:spacing w:val="-4"/>
                <w:sz w:val="28"/>
              </w:rPr>
              <w:t>2562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3011162F" w14:textId="77777777" w:rsidR="00D66984" w:rsidRPr="00D66984" w:rsidRDefault="00D66984" w:rsidP="000D31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</w:rPr>
            </w:pPr>
            <w:r w:rsidRPr="00D66984">
              <w:rPr>
                <w:rFonts w:ascii="Angsana New" w:eastAsia="Times New Roman" w:hAnsi="Angsana New" w:hint="cs"/>
                <w:spacing w:val="-4"/>
                <w:sz w:val="28"/>
              </w:rPr>
              <w:t>2563</w:t>
            </w:r>
          </w:p>
        </w:tc>
        <w:tc>
          <w:tcPr>
            <w:tcW w:w="894" w:type="dxa"/>
            <w:tcBorders>
              <w:top w:val="nil"/>
              <w:left w:val="nil"/>
              <w:right w:val="nil"/>
            </w:tcBorders>
            <w:vAlign w:val="bottom"/>
          </w:tcPr>
          <w:p w14:paraId="1A8CDB7F" w14:textId="77777777" w:rsidR="00D66984" w:rsidRPr="00D66984" w:rsidRDefault="00D66984" w:rsidP="000D31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4"/>
                <w:sz w:val="28"/>
              </w:rPr>
            </w:pPr>
            <w:r w:rsidRPr="00D66984">
              <w:rPr>
                <w:rFonts w:ascii="Angsana New" w:eastAsia="Times New Roman" w:hAnsi="Angsana New" w:hint="cs"/>
                <w:spacing w:val="-4"/>
                <w:sz w:val="28"/>
              </w:rPr>
              <w:t>2562</w:t>
            </w:r>
          </w:p>
        </w:tc>
      </w:tr>
      <w:tr w:rsidR="00D66984" w:rsidRPr="003B65FB" w14:paraId="5428E31F" w14:textId="77777777" w:rsidTr="009378C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54856C" w14:textId="77777777" w:rsidR="00D66984" w:rsidRPr="00D66984" w:rsidRDefault="00D66984" w:rsidP="000D313F">
            <w:pPr>
              <w:jc w:val="center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48F7619" w14:textId="77777777" w:rsidR="00D66984" w:rsidRPr="00D66984" w:rsidRDefault="00D66984" w:rsidP="000D3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eastAsia="Times New Roman" w:hAnsi="Angsana New"/>
                <w:sz w:val="28"/>
                <w:u w:val="single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ร้อยละ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2EB26C48" w14:textId="77777777" w:rsidR="00D66984" w:rsidRPr="00D66984" w:rsidRDefault="00D66984" w:rsidP="000D3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eastAsia="Times New Roman" w:hAnsi="Angsana New"/>
                <w:sz w:val="28"/>
                <w:u w:val="single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ร้อยละ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0DFC6" w14:textId="77777777" w:rsidR="00D66984" w:rsidRPr="00D66984" w:rsidRDefault="00D66984" w:rsidP="000D313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1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56BB2" w14:textId="77777777" w:rsidR="00D66984" w:rsidRPr="00D66984" w:rsidRDefault="00D66984" w:rsidP="000D313F">
            <w:pPr>
              <w:tabs>
                <w:tab w:val="right" w:pos="7200"/>
                <w:tab w:val="right" w:pos="8540"/>
              </w:tabs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894" w:type="dxa"/>
            <w:tcBorders>
              <w:top w:val="nil"/>
              <w:left w:val="nil"/>
              <w:right w:val="nil"/>
            </w:tcBorders>
          </w:tcPr>
          <w:p w14:paraId="6CC1716A" w14:textId="77777777" w:rsidR="00D66984" w:rsidRPr="008345D6" w:rsidRDefault="00D66984" w:rsidP="000D313F">
            <w:pPr>
              <w:tabs>
                <w:tab w:val="right" w:pos="7200"/>
                <w:tab w:val="right" w:pos="8540"/>
              </w:tabs>
              <w:ind w:left="-175" w:right="-198"/>
              <w:jc w:val="center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D66984" w:rsidRPr="003B65FB" w14:paraId="146FB484" w14:textId="77777777" w:rsidTr="009378C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9E0097" w14:textId="77777777" w:rsidR="00D66984" w:rsidRPr="008345D6" w:rsidRDefault="00D66984" w:rsidP="000D313F">
            <w:pPr>
              <w:ind w:left="162" w:right="-108" w:hanging="276"/>
              <w:rPr>
                <w:rFonts w:ascii="Angsana New" w:eastAsia="Times New Roman" w:hAnsi="Angsana New"/>
                <w:i/>
                <w:iCs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i/>
                <w:iCs/>
                <w:sz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B898303" w14:textId="77777777" w:rsidR="00D66984" w:rsidRPr="003B65FB" w:rsidRDefault="00D66984" w:rsidP="000D313F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5573E1FB" w14:textId="77777777" w:rsidR="00D66984" w:rsidRPr="003B65FB" w:rsidRDefault="00D66984" w:rsidP="000D313F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9B1367E" w14:textId="77777777" w:rsidR="00D66984" w:rsidRPr="003B65FB" w:rsidRDefault="00D66984" w:rsidP="000D313F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47795" w14:textId="77777777" w:rsidR="00D66984" w:rsidRPr="003B65FB" w:rsidRDefault="00D66984" w:rsidP="000D313F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3AEC79FA" w14:textId="77777777" w:rsidR="00D66984" w:rsidRPr="003B65FB" w:rsidRDefault="00D66984" w:rsidP="000D313F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94" w:type="dxa"/>
            <w:tcBorders>
              <w:top w:val="nil"/>
              <w:left w:val="nil"/>
              <w:right w:val="nil"/>
            </w:tcBorders>
          </w:tcPr>
          <w:p w14:paraId="1D104690" w14:textId="77777777" w:rsidR="00D66984" w:rsidRPr="003B65FB" w:rsidRDefault="00D66984" w:rsidP="000D313F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D66984" w:rsidRPr="003B65FB" w14:paraId="14BD45E7" w14:textId="77777777" w:rsidTr="009378C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C6CFA41" w14:textId="77777777" w:rsidR="00D66984" w:rsidRPr="003B65FB" w:rsidRDefault="00D66984" w:rsidP="000D313F">
            <w:pPr>
              <w:ind w:left="162" w:right="-108" w:hanging="6"/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96256" w14:textId="77777777" w:rsidR="00D66984" w:rsidRPr="008345D6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49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E451A" w14:textId="77777777" w:rsidR="00D66984" w:rsidRPr="008345D6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DB156" w14:textId="77777777" w:rsidR="00D66984" w:rsidRPr="008345D6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51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9279A" w14:textId="77777777" w:rsidR="00D66984" w:rsidRPr="008345D6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12659" w14:textId="77777777" w:rsidR="00D66984" w:rsidRPr="008345D6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8F149" w14:textId="77777777" w:rsidR="00D66984" w:rsidRPr="008345D6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1</w:t>
            </w:r>
          </w:p>
        </w:tc>
      </w:tr>
      <w:tr w:rsidR="00D66984" w:rsidRPr="003B65FB" w14:paraId="582BEACF" w14:textId="77777777" w:rsidTr="009378C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38AAF96" w14:textId="78174A1A" w:rsidR="00D66984" w:rsidRPr="008345D6" w:rsidRDefault="00D66984" w:rsidP="009378C7">
            <w:pPr>
              <w:ind w:left="162" w:right="-108" w:hanging="276"/>
              <w:rPr>
                <w:rFonts w:ascii="Angsana New" w:eastAsia="Times New Roman" w:hAnsi="Angsana New"/>
                <w:i/>
                <w:iCs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i/>
                <w:iCs/>
                <w:sz w:val="28"/>
                <w:cs/>
              </w:rPr>
              <w:t>บริษัทย่อยของบริษัท เฟอร์รั่ม</w:t>
            </w:r>
            <w:r w:rsidR="009378C7" w:rsidRPr="008345D6">
              <w:rPr>
                <w:rFonts w:ascii="Angsana New" w:eastAsia="Times New Roman" w:hAnsi="Angsana New" w:hint="cs"/>
                <w:i/>
                <w:iCs/>
                <w:sz w:val="28"/>
                <w:cs/>
              </w:rPr>
              <w:t xml:space="preserve"> เอ็นเนอร์ยี่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ED126" w14:textId="77777777" w:rsidR="00D66984" w:rsidRPr="003B65FB" w:rsidRDefault="00D66984" w:rsidP="00F56422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A9FD4" w14:textId="77777777" w:rsidR="00D66984" w:rsidRPr="003B65FB" w:rsidRDefault="00D66984" w:rsidP="00F56422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2801F" w14:textId="77777777" w:rsidR="00D66984" w:rsidRPr="003B65FB" w:rsidRDefault="00D66984" w:rsidP="00F56422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A2C0F" w14:textId="77777777" w:rsidR="00D66984" w:rsidRPr="003B65FB" w:rsidRDefault="00D66984" w:rsidP="00F56422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center"/>
          </w:tcPr>
          <w:p w14:paraId="70B90C98" w14:textId="77777777" w:rsidR="00D66984" w:rsidRPr="003B65FB" w:rsidRDefault="00D66984" w:rsidP="00F56422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94" w:type="dxa"/>
            <w:tcBorders>
              <w:top w:val="nil"/>
              <w:left w:val="nil"/>
              <w:right w:val="nil"/>
            </w:tcBorders>
            <w:vAlign w:val="center"/>
          </w:tcPr>
          <w:p w14:paraId="0625188F" w14:textId="77777777" w:rsidR="00D66984" w:rsidRPr="003B65FB" w:rsidRDefault="00D66984" w:rsidP="00F56422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D66984" w:rsidRPr="003B65FB" w14:paraId="3F27BB12" w14:textId="77777777" w:rsidTr="009378C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DBDE45" w14:textId="77777777" w:rsidR="00D66984" w:rsidRPr="008345D6" w:rsidRDefault="00D66984" w:rsidP="000D313F">
            <w:pPr>
              <w:ind w:left="162" w:right="-108" w:hanging="6"/>
              <w:rPr>
                <w:rFonts w:ascii="Angsana New" w:eastAsia="Times New Roman" w:hAnsi="Angsana New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 xml:space="preserve">บริษัท พระแสงกรีน พาวเวอร์ จำกัด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AB317" w14:textId="77777777" w:rsidR="00D66984" w:rsidRPr="003B65FB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40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551C6" w14:textId="77777777" w:rsidR="00D66984" w:rsidRPr="003B65FB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ED94B" w14:textId="77777777" w:rsidR="00D66984" w:rsidRPr="003B65FB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2ED36" w14:textId="77777777" w:rsidR="00D66984" w:rsidRPr="003B65FB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(8)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center"/>
          </w:tcPr>
          <w:p w14:paraId="4532F7B9" w14:textId="77777777" w:rsidR="00D66984" w:rsidRPr="003B65FB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894" w:type="dxa"/>
            <w:tcBorders>
              <w:top w:val="nil"/>
              <w:left w:val="nil"/>
              <w:right w:val="nil"/>
            </w:tcBorders>
            <w:vAlign w:val="center"/>
          </w:tcPr>
          <w:p w14:paraId="4F565C82" w14:textId="77777777" w:rsidR="00D66984" w:rsidRPr="003B65FB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(12)</w:t>
            </w:r>
          </w:p>
        </w:tc>
      </w:tr>
      <w:tr w:rsidR="00D66984" w:rsidRPr="003B65FB" w14:paraId="47098C19" w14:textId="77777777" w:rsidTr="009378C7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04298F8" w14:textId="00F9AAAA" w:rsidR="00D66984" w:rsidRPr="003B65FB" w:rsidRDefault="00D66984" w:rsidP="009378C7">
            <w:pPr>
              <w:ind w:left="162" w:right="-108" w:hanging="6"/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บริษัท อีโค เอ็นเนอร์ยี กรุ๊ป คอร์</w:t>
            </w:r>
            <w:r w:rsidR="009378C7" w:rsidRPr="008345D6">
              <w:rPr>
                <w:rFonts w:ascii="Angsana New" w:eastAsia="Times New Roman" w:hAnsi="Angsana New" w:hint="cs"/>
                <w:sz w:val="28"/>
                <w:cs/>
              </w:rPr>
              <w:t>ปอเรชั่น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338CA" w14:textId="77777777" w:rsidR="00D66984" w:rsidRPr="003B65FB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656ED" w14:textId="77777777" w:rsidR="00D66984" w:rsidRPr="003B65FB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1AF1E" w14:textId="77777777" w:rsidR="00D66984" w:rsidRPr="003B65FB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7F6C1" w14:textId="77777777" w:rsidR="00D66984" w:rsidRPr="003B65FB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(2)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21053" w14:textId="77777777" w:rsidR="00D66984" w:rsidRPr="003B65FB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8FB33" w14:textId="77777777" w:rsidR="00D66984" w:rsidRPr="003B65FB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(6)</w:t>
            </w:r>
          </w:p>
        </w:tc>
      </w:tr>
      <w:tr w:rsidR="00D66984" w:rsidRPr="003B65FB" w14:paraId="2BF78E4F" w14:textId="77777777" w:rsidTr="009378C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4507A3D" w14:textId="77777777" w:rsidR="00D66984" w:rsidRPr="008345D6" w:rsidRDefault="00D66984" w:rsidP="000D313F">
            <w:pPr>
              <w:ind w:left="162" w:right="-108" w:hanging="6"/>
              <w:rPr>
                <w:rFonts w:ascii="Angsana New" w:eastAsia="Times New Roman" w:hAnsi="Angsana New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บริษัท เอ็นเนอร์ยี รีโวลูชั่น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E6A3A" w14:textId="77777777" w:rsidR="00D66984" w:rsidRPr="003B65FB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62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DF468" w14:textId="77777777" w:rsidR="00D66984" w:rsidRPr="008345D6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6229B" w14:textId="77777777" w:rsidR="00D66984" w:rsidRPr="003B65FB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A7291" w14:textId="77777777" w:rsidR="00D66984" w:rsidRPr="008345D6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A11D8" w14:textId="77777777" w:rsidR="00D66984" w:rsidRPr="003B65FB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(2)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B7E42" w14:textId="77777777" w:rsidR="00D66984" w:rsidRPr="008345D6" w:rsidRDefault="00D66984" w:rsidP="00F56422">
            <w:pPr>
              <w:tabs>
                <w:tab w:val="decimal" w:pos="521"/>
              </w:tabs>
              <w:ind w:right="-13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1</w:t>
            </w:r>
          </w:p>
        </w:tc>
      </w:tr>
    </w:tbl>
    <w:p w14:paraId="531B287E" w14:textId="49167DF1" w:rsidR="00D66984" w:rsidRDefault="00D66984" w:rsidP="00F5642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</w:p>
    <w:p w14:paraId="53ED41AA" w14:textId="7DEA6D00" w:rsidR="00D66984" w:rsidRPr="003B65FB" w:rsidRDefault="00D66984" w:rsidP="00D66984">
      <w:pPr>
        <w:tabs>
          <w:tab w:val="left" w:pos="540"/>
          <w:tab w:val="left" w:pos="1260"/>
          <w:tab w:val="left" w:pos="2160"/>
        </w:tabs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tbl>
      <w:tblPr>
        <w:tblW w:w="945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990"/>
        <w:gridCol w:w="810"/>
        <w:gridCol w:w="810"/>
        <w:gridCol w:w="810"/>
        <w:gridCol w:w="1080"/>
        <w:gridCol w:w="990"/>
        <w:gridCol w:w="990"/>
      </w:tblGrid>
      <w:tr w:rsidR="009561A4" w:rsidRPr="00184729" w14:paraId="6163AE8F" w14:textId="77777777" w:rsidTr="00774B23">
        <w:trPr>
          <w:trHeight w:val="243"/>
        </w:trPr>
        <w:tc>
          <w:tcPr>
            <w:tcW w:w="3960" w:type="dxa"/>
            <w:gridSpan w:val="3"/>
            <w:shd w:val="clear" w:color="auto" w:fill="auto"/>
            <w:vAlign w:val="bottom"/>
          </w:tcPr>
          <w:p w14:paraId="3605CAFD" w14:textId="6A165B61" w:rsidR="009561A4" w:rsidRPr="009378C7" w:rsidRDefault="009561A4" w:rsidP="009561A4">
            <w:pPr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สรุปรายการฐานะทางการเงิน</w:t>
            </w:r>
          </w:p>
        </w:tc>
        <w:tc>
          <w:tcPr>
            <w:tcW w:w="1620" w:type="dxa"/>
            <w:gridSpan w:val="2"/>
            <w:vAlign w:val="bottom"/>
          </w:tcPr>
          <w:p w14:paraId="17491066" w14:textId="77777777" w:rsidR="009561A4" w:rsidRPr="009378C7" w:rsidRDefault="009561A4" w:rsidP="000D313F">
            <w:pPr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6906CD47" w14:textId="77777777" w:rsidR="009561A4" w:rsidRPr="009378C7" w:rsidRDefault="009561A4" w:rsidP="000D313F">
            <w:pPr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4FE0DC9" w14:textId="77777777" w:rsidR="009561A4" w:rsidRPr="009378C7" w:rsidRDefault="009561A4" w:rsidP="000D313F">
            <w:pPr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(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หน่วย</w:t>
            </w:r>
            <w:r w:rsidRPr="009378C7">
              <w:rPr>
                <w:rFonts w:ascii="Angsana New" w:eastAsia="Times New Roman" w:hAnsi="Angsana New" w:hint="cs"/>
                <w:sz w:val="28"/>
              </w:rPr>
              <w:t xml:space="preserve">: 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ล้านบาท)</w:t>
            </w:r>
          </w:p>
        </w:tc>
      </w:tr>
      <w:tr w:rsidR="00D66984" w:rsidRPr="00184729" w14:paraId="4C9559BA" w14:textId="77777777" w:rsidTr="009378C7">
        <w:tc>
          <w:tcPr>
            <w:tcW w:w="1980" w:type="dxa"/>
            <w:shd w:val="clear" w:color="auto" w:fill="auto"/>
          </w:tcPr>
          <w:p w14:paraId="482C9C49" w14:textId="77777777" w:rsidR="00D66984" w:rsidRPr="009378C7" w:rsidRDefault="00D66984" w:rsidP="000D313F">
            <w:pPr>
              <w:ind w:right="33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72746B6B" w14:textId="27B29CCE" w:rsidR="00D66984" w:rsidRPr="009378C7" w:rsidRDefault="00D66984" w:rsidP="009378C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บริษัท แซม   วอเตอร์</w:t>
            </w:r>
            <w:r w:rsidR="009378C7">
              <w:rPr>
                <w:rFonts w:ascii="Angsana New" w:eastAsia="Times New Roman" w:hAnsi="Angsana New"/>
                <w:sz w:val="28"/>
              </w:rPr>
              <w:t xml:space="preserve">  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ซัพพลาย จำกัด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749CBF9" w14:textId="77777777" w:rsidR="00D66984" w:rsidRPr="009378C7" w:rsidRDefault="00D66984" w:rsidP="009378C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8"/>
              </w:rPr>
            </w:pPr>
            <w:r w:rsidRPr="008345D6">
              <w:rPr>
                <w:rFonts w:ascii="Angsana New" w:eastAsia="Times New Roman" w:hAnsi="Angsana New" w:hint="cs"/>
                <w:spacing w:val="-8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65230312" w14:textId="1297757A" w:rsidR="00D66984" w:rsidRPr="009378C7" w:rsidRDefault="00D66984" w:rsidP="009378C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8"/>
              </w:rPr>
            </w:pPr>
            <w:r w:rsidRPr="008345D6">
              <w:rPr>
                <w:rFonts w:ascii="Angsana New" w:eastAsia="Times New Roman" w:hAnsi="Angsana New" w:hint="cs"/>
                <w:spacing w:val="-8"/>
                <w:sz w:val="28"/>
                <w:cs/>
              </w:rPr>
              <w:t>บริษัท อีโค เอ็นเนอร์ยี กรุ๊ป</w:t>
            </w:r>
            <w:r w:rsidR="00C64F08" w:rsidRPr="009378C7">
              <w:rPr>
                <w:rFonts w:ascii="Angsana New" w:eastAsia="Times New Roman" w:hAnsi="Angsana New"/>
                <w:spacing w:val="-8"/>
                <w:sz w:val="28"/>
              </w:rPr>
              <w:t xml:space="preserve"> </w:t>
            </w:r>
            <w:r w:rsidRPr="008345D6">
              <w:rPr>
                <w:rFonts w:ascii="Angsana New" w:eastAsia="Times New Roman" w:hAnsi="Angsana New" w:hint="cs"/>
                <w:spacing w:val="-8"/>
                <w:sz w:val="28"/>
                <w:cs/>
              </w:rPr>
              <w:t>คอร์ปอเรชั่น จำกัด</w:t>
            </w:r>
          </w:p>
        </w:tc>
        <w:tc>
          <w:tcPr>
            <w:tcW w:w="1980" w:type="dxa"/>
            <w:gridSpan w:val="2"/>
          </w:tcPr>
          <w:p w14:paraId="4508A3A0" w14:textId="7094BD76" w:rsidR="009378C7" w:rsidRPr="009378C7" w:rsidRDefault="00D66984" w:rsidP="009378C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บริษัท เอ็นเนอร์ยี่</w:t>
            </w:r>
          </w:p>
          <w:p w14:paraId="3ECFFFCE" w14:textId="578283D7" w:rsidR="00D66984" w:rsidRPr="008345D6" w:rsidRDefault="00D66984" w:rsidP="009378C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รีโวลูชั่น จำกัด</w:t>
            </w:r>
          </w:p>
        </w:tc>
      </w:tr>
      <w:tr w:rsidR="00D66984" w:rsidRPr="00184729" w14:paraId="06F8E592" w14:textId="77777777" w:rsidTr="009378C7">
        <w:tc>
          <w:tcPr>
            <w:tcW w:w="1980" w:type="dxa"/>
            <w:shd w:val="clear" w:color="auto" w:fill="auto"/>
          </w:tcPr>
          <w:p w14:paraId="18A010E2" w14:textId="77777777" w:rsidR="00D66984" w:rsidRPr="008345D6" w:rsidRDefault="00D66984" w:rsidP="000D313F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B47F8C" w14:textId="77777777" w:rsidR="00D66984" w:rsidRPr="009378C7" w:rsidRDefault="00D66984" w:rsidP="00C64F0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8E08B5" w14:textId="77777777" w:rsidR="00D66984" w:rsidRPr="009378C7" w:rsidRDefault="00D66984" w:rsidP="00C64F0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F0E258" w14:textId="77777777" w:rsidR="00D66984" w:rsidRPr="009378C7" w:rsidRDefault="00D66984" w:rsidP="00C64F0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2563</w:t>
            </w:r>
          </w:p>
        </w:tc>
        <w:tc>
          <w:tcPr>
            <w:tcW w:w="810" w:type="dxa"/>
            <w:vAlign w:val="bottom"/>
          </w:tcPr>
          <w:p w14:paraId="55281499" w14:textId="77777777" w:rsidR="00D66984" w:rsidRPr="009378C7" w:rsidRDefault="00D66984" w:rsidP="00C64F0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AB081F" w14:textId="77777777" w:rsidR="00D66984" w:rsidRPr="009378C7" w:rsidRDefault="00D66984" w:rsidP="00C64F0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638599" w14:textId="77777777" w:rsidR="00D66984" w:rsidRPr="009378C7" w:rsidRDefault="00D66984" w:rsidP="00C64F0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2562</w:t>
            </w:r>
          </w:p>
        </w:tc>
        <w:tc>
          <w:tcPr>
            <w:tcW w:w="990" w:type="dxa"/>
          </w:tcPr>
          <w:p w14:paraId="76090DA1" w14:textId="77777777" w:rsidR="00D66984" w:rsidRPr="009378C7" w:rsidRDefault="00D66984" w:rsidP="00C64F0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2563</w:t>
            </w:r>
          </w:p>
        </w:tc>
        <w:tc>
          <w:tcPr>
            <w:tcW w:w="990" w:type="dxa"/>
          </w:tcPr>
          <w:p w14:paraId="545CCB87" w14:textId="77777777" w:rsidR="00D66984" w:rsidRPr="009378C7" w:rsidRDefault="00D66984" w:rsidP="00C64F0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2562</w:t>
            </w:r>
          </w:p>
        </w:tc>
      </w:tr>
      <w:tr w:rsidR="00D66984" w:rsidRPr="00184729" w14:paraId="6957C5FB" w14:textId="77777777" w:rsidTr="009378C7">
        <w:tc>
          <w:tcPr>
            <w:tcW w:w="1980" w:type="dxa"/>
            <w:shd w:val="clear" w:color="auto" w:fill="auto"/>
            <w:vAlign w:val="bottom"/>
          </w:tcPr>
          <w:p w14:paraId="158BB841" w14:textId="77777777" w:rsidR="00D66984" w:rsidRPr="008345D6" w:rsidRDefault="00D66984" w:rsidP="000D313F">
            <w:pPr>
              <w:rPr>
                <w:rFonts w:ascii="Angsana New" w:eastAsia="Times New Roman" w:hAnsi="Angsana New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สินทรัพย์หมุนเวียน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286184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18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31DEDE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368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3FC34A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10</w:t>
            </w:r>
          </w:p>
        </w:tc>
        <w:tc>
          <w:tcPr>
            <w:tcW w:w="810" w:type="dxa"/>
            <w:vAlign w:val="bottom"/>
          </w:tcPr>
          <w:p w14:paraId="3133C327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13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D27DC5" w14:textId="77777777" w:rsidR="00D66984" w:rsidRPr="009378C7" w:rsidRDefault="00D66984" w:rsidP="000D313F">
            <w:pPr>
              <w:tabs>
                <w:tab w:val="decimal" w:pos="558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2FB6CD" w14:textId="77777777" w:rsidR="00D66984" w:rsidRPr="009378C7" w:rsidRDefault="00D66984" w:rsidP="000D313F">
            <w:pPr>
              <w:tabs>
                <w:tab w:val="decimal" w:pos="558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18</w:t>
            </w:r>
          </w:p>
        </w:tc>
        <w:tc>
          <w:tcPr>
            <w:tcW w:w="990" w:type="dxa"/>
            <w:shd w:val="clear" w:color="auto" w:fill="auto"/>
          </w:tcPr>
          <w:p w14:paraId="40848DD8" w14:textId="77777777" w:rsidR="00D66984" w:rsidRPr="009378C7" w:rsidRDefault="00D66984" w:rsidP="000D313F">
            <w:pPr>
              <w:tabs>
                <w:tab w:val="decimal" w:pos="515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61</w:t>
            </w:r>
          </w:p>
        </w:tc>
        <w:tc>
          <w:tcPr>
            <w:tcW w:w="990" w:type="dxa"/>
          </w:tcPr>
          <w:p w14:paraId="38427A3A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67</w:t>
            </w:r>
          </w:p>
        </w:tc>
      </w:tr>
      <w:tr w:rsidR="00D66984" w:rsidRPr="00184729" w14:paraId="59C0DC92" w14:textId="77777777" w:rsidTr="009378C7">
        <w:tc>
          <w:tcPr>
            <w:tcW w:w="1980" w:type="dxa"/>
            <w:shd w:val="clear" w:color="auto" w:fill="auto"/>
            <w:vAlign w:val="bottom"/>
          </w:tcPr>
          <w:p w14:paraId="67530FE3" w14:textId="77777777" w:rsidR="00D66984" w:rsidRPr="009378C7" w:rsidRDefault="00D66984" w:rsidP="000D313F">
            <w:pPr>
              <w:ind w:right="-99"/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957245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178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4DB61B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40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4FF928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141</w:t>
            </w:r>
          </w:p>
        </w:tc>
        <w:tc>
          <w:tcPr>
            <w:tcW w:w="810" w:type="dxa"/>
            <w:vAlign w:val="bottom"/>
          </w:tcPr>
          <w:p w14:paraId="2F165B15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149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B10FAC" w14:textId="77777777" w:rsidR="00D66984" w:rsidRPr="009378C7" w:rsidRDefault="00D66984" w:rsidP="000D313F">
            <w:pPr>
              <w:tabs>
                <w:tab w:val="decimal" w:pos="558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116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B2E133" w14:textId="77777777" w:rsidR="00D66984" w:rsidRPr="009378C7" w:rsidRDefault="00D66984" w:rsidP="000D313F">
            <w:pPr>
              <w:tabs>
                <w:tab w:val="decimal" w:pos="558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106</w:t>
            </w:r>
          </w:p>
        </w:tc>
        <w:tc>
          <w:tcPr>
            <w:tcW w:w="990" w:type="dxa"/>
            <w:shd w:val="clear" w:color="auto" w:fill="auto"/>
          </w:tcPr>
          <w:p w14:paraId="1F761F58" w14:textId="77777777" w:rsidR="00D66984" w:rsidRPr="009378C7" w:rsidRDefault="00D66984" w:rsidP="000D313F">
            <w:pPr>
              <w:tabs>
                <w:tab w:val="decimal" w:pos="335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990" w:type="dxa"/>
          </w:tcPr>
          <w:p w14:paraId="119D4731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</w:tr>
      <w:tr w:rsidR="00D66984" w:rsidRPr="00184729" w14:paraId="136E17AE" w14:textId="77777777" w:rsidTr="009378C7">
        <w:tc>
          <w:tcPr>
            <w:tcW w:w="1980" w:type="dxa"/>
            <w:shd w:val="clear" w:color="auto" w:fill="auto"/>
            <w:vAlign w:val="bottom"/>
          </w:tcPr>
          <w:p w14:paraId="56DAA89A" w14:textId="77777777" w:rsidR="00D66984" w:rsidRPr="009378C7" w:rsidRDefault="00D66984" w:rsidP="000D313F">
            <w:pPr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หนี้สินหมุนเวียน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82F470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E83405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301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207AA9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30</w:t>
            </w:r>
          </w:p>
        </w:tc>
        <w:tc>
          <w:tcPr>
            <w:tcW w:w="810" w:type="dxa"/>
            <w:vAlign w:val="bottom"/>
          </w:tcPr>
          <w:p w14:paraId="7F0E6CDF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36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73B227" w14:textId="77777777" w:rsidR="00D66984" w:rsidRPr="009378C7" w:rsidRDefault="00D66984" w:rsidP="000D313F">
            <w:pPr>
              <w:tabs>
                <w:tab w:val="decimal" w:pos="558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8667D8" w14:textId="77777777" w:rsidR="00D66984" w:rsidRPr="009378C7" w:rsidRDefault="00D66984" w:rsidP="000D313F">
            <w:pPr>
              <w:tabs>
                <w:tab w:val="decimal" w:pos="558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124</w:t>
            </w:r>
          </w:p>
        </w:tc>
        <w:tc>
          <w:tcPr>
            <w:tcW w:w="990" w:type="dxa"/>
            <w:shd w:val="clear" w:color="auto" w:fill="auto"/>
          </w:tcPr>
          <w:p w14:paraId="2B4AB5F7" w14:textId="77777777" w:rsidR="00D66984" w:rsidRPr="009378C7" w:rsidRDefault="00D66984" w:rsidP="000D313F">
            <w:pPr>
              <w:tabs>
                <w:tab w:val="decimal" w:pos="515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13</w:t>
            </w:r>
          </w:p>
        </w:tc>
        <w:tc>
          <w:tcPr>
            <w:tcW w:w="990" w:type="dxa"/>
          </w:tcPr>
          <w:p w14:paraId="6C339F2B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13</w:t>
            </w:r>
          </w:p>
        </w:tc>
      </w:tr>
      <w:tr w:rsidR="00D66984" w:rsidRPr="00184729" w14:paraId="613E2C07" w14:textId="77777777" w:rsidTr="009378C7">
        <w:tc>
          <w:tcPr>
            <w:tcW w:w="1980" w:type="dxa"/>
            <w:shd w:val="clear" w:color="auto" w:fill="auto"/>
            <w:vAlign w:val="bottom"/>
          </w:tcPr>
          <w:p w14:paraId="018F26C9" w14:textId="77777777" w:rsidR="00D66984" w:rsidRPr="009378C7" w:rsidRDefault="00D66984" w:rsidP="000D313F">
            <w:pPr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หนี้สินไม่หมุนเวียน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CFA5D0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53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1910A1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56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9FBD71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19</w:t>
            </w:r>
          </w:p>
        </w:tc>
        <w:tc>
          <w:tcPr>
            <w:tcW w:w="810" w:type="dxa"/>
            <w:vAlign w:val="bottom"/>
          </w:tcPr>
          <w:p w14:paraId="4F33606E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0747A3" w14:textId="77777777" w:rsidR="00D66984" w:rsidRPr="009378C7" w:rsidRDefault="00D66984" w:rsidP="000D313F">
            <w:pPr>
              <w:tabs>
                <w:tab w:val="decimal" w:pos="558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53EC5E" w14:textId="77777777" w:rsidR="00D66984" w:rsidRPr="009378C7" w:rsidRDefault="00D66984" w:rsidP="000D313F">
            <w:pPr>
              <w:tabs>
                <w:tab w:val="decimal" w:pos="558"/>
              </w:tabs>
              <w:ind w:right="-17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19F95D0" w14:textId="77777777" w:rsidR="00D66984" w:rsidRPr="009378C7" w:rsidRDefault="00D66984" w:rsidP="000D313F">
            <w:pPr>
              <w:tabs>
                <w:tab w:val="decimal" w:pos="335"/>
              </w:tabs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02430C5E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</w:tr>
    </w:tbl>
    <w:p w14:paraId="292C01BE" w14:textId="0FCB1C6F" w:rsidR="00D66984" w:rsidRDefault="00D66984" w:rsidP="00D66984">
      <w:pPr>
        <w:tabs>
          <w:tab w:val="left" w:pos="540"/>
          <w:tab w:val="left" w:pos="1260"/>
          <w:tab w:val="left" w:pos="2160"/>
        </w:tabs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7E0E82D8" w14:textId="0DBEA556" w:rsidR="005A1001" w:rsidRDefault="005A1001" w:rsidP="00D66984">
      <w:pPr>
        <w:tabs>
          <w:tab w:val="left" w:pos="540"/>
          <w:tab w:val="left" w:pos="1260"/>
          <w:tab w:val="left" w:pos="2160"/>
        </w:tabs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65D99A4C" w14:textId="68014F71" w:rsidR="005A1001" w:rsidRDefault="005A1001" w:rsidP="00D66984">
      <w:pPr>
        <w:tabs>
          <w:tab w:val="left" w:pos="540"/>
          <w:tab w:val="left" w:pos="1260"/>
          <w:tab w:val="left" w:pos="2160"/>
        </w:tabs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1551893B" w14:textId="740A547A" w:rsidR="005A1001" w:rsidRDefault="005A1001" w:rsidP="00D66984">
      <w:pPr>
        <w:tabs>
          <w:tab w:val="left" w:pos="540"/>
          <w:tab w:val="left" w:pos="1260"/>
          <w:tab w:val="left" w:pos="2160"/>
        </w:tabs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4B57C76D" w14:textId="018A8B3A" w:rsidR="005A1001" w:rsidRDefault="005A1001" w:rsidP="00D66984">
      <w:pPr>
        <w:tabs>
          <w:tab w:val="left" w:pos="540"/>
          <w:tab w:val="left" w:pos="1260"/>
          <w:tab w:val="left" w:pos="2160"/>
        </w:tabs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3B0BCF64" w14:textId="77777777" w:rsidR="005A1001" w:rsidRPr="009378C7" w:rsidRDefault="005A1001" w:rsidP="00D66984">
      <w:pPr>
        <w:tabs>
          <w:tab w:val="left" w:pos="540"/>
          <w:tab w:val="left" w:pos="1260"/>
          <w:tab w:val="left" w:pos="2160"/>
        </w:tabs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tbl>
      <w:tblPr>
        <w:tblW w:w="945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990"/>
        <w:gridCol w:w="900"/>
        <w:gridCol w:w="900"/>
        <w:gridCol w:w="900"/>
        <w:gridCol w:w="990"/>
        <w:gridCol w:w="810"/>
        <w:gridCol w:w="810"/>
      </w:tblGrid>
      <w:tr w:rsidR="009561A4" w:rsidRPr="009378C7" w14:paraId="71D0FF47" w14:textId="77777777" w:rsidTr="00774B23">
        <w:tc>
          <w:tcPr>
            <w:tcW w:w="4140" w:type="dxa"/>
            <w:gridSpan w:val="3"/>
            <w:shd w:val="clear" w:color="auto" w:fill="auto"/>
            <w:vAlign w:val="bottom"/>
          </w:tcPr>
          <w:p w14:paraId="2A16C96D" w14:textId="1426DC49" w:rsidR="009561A4" w:rsidRPr="009378C7" w:rsidRDefault="009561A4" w:rsidP="009561A4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สรุปรายการกำไรขาดทุนเบ็ดเสร็จอื่น</w:t>
            </w:r>
          </w:p>
        </w:tc>
        <w:tc>
          <w:tcPr>
            <w:tcW w:w="1800" w:type="dxa"/>
            <w:gridSpan w:val="2"/>
            <w:vAlign w:val="bottom"/>
          </w:tcPr>
          <w:p w14:paraId="473A1BDC" w14:textId="77777777" w:rsidR="009561A4" w:rsidRPr="009378C7" w:rsidRDefault="009561A4" w:rsidP="000D313F">
            <w:pPr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1B4BA8C8" w14:textId="77777777" w:rsidR="009561A4" w:rsidRPr="009378C7" w:rsidRDefault="009561A4" w:rsidP="000D313F">
            <w:pPr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096BCAD" w14:textId="77777777" w:rsidR="009561A4" w:rsidRPr="009378C7" w:rsidRDefault="009561A4" w:rsidP="000D313F">
            <w:pPr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(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หน่วย</w:t>
            </w:r>
            <w:r w:rsidRPr="009378C7">
              <w:rPr>
                <w:rFonts w:ascii="Angsana New" w:eastAsia="Times New Roman" w:hAnsi="Angsana New" w:hint="cs"/>
                <w:sz w:val="28"/>
              </w:rPr>
              <w:t xml:space="preserve">: 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ล้านบาท)</w:t>
            </w:r>
          </w:p>
        </w:tc>
      </w:tr>
      <w:tr w:rsidR="00D66984" w:rsidRPr="009378C7" w14:paraId="231A8B28" w14:textId="77777777" w:rsidTr="009378C7">
        <w:tc>
          <w:tcPr>
            <w:tcW w:w="2250" w:type="dxa"/>
            <w:shd w:val="clear" w:color="auto" w:fill="auto"/>
          </w:tcPr>
          <w:p w14:paraId="1218C594" w14:textId="77777777" w:rsidR="00D66984" w:rsidRPr="009378C7" w:rsidRDefault="00D66984" w:rsidP="000D313F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B608B44" w14:textId="2B7A8221" w:rsidR="00D66984" w:rsidRPr="009378C7" w:rsidRDefault="00D66984" w:rsidP="000D31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บริษัท แซม  วอเตอร์</w:t>
            </w:r>
            <w:r w:rsidR="0030265B" w:rsidRPr="009378C7">
              <w:rPr>
                <w:rFonts w:ascii="Angsana New" w:eastAsia="Times New Roman" w:hAnsi="Angsana New"/>
                <w:sz w:val="28"/>
              </w:rPr>
              <w:t xml:space="preserve">      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ซัพพลาย จำกัด</w:t>
            </w:r>
          </w:p>
        </w:tc>
        <w:tc>
          <w:tcPr>
            <w:tcW w:w="1800" w:type="dxa"/>
            <w:gridSpan w:val="2"/>
            <w:vAlign w:val="bottom"/>
          </w:tcPr>
          <w:p w14:paraId="21CB9B01" w14:textId="77777777" w:rsidR="00D66984" w:rsidRPr="009378C7" w:rsidRDefault="00D66984" w:rsidP="000D31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pacing w:val="-8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1B062D0A" w14:textId="54F59036" w:rsidR="00D66984" w:rsidRPr="009378C7" w:rsidRDefault="00D66984" w:rsidP="000D31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pacing w:val="-8"/>
                <w:sz w:val="28"/>
                <w:cs/>
              </w:rPr>
              <w:t>บริษัท อีโค เอ็นเนอร์ยี กรุ๊ป คอร์ปอเรชั่น จำกัด</w:t>
            </w:r>
          </w:p>
        </w:tc>
        <w:tc>
          <w:tcPr>
            <w:tcW w:w="1620" w:type="dxa"/>
            <w:gridSpan w:val="2"/>
          </w:tcPr>
          <w:p w14:paraId="56FA8A89" w14:textId="77777777" w:rsidR="00D66984" w:rsidRPr="009378C7" w:rsidRDefault="00D66984" w:rsidP="000D31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</w:rPr>
            </w:pPr>
          </w:p>
          <w:p w14:paraId="64A1828F" w14:textId="77777777" w:rsidR="00D66984" w:rsidRPr="008345D6" w:rsidRDefault="00D66984" w:rsidP="000D31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บริษัท เอ็นเนอร์ยี่         รีโวลูชั่น จำกัด</w:t>
            </w:r>
          </w:p>
        </w:tc>
      </w:tr>
      <w:tr w:rsidR="00D66984" w:rsidRPr="009378C7" w14:paraId="05B7BA76" w14:textId="77777777" w:rsidTr="009378C7">
        <w:tc>
          <w:tcPr>
            <w:tcW w:w="2250" w:type="dxa"/>
            <w:shd w:val="clear" w:color="auto" w:fill="auto"/>
          </w:tcPr>
          <w:p w14:paraId="4C5943E3" w14:textId="77777777" w:rsidR="00D66984" w:rsidRPr="008345D6" w:rsidRDefault="00D66984" w:rsidP="000D313F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178E4AD0" w14:textId="77777777" w:rsidR="00D66984" w:rsidRPr="008345D6" w:rsidRDefault="00D66984" w:rsidP="0030265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2563</w:t>
            </w:r>
          </w:p>
        </w:tc>
        <w:tc>
          <w:tcPr>
            <w:tcW w:w="990" w:type="dxa"/>
            <w:vAlign w:val="bottom"/>
          </w:tcPr>
          <w:p w14:paraId="48D8BDE4" w14:textId="77777777" w:rsidR="00D66984" w:rsidRPr="008345D6" w:rsidRDefault="00D66984" w:rsidP="0030265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2562</w:t>
            </w:r>
          </w:p>
        </w:tc>
        <w:tc>
          <w:tcPr>
            <w:tcW w:w="900" w:type="dxa"/>
            <w:vAlign w:val="bottom"/>
          </w:tcPr>
          <w:p w14:paraId="3DF9B3BD" w14:textId="77777777" w:rsidR="00D66984" w:rsidRPr="008345D6" w:rsidRDefault="00D66984" w:rsidP="0030265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2F712052" w14:textId="77777777" w:rsidR="00D66984" w:rsidRPr="008345D6" w:rsidRDefault="00D66984" w:rsidP="0030265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F1A848" w14:textId="77777777" w:rsidR="00D66984" w:rsidRPr="009378C7" w:rsidRDefault="00D66984" w:rsidP="0030265B">
            <w:pPr>
              <w:pBdr>
                <w:bottom w:val="single" w:sz="4" w:space="1" w:color="auto"/>
              </w:pBdr>
              <w:ind w:left="-100" w:right="-27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D1985D" w14:textId="77777777" w:rsidR="00D66984" w:rsidRPr="008345D6" w:rsidRDefault="00D66984" w:rsidP="0030265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2562</w:t>
            </w:r>
          </w:p>
        </w:tc>
        <w:tc>
          <w:tcPr>
            <w:tcW w:w="810" w:type="dxa"/>
            <w:vAlign w:val="bottom"/>
          </w:tcPr>
          <w:p w14:paraId="59CF0931" w14:textId="77777777" w:rsidR="00D66984" w:rsidRPr="009378C7" w:rsidRDefault="00D66984" w:rsidP="0030265B">
            <w:pPr>
              <w:pBdr>
                <w:bottom w:val="single" w:sz="4" w:space="1" w:color="auto"/>
              </w:pBdr>
              <w:ind w:left="-100" w:right="-27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2563</w:t>
            </w:r>
          </w:p>
        </w:tc>
        <w:tc>
          <w:tcPr>
            <w:tcW w:w="810" w:type="dxa"/>
            <w:vAlign w:val="bottom"/>
          </w:tcPr>
          <w:p w14:paraId="76A07BBB" w14:textId="77777777" w:rsidR="00D66984" w:rsidRPr="008345D6" w:rsidRDefault="00D66984" w:rsidP="0030265B">
            <w:pPr>
              <w:pBdr>
                <w:bottom w:val="single" w:sz="4" w:space="1" w:color="auto"/>
              </w:pBdr>
              <w:ind w:left="-100" w:right="-27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2562</w:t>
            </w:r>
          </w:p>
        </w:tc>
      </w:tr>
      <w:tr w:rsidR="00D66984" w:rsidRPr="009378C7" w14:paraId="64C9716C" w14:textId="77777777" w:rsidTr="009378C7">
        <w:tc>
          <w:tcPr>
            <w:tcW w:w="2250" w:type="dxa"/>
            <w:shd w:val="clear" w:color="auto" w:fill="auto"/>
          </w:tcPr>
          <w:p w14:paraId="7478E85A" w14:textId="77777777" w:rsidR="00D66984" w:rsidRPr="009378C7" w:rsidRDefault="00D66984" w:rsidP="000D313F">
            <w:pPr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76BA55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47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D72F9D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32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4A609F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22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696B49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45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4599D9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55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2BFADE" w14:textId="77777777" w:rsidR="00D66984" w:rsidRPr="009378C7" w:rsidRDefault="00D66984" w:rsidP="000D313F">
            <w:pPr>
              <w:tabs>
                <w:tab w:val="decimal" w:pos="558"/>
              </w:tabs>
              <w:ind w:right="-17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2643D2BE" w14:textId="77777777" w:rsidR="00D66984" w:rsidRPr="009378C7" w:rsidRDefault="00D66984" w:rsidP="000D313F">
            <w:pPr>
              <w:tabs>
                <w:tab w:val="decimal" w:pos="599"/>
              </w:tabs>
              <w:jc w:val="both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12F8906D" w14:textId="77777777" w:rsidR="00D66984" w:rsidRPr="009378C7" w:rsidRDefault="00D66984" w:rsidP="000D313F">
            <w:pPr>
              <w:tabs>
                <w:tab w:val="decimal" w:pos="792"/>
              </w:tabs>
              <w:jc w:val="both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10</w:t>
            </w:r>
          </w:p>
        </w:tc>
      </w:tr>
      <w:tr w:rsidR="00D66984" w:rsidRPr="009378C7" w14:paraId="0A529BC9" w14:textId="77777777" w:rsidTr="009378C7">
        <w:tc>
          <w:tcPr>
            <w:tcW w:w="2250" w:type="dxa"/>
            <w:shd w:val="clear" w:color="auto" w:fill="auto"/>
          </w:tcPr>
          <w:p w14:paraId="1F11358C" w14:textId="77777777" w:rsidR="00D66984" w:rsidRPr="009378C7" w:rsidRDefault="00D66984" w:rsidP="000D313F">
            <w:pPr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 xml:space="preserve">กำไร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3FF241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3DA2DF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9E1735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ED300F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598731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42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A4312E" w14:textId="77777777" w:rsidR="00D66984" w:rsidRPr="008345D6" w:rsidRDefault="00D66984" w:rsidP="000D313F">
            <w:pPr>
              <w:tabs>
                <w:tab w:val="decimal" w:pos="558"/>
              </w:tabs>
              <w:ind w:right="-17"/>
              <w:rPr>
                <w:rFonts w:ascii="Angsana New" w:eastAsia="Times New Roman" w:hAnsi="Angsana New"/>
                <w:sz w:val="28"/>
                <w:cs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6CFF6509" w14:textId="77777777" w:rsidR="00D66984" w:rsidRPr="009378C7" w:rsidRDefault="00D66984" w:rsidP="000D313F">
            <w:pPr>
              <w:tabs>
                <w:tab w:val="decimal" w:pos="599"/>
              </w:tabs>
              <w:jc w:val="both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(3)</w:t>
            </w:r>
          </w:p>
        </w:tc>
        <w:tc>
          <w:tcPr>
            <w:tcW w:w="810" w:type="dxa"/>
            <w:shd w:val="clear" w:color="auto" w:fill="auto"/>
          </w:tcPr>
          <w:p w14:paraId="1CD3F45F" w14:textId="77777777" w:rsidR="00D66984" w:rsidRPr="009378C7" w:rsidRDefault="00D66984" w:rsidP="000D313F">
            <w:pPr>
              <w:tabs>
                <w:tab w:val="decimal" w:pos="792"/>
              </w:tabs>
              <w:jc w:val="both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3</w:t>
            </w:r>
          </w:p>
        </w:tc>
      </w:tr>
      <w:tr w:rsidR="00D66984" w:rsidRPr="009378C7" w14:paraId="210F4D3F" w14:textId="77777777" w:rsidTr="009378C7">
        <w:tc>
          <w:tcPr>
            <w:tcW w:w="2250" w:type="dxa"/>
            <w:shd w:val="clear" w:color="auto" w:fill="auto"/>
          </w:tcPr>
          <w:p w14:paraId="1E2F1522" w14:textId="77777777" w:rsidR="00D66984" w:rsidRPr="009378C7" w:rsidRDefault="00D66984" w:rsidP="000D313F">
            <w:pPr>
              <w:ind w:right="-102"/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4A8C27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EF5CA1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C169A0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FDF07F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001C04" w14:textId="77777777" w:rsidR="00D66984" w:rsidRPr="009378C7" w:rsidRDefault="00D66984" w:rsidP="000D313F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3FA42A" w14:textId="77777777" w:rsidR="00D66984" w:rsidRPr="009378C7" w:rsidRDefault="00D66984" w:rsidP="000D313F">
            <w:pPr>
              <w:tabs>
                <w:tab w:val="decimal" w:pos="558"/>
              </w:tabs>
              <w:ind w:right="-17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1489A984" w14:textId="77777777" w:rsidR="00D66984" w:rsidRPr="009378C7" w:rsidRDefault="00D66984" w:rsidP="000D313F">
            <w:pPr>
              <w:tabs>
                <w:tab w:val="decimal" w:pos="599"/>
              </w:tabs>
              <w:jc w:val="both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038E0A8" w14:textId="77777777" w:rsidR="00D66984" w:rsidRPr="009378C7" w:rsidRDefault="00D66984" w:rsidP="000D313F">
            <w:pPr>
              <w:tabs>
                <w:tab w:val="decimal" w:pos="792"/>
              </w:tabs>
              <w:jc w:val="both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3</w:t>
            </w:r>
          </w:p>
        </w:tc>
      </w:tr>
    </w:tbl>
    <w:p w14:paraId="631336EA" w14:textId="24CADB8E" w:rsidR="00D66984" w:rsidRPr="009378C7" w:rsidRDefault="00D66984" w:rsidP="00D66984">
      <w:pPr>
        <w:overflowPunct/>
        <w:autoSpaceDE/>
        <w:autoSpaceDN/>
        <w:adjustRightInd/>
        <w:spacing w:before="240" w:after="120"/>
        <w:ind w:left="360"/>
        <w:jc w:val="thaiDistribute"/>
        <w:textAlignment w:val="auto"/>
        <w:outlineLvl w:val="0"/>
        <w:rPr>
          <w:rFonts w:ascii="Angsana New" w:eastAsia="Cordia New" w:hAnsi="Angsana New"/>
          <w:sz w:val="28"/>
          <w:lang w:eastAsia="zh-CN"/>
        </w:rPr>
      </w:pPr>
    </w:p>
    <w:tbl>
      <w:tblPr>
        <w:tblW w:w="945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10"/>
        <w:gridCol w:w="900"/>
        <w:gridCol w:w="900"/>
        <w:gridCol w:w="810"/>
        <w:gridCol w:w="810"/>
        <w:gridCol w:w="900"/>
        <w:gridCol w:w="810"/>
        <w:gridCol w:w="900"/>
        <w:gridCol w:w="810"/>
      </w:tblGrid>
      <w:tr w:rsidR="009561A4" w:rsidRPr="009378C7" w14:paraId="03CC3972" w14:textId="77777777" w:rsidTr="00774B23">
        <w:tc>
          <w:tcPr>
            <w:tcW w:w="4410" w:type="dxa"/>
            <w:gridSpan w:val="3"/>
            <w:shd w:val="clear" w:color="auto" w:fill="auto"/>
            <w:vAlign w:val="bottom"/>
          </w:tcPr>
          <w:p w14:paraId="5BDA37C7" w14:textId="40E20CAF" w:rsidR="009561A4" w:rsidRPr="009378C7" w:rsidRDefault="009561A4" w:rsidP="009561A4">
            <w:pPr>
              <w:spacing w:line="320" w:lineRule="exact"/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Cordia New" w:hAnsi="Angsana New" w:hint="cs"/>
                <w:sz w:val="28"/>
                <w:cs/>
                <w:lang w:eastAsia="zh-CN"/>
              </w:rPr>
              <w:t>สรุปรายการกระแสเงินสด</w:t>
            </w:r>
          </w:p>
        </w:tc>
        <w:tc>
          <w:tcPr>
            <w:tcW w:w="1620" w:type="dxa"/>
            <w:gridSpan w:val="2"/>
            <w:vAlign w:val="bottom"/>
          </w:tcPr>
          <w:p w14:paraId="5D9AB6B7" w14:textId="77777777" w:rsidR="009561A4" w:rsidRPr="009378C7" w:rsidRDefault="009561A4" w:rsidP="000D313F">
            <w:pPr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3607A20" w14:textId="77777777" w:rsidR="009561A4" w:rsidRPr="009378C7" w:rsidRDefault="009561A4" w:rsidP="000D313F">
            <w:pPr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10" w:type="dxa"/>
            <w:gridSpan w:val="2"/>
          </w:tcPr>
          <w:p w14:paraId="7739E9D3" w14:textId="77777777" w:rsidR="009561A4" w:rsidRPr="009378C7" w:rsidRDefault="009561A4" w:rsidP="000D313F">
            <w:pPr>
              <w:spacing w:line="320" w:lineRule="exac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(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หน่วย</w:t>
            </w:r>
            <w:r w:rsidRPr="009378C7">
              <w:rPr>
                <w:rFonts w:ascii="Angsana New" w:eastAsia="Times New Roman" w:hAnsi="Angsana New" w:hint="cs"/>
                <w:sz w:val="28"/>
              </w:rPr>
              <w:t xml:space="preserve">: 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ล้านบาท)</w:t>
            </w:r>
          </w:p>
        </w:tc>
      </w:tr>
      <w:tr w:rsidR="00D66984" w:rsidRPr="009378C7" w14:paraId="665705FF" w14:textId="77777777" w:rsidTr="001F5541">
        <w:tc>
          <w:tcPr>
            <w:tcW w:w="2610" w:type="dxa"/>
            <w:shd w:val="clear" w:color="auto" w:fill="auto"/>
          </w:tcPr>
          <w:p w14:paraId="40EFE133" w14:textId="77777777" w:rsidR="00D66984" w:rsidRPr="009378C7" w:rsidRDefault="00D66984" w:rsidP="000D313F">
            <w:pPr>
              <w:spacing w:line="320" w:lineRule="exact"/>
              <w:ind w:right="33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2D392CD" w14:textId="1B36F4B5" w:rsidR="0030265B" w:rsidRPr="009378C7" w:rsidRDefault="00D66984" w:rsidP="000D31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 xml:space="preserve">บริษัท แซม   วอเตอร์ </w:t>
            </w:r>
          </w:p>
          <w:p w14:paraId="4D9F46C1" w14:textId="5DD0EAFB" w:rsidR="00D66984" w:rsidRPr="009378C7" w:rsidRDefault="00D66984" w:rsidP="000D31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ซัพพลาย จำกัด</w:t>
            </w:r>
          </w:p>
        </w:tc>
        <w:tc>
          <w:tcPr>
            <w:tcW w:w="1620" w:type="dxa"/>
            <w:gridSpan w:val="2"/>
            <w:vAlign w:val="bottom"/>
          </w:tcPr>
          <w:p w14:paraId="726A4329" w14:textId="77777777" w:rsidR="00D66984" w:rsidRPr="009378C7" w:rsidRDefault="00D66984" w:rsidP="000D31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6DFE009" w14:textId="2B467300" w:rsidR="00191DCF" w:rsidRPr="009378C7" w:rsidRDefault="00191DCF" w:rsidP="00F07B3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บริษัท</w:t>
            </w:r>
            <w:r w:rsidRPr="008345D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อีโค</w:t>
            </w:r>
            <w:r w:rsidRPr="008345D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เอ็นเนอร์ยี</w:t>
            </w:r>
            <w:r w:rsidRPr="008345D6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กรุ๊ป</w:t>
            </w:r>
          </w:p>
          <w:p w14:paraId="719F6F0E" w14:textId="58616402" w:rsidR="00D66984" w:rsidRPr="009378C7" w:rsidRDefault="00191DCF" w:rsidP="00F07B3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highlight w:val="yellow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คอร์ปอเรชั่</w:t>
            </w:r>
            <w:r w:rsidR="00F07B3C" w:rsidRPr="008345D6">
              <w:rPr>
                <w:rFonts w:ascii="Angsana New" w:eastAsia="Times New Roman" w:hAnsi="Angsana New" w:hint="cs"/>
                <w:sz w:val="28"/>
                <w:cs/>
              </w:rPr>
              <w:t xml:space="preserve">น 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จำกัด</w:t>
            </w:r>
          </w:p>
        </w:tc>
        <w:tc>
          <w:tcPr>
            <w:tcW w:w="1710" w:type="dxa"/>
            <w:gridSpan w:val="2"/>
          </w:tcPr>
          <w:p w14:paraId="0C747356" w14:textId="77777777" w:rsidR="00D66984" w:rsidRPr="009378C7" w:rsidRDefault="00D66984" w:rsidP="000D31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</w:rPr>
            </w:pPr>
          </w:p>
          <w:p w14:paraId="6A795878" w14:textId="77777777" w:rsidR="00D66984" w:rsidRPr="009378C7" w:rsidRDefault="00D66984" w:rsidP="000D31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</w:rPr>
            </w:pPr>
          </w:p>
          <w:p w14:paraId="4C43F691" w14:textId="77777777" w:rsidR="00D66984" w:rsidRPr="008345D6" w:rsidRDefault="00D66984" w:rsidP="000D31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 xml:space="preserve">บริษัท เอ็นเนอร์ยี่ </w:t>
            </w:r>
            <w:r w:rsidRPr="009378C7">
              <w:rPr>
                <w:rFonts w:ascii="Angsana New" w:eastAsia="Times New Roman" w:hAnsi="Angsana New" w:hint="cs"/>
                <w:sz w:val="28"/>
              </w:rPr>
              <w:t xml:space="preserve"> 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รีโวลูชั่น จำกัด</w:t>
            </w:r>
          </w:p>
        </w:tc>
      </w:tr>
      <w:tr w:rsidR="00D66984" w:rsidRPr="009378C7" w14:paraId="09067494" w14:textId="77777777" w:rsidTr="001F5541">
        <w:tc>
          <w:tcPr>
            <w:tcW w:w="2610" w:type="dxa"/>
            <w:shd w:val="clear" w:color="auto" w:fill="auto"/>
          </w:tcPr>
          <w:p w14:paraId="338DE200" w14:textId="77777777" w:rsidR="00D66984" w:rsidRPr="008345D6" w:rsidRDefault="00D66984" w:rsidP="000D313F">
            <w:pPr>
              <w:spacing w:line="320" w:lineRule="exact"/>
              <w:ind w:right="-738"/>
              <w:jc w:val="center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523F616" w14:textId="77777777" w:rsidR="00D66984" w:rsidRPr="009378C7" w:rsidRDefault="00D66984" w:rsidP="00F07B3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2FA48CE6" w14:textId="77777777" w:rsidR="00D66984" w:rsidRPr="009378C7" w:rsidRDefault="00D66984" w:rsidP="00F07B3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2562</w:t>
            </w:r>
          </w:p>
        </w:tc>
        <w:tc>
          <w:tcPr>
            <w:tcW w:w="810" w:type="dxa"/>
            <w:vAlign w:val="bottom"/>
          </w:tcPr>
          <w:p w14:paraId="56BE2467" w14:textId="77777777" w:rsidR="00D66984" w:rsidRPr="009378C7" w:rsidRDefault="00D66984" w:rsidP="00F07B3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2563</w:t>
            </w:r>
          </w:p>
        </w:tc>
        <w:tc>
          <w:tcPr>
            <w:tcW w:w="810" w:type="dxa"/>
            <w:vAlign w:val="bottom"/>
          </w:tcPr>
          <w:p w14:paraId="57875CE2" w14:textId="77777777" w:rsidR="00D66984" w:rsidRPr="009378C7" w:rsidRDefault="00D66984" w:rsidP="00F07B3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031F4B" w14:textId="77777777" w:rsidR="00D66984" w:rsidRPr="009378C7" w:rsidRDefault="00D66984" w:rsidP="00F07B3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D46E3E" w14:textId="77777777" w:rsidR="00D66984" w:rsidRPr="009378C7" w:rsidRDefault="00D66984" w:rsidP="00F07B3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2562</w:t>
            </w:r>
          </w:p>
        </w:tc>
        <w:tc>
          <w:tcPr>
            <w:tcW w:w="900" w:type="dxa"/>
            <w:vAlign w:val="bottom"/>
          </w:tcPr>
          <w:p w14:paraId="31960CE0" w14:textId="77777777" w:rsidR="00D66984" w:rsidRPr="009378C7" w:rsidRDefault="00D66984" w:rsidP="00F07B3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2563</w:t>
            </w:r>
          </w:p>
        </w:tc>
        <w:tc>
          <w:tcPr>
            <w:tcW w:w="810" w:type="dxa"/>
            <w:vAlign w:val="bottom"/>
          </w:tcPr>
          <w:p w14:paraId="6478CABC" w14:textId="77777777" w:rsidR="00D66984" w:rsidRPr="009378C7" w:rsidRDefault="00D66984" w:rsidP="00F07B3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2562</w:t>
            </w:r>
          </w:p>
        </w:tc>
      </w:tr>
      <w:tr w:rsidR="00D66984" w:rsidRPr="009378C7" w14:paraId="6A30F136" w14:textId="77777777" w:rsidTr="001F5541">
        <w:tc>
          <w:tcPr>
            <w:tcW w:w="2610" w:type="dxa"/>
            <w:shd w:val="clear" w:color="auto" w:fill="auto"/>
          </w:tcPr>
          <w:p w14:paraId="57B302EB" w14:textId="77777777" w:rsidR="00D66984" w:rsidRPr="008345D6" w:rsidRDefault="00D66984" w:rsidP="001F5541">
            <w:pPr>
              <w:spacing w:line="320" w:lineRule="exact"/>
              <w:ind w:left="163" w:right="255" w:hanging="163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กระแสเงินสดจาก</w:t>
            </w:r>
            <w:r w:rsidRPr="009378C7">
              <w:rPr>
                <w:rFonts w:ascii="Angsana New" w:eastAsia="Times New Roman" w:hAnsi="Angsana New" w:hint="cs"/>
                <w:spacing w:val="-6"/>
                <w:sz w:val="28"/>
              </w:rPr>
              <w:t xml:space="preserve"> </w:t>
            </w:r>
            <w:r w:rsidRPr="008345D6">
              <w:rPr>
                <w:rFonts w:ascii="Angsana New" w:eastAsia="Times New Roman" w:hAnsi="Angsana New" w:hint="cs"/>
                <w:spacing w:val="-6"/>
                <w:sz w:val="28"/>
              </w:rPr>
              <w:t>(</w:t>
            </w:r>
            <w:r w:rsidRPr="008345D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ใช้ไปใน)</w:t>
            </w:r>
            <w:r w:rsidRPr="009378C7">
              <w:rPr>
                <w:rFonts w:ascii="Angsana New" w:eastAsia="Times New Roman" w:hAnsi="Angsana New" w:hint="cs"/>
                <w:spacing w:val="-6"/>
                <w:sz w:val="28"/>
              </w:rPr>
              <w:t xml:space="preserve"> </w:t>
            </w:r>
            <w:r w:rsidRPr="008345D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กิจกรรมดำเนินงาน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83D135" w14:textId="61B7F428" w:rsidR="00D66984" w:rsidRPr="009378C7" w:rsidRDefault="00D66984" w:rsidP="000D313F">
            <w:pPr>
              <w:tabs>
                <w:tab w:val="decimal" w:pos="426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202</w:t>
            </w:r>
          </w:p>
        </w:tc>
        <w:tc>
          <w:tcPr>
            <w:tcW w:w="900" w:type="dxa"/>
            <w:vAlign w:val="bottom"/>
          </w:tcPr>
          <w:p w14:paraId="20FD9DF2" w14:textId="77777777" w:rsidR="00D66984" w:rsidRPr="009378C7" w:rsidRDefault="00D66984" w:rsidP="000D313F">
            <w:pPr>
              <w:tabs>
                <w:tab w:val="decimal" w:pos="437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126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A10F87" w14:textId="77777777" w:rsidR="00D66984" w:rsidRPr="009378C7" w:rsidRDefault="00D66984" w:rsidP="000D313F">
            <w:pP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9</w:t>
            </w:r>
          </w:p>
        </w:tc>
        <w:tc>
          <w:tcPr>
            <w:tcW w:w="810" w:type="dxa"/>
            <w:vAlign w:val="bottom"/>
          </w:tcPr>
          <w:p w14:paraId="09DD73E1" w14:textId="77777777" w:rsidR="00D66984" w:rsidRPr="009378C7" w:rsidRDefault="00D66984" w:rsidP="000D313F">
            <w:pPr>
              <w:tabs>
                <w:tab w:val="decimal" w:pos="369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(89)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B33D4F" w14:textId="77777777" w:rsidR="00D66984" w:rsidRPr="008345D6" w:rsidRDefault="00D66984" w:rsidP="000D313F">
            <w:pPr>
              <w:tabs>
                <w:tab w:val="decimal" w:pos="391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108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43A683" w14:textId="77777777" w:rsidR="00D66984" w:rsidRPr="009378C7" w:rsidRDefault="00D66984" w:rsidP="000D313F">
            <w:pPr>
              <w:tabs>
                <w:tab w:val="decimal" w:pos="391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758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57CCE0" w14:textId="77777777" w:rsidR="00D66984" w:rsidRPr="009378C7" w:rsidRDefault="00D66984" w:rsidP="000D313F">
            <w:pPr>
              <w:tabs>
                <w:tab w:val="decimal" w:pos="414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29</w:t>
            </w:r>
          </w:p>
        </w:tc>
        <w:tc>
          <w:tcPr>
            <w:tcW w:w="810" w:type="dxa"/>
            <w:vAlign w:val="bottom"/>
          </w:tcPr>
          <w:p w14:paraId="035B8CB0" w14:textId="77777777" w:rsidR="00D66984" w:rsidRPr="009378C7" w:rsidRDefault="00D66984" w:rsidP="000D313F">
            <w:pPr>
              <w:tabs>
                <w:tab w:val="decimal" w:pos="246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(16)</w:t>
            </w:r>
          </w:p>
        </w:tc>
      </w:tr>
      <w:tr w:rsidR="00D66984" w:rsidRPr="009378C7" w14:paraId="7973DFD1" w14:textId="77777777" w:rsidTr="001F5541">
        <w:tc>
          <w:tcPr>
            <w:tcW w:w="2610" w:type="dxa"/>
            <w:shd w:val="clear" w:color="auto" w:fill="auto"/>
          </w:tcPr>
          <w:p w14:paraId="72A28413" w14:textId="77777777" w:rsidR="00D66984" w:rsidRPr="009378C7" w:rsidRDefault="00D66984" w:rsidP="000D313F">
            <w:pPr>
              <w:spacing w:line="320" w:lineRule="exact"/>
              <w:ind w:left="163" w:right="-108" w:hanging="163"/>
              <w:rPr>
                <w:rFonts w:ascii="Angsana New" w:eastAsia="Times New Roman" w:hAnsi="Angsana New"/>
                <w:spacing w:val="-6"/>
                <w:sz w:val="28"/>
              </w:rPr>
            </w:pPr>
            <w:r w:rsidRPr="008345D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กระแสเงินสดได้มาจาก </w:t>
            </w:r>
            <w:r w:rsidRPr="009378C7">
              <w:rPr>
                <w:rFonts w:ascii="Angsana New" w:eastAsia="Times New Roman" w:hAnsi="Angsana New" w:hint="cs"/>
                <w:spacing w:val="-6"/>
                <w:sz w:val="28"/>
              </w:rPr>
              <w:t>(</w:t>
            </w:r>
            <w:r w:rsidRPr="008345D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ใช้ไปใน</w:t>
            </w:r>
            <w:r w:rsidRPr="009378C7">
              <w:rPr>
                <w:rFonts w:ascii="Angsana New" w:eastAsia="Times New Roman" w:hAnsi="Angsana New" w:hint="cs"/>
                <w:spacing w:val="-6"/>
                <w:sz w:val="28"/>
              </w:rPr>
              <w:t xml:space="preserve">) </w:t>
            </w:r>
          </w:p>
          <w:p w14:paraId="5FB1B67A" w14:textId="77777777" w:rsidR="00D66984" w:rsidRPr="009378C7" w:rsidRDefault="00D66984" w:rsidP="000D313F">
            <w:pPr>
              <w:spacing w:line="320" w:lineRule="exact"/>
              <w:ind w:left="163" w:right="-108" w:hanging="1"/>
              <w:rPr>
                <w:rFonts w:ascii="Angsana New" w:eastAsia="Times New Roman" w:hAnsi="Angsana New"/>
                <w:spacing w:val="-6"/>
                <w:sz w:val="28"/>
              </w:rPr>
            </w:pPr>
            <w:r w:rsidRPr="008345D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กิจกรรมลงทุน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B23D9D" w14:textId="77777777" w:rsidR="00D66984" w:rsidRPr="009378C7" w:rsidRDefault="00D66984" w:rsidP="000D313F">
            <w:pPr>
              <w:tabs>
                <w:tab w:val="decimal" w:pos="426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(149)</w:t>
            </w:r>
          </w:p>
        </w:tc>
        <w:tc>
          <w:tcPr>
            <w:tcW w:w="900" w:type="dxa"/>
            <w:vAlign w:val="bottom"/>
          </w:tcPr>
          <w:p w14:paraId="33F27AF7" w14:textId="77777777" w:rsidR="00D66984" w:rsidRPr="009378C7" w:rsidRDefault="00D66984" w:rsidP="000D313F">
            <w:pPr>
              <w:tabs>
                <w:tab w:val="decimal" w:pos="437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205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6421C8" w14:textId="77777777" w:rsidR="00D66984" w:rsidRPr="009378C7" w:rsidRDefault="00D66984" w:rsidP="000D313F">
            <w:pP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(1)</w:t>
            </w:r>
          </w:p>
        </w:tc>
        <w:tc>
          <w:tcPr>
            <w:tcW w:w="810" w:type="dxa"/>
            <w:vAlign w:val="bottom"/>
          </w:tcPr>
          <w:p w14:paraId="3470DD82" w14:textId="77777777" w:rsidR="00D66984" w:rsidRPr="009378C7" w:rsidRDefault="00D66984" w:rsidP="000D313F">
            <w:pPr>
              <w:tabs>
                <w:tab w:val="decimal" w:pos="189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(3)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EE94C6" w14:textId="77777777" w:rsidR="00D66984" w:rsidRPr="009378C7" w:rsidRDefault="00D66984" w:rsidP="000D313F">
            <w:pPr>
              <w:tabs>
                <w:tab w:val="decimal" w:pos="391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CE53E3" w14:textId="77777777" w:rsidR="00D66984" w:rsidRPr="009378C7" w:rsidRDefault="00D66984" w:rsidP="000D313F">
            <w:pPr>
              <w:tabs>
                <w:tab w:val="decimal" w:pos="391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(868)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74EAC8" w14:textId="77777777" w:rsidR="00D66984" w:rsidRPr="009378C7" w:rsidRDefault="00D66984" w:rsidP="000D313F">
            <w:pPr>
              <w:tabs>
                <w:tab w:val="decimal" w:pos="414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495FC0CA" w14:textId="77777777" w:rsidR="00D66984" w:rsidRPr="009378C7" w:rsidRDefault="00D66984" w:rsidP="000D313F">
            <w:pPr>
              <w:tabs>
                <w:tab w:val="decimal" w:pos="246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21</w:t>
            </w:r>
          </w:p>
        </w:tc>
      </w:tr>
      <w:tr w:rsidR="00D66984" w:rsidRPr="009378C7" w14:paraId="14F09B64" w14:textId="77777777" w:rsidTr="001F5541">
        <w:tc>
          <w:tcPr>
            <w:tcW w:w="2610" w:type="dxa"/>
            <w:shd w:val="clear" w:color="auto" w:fill="auto"/>
          </w:tcPr>
          <w:p w14:paraId="6D5E5E58" w14:textId="77777777" w:rsidR="00D66984" w:rsidRPr="009378C7" w:rsidRDefault="00D66984" w:rsidP="000D313F">
            <w:pPr>
              <w:spacing w:line="320" w:lineRule="exact"/>
              <w:ind w:left="163" w:right="-108" w:hanging="163"/>
              <w:rPr>
                <w:rFonts w:ascii="Angsana New" w:eastAsia="Times New Roman" w:hAnsi="Angsana New"/>
                <w:spacing w:val="-6"/>
                <w:sz w:val="28"/>
              </w:rPr>
            </w:pPr>
            <w:r w:rsidRPr="008345D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กระแสเงินสดจาก</w:t>
            </w:r>
            <w:r w:rsidRPr="009378C7">
              <w:rPr>
                <w:rFonts w:ascii="Angsana New" w:eastAsia="Times New Roman" w:hAnsi="Angsana New" w:hint="cs"/>
                <w:spacing w:val="-6"/>
                <w:sz w:val="28"/>
              </w:rPr>
              <w:t xml:space="preserve"> </w:t>
            </w:r>
            <w:r w:rsidRPr="008345D6">
              <w:rPr>
                <w:rFonts w:ascii="Angsana New" w:eastAsia="Times New Roman" w:hAnsi="Angsana New" w:hint="cs"/>
                <w:spacing w:val="-6"/>
                <w:sz w:val="28"/>
              </w:rPr>
              <w:t>(</w:t>
            </w:r>
            <w:r w:rsidRPr="008345D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ใช้ไปใน)</w:t>
            </w:r>
            <w:r w:rsidRPr="009378C7">
              <w:rPr>
                <w:rFonts w:ascii="Angsana New" w:eastAsia="Times New Roman" w:hAnsi="Angsana New" w:hint="cs"/>
                <w:spacing w:val="-6"/>
                <w:sz w:val="28"/>
              </w:rPr>
              <w:t xml:space="preserve"> </w:t>
            </w:r>
          </w:p>
          <w:p w14:paraId="585634E7" w14:textId="77777777" w:rsidR="00D66984" w:rsidRPr="009378C7" w:rsidRDefault="00D66984" w:rsidP="000D313F">
            <w:pPr>
              <w:spacing w:line="320" w:lineRule="exact"/>
              <w:ind w:left="163" w:right="-108" w:hanging="1"/>
              <w:rPr>
                <w:rFonts w:ascii="Angsana New" w:eastAsia="Times New Roman" w:hAnsi="Angsana New"/>
                <w:spacing w:val="-6"/>
                <w:sz w:val="28"/>
              </w:rPr>
            </w:pPr>
            <w:r w:rsidRPr="008345D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กิจกรรมจัดหาเงิน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386126" w14:textId="77777777" w:rsidR="00D66984" w:rsidRPr="009378C7" w:rsidRDefault="00D66984" w:rsidP="000D313F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(53)</w:t>
            </w:r>
          </w:p>
        </w:tc>
        <w:tc>
          <w:tcPr>
            <w:tcW w:w="900" w:type="dxa"/>
            <w:vAlign w:val="bottom"/>
          </w:tcPr>
          <w:p w14:paraId="53F3E9D6" w14:textId="77777777" w:rsidR="00D66984" w:rsidRPr="009378C7" w:rsidRDefault="00D66984" w:rsidP="000D313F">
            <w:pPr>
              <w:pBdr>
                <w:bottom w:val="single" w:sz="4" w:space="1" w:color="auto"/>
              </w:pBdr>
              <w:tabs>
                <w:tab w:val="decimal" w:pos="437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(331)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5E9A79" w14:textId="77777777" w:rsidR="00D66984" w:rsidRPr="009378C7" w:rsidRDefault="00D66984" w:rsidP="000D313F">
            <w:pPr>
              <w:pBdr>
                <w:bottom w:val="sing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(10)</w:t>
            </w:r>
          </w:p>
        </w:tc>
        <w:tc>
          <w:tcPr>
            <w:tcW w:w="810" w:type="dxa"/>
            <w:vAlign w:val="bottom"/>
          </w:tcPr>
          <w:p w14:paraId="7B58E4BA" w14:textId="77777777" w:rsidR="00D66984" w:rsidRPr="009378C7" w:rsidRDefault="00D66984" w:rsidP="000D313F">
            <w:pPr>
              <w:pBdr>
                <w:bottom w:val="single" w:sz="4" w:space="1" w:color="auto"/>
              </w:pBdr>
              <w:tabs>
                <w:tab w:val="decimal" w:pos="369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83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4BAC6F" w14:textId="77777777" w:rsidR="00D66984" w:rsidRPr="009378C7" w:rsidRDefault="00D66984" w:rsidP="000D313F">
            <w:pPr>
              <w:pBdr>
                <w:bottom w:val="single" w:sz="4" w:space="1" w:color="auto"/>
              </w:pBdr>
              <w:tabs>
                <w:tab w:val="decimal" w:pos="391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(109)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22D15A" w14:textId="77777777" w:rsidR="00D66984" w:rsidRPr="009378C7" w:rsidRDefault="00D66984" w:rsidP="000D313F">
            <w:pPr>
              <w:pBdr>
                <w:bottom w:val="single" w:sz="4" w:space="1" w:color="auto"/>
              </w:pBdr>
              <w:tabs>
                <w:tab w:val="decimal" w:pos="391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110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C637EC" w14:textId="77777777" w:rsidR="00D66984" w:rsidRPr="009378C7" w:rsidRDefault="00D66984" w:rsidP="000D313F">
            <w:pPr>
              <w:pBdr>
                <w:bottom w:val="single" w:sz="4" w:space="1" w:color="auto"/>
              </w:pBdr>
              <w:tabs>
                <w:tab w:val="decimal" w:pos="234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(31)</w:t>
            </w:r>
          </w:p>
        </w:tc>
        <w:tc>
          <w:tcPr>
            <w:tcW w:w="810" w:type="dxa"/>
            <w:vAlign w:val="bottom"/>
          </w:tcPr>
          <w:p w14:paraId="275C247D" w14:textId="77777777" w:rsidR="00D66984" w:rsidRPr="009378C7" w:rsidRDefault="00D66984" w:rsidP="000D313F">
            <w:pPr>
              <w:pBdr>
                <w:bottom w:val="single" w:sz="4" w:space="1" w:color="auto"/>
              </w:pBdr>
              <w:tabs>
                <w:tab w:val="decimal" w:pos="246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</w:tr>
      <w:tr w:rsidR="00D66984" w:rsidRPr="009378C7" w14:paraId="472DD9B0" w14:textId="77777777" w:rsidTr="001F5541">
        <w:tc>
          <w:tcPr>
            <w:tcW w:w="2610" w:type="dxa"/>
            <w:shd w:val="clear" w:color="auto" w:fill="auto"/>
          </w:tcPr>
          <w:p w14:paraId="6D8605D8" w14:textId="77777777" w:rsidR="00D66984" w:rsidRPr="009378C7" w:rsidRDefault="00D66984" w:rsidP="000D313F">
            <w:pPr>
              <w:spacing w:line="320" w:lineRule="exact"/>
              <w:ind w:left="162" w:right="-195" w:hanging="162"/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เงินสดและรายการเทียบเท่า</w:t>
            </w:r>
          </w:p>
          <w:p w14:paraId="499B2A5A" w14:textId="77777777" w:rsidR="00D66984" w:rsidRPr="008345D6" w:rsidRDefault="00D66984" w:rsidP="000D313F">
            <w:pPr>
              <w:spacing w:line="320" w:lineRule="exact"/>
              <w:ind w:left="162" w:right="-195"/>
              <w:rPr>
                <w:rFonts w:ascii="Angsana New" w:eastAsia="Times New Roman" w:hAnsi="Angsana New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เงินสดเพิ่มขึ้น</w:t>
            </w:r>
            <w:r w:rsidRPr="009378C7">
              <w:rPr>
                <w:rFonts w:ascii="Angsana New" w:eastAsia="Times New Roman" w:hAnsi="Angsana New" w:hint="cs"/>
                <w:sz w:val="28"/>
              </w:rPr>
              <w:t xml:space="preserve"> </w:t>
            </w:r>
            <w:r w:rsidRPr="008345D6">
              <w:rPr>
                <w:rFonts w:ascii="Angsana New" w:eastAsia="Times New Roman" w:hAnsi="Angsana New" w:hint="cs"/>
                <w:sz w:val="28"/>
              </w:rPr>
              <w:t>(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ลดลง)</w:t>
            </w:r>
            <w:r w:rsidRPr="009378C7">
              <w:rPr>
                <w:rFonts w:ascii="Angsana New" w:eastAsia="Times New Roman" w:hAnsi="Angsana New" w:hint="cs"/>
                <w:sz w:val="28"/>
              </w:rPr>
              <w:t xml:space="preserve"> </w:t>
            </w: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B49456" w14:textId="5EB650D6" w:rsidR="00D66984" w:rsidRPr="009378C7" w:rsidRDefault="00D66984" w:rsidP="000D313F">
            <w:pPr>
              <w:pBdr>
                <w:bottom w:val="double" w:sz="4" w:space="1" w:color="auto"/>
              </w:pBdr>
              <w:tabs>
                <w:tab w:val="decimal" w:pos="246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(</w:t>
            </w:r>
            <w:r w:rsidR="004C2773">
              <w:rPr>
                <w:rFonts w:ascii="Angsana New" w:eastAsia="Times New Roman" w:hAnsi="Angsana New"/>
                <w:sz w:val="28"/>
              </w:rPr>
              <w:t>0</w:t>
            </w:r>
            <w:r w:rsidRPr="009378C7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AAB98B0" w14:textId="77777777" w:rsidR="00D66984" w:rsidRPr="009378C7" w:rsidRDefault="00D66984" w:rsidP="000D313F">
            <w:pPr>
              <w:pBdr>
                <w:bottom w:val="double" w:sz="4" w:space="1" w:color="auto"/>
              </w:pBdr>
              <w:tabs>
                <w:tab w:val="decimal" w:pos="257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0D4B8F" w14:textId="77777777" w:rsidR="00D66984" w:rsidRPr="009378C7" w:rsidRDefault="00D66984" w:rsidP="000D313F">
            <w:pPr>
              <w:pBdr>
                <w:bottom w:val="double" w:sz="4" w:space="1" w:color="auto"/>
              </w:pBdr>
              <w:tabs>
                <w:tab w:val="decimal" w:pos="358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(2)</w:t>
            </w:r>
          </w:p>
        </w:tc>
        <w:tc>
          <w:tcPr>
            <w:tcW w:w="810" w:type="dxa"/>
            <w:vAlign w:val="bottom"/>
          </w:tcPr>
          <w:p w14:paraId="3D18B2EC" w14:textId="77777777" w:rsidR="00D66984" w:rsidRPr="009378C7" w:rsidRDefault="00D66984" w:rsidP="000D313F">
            <w:pPr>
              <w:pBdr>
                <w:bottom w:val="double" w:sz="4" w:space="1" w:color="auto"/>
              </w:pBdr>
              <w:tabs>
                <w:tab w:val="decimal" w:pos="369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(9)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94D8E1" w14:textId="77777777" w:rsidR="00D66984" w:rsidRPr="009378C7" w:rsidRDefault="00D66984" w:rsidP="000D313F">
            <w:pPr>
              <w:pBdr>
                <w:bottom w:val="double" w:sz="4" w:space="1" w:color="auto"/>
              </w:pBdr>
              <w:tabs>
                <w:tab w:val="decimal" w:pos="212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512514" w14:textId="77777777" w:rsidR="00D66984" w:rsidRPr="009378C7" w:rsidRDefault="00D66984" w:rsidP="000D313F">
            <w:pPr>
              <w:pBdr>
                <w:bottom w:val="double" w:sz="4" w:space="1" w:color="auto"/>
              </w:pBdr>
              <w:tabs>
                <w:tab w:val="decimal" w:pos="391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083520" w14:textId="2F848B78" w:rsidR="00D66984" w:rsidRPr="009378C7" w:rsidRDefault="00D66984" w:rsidP="000D313F">
            <w:pPr>
              <w:pBdr>
                <w:bottom w:val="double" w:sz="4" w:space="1" w:color="auto"/>
              </w:pBdr>
              <w:tabs>
                <w:tab w:val="decimal" w:pos="391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/>
                <w:sz w:val="28"/>
              </w:rPr>
              <w:t>(</w:t>
            </w:r>
            <w:r w:rsidR="008846DA">
              <w:rPr>
                <w:rFonts w:ascii="Angsana New" w:eastAsia="Times New Roman" w:hAnsi="Angsana New"/>
                <w:sz w:val="28"/>
              </w:rPr>
              <w:t>2</w:t>
            </w:r>
            <w:r w:rsidRPr="009378C7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810" w:type="dxa"/>
            <w:vAlign w:val="bottom"/>
          </w:tcPr>
          <w:p w14:paraId="4DEAE3B1" w14:textId="77777777" w:rsidR="00D66984" w:rsidRPr="009378C7" w:rsidRDefault="00D66984" w:rsidP="000D313F">
            <w:pPr>
              <w:pBdr>
                <w:bottom w:val="double" w:sz="4" w:space="1" w:color="auto"/>
              </w:pBdr>
              <w:tabs>
                <w:tab w:val="decimal" w:pos="246"/>
              </w:tabs>
              <w:spacing w:line="320" w:lineRule="exact"/>
              <w:jc w:val="right"/>
              <w:rPr>
                <w:rFonts w:ascii="Angsana New" w:eastAsia="Times New Roman" w:hAnsi="Angsana New"/>
                <w:sz w:val="28"/>
              </w:rPr>
            </w:pPr>
            <w:r w:rsidRPr="009378C7">
              <w:rPr>
                <w:rFonts w:ascii="Angsana New" w:eastAsia="Times New Roman" w:hAnsi="Angsana New" w:hint="cs"/>
                <w:sz w:val="28"/>
              </w:rPr>
              <w:t>5</w:t>
            </w:r>
          </w:p>
        </w:tc>
      </w:tr>
    </w:tbl>
    <w:p w14:paraId="321E8925" w14:textId="4513B9B8" w:rsidR="00EC57B2" w:rsidRPr="003B65FB" w:rsidRDefault="00EC57B2" w:rsidP="00EC57B2">
      <w:pPr>
        <w:pStyle w:val="ListParagraph"/>
        <w:spacing w:before="240" w:line="240" w:lineRule="atLeast"/>
        <w:ind w:left="0"/>
        <w:rPr>
          <w:rFonts w:ascii="Angsana New" w:hAnsi="Angsana New"/>
          <w:color w:val="000000"/>
          <w:spacing w:val="-2"/>
          <w:sz w:val="28"/>
        </w:rPr>
      </w:pPr>
      <w:r w:rsidRPr="009E7B1E">
        <w:rPr>
          <w:rFonts w:ascii="Angsana New" w:hAnsi="Angsana New" w:hint="cs"/>
          <w:color w:val="000000"/>
          <w:spacing w:val="-2"/>
          <w:sz w:val="28"/>
        </w:rPr>
        <w:t>1</w:t>
      </w:r>
      <w:r w:rsidR="008A0D24">
        <w:rPr>
          <w:rFonts w:ascii="Angsana New" w:hAnsi="Angsana New"/>
          <w:color w:val="000000"/>
          <w:spacing w:val="-2"/>
          <w:sz w:val="28"/>
        </w:rPr>
        <w:t>6</w:t>
      </w:r>
      <w:r w:rsidR="00005265" w:rsidRPr="009E7B1E">
        <w:rPr>
          <w:rFonts w:ascii="Angsana New" w:hAnsi="Angsana New"/>
          <w:color w:val="000000"/>
          <w:spacing w:val="-2"/>
          <w:sz w:val="28"/>
        </w:rPr>
        <w:t>.</w:t>
      </w:r>
      <w:r w:rsidR="00F52A6A">
        <w:rPr>
          <w:rFonts w:ascii="Angsana New" w:hAnsi="Angsana New"/>
          <w:color w:val="000000"/>
          <w:spacing w:val="-2"/>
          <w:sz w:val="28"/>
        </w:rPr>
        <w:t xml:space="preserve">3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การขายเงินลงทุนในบริษัทย่อย</w:t>
      </w:r>
    </w:p>
    <w:p w14:paraId="58802988" w14:textId="76D7978D" w:rsidR="00EC57B2" w:rsidRDefault="00951052" w:rsidP="00F204A6">
      <w:pPr>
        <w:spacing w:before="120" w:line="240" w:lineRule="atLeast"/>
        <w:ind w:left="450" w:hanging="45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951052">
        <w:rPr>
          <w:rFonts w:ascii="Angsana New" w:hAnsi="Angsana New"/>
          <w:color w:val="000000"/>
          <w:spacing w:val="-2"/>
          <w:sz w:val="28"/>
          <w:lang w:val="en-GB"/>
        </w:rPr>
        <w:t xml:space="preserve">16.3.1 </w:t>
      </w:r>
      <w:r w:rsidR="00EC57B2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เมื่อวันที่ </w:t>
      </w:r>
      <w:r w:rsidR="00EC57B2" w:rsidRPr="00951052">
        <w:rPr>
          <w:rFonts w:ascii="Angsana New" w:hAnsi="Angsana New" w:hint="cs"/>
          <w:color w:val="000000"/>
          <w:spacing w:val="-2"/>
          <w:sz w:val="28"/>
        </w:rPr>
        <w:t>23</w:t>
      </w:r>
      <w:r w:rsidR="00EC57B2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มีนาคม </w:t>
      </w:r>
      <w:r w:rsidR="00EC57B2" w:rsidRPr="00951052">
        <w:rPr>
          <w:rFonts w:ascii="Angsana New" w:hAnsi="Angsana New" w:hint="cs"/>
          <w:color w:val="000000"/>
          <w:spacing w:val="-2"/>
          <w:sz w:val="28"/>
        </w:rPr>
        <w:t>2563</w:t>
      </w:r>
      <w:r w:rsidR="00EC57B2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ที่ประชุมคณะกรรมการครั้งที่ </w:t>
      </w:r>
      <w:r w:rsidR="00EC57B2" w:rsidRPr="00951052">
        <w:rPr>
          <w:rFonts w:ascii="Angsana New" w:hAnsi="Angsana New" w:hint="cs"/>
          <w:color w:val="000000"/>
          <w:spacing w:val="-2"/>
          <w:sz w:val="28"/>
        </w:rPr>
        <w:t>4/2563</w:t>
      </w:r>
      <w:r w:rsidR="00EC57B2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ของบริษัท ได้มีมติอนุมัติให้บริษัท สตาร์แก๊ส จำกัด จำหน่ายเงินลงทุนทั้งหมดจำนวน </w:t>
      </w:r>
      <w:r w:rsidR="00EC57B2" w:rsidRPr="00951052">
        <w:rPr>
          <w:rFonts w:ascii="Angsana New" w:hAnsi="Angsana New" w:hint="cs"/>
          <w:color w:val="000000"/>
          <w:spacing w:val="-2"/>
          <w:sz w:val="28"/>
        </w:rPr>
        <w:t>9,998</w:t>
      </w:r>
      <w:r w:rsidR="00EC57B2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หุ้น หรือร้อยละ </w:t>
      </w:r>
      <w:r w:rsidR="00EC57B2" w:rsidRPr="00951052">
        <w:rPr>
          <w:rFonts w:ascii="Angsana New" w:hAnsi="Angsana New" w:hint="cs"/>
          <w:color w:val="000000"/>
          <w:spacing w:val="-2"/>
          <w:sz w:val="28"/>
        </w:rPr>
        <w:t>99.98</w:t>
      </w:r>
      <w:r w:rsidR="00EC57B2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ในบริษัท อาร์.</w:t>
      </w:r>
      <w:r w:rsidR="00F204A6" w:rsidRPr="008345D6">
        <w:rPr>
          <w:rFonts w:ascii="Angsana New" w:hAnsi="Angsana New" w:hint="cs"/>
          <w:color w:val="000000"/>
          <w:spacing w:val="-2"/>
          <w:sz w:val="28"/>
          <w:cs/>
        </w:rPr>
        <w:t>เอ. โลจิสติคส</w:t>
      </w:r>
      <w:r w:rsidR="00F204A6" w:rsidRPr="008345D6">
        <w:rPr>
          <w:rFonts w:ascii="Angsana New" w:hAnsi="Angsana New"/>
          <w:color w:val="000000"/>
          <w:spacing w:val="-2"/>
          <w:sz w:val="28"/>
          <w:cs/>
        </w:rPr>
        <w:t>์</w:t>
      </w:r>
      <w:r w:rsidR="00EC57B2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จำกัด ซึ่งเป็นบริษัทย่อย โดยได้รับเงินสดจำนวน </w:t>
      </w:r>
      <w:r w:rsidR="00EC57B2" w:rsidRPr="00951052">
        <w:rPr>
          <w:rFonts w:ascii="Angsana New" w:hAnsi="Angsana New" w:hint="cs"/>
          <w:color w:val="000000"/>
          <w:spacing w:val="-2"/>
          <w:sz w:val="28"/>
        </w:rPr>
        <w:t>14</w:t>
      </w:r>
      <w:r w:rsidR="00EC57B2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ล้านบาท โดยบริษัทย่อยได้โอนหุ้นในบริษัท อาร์.เอ. โลจิสติคส์ จำกัด และได้รับชำระเงินจำนวน </w:t>
      </w:r>
      <w:r w:rsidR="00EC57B2" w:rsidRPr="00951052">
        <w:rPr>
          <w:rFonts w:ascii="Angsana New" w:hAnsi="Angsana New" w:hint="cs"/>
          <w:color w:val="000000"/>
          <w:spacing w:val="-2"/>
          <w:sz w:val="28"/>
        </w:rPr>
        <w:t>14</w:t>
      </w:r>
      <w:r w:rsidR="00EC57B2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ล้านบาท เป็นที่เรียบร้อยแล้ว</w:t>
      </w:r>
    </w:p>
    <w:p w14:paraId="47DDEA24" w14:textId="276C52E7" w:rsidR="005A1001" w:rsidRDefault="005A1001" w:rsidP="00F204A6">
      <w:pPr>
        <w:spacing w:before="120" w:line="240" w:lineRule="atLeast"/>
        <w:ind w:left="450" w:hanging="45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01B52A02" w14:textId="1E194A26" w:rsidR="005A1001" w:rsidRDefault="005A1001" w:rsidP="00F204A6">
      <w:pPr>
        <w:spacing w:before="120" w:line="240" w:lineRule="atLeast"/>
        <w:ind w:left="450" w:hanging="45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4B3E48DB" w14:textId="2F7DDB1E" w:rsidR="005A1001" w:rsidRDefault="005A1001" w:rsidP="00F204A6">
      <w:pPr>
        <w:spacing w:before="120" w:line="240" w:lineRule="atLeast"/>
        <w:ind w:left="450" w:hanging="45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0A4BD469" w14:textId="1A2070B3" w:rsidR="005A1001" w:rsidRDefault="005A1001" w:rsidP="00F204A6">
      <w:pPr>
        <w:spacing w:before="120" w:line="240" w:lineRule="atLeast"/>
        <w:ind w:left="450" w:hanging="45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6990517A" w14:textId="77777777" w:rsidR="005A1001" w:rsidRPr="00951052" w:rsidRDefault="005A1001" w:rsidP="00F204A6">
      <w:pPr>
        <w:spacing w:before="120" w:line="240" w:lineRule="atLeast"/>
        <w:ind w:left="450" w:hanging="45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47C61F1F" w14:textId="034BEFB7" w:rsidR="00EC57B2" w:rsidRPr="003B65FB" w:rsidRDefault="00EC57B2" w:rsidP="00EC57B2">
      <w:pPr>
        <w:pStyle w:val="ListParagraph"/>
        <w:spacing w:before="240" w:line="240" w:lineRule="atLeast"/>
        <w:ind w:left="360" w:firstLine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กำไรจากการจำหน่ายเงินลงทุนในบริษัทย่อยสามารถแสดงได้ดังนี้</w:t>
      </w:r>
    </w:p>
    <w:tbl>
      <w:tblPr>
        <w:tblW w:w="838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151"/>
        <w:gridCol w:w="1980"/>
        <w:gridCol w:w="270"/>
        <w:gridCol w:w="1980"/>
      </w:tblGrid>
      <w:tr w:rsidR="00EC57B2" w:rsidRPr="003B65FB" w14:paraId="7B4A27BB" w14:textId="77777777" w:rsidTr="0054751B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16A4C480" w14:textId="77777777" w:rsidR="00EC57B2" w:rsidRPr="003B65FB" w:rsidRDefault="00EC57B2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A132CFA" w14:textId="77777777" w:rsidR="00EC57B2" w:rsidRPr="003B65FB" w:rsidRDefault="00EC57B2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B161CA" w14:textId="77777777" w:rsidR="00EC57B2" w:rsidRPr="008345D6" w:rsidRDefault="00EC57B2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15C99" w14:textId="77777777" w:rsidR="00EC57B2" w:rsidRPr="008345D6" w:rsidRDefault="00EC57B2" w:rsidP="0054751B">
            <w:pPr>
              <w:ind w:left="-108" w:right="-108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EC57B2" w:rsidRPr="003B65FB" w14:paraId="4680BAFD" w14:textId="77777777" w:rsidTr="0054751B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66E31C14" w14:textId="77777777" w:rsidR="00EC57B2" w:rsidRPr="003B65FB" w:rsidRDefault="00EC57B2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1B921E1" w14:textId="77777777" w:rsidR="00EC57B2" w:rsidRPr="003B65FB" w:rsidRDefault="00EC57B2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557CD2" w14:textId="77777777" w:rsidR="00EC57B2" w:rsidRPr="008345D6" w:rsidRDefault="00EC57B2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8A25417" w14:textId="77777777" w:rsidR="00EC57B2" w:rsidRPr="008345D6" w:rsidRDefault="00EC57B2" w:rsidP="0054751B">
            <w:pPr>
              <w:ind w:left="-108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14,000</w:t>
            </w:r>
          </w:p>
        </w:tc>
      </w:tr>
      <w:tr w:rsidR="00EC57B2" w:rsidRPr="003B65FB" w14:paraId="667174C5" w14:textId="77777777" w:rsidTr="0054751B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5392646F" w14:textId="77777777" w:rsidR="00EC57B2" w:rsidRPr="008345D6" w:rsidRDefault="00EC57B2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  <w:u w:val="single"/>
              </w:rPr>
              <w:t>: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23DF13" w14:textId="77777777" w:rsidR="00EC57B2" w:rsidRPr="003B65FB" w:rsidRDefault="00EC57B2" w:rsidP="0054751B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(3,834)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31B332" w14:textId="77777777" w:rsidR="00EC57B2" w:rsidRPr="003B65FB" w:rsidRDefault="00EC57B2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EB45017" w14:textId="77777777" w:rsidR="00EC57B2" w:rsidRPr="008345D6" w:rsidRDefault="00EC57B2" w:rsidP="0054751B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EC57B2" w:rsidRPr="003B65FB" w14:paraId="19A597FA" w14:textId="77777777" w:rsidTr="0054751B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2999917E" w14:textId="77777777" w:rsidR="00EC57B2" w:rsidRPr="008345D6" w:rsidRDefault="00EC57B2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36F6625" w14:textId="77777777" w:rsidR="00EC57B2" w:rsidRPr="003B65FB" w:rsidRDefault="00EC57B2" w:rsidP="0054751B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(2,235)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E44F9" w14:textId="77777777" w:rsidR="00EC57B2" w:rsidRPr="003B65FB" w:rsidRDefault="00EC57B2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F98F2C1" w14:textId="77777777" w:rsidR="00EC57B2" w:rsidRPr="008345D6" w:rsidRDefault="00EC57B2" w:rsidP="0054751B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EC57B2" w:rsidRPr="003B65FB" w14:paraId="56B613EB" w14:textId="77777777" w:rsidTr="0054751B">
        <w:tc>
          <w:tcPr>
            <w:tcW w:w="4151" w:type="dxa"/>
            <w:tcBorders>
              <w:top w:val="nil"/>
              <w:left w:val="nil"/>
              <w:right w:val="nil"/>
            </w:tcBorders>
          </w:tcPr>
          <w:p w14:paraId="00C41EB3" w14:textId="77777777" w:rsidR="00EC57B2" w:rsidRPr="008345D6" w:rsidRDefault="00EC57B2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>อาคารและอุปกรณ์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7EDA7A70" w14:textId="77777777" w:rsidR="00EC57B2" w:rsidRPr="003B65FB" w:rsidRDefault="00EC57B2" w:rsidP="0054751B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(522)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980A7C" w14:textId="77777777" w:rsidR="00EC57B2" w:rsidRPr="003B65FB" w:rsidRDefault="00EC57B2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49D6F65C" w14:textId="77777777" w:rsidR="00EC57B2" w:rsidRPr="008345D6" w:rsidRDefault="00EC57B2" w:rsidP="0054751B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EC57B2" w:rsidRPr="003B65FB" w14:paraId="16C967BD" w14:textId="77777777" w:rsidTr="0054751B">
        <w:tc>
          <w:tcPr>
            <w:tcW w:w="4151" w:type="dxa"/>
            <w:tcBorders>
              <w:top w:val="nil"/>
              <w:left w:val="nil"/>
              <w:right w:val="nil"/>
            </w:tcBorders>
          </w:tcPr>
          <w:p w14:paraId="2226F8D0" w14:textId="77777777" w:rsidR="00EC57B2" w:rsidRPr="003B65FB" w:rsidRDefault="00EC57B2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บวก</w:t>
            </w:r>
            <w:r w:rsidRPr="003B65FB">
              <w:rPr>
                <w:rFonts w:ascii="Angsana New" w:hAnsi="Angsana New" w:hint="cs"/>
                <w:sz w:val="28"/>
                <w:u w:val="single"/>
              </w:rPr>
              <w:t>: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4C240041" w14:textId="77777777" w:rsidR="00EC57B2" w:rsidRPr="003B65FB" w:rsidRDefault="00EC57B2" w:rsidP="0054751B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3,040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2A9C66" w14:textId="77777777" w:rsidR="00EC57B2" w:rsidRPr="003B65FB" w:rsidRDefault="00EC57B2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29BEC647" w14:textId="77777777" w:rsidR="00EC57B2" w:rsidRPr="008345D6" w:rsidRDefault="00EC57B2" w:rsidP="0054751B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EC57B2" w:rsidRPr="003B65FB" w14:paraId="763608B4" w14:textId="77777777" w:rsidTr="0054751B">
        <w:tc>
          <w:tcPr>
            <w:tcW w:w="4151" w:type="dxa"/>
            <w:tcBorders>
              <w:left w:val="nil"/>
              <w:right w:val="nil"/>
            </w:tcBorders>
            <w:vAlign w:val="bottom"/>
          </w:tcPr>
          <w:p w14:paraId="479D7E40" w14:textId="77777777" w:rsidR="00EC57B2" w:rsidRPr="008345D6" w:rsidRDefault="00EC57B2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>หนี้สินผลประโยชน์พนักงาน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000126C2" w14:textId="77777777" w:rsidR="00EC57B2" w:rsidRPr="003B65FB" w:rsidRDefault="00EC57B2" w:rsidP="0054751B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250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389B38" w14:textId="77777777" w:rsidR="00EC57B2" w:rsidRPr="008345D6" w:rsidRDefault="00EC57B2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61A79CC4" w14:textId="77777777" w:rsidR="00EC57B2" w:rsidRPr="008345D6" w:rsidRDefault="00EC57B2" w:rsidP="0054751B">
            <w:pPr>
              <w:tabs>
                <w:tab w:val="left" w:pos="432"/>
              </w:tabs>
              <w:ind w:left="-108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(3,301)</w:t>
            </w:r>
          </w:p>
        </w:tc>
      </w:tr>
      <w:tr w:rsidR="00EC57B2" w:rsidRPr="003B65FB" w14:paraId="7EAC1C0E" w14:textId="77777777" w:rsidTr="0054751B">
        <w:tc>
          <w:tcPr>
            <w:tcW w:w="4151" w:type="dxa"/>
            <w:tcBorders>
              <w:left w:val="nil"/>
              <w:bottom w:val="nil"/>
              <w:right w:val="nil"/>
            </w:tcBorders>
          </w:tcPr>
          <w:p w14:paraId="11F8EB1D" w14:textId="77777777" w:rsidR="00EC57B2" w:rsidRPr="003B65FB" w:rsidRDefault="00EC57B2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0659E" w14:textId="77777777" w:rsidR="00EC57B2" w:rsidRPr="003B65FB" w:rsidRDefault="00EC57B2" w:rsidP="0054751B">
            <w:pPr>
              <w:ind w:left="-108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E272D13" w14:textId="77777777" w:rsidR="00EC57B2" w:rsidRPr="008345D6" w:rsidRDefault="00EC57B2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9011A" w14:textId="77777777" w:rsidR="00EC57B2" w:rsidRPr="008345D6" w:rsidRDefault="00EC57B2" w:rsidP="0054751B">
            <w:pPr>
              <w:ind w:left="-108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10,699</w:t>
            </w:r>
          </w:p>
        </w:tc>
      </w:tr>
      <w:tr w:rsidR="00EC57B2" w:rsidRPr="003B65FB" w14:paraId="742F4824" w14:textId="77777777" w:rsidTr="0054751B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2BBD4E95" w14:textId="77777777" w:rsidR="00EC57B2" w:rsidRPr="003B65FB" w:rsidRDefault="00EC57B2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บวก</w:t>
            </w:r>
            <w:r w:rsidRPr="003B65FB">
              <w:rPr>
                <w:rFonts w:ascii="Angsana New" w:hAnsi="Angsana New" w:hint="cs"/>
                <w:sz w:val="28"/>
                <w:u w:val="single"/>
              </w:rPr>
              <w:t>: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87C6999" w14:textId="77777777" w:rsidR="00EC57B2" w:rsidRPr="003B65FB" w:rsidRDefault="00EC57B2" w:rsidP="0054751B">
            <w:pPr>
              <w:ind w:left="-108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EBC049" w14:textId="77777777" w:rsidR="00EC57B2" w:rsidRPr="008345D6" w:rsidRDefault="00EC57B2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CA915" w14:textId="77777777" w:rsidR="00EC57B2" w:rsidRPr="008345D6" w:rsidRDefault="00EC57B2" w:rsidP="0054751B">
            <w:pPr>
              <w:ind w:left="-108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EC57B2" w:rsidRPr="003B65FB" w14:paraId="15954D77" w14:textId="77777777" w:rsidTr="0054751B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54EF9226" w14:textId="77777777" w:rsidR="00EC57B2" w:rsidRPr="003B65FB" w:rsidRDefault="00EC57B2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5C6AC6D" w14:textId="77777777" w:rsidR="00EC57B2" w:rsidRPr="003B65FB" w:rsidRDefault="00EC57B2" w:rsidP="0054751B">
            <w:pPr>
              <w:ind w:left="-108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D1854D" w14:textId="77777777" w:rsidR="00EC57B2" w:rsidRPr="008345D6" w:rsidRDefault="00EC57B2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F39B30" w14:textId="77777777" w:rsidR="00EC57B2" w:rsidRPr="008345D6" w:rsidRDefault="00EC57B2" w:rsidP="0054751B">
            <w:pPr>
              <w:ind w:left="-108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10,700</w:t>
            </w:r>
          </w:p>
        </w:tc>
      </w:tr>
    </w:tbl>
    <w:p w14:paraId="26949720" w14:textId="77777777" w:rsidR="00F204A6" w:rsidRDefault="00EC57B2" w:rsidP="00F204A6">
      <w:pPr>
        <w:pStyle w:val="ListParagraph"/>
        <w:spacing w:before="240"/>
        <w:ind w:left="360" w:firstLine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กลุ่มบริษัทบันทึกกำไรจากการจำหน่ายเงินลงทุนในบริษัทย่อยเป็นรายได้อื่นในงบกำไรขาดทุนเบ็ดเสร็จรวม</w:t>
      </w:r>
    </w:p>
    <w:p w14:paraId="792AE450" w14:textId="02E8586A" w:rsidR="00EC57B2" w:rsidRPr="00F204A6" w:rsidRDefault="00EC57B2" w:rsidP="00F204A6">
      <w:pPr>
        <w:pStyle w:val="ListParagraph"/>
        <w:spacing w:before="240"/>
        <w:ind w:left="360" w:firstLine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F204A6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กระแสเงินสดสุทธิจากการจำหน่ายเงินลงทุนในบริษัทย่อยสามารถแสดงได้ดังนี้</w:t>
      </w:r>
    </w:p>
    <w:tbl>
      <w:tblPr>
        <w:tblW w:w="838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577"/>
      </w:tblGrid>
      <w:tr w:rsidR="00EC57B2" w:rsidRPr="003B65FB" w14:paraId="0DDFFBBD" w14:textId="77777777" w:rsidTr="0054751B">
        <w:tc>
          <w:tcPr>
            <w:tcW w:w="8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85B790" w14:textId="77777777" w:rsidR="00EC57B2" w:rsidRPr="003B65FB" w:rsidRDefault="00EC57B2" w:rsidP="0054751B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EC57B2" w:rsidRPr="003B65FB" w14:paraId="5A6D4C40" w14:textId="77777777" w:rsidTr="0054751B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4C92ED7" w14:textId="77777777" w:rsidR="00EC57B2" w:rsidRPr="003B65FB" w:rsidRDefault="00EC57B2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lastRenderedPageBreak/>
              <w:t>เงินสดรับจาการจำหน่ายเงินลงทุนในบริษัทย่อย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1516DC41" w14:textId="77777777" w:rsidR="00EC57B2" w:rsidRPr="003B65FB" w:rsidRDefault="00EC57B2" w:rsidP="0054751B">
            <w:pPr>
              <w:tabs>
                <w:tab w:val="decimal" w:pos="1242"/>
              </w:tabs>
              <w:ind w:left="72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vAlign w:val="bottom"/>
          </w:tcPr>
          <w:p w14:paraId="290C5D8A" w14:textId="77777777" w:rsidR="00EC57B2" w:rsidRPr="003B65FB" w:rsidRDefault="00EC57B2" w:rsidP="0054751B">
            <w:pPr>
              <w:ind w:right="7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14,000</w:t>
            </w:r>
          </w:p>
        </w:tc>
      </w:tr>
      <w:tr w:rsidR="00EC57B2" w:rsidRPr="003B65FB" w14:paraId="1B059BB1" w14:textId="77777777" w:rsidTr="0054751B"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31A47" w14:textId="77777777" w:rsidR="00EC57B2" w:rsidRPr="003B65FB" w:rsidRDefault="00EC57B2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  <w:u w:val="single"/>
              </w:rPr>
              <w:t>: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เงินสดและรายการเทียบเท่าเงินสดของบริษัทย่อย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ณ วันจำหน่ายเงินลงทุน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E3E644" w14:textId="77777777" w:rsidR="00EC57B2" w:rsidRPr="003B65FB" w:rsidRDefault="00EC57B2" w:rsidP="0054751B">
            <w:pPr>
              <w:ind w:right="7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(3,834)</w:t>
            </w:r>
          </w:p>
        </w:tc>
      </w:tr>
      <w:tr w:rsidR="00EC57B2" w:rsidRPr="003B65FB" w14:paraId="65891AAD" w14:textId="77777777" w:rsidTr="0054751B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13298BD" w14:textId="77777777" w:rsidR="00EC57B2" w:rsidRPr="008345D6" w:rsidRDefault="00EC57B2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กระแสเงินสดสุทธิจากการจำหน่ายเงินลงทุนในบริษัทย่อย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4D1A506B" w14:textId="77777777" w:rsidR="00EC57B2" w:rsidRPr="003B65FB" w:rsidRDefault="00EC57B2" w:rsidP="0054751B">
            <w:pPr>
              <w:tabs>
                <w:tab w:val="decimal" w:pos="1242"/>
              </w:tabs>
              <w:ind w:left="72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BF6D6" w14:textId="77777777" w:rsidR="00EC57B2" w:rsidRPr="003B65FB" w:rsidRDefault="00EC57B2" w:rsidP="0054751B">
            <w:pPr>
              <w:ind w:right="7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10,166</w:t>
            </w:r>
          </w:p>
        </w:tc>
      </w:tr>
    </w:tbl>
    <w:p w14:paraId="35DDA166" w14:textId="77777777" w:rsidR="00F204A6" w:rsidRDefault="00F204A6" w:rsidP="00F204A6">
      <w:pPr>
        <w:tabs>
          <w:tab w:val="left" w:pos="540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28"/>
        </w:rPr>
      </w:pPr>
    </w:p>
    <w:p w14:paraId="4CDD32F4" w14:textId="609295FA" w:rsidR="00F204A6" w:rsidRDefault="00951052" w:rsidP="00F204A6">
      <w:pPr>
        <w:tabs>
          <w:tab w:val="left" w:pos="540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28"/>
        </w:rPr>
      </w:pPr>
      <w:r w:rsidRPr="00F204A6">
        <w:rPr>
          <w:rFonts w:ascii="Angsana New" w:hAnsi="Angsana New"/>
          <w:sz w:val="28"/>
        </w:rPr>
        <w:t>16.3.2</w:t>
      </w:r>
      <w:r w:rsidRPr="00F204A6">
        <w:rPr>
          <w:rFonts w:ascii="Angsana New" w:hAnsi="Angsana New"/>
          <w:b/>
          <w:bCs/>
          <w:sz w:val="28"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เมื่อวันที่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F204A6">
        <w:rPr>
          <w:rFonts w:ascii="Angsana New" w:hAnsi="Angsana New"/>
          <w:sz w:val="28"/>
        </w:rPr>
        <w:t>12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พฤศจิกายน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F204A6">
        <w:rPr>
          <w:rFonts w:ascii="Angsana New" w:hAnsi="Angsana New"/>
          <w:sz w:val="28"/>
        </w:rPr>
        <w:t>2563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ที่ประชุมคณะกรรมการครั้งที่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F204A6">
        <w:rPr>
          <w:rFonts w:ascii="Angsana New" w:hAnsi="Angsana New"/>
          <w:sz w:val="28"/>
        </w:rPr>
        <w:t>17/2563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ของบริษัท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ได้มีมติอนุมัติให้จำหน่ายเงิน</w:t>
      </w:r>
      <w:r w:rsidR="00F204A6" w:rsidRPr="00F204A6">
        <w:rPr>
          <w:rFonts w:ascii="Angsana New" w:hAnsi="Angsana New"/>
          <w:sz w:val="28"/>
        </w:rPr>
        <w:t xml:space="preserve">        </w:t>
      </w:r>
      <w:r w:rsidR="006E51DA" w:rsidRPr="008345D6">
        <w:rPr>
          <w:rFonts w:ascii="Angsana New" w:hAnsi="Angsana New" w:hint="cs"/>
          <w:sz w:val="28"/>
          <w:cs/>
        </w:rPr>
        <w:t>ลงทุนทั้งหมดจำนวน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F204A6">
        <w:rPr>
          <w:rFonts w:ascii="Angsana New" w:hAnsi="Angsana New"/>
          <w:sz w:val="28"/>
        </w:rPr>
        <w:t xml:space="preserve">52,375,434 </w:t>
      </w:r>
      <w:r w:rsidR="006E51DA" w:rsidRPr="008345D6">
        <w:rPr>
          <w:rFonts w:ascii="Angsana New" w:hAnsi="Angsana New" w:hint="cs"/>
          <w:sz w:val="28"/>
          <w:cs/>
        </w:rPr>
        <w:t>หุ้น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หรือร้อยละ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F204A6">
        <w:rPr>
          <w:rFonts w:ascii="Angsana New" w:hAnsi="Angsana New"/>
          <w:sz w:val="28"/>
        </w:rPr>
        <w:t>99.87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ในบริษัท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อีโค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เอ็นเนอร์ยี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กรุ๊ป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คอร์ปอเรชั่น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จำกัด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ซึ่งเป็นบริษัทย่อย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รวมถึงบริษัท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ประชารัฐชีวมวล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แม่ลาน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จำกัด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และบริษัท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ประชารัฐชีวมวล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บังนังสตา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จำกัด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ซึ่งเป็นบริษัทร่วมของบริษัท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อีโค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เอ็นเนอร์ยี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กรุ๊ป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คอร์ปอเรชั่น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จำกัด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โดยได้รับเงินสดจำนวน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F204A6">
        <w:rPr>
          <w:rFonts w:ascii="Angsana New" w:hAnsi="Angsana New"/>
          <w:sz w:val="28"/>
        </w:rPr>
        <w:t>132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ล้านบาท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โดยบริษัทย่อยได้โอนหุ้นในบริษัท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อีโค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เอ็นเนอร์ยี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กรุ๊ป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คอร์ปอเรชั่น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จำกัด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และได้รับชำระเงินจำนวน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F204A6">
        <w:rPr>
          <w:rFonts w:ascii="Angsana New" w:hAnsi="Angsana New"/>
          <w:sz w:val="28"/>
        </w:rPr>
        <w:t>132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ล้านบาท</w:t>
      </w:r>
      <w:r w:rsidR="006E51DA" w:rsidRPr="008345D6">
        <w:rPr>
          <w:rFonts w:ascii="Angsana New" w:hAnsi="Angsana New"/>
          <w:sz w:val="28"/>
          <w:cs/>
        </w:rPr>
        <w:t xml:space="preserve"> </w:t>
      </w:r>
      <w:r w:rsidR="006E51DA" w:rsidRPr="008345D6">
        <w:rPr>
          <w:rFonts w:ascii="Angsana New" w:hAnsi="Angsana New" w:hint="cs"/>
          <w:sz w:val="28"/>
          <w:cs/>
        </w:rPr>
        <w:t>เป็นที่เรียบร้อยแล้ว</w:t>
      </w:r>
    </w:p>
    <w:p w14:paraId="72907DCC" w14:textId="2C36DD1E" w:rsidR="005A1001" w:rsidRDefault="005A1001" w:rsidP="00F204A6">
      <w:pPr>
        <w:tabs>
          <w:tab w:val="left" w:pos="540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28"/>
        </w:rPr>
      </w:pPr>
    </w:p>
    <w:p w14:paraId="4FCD91DA" w14:textId="1C613CC0" w:rsidR="005A1001" w:rsidRDefault="005A1001" w:rsidP="00F204A6">
      <w:pPr>
        <w:tabs>
          <w:tab w:val="left" w:pos="540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28"/>
        </w:rPr>
      </w:pPr>
    </w:p>
    <w:p w14:paraId="59646272" w14:textId="7B21A14D" w:rsidR="005A1001" w:rsidRDefault="005A1001" w:rsidP="00F204A6">
      <w:pPr>
        <w:tabs>
          <w:tab w:val="left" w:pos="540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28"/>
        </w:rPr>
      </w:pPr>
    </w:p>
    <w:p w14:paraId="54360AC5" w14:textId="384814E3" w:rsidR="005A1001" w:rsidRDefault="005A1001" w:rsidP="00F204A6">
      <w:pPr>
        <w:tabs>
          <w:tab w:val="left" w:pos="540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28"/>
        </w:rPr>
      </w:pPr>
    </w:p>
    <w:p w14:paraId="405622D4" w14:textId="4382FB1A" w:rsidR="005A1001" w:rsidRDefault="005A1001" w:rsidP="00F204A6">
      <w:pPr>
        <w:tabs>
          <w:tab w:val="left" w:pos="540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28"/>
        </w:rPr>
      </w:pPr>
    </w:p>
    <w:p w14:paraId="12E7F75B" w14:textId="6809088A" w:rsidR="005A1001" w:rsidRDefault="005A1001" w:rsidP="00F204A6">
      <w:pPr>
        <w:tabs>
          <w:tab w:val="left" w:pos="540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28"/>
        </w:rPr>
      </w:pPr>
    </w:p>
    <w:p w14:paraId="3D9995F6" w14:textId="481AD38F" w:rsidR="005A1001" w:rsidRDefault="005A1001" w:rsidP="00F204A6">
      <w:pPr>
        <w:tabs>
          <w:tab w:val="left" w:pos="540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28"/>
        </w:rPr>
      </w:pPr>
    </w:p>
    <w:p w14:paraId="483302F2" w14:textId="6804CA44" w:rsidR="005A1001" w:rsidRDefault="005A1001" w:rsidP="00F204A6">
      <w:pPr>
        <w:tabs>
          <w:tab w:val="left" w:pos="540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28"/>
        </w:rPr>
      </w:pPr>
    </w:p>
    <w:p w14:paraId="1AD07011" w14:textId="4967FC17" w:rsidR="005A1001" w:rsidRDefault="005A1001" w:rsidP="00F204A6">
      <w:pPr>
        <w:tabs>
          <w:tab w:val="left" w:pos="540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28"/>
        </w:rPr>
      </w:pPr>
    </w:p>
    <w:p w14:paraId="353ED5DF" w14:textId="469FABD8" w:rsidR="005A1001" w:rsidRDefault="005A1001" w:rsidP="00F204A6">
      <w:pPr>
        <w:tabs>
          <w:tab w:val="left" w:pos="540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28"/>
        </w:rPr>
      </w:pPr>
    </w:p>
    <w:p w14:paraId="76906385" w14:textId="77777777" w:rsidR="005A1001" w:rsidRPr="00F204A6" w:rsidRDefault="005A1001" w:rsidP="00F204A6">
      <w:pPr>
        <w:tabs>
          <w:tab w:val="left" w:pos="540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28"/>
        </w:rPr>
      </w:pPr>
    </w:p>
    <w:p w14:paraId="145A4D6C" w14:textId="350B3A14" w:rsidR="004D5664" w:rsidRDefault="006E51DA" w:rsidP="00F204A6">
      <w:pPr>
        <w:pStyle w:val="ListParagraph"/>
        <w:tabs>
          <w:tab w:val="left" w:pos="540"/>
        </w:tabs>
        <w:overflowPunct/>
        <w:autoSpaceDE/>
        <w:autoSpaceDN/>
        <w:adjustRightInd/>
        <w:ind w:left="360" w:firstLine="180"/>
        <w:textAlignment w:val="auto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ขาดทุนจากการจำหน่ายเงินลงทุนในบริษัทย่อยสามารถแสดงได้ดังนี้</w:t>
      </w:r>
    </w:p>
    <w:tbl>
      <w:tblPr>
        <w:tblW w:w="838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151"/>
        <w:gridCol w:w="1980"/>
        <w:gridCol w:w="270"/>
        <w:gridCol w:w="1980"/>
      </w:tblGrid>
      <w:tr w:rsidR="00972AED" w:rsidRPr="003B65FB" w14:paraId="39B9D9AD" w14:textId="77777777" w:rsidTr="0054751B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559C3C24" w14:textId="77777777" w:rsidR="00972AED" w:rsidRPr="003B65FB" w:rsidRDefault="00972AED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5BC109C" w14:textId="77777777" w:rsidR="00972AED" w:rsidRPr="003B65FB" w:rsidRDefault="00972AED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D62136" w14:textId="77777777" w:rsidR="00972AED" w:rsidRPr="008345D6" w:rsidRDefault="00972AED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50E14" w14:textId="77777777" w:rsidR="00972AED" w:rsidRPr="008345D6" w:rsidRDefault="00972AED" w:rsidP="0054751B">
            <w:pPr>
              <w:ind w:left="-108" w:right="-108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972AED" w:rsidRPr="003B65FB" w14:paraId="573165C2" w14:textId="77777777" w:rsidTr="0054751B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29E09578" w14:textId="77777777" w:rsidR="00972AED" w:rsidRPr="003B65FB" w:rsidRDefault="00972AED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7D2EB58" w14:textId="77777777" w:rsidR="00972AED" w:rsidRPr="003B65FB" w:rsidRDefault="00972AED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9B6522" w14:textId="77777777" w:rsidR="00972AED" w:rsidRPr="008345D6" w:rsidRDefault="00972AED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183C536" w14:textId="48B6A341" w:rsidR="00972AED" w:rsidRPr="008345D6" w:rsidRDefault="00F821AA" w:rsidP="0054751B">
            <w:pPr>
              <w:ind w:left="-108"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132,000</w:t>
            </w:r>
          </w:p>
        </w:tc>
      </w:tr>
      <w:tr w:rsidR="00972AED" w:rsidRPr="003B65FB" w14:paraId="018A6E07" w14:textId="77777777" w:rsidTr="0054751B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1D19A5B6" w14:textId="77777777" w:rsidR="00972AED" w:rsidRPr="008345D6" w:rsidRDefault="00972AED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  <w:u w:val="single"/>
              </w:rPr>
              <w:t>: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BF6EF9C" w14:textId="3C6F4EDA" w:rsidR="00972AED" w:rsidRPr="003B65FB" w:rsidRDefault="00972AED" w:rsidP="0054751B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(</w:t>
            </w:r>
            <w:r w:rsidR="00F821AA">
              <w:rPr>
                <w:rFonts w:ascii="Angsana New" w:hAnsi="Angsana New"/>
                <w:sz w:val="28"/>
              </w:rPr>
              <w:t>364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53323A" w14:textId="77777777" w:rsidR="00972AED" w:rsidRPr="003B65FB" w:rsidRDefault="00972AED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1BAACF7" w14:textId="77777777" w:rsidR="00972AED" w:rsidRPr="008345D6" w:rsidRDefault="00972AED" w:rsidP="0054751B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972AED" w:rsidRPr="003B65FB" w14:paraId="749C7BA3" w14:textId="77777777" w:rsidTr="0054751B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36ABC468" w14:textId="77777777" w:rsidR="00972AED" w:rsidRPr="008345D6" w:rsidRDefault="00972AED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69A96A8" w14:textId="01E71CA0" w:rsidR="00972AED" w:rsidRPr="003B65FB" w:rsidRDefault="00972AED" w:rsidP="0054751B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="00F821AA">
              <w:rPr>
                <w:rFonts w:ascii="Angsana New" w:hAnsi="Angsana New"/>
                <w:sz w:val="28"/>
              </w:rPr>
              <w:t>68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29E46" w14:textId="77777777" w:rsidR="00972AED" w:rsidRPr="003B65FB" w:rsidRDefault="00972AED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ACEA4FE" w14:textId="77777777" w:rsidR="00972AED" w:rsidRPr="008345D6" w:rsidRDefault="00972AED" w:rsidP="0054751B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F821AA" w:rsidRPr="003B65FB" w14:paraId="3B570B33" w14:textId="77777777" w:rsidTr="0054751B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561517BA" w14:textId="43663CE3" w:rsidR="00F821AA" w:rsidRPr="008345D6" w:rsidRDefault="001457F6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="00F821AA" w:rsidRPr="008345D6">
              <w:rPr>
                <w:rFonts w:ascii="Angsana New" w:hAnsi="Angsana New" w:hint="cs"/>
                <w:sz w:val="28"/>
                <w:cs/>
              </w:rPr>
              <w:t>เงินลงทุน</w:t>
            </w:r>
            <w:r w:rsidRPr="008345D6">
              <w:rPr>
                <w:rFonts w:ascii="Angsana New" w:hAnsi="Angsana New" w:hint="cs"/>
                <w:sz w:val="28"/>
                <w:cs/>
              </w:rPr>
              <w:t>ในบริษัทร่วม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23C184F" w14:textId="1F98687E" w:rsidR="00F821AA" w:rsidRPr="003B65FB" w:rsidRDefault="001457F6" w:rsidP="0054751B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(139,030)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7D4B17" w14:textId="77777777" w:rsidR="00F821AA" w:rsidRPr="003B65FB" w:rsidRDefault="00F821AA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FB69AA2" w14:textId="77777777" w:rsidR="00F821AA" w:rsidRPr="008345D6" w:rsidRDefault="00F821AA" w:rsidP="0054751B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1457F6" w:rsidRPr="003B65FB" w14:paraId="4EDEA0F0" w14:textId="77777777" w:rsidTr="0054751B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5E8DBF44" w14:textId="6D4E386A" w:rsidR="001457F6" w:rsidRPr="008345D6" w:rsidRDefault="00643734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="001457F6" w:rsidRPr="008345D6">
              <w:rPr>
                <w:rFonts w:ascii="Angsana New" w:hAnsi="Angsana New" w:hint="cs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EEF770E" w14:textId="74B0AE19" w:rsidR="001457F6" w:rsidRDefault="00643734" w:rsidP="0054751B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B74EBE" w14:textId="77777777" w:rsidR="001457F6" w:rsidRPr="003B65FB" w:rsidRDefault="001457F6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A54B633" w14:textId="77777777" w:rsidR="001457F6" w:rsidRPr="008345D6" w:rsidRDefault="001457F6" w:rsidP="0054751B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972AED" w:rsidRPr="003B65FB" w14:paraId="01ADB226" w14:textId="77777777" w:rsidTr="0054751B">
        <w:tc>
          <w:tcPr>
            <w:tcW w:w="4151" w:type="dxa"/>
            <w:tcBorders>
              <w:top w:val="nil"/>
              <w:left w:val="nil"/>
              <w:right w:val="nil"/>
            </w:tcBorders>
          </w:tcPr>
          <w:p w14:paraId="3240147A" w14:textId="6CD739CF" w:rsidR="00972AED" w:rsidRPr="008345D6" w:rsidRDefault="00972AED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ab/>
            </w:r>
            <w:r w:rsidR="00643734" w:rsidRPr="008345D6">
              <w:rPr>
                <w:rFonts w:ascii="Angsana New" w:hAnsi="Angsana New" w:hint="cs"/>
                <w:sz w:val="28"/>
                <w:cs/>
              </w:rPr>
              <w:t xml:space="preserve"> ค่าความนิยม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5F5E5453" w14:textId="284F94D8" w:rsidR="00972AED" w:rsidRPr="003B65FB" w:rsidRDefault="00972AED" w:rsidP="0054751B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="00643734">
              <w:rPr>
                <w:rFonts w:ascii="Angsana New" w:hAnsi="Angsana New"/>
                <w:sz w:val="28"/>
              </w:rPr>
              <w:t>27,227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D5E359" w14:textId="77777777" w:rsidR="00972AED" w:rsidRPr="003B65FB" w:rsidRDefault="00972AED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687F9616" w14:textId="77777777" w:rsidR="00972AED" w:rsidRPr="008345D6" w:rsidRDefault="00972AED" w:rsidP="0054751B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972AED" w:rsidRPr="003B65FB" w14:paraId="10365EA8" w14:textId="77777777" w:rsidTr="0054751B">
        <w:tc>
          <w:tcPr>
            <w:tcW w:w="4151" w:type="dxa"/>
            <w:tcBorders>
              <w:top w:val="nil"/>
              <w:left w:val="nil"/>
              <w:right w:val="nil"/>
            </w:tcBorders>
          </w:tcPr>
          <w:p w14:paraId="7F97FB59" w14:textId="77777777" w:rsidR="00972AED" w:rsidRPr="003B65FB" w:rsidRDefault="00972AED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บวก</w:t>
            </w:r>
            <w:r w:rsidRPr="003B65FB">
              <w:rPr>
                <w:rFonts w:ascii="Angsana New" w:hAnsi="Angsana New" w:hint="cs"/>
                <w:sz w:val="28"/>
                <w:u w:val="single"/>
              </w:rPr>
              <w:t>: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0492713C" w14:textId="3113817A" w:rsidR="00972AED" w:rsidRPr="003B65FB" w:rsidRDefault="00643734" w:rsidP="0054751B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0EC492" w14:textId="77777777" w:rsidR="00972AED" w:rsidRPr="003B65FB" w:rsidRDefault="00972AED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2E97CA3D" w14:textId="77777777" w:rsidR="00972AED" w:rsidRPr="008345D6" w:rsidRDefault="00972AED" w:rsidP="0054751B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972AED" w:rsidRPr="003B65FB" w14:paraId="707343D4" w14:textId="77777777" w:rsidTr="0054751B">
        <w:tc>
          <w:tcPr>
            <w:tcW w:w="4151" w:type="dxa"/>
            <w:tcBorders>
              <w:left w:val="nil"/>
              <w:right w:val="nil"/>
            </w:tcBorders>
            <w:vAlign w:val="bottom"/>
          </w:tcPr>
          <w:p w14:paraId="10D9FF81" w14:textId="1F3C3C2E" w:rsidR="00972AED" w:rsidRPr="008345D6" w:rsidRDefault="00972AED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ab/>
            </w:r>
            <w:r w:rsidR="0038397C" w:rsidRPr="008345D6">
              <w:rPr>
                <w:rFonts w:ascii="Angsana New" w:hAnsi="Angsana New" w:hint="cs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162BB6FE" w14:textId="0757AABC" w:rsidR="00972AED" w:rsidRPr="003B65FB" w:rsidRDefault="0038397C" w:rsidP="0054751B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17F62B" w14:textId="77777777" w:rsidR="00972AED" w:rsidRPr="008345D6" w:rsidRDefault="00972AED" w:rsidP="0054751B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004BA12F" w14:textId="1DD34DEE" w:rsidR="00972AED" w:rsidRPr="008345D6" w:rsidRDefault="00972AED" w:rsidP="0054751B">
            <w:pPr>
              <w:tabs>
                <w:tab w:val="left" w:pos="432"/>
              </w:tabs>
              <w:ind w:left="-108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="0038397C">
              <w:rPr>
                <w:rFonts w:ascii="Angsana New" w:hAnsi="Angsana New"/>
                <w:sz w:val="28"/>
              </w:rPr>
              <w:t>161,670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72AED" w:rsidRPr="003B65FB" w14:paraId="5CEE2303" w14:textId="77777777" w:rsidTr="0054751B">
        <w:tc>
          <w:tcPr>
            <w:tcW w:w="4151" w:type="dxa"/>
            <w:tcBorders>
              <w:left w:val="nil"/>
              <w:bottom w:val="nil"/>
              <w:right w:val="nil"/>
            </w:tcBorders>
          </w:tcPr>
          <w:p w14:paraId="10FE039C" w14:textId="77777777" w:rsidR="00972AED" w:rsidRPr="003B65FB" w:rsidRDefault="00972AED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D2AFF" w14:textId="77777777" w:rsidR="00972AED" w:rsidRPr="003B65FB" w:rsidRDefault="00972AED" w:rsidP="0054751B">
            <w:pPr>
              <w:ind w:left="-108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EC762BC" w14:textId="77777777" w:rsidR="00972AED" w:rsidRPr="008345D6" w:rsidRDefault="00972AED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3A7ED" w14:textId="2F075B7F" w:rsidR="00972AED" w:rsidRPr="008345D6" w:rsidRDefault="0038397C" w:rsidP="0054751B">
            <w:pPr>
              <w:ind w:left="-108"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(29,670)</w:t>
            </w:r>
          </w:p>
        </w:tc>
      </w:tr>
      <w:tr w:rsidR="00972AED" w:rsidRPr="003B65FB" w14:paraId="290E4601" w14:textId="77777777" w:rsidTr="0054751B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36C203EE" w14:textId="77777777" w:rsidR="00972AED" w:rsidRPr="003B65FB" w:rsidRDefault="00972AED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บวก</w:t>
            </w:r>
            <w:r w:rsidRPr="003B65FB">
              <w:rPr>
                <w:rFonts w:ascii="Angsana New" w:hAnsi="Angsana New" w:hint="cs"/>
                <w:sz w:val="28"/>
                <w:u w:val="single"/>
              </w:rPr>
              <w:t>: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C1D9322" w14:textId="77777777" w:rsidR="00972AED" w:rsidRPr="003B65FB" w:rsidRDefault="00972AED" w:rsidP="0054751B">
            <w:pPr>
              <w:ind w:left="-108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258BE" w14:textId="77777777" w:rsidR="00972AED" w:rsidRPr="008345D6" w:rsidRDefault="00972AED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33F3F" w14:textId="70FFFA0B" w:rsidR="00972AED" w:rsidRPr="008345D6" w:rsidRDefault="00972AED" w:rsidP="0054751B">
            <w:pPr>
              <w:ind w:left="-108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  <w:r w:rsidR="0038397C">
              <w:rPr>
                <w:rFonts w:ascii="Angsana New" w:hAnsi="Angsana New"/>
                <w:sz w:val="28"/>
              </w:rPr>
              <w:t>69</w:t>
            </w:r>
          </w:p>
        </w:tc>
      </w:tr>
      <w:tr w:rsidR="00972AED" w:rsidRPr="003B65FB" w14:paraId="38E98FE3" w14:textId="77777777" w:rsidTr="0054751B">
        <w:tc>
          <w:tcPr>
            <w:tcW w:w="4151" w:type="dxa"/>
            <w:tcBorders>
              <w:top w:val="nil"/>
              <w:left w:val="nil"/>
              <w:bottom w:val="nil"/>
              <w:right w:val="nil"/>
            </w:tcBorders>
          </w:tcPr>
          <w:p w14:paraId="23A06058" w14:textId="39371817" w:rsidR="00972AED" w:rsidRPr="003B65FB" w:rsidRDefault="00323E9E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972AED" w:rsidRPr="008345D6">
              <w:rPr>
                <w:rFonts w:ascii="Angsana New" w:hAnsi="Angsana New" w:hint="cs"/>
                <w:sz w:val="28"/>
                <w:cs/>
              </w:rPr>
              <w:t>จากการจำหน่ายเงินลงทุนในบริษัทย่อย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A9CCA7D" w14:textId="77777777" w:rsidR="00972AED" w:rsidRPr="003B65FB" w:rsidRDefault="00972AED" w:rsidP="0054751B">
            <w:pPr>
              <w:ind w:left="-108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10F1EE" w14:textId="77777777" w:rsidR="00972AED" w:rsidRPr="008345D6" w:rsidRDefault="00972AED" w:rsidP="0054751B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1E0D1B" w14:textId="3F6FF03A" w:rsidR="00972AED" w:rsidRPr="008345D6" w:rsidRDefault="0038397C" w:rsidP="0054751B">
            <w:pPr>
              <w:ind w:left="-108"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(29,502)</w:t>
            </w:r>
          </w:p>
        </w:tc>
      </w:tr>
    </w:tbl>
    <w:p w14:paraId="3AC33E80" w14:textId="77777777" w:rsidR="000D453A" w:rsidRPr="00F204A6" w:rsidRDefault="000D453A" w:rsidP="00F204A6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</w:p>
    <w:p w14:paraId="592A994F" w14:textId="0C762C8A" w:rsidR="00D3575E" w:rsidRDefault="00D3575E" w:rsidP="00F204A6">
      <w:pPr>
        <w:pStyle w:val="ListParagraph"/>
        <w:tabs>
          <w:tab w:val="left" w:pos="540"/>
        </w:tabs>
        <w:overflowPunct/>
        <w:autoSpaceDE/>
        <w:autoSpaceDN/>
        <w:adjustRightInd/>
        <w:ind w:left="810" w:hanging="450"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16.3.3 </w:t>
      </w:r>
      <w:r w:rsidR="0013619C" w:rsidRPr="008345D6">
        <w:rPr>
          <w:rFonts w:ascii="Angsana New" w:hAnsi="Angsana New" w:hint="cs"/>
          <w:sz w:val="28"/>
          <w:cs/>
        </w:rPr>
        <w:t>เมื่อวันที่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13619C">
        <w:rPr>
          <w:rFonts w:ascii="Angsana New" w:hAnsi="Angsana New"/>
          <w:sz w:val="28"/>
        </w:rPr>
        <w:t xml:space="preserve">3 </w:t>
      </w:r>
      <w:r w:rsidR="0013619C" w:rsidRPr="008345D6">
        <w:rPr>
          <w:rFonts w:ascii="Angsana New" w:hAnsi="Angsana New" w:hint="cs"/>
          <w:sz w:val="28"/>
          <w:cs/>
        </w:rPr>
        <w:t>ธันวาคม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13619C">
        <w:rPr>
          <w:rFonts w:ascii="Angsana New" w:hAnsi="Angsana New"/>
          <w:sz w:val="28"/>
        </w:rPr>
        <w:t xml:space="preserve">2563 </w:t>
      </w:r>
      <w:r w:rsidR="0013619C" w:rsidRPr="008345D6">
        <w:rPr>
          <w:rFonts w:ascii="Angsana New" w:hAnsi="Angsana New" w:hint="cs"/>
          <w:sz w:val="28"/>
          <w:cs/>
        </w:rPr>
        <w:t>ที่ประชุมคณะกรรมการของบริษัทครั้งที่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13619C">
        <w:rPr>
          <w:rFonts w:ascii="Angsana New" w:hAnsi="Angsana New"/>
          <w:sz w:val="28"/>
        </w:rPr>
        <w:t xml:space="preserve">18/2563 </w:t>
      </w:r>
      <w:r w:rsidR="0013619C" w:rsidRPr="008345D6">
        <w:rPr>
          <w:rFonts w:ascii="Angsana New" w:hAnsi="Angsana New" w:hint="cs"/>
          <w:sz w:val="28"/>
          <w:cs/>
        </w:rPr>
        <w:t>มีมติอนุมัติให้บริษัทขายหุ้นสามัญของบริษัท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8345D6">
        <w:rPr>
          <w:rFonts w:ascii="Angsana New" w:hAnsi="Angsana New" w:hint="cs"/>
          <w:sz w:val="28"/>
          <w:cs/>
        </w:rPr>
        <w:t>แซม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8345D6">
        <w:rPr>
          <w:rFonts w:ascii="Angsana New" w:hAnsi="Angsana New" w:hint="cs"/>
          <w:sz w:val="28"/>
          <w:cs/>
        </w:rPr>
        <w:t>วอเตอร์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8345D6">
        <w:rPr>
          <w:rFonts w:ascii="Angsana New" w:hAnsi="Angsana New" w:hint="cs"/>
          <w:sz w:val="28"/>
          <w:cs/>
        </w:rPr>
        <w:t>ซัพพลาย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8345D6">
        <w:rPr>
          <w:rFonts w:ascii="Angsana New" w:hAnsi="Angsana New" w:hint="cs"/>
          <w:sz w:val="28"/>
          <w:cs/>
        </w:rPr>
        <w:t>จำกัด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8345D6">
        <w:rPr>
          <w:rFonts w:ascii="Angsana New" w:hAnsi="Angsana New" w:hint="cs"/>
          <w:sz w:val="28"/>
          <w:cs/>
        </w:rPr>
        <w:t>จำนวน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13619C">
        <w:rPr>
          <w:rFonts w:ascii="Angsana New" w:hAnsi="Angsana New"/>
          <w:sz w:val="28"/>
        </w:rPr>
        <w:t xml:space="preserve">476,552 </w:t>
      </w:r>
      <w:r w:rsidR="0013619C" w:rsidRPr="008345D6">
        <w:rPr>
          <w:rFonts w:ascii="Angsana New" w:hAnsi="Angsana New" w:hint="cs"/>
          <w:sz w:val="28"/>
          <w:cs/>
        </w:rPr>
        <w:t>หุ้น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8345D6">
        <w:rPr>
          <w:rFonts w:ascii="Angsana New" w:hAnsi="Angsana New" w:hint="cs"/>
          <w:sz w:val="28"/>
          <w:cs/>
        </w:rPr>
        <w:t>หรือร้อยละ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13619C">
        <w:rPr>
          <w:rFonts w:ascii="Angsana New" w:hAnsi="Angsana New"/>
          <w:sz w:val="28"/>
        </w:rPr>
        <w:t xml:space="preserve">43.52 </w:t>
      </w:r>
      <w:r w:rsidR="0013619C" w:rsidRPr="008345D6">
        <w:rPr>
          <w:rFonts w:ascii="Angsana New" w:hAnsi="Angsana New" w:hint="cs"/>
          <w:sz w:val="28"/>
          <w:cs/>
        </w:rPr>
        <w:t>จากจำนวนหุ้นสามัญทั้งหมด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13619C">
        <w:rPr>
          <w:rFonts w:ascii="Angsana New" w:hAnsi="Angsana New"/>
          <w:sz w:val="28"/>
        </w:rPr>
        <w:t xml:space="preserve">1,034,996 </w:t>
      </w:r>
      <w:r w:rsidR="0013619C" w:rsidRPr="008345D6">
        <w:rPr>
          <w:rFonts w:ascii="Angsana New" w:hAnsi="Angsana New" w:hint="cs"/>
          <w:sz w:val="28"/>
          <w:cs/>
        </w:rPr>
        <w:t>หุ้น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8345D6">
        <w:rPr>
          <w:rFonts w:ascii="Angsana New" w:hAnsi="Angsana New" w:hint="cs"/>
          <w:sz w:val="28"/>
          <w:cs/>
        </w:rPr>
        <w:t>หรือร้อยละ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13619C">
        <w:rPr>
          <w:rFonts w:ascii="Angsana New" w:hAnsi="Angsana New"/>
          <w:sz w:val="28"/>
        </w:rPr>
        <w:t xml:space="preserve">94.52 </w:t>
      </w:r>
      <w:r w:rsidR="0013619C" w:rsidRPr="008345D6">
        <w:rPr>
          <w:rFonts w:ascii="Angsana New" w:hAnsi="Angsana New" w:hint="cs"/>
          <w:sz w:val="28"/>
          <w:cs/>
        </w:rPr>
        <w:t>เป็นผลทำให้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8345D6">
        <w:rPr>
          <w:rFonts w:ascii="Angsana New" w:hAnsi="Angsana New" w:hint="cs"/>
          <w:sz w:val="28"/>
          <w:cs/>
        </w:rPr>
        <w:t>ณ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8345D6">
        <w:rPr>
          <w:rFonts w:ascii="Angsana New" w:hAnsi="Angsana New" w:hint="cs"/>
          <w:sz w:val="28"/>
          <w:cs/>
        </w:rPr>
        <w:t>วันที่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13619C">
        <w:rPr>
          <w:rFonts w:ascii="Angsana New" w:hAnsi="Angsana New"/>
          <w:sz w:val="28"/>
        </w:rPr>
        <w:t xml:space="preserve">31 </w:t>
      </w:r>
      <w:r w:rsidR="0013619C" w:rsidRPr="008345D6">
        <w:rPr>
          <w:rFonts w:ascii="Angsana New" w:hAnsi="Angsana New" w:hint="cs"/>
          <w:sz w:val="28"/>
          <w:cs/>
        </w:rPr>
        <w:t>ธันวาคม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13619C">
        <w:rPr>
          <w:rFonts w:ascii="Angsana New" w:hAnsi="Angsana New"/>
          <w:sz w:val="28"/>
        </w:rPr>
        <w:t xml:space="preserve">2563 </w:t>
      </w:r>
      <w:r w:rsidR="0013619C" w:rsidRPr="008345D6">
        <w:rPr>
          <w:rFonts w:ascii="Angsana New" w:hAnsi="Angsana New" w:hint="cs"/>
          <w:sz w:val="28"/>
          <w:cs/>
        </w:rPr>
        <w:t>บริษัทยังคงเหลือเงินลงทุนในบริษัท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8345D6">
        <w:rPr>
          <w:rFonts w:ascii="Angsana New" w:hAnsi="Angsana New" w:hint="cs"/>
          <w:sz w:val="28"/>
          <w:cs/>
        </w:rPr>
        <w:t>แซม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8345D6">
        <w:rPr>
          <w:rFonts w:ascii="Angsana New" w:hAnsi="Angsana New" w:hint="cs"/>
          <w:sz w:val="28"/>
          <w:cs/>
        </w:rPr>
        <w:t>วอเตอร์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8345D6">
        <w:rPr>
          <w:rFonts w:ascii="Angsana New" w:hAnsi="Angsana New" w:hint="cs"/>
          <w:sz w:val="28"/>
          <w:cs/>
        </w:rPr>
        <w:t>ซัพพลาย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8345D6">
        <w:rPr>
          <w:rFonts w:ascii="Angsana New" w:hAnsi="Angsana New" w:hint="cs"/>
          <w:sz w:val="28"/>
          <w:cs/>
        </w:rPr>
        <w:t>จำกัด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8345D6">
        <w:rPr>
          <w:rFonts w:ascii="Angsana New" w:hAnsi="Angsana New" w:hint="cs"/>
          <w:sz w:val="28"/>
          <w:cs/>
        </w:rPr>
        <w:t>จำนวน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13619C">
        <w:rPr>
          <w:rFonts w:ascii="Angsana New" w:hAnsi="Angsana New"/>
          <w:sz w:val="28"/>
        </w:rPr>
        <w:t xml:space="preserve">558,444 </w:t>
      </w:r>
      <w:r w:rsidR="0013619C" w:rsidRPr="008345D6">
        <w:rPr>
          <w:rFonts w:ascii="Angsana New" w:hAnsi="Angsana New" w:hint="cs"/>
          <w:sz w:val="28"/>
          <w:cs/>
        </w:rPr>
        <w:t>หุ้น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13619C" w:rsidRPr="008345D6">
        <w:rPr>
          <w:rFonts w:ascii="Angsana New" w:hAnsi="Angsana New" w:hint="cs"/>
          <w:sz w:val="28"/>
          <w:cs/>
        </w:rPr>
        <w:t>หรือร้อยละ</w:t>
      </w:r>
      <w:r w:rsidR="0013619C" w:rsidRPr="008345D6">
        <w:rPr>
          <w:rFonts w:ascii="Angsana New" w:hAnsi="Angsana New"/>
          <w:sz w:val="28"/>
          <w:cs/>
        </w:rPr>
        <w:t xml:space="preserve"> </w:t>
      </w:r>
      <w:r w:rsidR="00F204A6">
        <w:rPr>
          <w:rFonts w:ascii="Angsana New" w:hAnsi="Angsana New"/>
          <w:sz w:val="28"/>
        </w:rPr>
        <w:t>51.00</w:t>
      </w:r>
    </w:p>
    <w:p w14:paraId="3BF675E8" w14:textId="77777777" w:rsidR="00F20891" w:rsidRDefault="00F20891" w:rsidP="005505FE">
      <w:pPr>
        <w:pStyle w:val="ListParagraph"/>
        <w:tabs>
          <w:tab w:val="left" w:pos="54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28"/>
        </w:rPr>
      </w:pPr>
    </w:p>
    <w:p w14:paraId="387731F2" w14:textId="4FC3E49C" w:rsidR="00480B44" w:rsidRDefault="00F20891" w:rsidP="00F20891">
      <w:pPr>
        <w:pStyle w:val="ListParagraph"/>
        <w:tabs>
          <w:tab w:val="left" w:pos="54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16.4 </w:t>
      </w:r>
      <w:r w:rsidR="00480B44" w:rsidRPr="008345D6">
        <w:rPr>
          <w:rFonts w:asciiTheme="majorBidi" w:hAnsiTheme="majorBidi" w:cstheme="majorBidi" w:hint="cs"/>
          <w:color w:val="000000"/>
          <w:spacing w:val="-2"/>
          <w:sz w:val="28"/>
          <w:cs/>
        </w:rPr>
        <w:t>การเพิ่มทุนในบริษัทย่อย</w:t>
      </w:r>
    </w:p>
    <w:p w14:paraId="04D95A78" w14:textId="77777777" w:rsidR="008A3C75" w:rsidRPr="00A46158" w:rsidRDefault="008A3C75" w:rsidP="008A3C75">
      <w:pPr>
        <w:pStyle w:val="ListParagraph"/>
        <w:spacing w:before="120" w:after="120"/>
        <w:ind w:right="-29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lastRenderedPageBreak/>
        <w:t>เมื่อวันที่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6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สิงหาคม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2563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ที่ประชุมวิสามัญผู้ถือหุ้น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ครั้งที่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2/2563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บริษัท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อี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อาร์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วี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อินเตอร์เนชั่นแนล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จำกัด</w:t>
      </w:r>
      <w:r w:rsidRPr="008345D6">
        <w:rPr>
          <w:rFonts w:ascii="Angsana New" w:hAnsi="Angsana New"/>
          <w:sz w:val="28"/>
          <w:cs/>
        </w:rPr>
        <w:t xml:space="preserve"> (</w:t>
      </w:r>
      <w:r w:rsidRPr="008345D6">
        <w:rPr>
          <w:rFonts w:ascii="Angsana New" w:hAnsi="Angsana New" w:hint="eastAsia"/>
          <w:sz w:val="28"/>
          <w:cs/>
        </w:rPr>
        <w:t>“</w:t>
      </w:r>
      <w:r w:rsidRPr="00A46158">
        <w:rPr>
          <w:rFonts w:ascii="Angsana New" w:hAnsi="Angsana New"/>
          <w:sz w:val="28"/>
          <w:lang w:val="en-GB"/>
        </w:rPr>
        <w:t>ERI</w:t>
      </w:r>
      <w:r>
        <w:rPr>
          <w:rFonts w:ascii="Angsana New" w:hAnsi="Angsana New"/>
          <w:sz w:val="28"/>
          <w:lang w:val="en-GB"/>
        </w:rPr>
        <w:t>”</w:t>
      </w:r>
      <w:r w:rsidRPr="00A46158">
        <w:rPr>
          <w:rFonts w:ascii="Angsana New" w:hAnsi="Angsana New"/>
          <w:sz w:val="28"/>
          <w:lang w:val="en-GB"/>
        </w:rPr>
        <w:t xml:space="preserve">) </w:t>
      </w:r>
      <w:r w:rsidRPr="008345D6">
        <w:rPr>
          <w:rFonts w:ascii="Angsana New" w:hAnsi="Angsana New" w:hint="cs"/>
          <w:sz w:val="28"/>
          <w:cs/>
        </w:rPr>
        <w:t>ซึ่งเป็นบริษัทย่อยของบริษัท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เฟอร์รั่ม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เอ็นเนอร์ยี่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จำกัด</w:t>
      </w:r>
      <w:r w:rsidRPr="008345D6">
        <w:rPr>
          <w:rFonts w:ascii="Angsana New" w:hAnsi="Angsana New"/>
          <w:sz w:val="28"/>
          <w:cs/>
        </w:rPr>
        <w:t xml:space="preserve"> (</w:t>
      </w:r>
      <w:r w:rsidRPr="008345D6">
        <w:rPr>
          <w:rFonts w:ascii="Angsana New" w:hAnsi="Angsana New" w:hint="eastAsia"/>
          <w:sz w:val="28"/>
          <w:cs/>
        </w:rPr>
        <w:t>“</w:t>
      </w:r>
      <w:r w:rsidRPr="00A46158">
        <w:rPr>
          <w:rFonts w:ascii="Angsana New" w:hAnsi="Angsana New"/>
          <w:sz w:val="28"/>
          <w:lang w:val="en-GB"/>
        </w:rPr>
        <w:t>FEN</w:t>
      </w:r>
      <w:r>
        <w:rPr>
          <w:rFonts w:ascii="Angsana New" w:hAnsi="Angsana New"/>
          <w:sz w:val="28"/>
          <w:lang w:val="en-GB"/>
        </w:rPr>
        <w:t>”</w:t>
      </w:r>
      <w:r w:rsidRPr="00A46158">
        <w:rPr>
          <w:rFonts w:ascii="Angsana New" w:hAnsi="Angsana New"/>
          <w:sz w:val="28"/>
          <w:lang w:val="en-GB"/>
        </w:rPr>
        <w:t xml:space="preserve">) </w:t>
      </w:r>
      <w:r w:rsidRPr="008345D6">
        <w:rPr>
          <w:rFonts w:ascii="Angsana New" w:hAnsi="Angsana New" w:hint="cs"/>
          <w:sz w:val="28"/>
          <w:cs/>
        </w:rPr>
        <w:t>ได้มีมติอนุมัติการเพิ่มทุนจดทะเบียนของ</w:t>
      </w:r>
      <w:r w:rsidRPr="008345D6">
        <w:rPr>
          <w:rFonts w:ascii="Angsana New" w:hAnsi="Angsana New"/>
          <w:sz w:val="28"/>
          <w:cs/>
        </w:rPr>
        <w:t xml:space="preserve"> </w:t>
      </w:r>
      <w:r w:rsidRPr="00A46158">
        <w:rPr>
          <w:rFonts w:ascii="Angsana New" w:hAnsi="Angsana New"/>
          <w:sz w:val="28"/>
          <w:lang w:val="en-GB"/>
        </w:rPr>
        <w:t xml:space="preserve">ERI </w:t>
      </w:r>
      <w:r w:rsidRPr="008345D6">
        <w:rPr>
          <w:rFonts w:ascii="Angsana New" w:hAnsi="Angsana New" w:hint="cs"/>
          <w:sz w:val="28"/>
          <w:cs/>
        </w:rPr>
        <w:t>จากเดิมทุนจดทะเบียน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1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ล้านบาท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เป็น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300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ล้านบาท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โดยการออกหุ้นสามัญเพิ่มทุนจำนวน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2.99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ล้านหุ้น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มูลค่าที่ตราไว้หุ้นละ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100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โดยคณะกรรมการบริษัทได้อนุมัติการซื้อหุ้นเพิ่มทุนตามอัตราส่วนร้อยละ</w:t>
      </w:r>
      <w:r>
        <w:rPr>
          <w:rFonts w:ascii="Angsana New" w:hAnsi="Angsana New"/>
          <w:sz w:val="28"/>
          <w:lang w:val="en-GB"/>
        </w:rPr>
        <w:t xml:space="preserve"> 100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รวมเป็นเงินทั้งสิ้น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299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ล้านบาท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โดยเรียกชำระครั้งแรกร้อยละ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25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เป็นจำนวนเงิน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75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ล้านบาท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ซึ่งบริษัทได้ดำเนินการจดทะเบียนเปลี่ยนแปลงทุนจดทะเบียนชำระแล้วต่อกรมพัฒนาธุรกิจการค้า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กระทรวงพาณิชย์เมื่อวันที่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11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สิงหาคม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2563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เป็นที่เรียบร้อยแล้ว</w:t>
      </w:r>
    </w:p>
    <w:p w14:paraId="2170548F" w14:textId="19AB8DCD" w:rsidR="008A3C75" w:rsidRDefault="008A3C75" w:rsidP="008A3C75">
      <w:pPr>
        <w:pStyle w:val="ListParagraph"/>
        <w:spacing w:before="120" w:after="120"/>
        <w:ind w:right="-29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เมื่อวันที่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17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สิงหาคม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2563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ที่ประชุมวิสามัญผู้ถือหุ้น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ครั้งที่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1</w:t>
      </w:r>
      <w:r w:rsidRPr="008345D6">
        <w:rPr>
          <w:rFonts w:ascii="Angsana New" w:hAnsi="Angsana New"/>
          <w:sz w:val="28"/>
        </w:rPr>
        <w:t>/</w:t>
      </w:r>
      <w:r>
        <w:rPr>
          <w:rFonts w:ascii="Angsana New" w:hAnsi="Angsana New"/>
          <w:sz w:val="28"/>
          <w:lang w:val="en-GB"/>
        </w:rPr>
        <w:t>2563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บริษัท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แซม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วอเตอร์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ซัพพลาย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จำกัด</w:t>
      </w:r>
      <w:r w:rsidRPr="008345D6">
        <w:rPr>
          <w:rFonts w:ascii="Angsana New" w:hAnsi="Angsana New"/>
          <w:sz w:val="28"/>
          <w:cs/>
        </w:rPr>
        <w:t xml:space="preserve"> (</w:t>
      </w:r>
      <w:r w:rsidRPr="008345D6">
        <w:rPr>
          <w:rFonts w:ascii="Angsana New" w:hAnsi="Angsana New" w:hint="eastAsia"/>
          <w:sz w:val="28"/>
          <w:cs/>
        </w:rPr>
        <w:t>“</w:t>
      </w:r>
      <w:r w:rsidRPr="00A46158">
        <w:rPr>
          <w:rFonts w:ascii="Angsana New" w:hAnsi="Angsana New"/>
          <w:sz w:val="28"/>
          <w:lang w:val="en-GB"/>
        </w:rPr>
        <w:t>SAM</w:t>
      </w:r>
      <w:r>
        <w:rPr>
          <w:rFonts w:ascii="Angsana New" w:hAnsi="Angsana New"/>
          <w:sz w:val="28"/>
          <w:lang w:val="en-GB"/>
        </w:rPr>
        <w:t>”</w:t>
      </w:r>
      <w:r w:rsidRPr="00A46158">
        <w:rPr>
          <w:rFonts w:ascii="Angsana New" w:hAnsi="Angsana New"/>
          <w:sz w:val="28"/>
          <w:lang w:val="en-GB"/>
        </w:rPr>
        <w:t xml:space="preserve">) </w:t>
      </w:r>
      <w:r w:rsidRPr="008345D6">
        <w:rPr>
          <w:rFonts w:ascii="Angsana New" w:hAnsi="Angsana New" w:hint="cs"/>
          <w:sz w:val="28"/>
          <w:cs/>
        </w:rPr>
        <w:t>ซึ่งเป็นบริษัทย่อยของบริษัท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เซเว่น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ยูทิลิตี้ส์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แอนด์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พาวเวอร์ จำกัด</w:t>
      </w:r>
      <w:r w:rsidRPr="008345D6">
        <w:rPr>
          <w:rFonts w:ascii="Angsana New" w:hAnsi="Angsana New"/>
          <w:sz w:val="28"/>
          <w:cs/>
        </w:rPr>
        <w:t xml:space="preserve"> (</w:t>
      </w:r>
      <w:r w:rsidRPr="008345D6">
        <w:rPr>
          <w:rFonts w:ascii="Angsana New" w:hAnsi="Angsana New" w:hint="cs"/>
          <w:sz w:val="28"/>
          <w:cs/>
        </w:rPr>
        <w:t>มหาชน</w:t>
      </w:r>
      <w:r w:rsidRPr="008345D6">
        <w:rPr>
          <w:rFonts w:ascii="Angsana New" w:hAnsi="Angsana New"/>
          <w:sz w:val="28"/>
          <w:cs/>
        </w:rPr>
        <w:t>) (</w:t>
      </w:r>
      <w:r w:rsidRPr="008345D6">
        <w:rPr>
          <w:rFonts w:ascii="Angsana New" w:hAnsi="Angsana New" w:hint="eastAsia"/>
          <w:sz w:val="28"/>
          <w:cs/>
        </w:rPr>
        <w:t>“</w:t>
      </w:r>
      <w:r>
        <w:rPr>
          <w:rFonts w:ascii="Angsana New" w:hAnsi="Angsana New"/>
          <w:sz w:val="28"/>
          <w:lang w:val="en-GB"/>
        </w:rPr>
        <w:t>7UP”</w:t>
      </w:r>
      <w:r w:rsidRPr="00A46158">
        <w:rPr>
          <w:rFonts w:ascii="Angsana New" w:hAnsi="Angsana New"/>
          <w:sz w:val="28"/>
          <w:lang w:val="en-GB"/>
        </w:rPr>
        <w:t xml:space="preserve">) </w:t>
      </w:r>
      <w:r w:rsidRPr="008345D6">
        <w:rPr>
          <w:rFonts w:ascii="Angsana New" w:hAnsi="Angsana New" w:hint="cs"/>
          <w:sz w:val="28"/>
          <w:cs/>
        </w:rPr>
        <w:t>ได้มีมติอนุมัติการเพิ่มทุนจดทะเบียนของ</w:t>
      </w:r>
      <w:r w:rsidRPr="008345D6">
        <w:rPr>
          <w:rFonts w:ascii="Angsana New" w:hAnsi="Angsana New"/>
          <w:sz w:val="28"/>
          <w:cs/>
        </w:rPr>
        <w:t xml:space="preserve"> </w:t>
      </w:r>
      <w:r w:rsidRPr="00A46158">
        <w:rPr>
          <w:rFonts w:ascii="Angsana New" w:hAnsi="Angsana New"/>
          <w:sz w:val="28"/>
          <w:lang w:val="en-GB"/>
        </w:rPr>
        <w:t xml:space="preserve">SAM </w:t>
      </w:r>
      <w:r w:rsidRPr="008345D6">
        <w:rPr>
          <w:rFonts w:ascii="Angsana New" w:hAnsi="Angsana New" w:hint="cs"/>
          <w:sz w:val="28"/>
          <w:cs/>
        </w:rPr>
        <w:t>จากเดิมทุนจดทะเบียน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65.5</w:t>
      </w:r>
      <w:r>
        <w:rPr>
          <w:rFonts w:ascii="Angsana New" w:hAnsi="Angsana New"/>
          <w:sz w:val="28"/>
        </w:rPr>
        <w:t>0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ล้านบาท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เป็น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103.50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ล้านบาท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โดยการออกหุ้นสามัญเพิ่มทุนจำนวน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0.38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ล้านหุ้น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มูลค่าที่ตราไว้หุ้นละ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100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ซึ่งบริษัทได้ดำเนินการจดทะเบียนเปลี่ยนแปลงทุนจดทะเบียนชำระแล้วต่อกรมพัฒนาธุรกิจการค้า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กระทรวงพาณิชย์เมื่อวันที่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9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ตุลาคม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2563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เป็นที่เรียบร้อยแล้ว</w:t>
      </w:r>
    </w:p>
    <w:p w14:paraId="656BA4F2" w14:textId="4ECC89B5" w:rsidR="00F204A6" w:rsidRPr="00F204A6" w:rsidRDefault="00F204A6" w:rsidP="00F204A6">
      <w:pPr>
        <w:pStyle w:val="ListParagraph"/>
        <w:spacing w:before="120" w:after="120"/>
        <w:ind w:right="-29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เมื่อวันที่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  <w:lang w:val="en-GB"/>
        </w:rPr>
        <w:t>9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สิงหาคม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2563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ที่ประชุมคณะกรรมการบริษัท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ครั้งที่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10/2563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บริษัท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อีโค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เอ็นเนอร์ยี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กรุ๊ป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คอร์ปอเรชั่น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จำกัด</w:t>
      </w:r>
      <w:r w:rsidRPr="008345D6">
        <w:rPr>
          <w:rFonts w:ascii="Angsana New" w:hAnsi="Angsana New"/>
          <w:sz w:val="28"/>
          <w:cs/>
        </w:rPr>
        <w:t xml:space="preserve"> (</w:t>
      </w:r>
      <w:r w:rsidRPr="008345D6">
        <w:rPr>
          <w:rFonts w:ascii="Angsana New" w:hAnsi="Angsana New" w:hint="eastAsia"/>
          <w:sz w:val="28"/>
          <w:cs/>
        </w:rPr>
        <w:t>“</w:t>
      </w:r>
      <w:r w:rsidRPr="00A46158">
        <w:rPr>
          <w:rFonts w:ascii="Angsana New" w:hAnsi="Angsana New"/>
          <w:sz w:val="28"/>
          <w:lang w:val="en-GB"/>
        </w:rPr>
        <w:t>ECO</w:t>
      </w:r>
      <w:r>
        <w:rPr>
          <w:rFonts w:ascii="Angsana New" w:hAnsi="Angsana New"/>
          <w:sz w:val="28"/>
          <w:lang w:val="en-GB"/>
        </w:rPr>
        <w:t>”</w:t>
      </w:r>
      <w:r w:rsidRPr="00A46158">
        <w:rPr>
          <w:rFonts w:ascii="Angsana New" w:hAnsi="Angsana New"/>
          <w:sz w:val="28"/>
          <w:lang w:val="en-GB"/>
        </w:rPr>
        <w:t xml:space="preserve">) </w:t>
      </w:r>
      <w:r w:rsidRPr="008345D6">
        <w:rPr>
          <w:rFonts w:ascii="Angsana New" w:hAnsi="Angsana New" w:hint="cs"/>
          <w:sz w:val="28"/>
          <w:cs/>
        </w:rPr>
        <w:t>ซึ่งเป็นบริษัทย่อยของบริษัท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เฟอร์รั่ม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เอ็นเนอร์ยี่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จำกัด</w:t>
      </w:r>
      <w:r w:rsidRPr="008345D6">
        <w:rPr>
          <w:rFonts w:ascii="Angsana New" w:hAnsi="Angsana New"/>
          <w:sz w:val="28"/>
          <w:cs/>
        </w:rPr>
        <w:t xml:space="preserve"> (</w:t>
      </w:r>
      <w:r w:rsidRPr="008345D6">
        <w:rPr>
          <w:rFonts w:ascii="Angsana New" w:hAnsi="Angsana New" w:hint="eastAsia"/>
          <w:sz w:val="28"/>
          <w:cs/>
        </w:rPr>
        <w:t>“</w:t>
      </w:r>
      <w:r w:rsidRPr="00A46158">
        <w:rPr>
          <w:rFonts w:ascii="Angsana New" w:hAnsi="Angsana New"/>
          <w:sz w:val="28"/>
          <w:lang w:val="en-GB"/>
        </w:rPr>
        <w:t>FEN</w:t>
      </w:r>
      <w:r>
        <w:rPr>
          <w:rFonts w:ascii="Angsana New" w:hAnsi="Angsana New"/>
          <w:sz w:val="28"/>
          <w:lang w:val="en-GB"/>
        </w:rPr>
        <w:t>”</w:t>
      </w:r>
      <w:r w:rsidRPr="00A46158">
        <w:rPr>
          <w:rFonts w:ascii="Angsana New" w:hAnsi="Angsana New"/>
          <w:sz w:val="28"/>
          <w:lang w:val="en-GB"/>
        </w:rPr>
        <w:t xml:space="preserve">) </w:t>
      </w:r>
      <w:r w:rsidRPr="008345D6">
        <w:rPr>
          <w:rFonts w:ascii="Angsana New" w:hAnsi="Angsana New" w:hint="cs"/>
          <w:sz w:val="28"/>
          <w:cs/>
        </w:rPr>
        <w:t>ได้มีมติอนุมัติการเพิ่มทุนจดทะเบียนของ</w:t>
      </w:r>
      <w:r w:rsidRPr="008345D6">
        <w:rPr>
          <w:rFonts w:ascii="Angsana New" w:hAnsi="Angsana New"/>
          <w:sz w:val="28"/>
          <w:cs/>
        </w:rPr>
        <w:t xml:space="preserve"> </w:t>
      </w:r>
      <w:r w:rsidRPr="00A46158">
        <w:rPr>
          <w:rFonts w:ascii="Angsana New" w:hAnsi="Angsana New"/>
          <w:sz w:val="28"/>
          <w:lang w:val="en-GB"/>
        </w:rPr>
        <w:t xml:space="preserve">ECO </w:t>
      </w:r>
      <w:r w:rsidRPr="008345D6">
        <w:rPr>
          <w:rFonts w:ascii="Angsana New" w:hAnsi="Angsana New" w:hint="cs"/>
          <w:sz w:val="28"/>
          <w:cs/>
        </w:rPr>
        <w:t>จากเดิมทุนจดทะเบียน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137.20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ล้านบาท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เป็น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262.20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ล้านบาท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โดยการออกหุ้นสามัญเพิ่มทุนจำนวน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25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ล้านหุ้น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มูลค่าที่ตราไว้หุ้นละ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5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โดยคณะกรรมการบริษัทได้อนุมัติการซื้อหุ้นเพิ่มทุนตามอัตราส่วนร้อยละ</w:t>
      </w:r>
      <w:r>
        <w:rPr>
          <w:rFonts w:ascii="Angsana New" w:hAnsi="Angsana New"/>
          <w:sz w:val="28"/>
          <w:lang w:val="en-GB"/>
        </w:rPr>
        <w:t xml:space="preserve"> 100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โดยเรียกชำระครั้งแรกร้อยละ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25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ซึ่งบริษัทได้ดำเนินการจดทะเบียนเปลี่ยนแปลงทุนจดทะเบียนชำระแล้วต่อกรมพัฒนาธุรกิจการค้า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กระทรวงพาณิชย์เมื่อวันที่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10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กันยายน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2563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เป็นที่เรียบร้อยแล้ว</w:t>
      </w:r>
    </w:p>
    <w:p w14:paraId="6D68B6CE" w14:textId="77777777" w:rsidR="008A3C75" w:rsidRPr="00A46158" w:rsidRDefault="008A3C75" w:rsidP="008A3C75">
      <w:pPr>
        <w:pStyle w:val="ListParagraph"/>
        <w:spacing w:before="120" w:after="120"/>
        <w:ind w:right="-29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>เมื่อวันที่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2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กันยายน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2563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ที่ประชุมวิสามัญผู้ถือหุ้น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ครั้งที่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2/2563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บริษัท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แซม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วอเตอร์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ซัพพลาย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จำกัด</w:t>
      </w:r>
      <w:r w:rsidRPr="008345D6">
        <w:rPr>
          <w:rFonts w:ascii="Angsana New" w:hAnsi="Angsana New"/>
          <w:sz w:val="28"/>
          <w:cs/>
        </w:rPr>
        <w:t xml:space="preserve"> (</w:t>
      </w:r>
      <w:r w:rsidRPr="008345D6">
        <w:rPr>
          <w:rFonts w:ascii="Angsana New" w:hAnsi="Angsana New" w:hint="eastAsia"/>
          <w:sz w:val="28"/>
          <w:cs/>
        </w:rPr>
        <w:t>“</w:t>
      </w:r>
      <w:r w:rsidRPr="00A46158">
        <w:rPr>
          <w:rFonts w:ascii="Angsana New" w:hAnsi="Angsana New"/>
          <w:sz w:val="28"/>
          <w:lang w:val="en-GB"/>
        </w:rPr>
        <w:t>SAM</w:t>
      </w:r>
      <w:r>
        <w:rPr>
          <w:rFonts w:ascii="Angsana New" w:hAnsi="Angsana New"/>
          <w:sz w:val="28"/>
          <w:lang w:val="en-GB"/>
        </w:rPr>
        <w:t>”</w:t>
      </w:r>
      <w:r w:rsidRPr="00A46158">
        <w:rPr>
          <w:rFonts w:ascii="Angsana New" w:hAnsi="Angsana New"/>
          <w:sz w:val="28"/>
          <w:lang w:val="en-GB"/>
        </w:rPr>
        <w:t xml:space="preserve">) </w:t>
      </w:r>
      <w:r w:rsidRPr="008345D6">
        <w:rPr>
          <w:rFonts w:ascii="Angsana New" w:hAnsi="Angsana New" w:hint="cs"/>
          <w:sz w:val="28"/>
          <w:cs/>
        </w:rPr>
        <w:t>ซึ่งเป็นบริษัทย่อยของบริษัท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เซเว่น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ยูทิลิตี้ส์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แอนด์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พาวเวอร์จำกัด</w:t>
      </w:r>
      <w:r w:rsidRPr="008345D6">
        <w:rPr>
          <w:rFonts w:ascii="Angsana New" w:hAnsi="Angsana New"/>
          <w:sz w:val="28"/>
          <w:cs/>
        </w:rPr>
        <w:t xml:space="preserve"> (</w:t>
      </w:r>
      <w:r w:rsidRPr="008345D6">
        <w:rPr>
          <w:rFonts w:ascii="Angsana New" w:hAnsi="Angsana New" w:hint="cs"/>
          <w:sz w:val="28"/>
          <w:cs/>
        </w:rPr>
        <w:t>มหาชน</w:t>
      </w:r>
      <w:r w:rsidRPr="008345D6">
        <w:rPr>
          <w:rFonts w:ascii="Angsana New" w:hAnsi="Angsana New"/>
          <w:sz w:val="28"/>
          <w:cs/>
        </w:rPr>
        <w:t>) (</w:t>
      </w:r>
      <w:r w:rsidRPr="008345D6">
        <w:rPr>
          <w:rFonts w:ascii="Angsana New" w:hAnsi="Angsana New" w:hint="eastAsia"/>
          <w:sz w:val="28"/>
          <w:cs/>
        </w:rPr>
        <w:t>“</w:t>
      </w:r>
      <w:r>
        <w:rPr>
          <w:rFonts w:ascii="Angsana New" w:hAnsi="Angsana New"/>
          <w:sz w:val="28"/>
          <w:lang w:val="en-GB"/>
        </w:rPr>
        <w:t>7UP”</w:t>
      </w:r>
      <w:r w:rsidRPr="00A46158">
        <w:rPr>
          <w:rFonts w:ascii="Angsana New" w:hAnsi="Angsana New"/>
          <w:sz w:val="28"/>
          <w:lang w:val="en-GB"/>
        </w:rPr>
        <w:t xml:space="preserve">) </w:t>
      </w:r>
      <w:r w:rsidRPr="008345D6">
        <w:rPr>
          <w:rFonts w:ascii="Angsana New" w:hAnsi="Angsana New" w:hint="cs"/>
          <w:sz w:val="28"/>
          <w:cs/>
        </w:rPr>
        <w:t>ได้มีมติอนุมัติการเพิ่มทุนจดทะเบียนของ</w:t>
      </w:r>
      <w:r w:rsidRPr="008345D6">
        <w:rPr>
          <w:rFonts w:ascii="Angsana New" w:hAnsi="Angsana New"/>
          <w:sz w:val="28"/>
          <w:cs/>
        </w:rPr>
        <w:t xml:space="preserve"> </w:t>
      </w:r>
      <w:r w:rsidRPr="00A46158">
        <w:rPr>
          <w:rFonts w:ascii="Angsana New" w:hAnsi="Angsana New"/>
          <w:sz w:val="28"/>
          <w:lang w:val="en-GB"/>
        </w:rPr>
        <w:t xml:space="preserve">SAM </w:t>
      </w:r>
      <w:r w:rsidRPr="008345D6">
        <w:rPr>
          <w:rFonts w:ascii="Angsana New" w:hAnsi="Angsana New" w:hint="cs"/>
          <w:sz w:val="28"/>
          <w:cs/>
        </w:rPr>
        <w:t>จากเดิมทุนจดทะเบียน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103.50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ล้านบาท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เป็น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109.50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ล้านบาท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โดยการออกหุ้นสามัญเพิ่มทุนจำนวน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0.06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ล้านหุ้น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มูลค่าที่ตราไว้หุ้นละ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100.00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ซึ่งบริษัทได้ดำเนินการจดทะเบียนเปลี่ยนแปลงทุนจดทะเบียนชำระแล้วต่อกรมพัฒนาธุรกิจการค้า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กระทรวงพาณิชย์เมื่อวันที่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9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ตุลาคม</w:t>
      </w:r>
      <w:r w:rsidRPr="008345D6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lang w:val="en-GB"/>
        </w:rPr>
        <w:t>2563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เป็นที่เรียบร้อยแล้ว</w:t>
      </w:r>
    </w:p>
    <w:p w14:paraId="429AE318" w14:textId="77777777" w:rsidR="00F20891" w:rsidRDefault="00F20891" w:rsidP="00F20891">
      <w:pPr>
        <w:pStyle w:val="ListParagraph"/>
        <w:tabs>
          <w:tab w:val="left" w:pos="54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28"/>
        </w:rPr>
      </w:pPr>
    </w:p>
    <w:p w14:paraId="15EF5CB1" w14:textId="6953D704" w:rsidR="00027486" w:rsidRPr="00092293" w:rsidRDefault="00027486" w:rsidP="00092293">
      <w:pPr>
        <w:pStyle w:val="ListParagraph"/>
        <w:tabs>
          <w:tab w:val="left" w:pos="54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16.5 </w:t>
      </w:r>
      <w:r w:rsidR="00092293" w:rsidRPr="008345D6">
        <w:rPr>
          <w:rFonts w:ascii="Angsana New" w:hAnsi="Angsana New" w:hint="cs"/>
          <w:sz w:val="28"/>
          <w:cs/>
        </w:rPr>
        <w:t>การจัดตั้งบริษัทย่อย</w:t>
      </w:r>
    </w:p>
    <w:p w14:paraId="2B1A2A94" w14:textId="540C8DBA" w:rsidR="00027486" w:rsidRDefault="00027486" w:rsidP="00F204A6">
      <w:pPr>
        <w:pStyle w:val="ListParagraph"/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</w:rPr>
        <w:sectPr w:rsidR="00027486" w:rsidSect="00D9003F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36" w:bottom="720" w:left="1440" w:header="864" w:footer="432" w:gutter="0"/>
          <w:cols w:space="720"/>
          <w:docGrid w:linePitch="326"/>
        </w:sectPr>
      </w:pPr>
      <w:r w:rsidRPr="008345D6">
        <w:rPr>
          <w:rFonts w:ascii="Angsana New" w:hAnsi="Angsana New" w:hint="cs"/>
          <w:sz w:val="28"/>
          <w:cs/>
        </w:rPr>
        <w:t>เมื่อวันที่</w:t>
      </w:r>
      <w:r w:rsidRPr="008345D6">
        <w:rPr>
          <w:rFonts w:ascii="Angsana New" w:hAnsi="Angsana New"/>
          <w:sz w:val="28"/>
          <w:cs/>
        </w:rPr>
        <w:t xml:space="preserve"> </w:t>
      </w:r>
      <w:r w:rsidRPr="00027486">
        <w:rPr>
          <w:rFonts w:ascii="Angsana New" w:hAnsi="Angsana New"/>
          <w:sz w:val="28"/>
        </w:rPr>
        <w:t xml:space="preserve">12 </w:t>
      </w:r>
      <w:r w:rsidRPr="008345D6">
        <w:rPr>
          <w:rFonts w:ascii="Angsana New" w:hAnsi="Angsana New" w:hint="cs"/>
          <w:sz w:val="28"/>
          <w:cs/>
        </w:rPr>
        <w:t>พฤศจิกายน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027486">
        <w:rPr>
          <w:rFonts w:ascii="Angsana New" w:hAnsi="Angsana New"/>
          <w:sz w:val="28"/>
        </w:rPr>
        <w:t xml:space="preserve">2563 </w:t>
      </w:r>
      <w:r w:rsidRPr="008345D6">
        <w:rPr>
          <w:rFonts w:ascii="Angsana New" w:hAnsi="Angsana New" w:hint="cs"/>
          <w:sz w:val="28"/>
          <w:cs/>
        </w:rPr>
        <w:t>ที่ประชุมคณะกรรมการของบริษัทครั้งที่</w:t>
      </w:r>
      <w:r w:rsidRPr="008345D6">
        <w:rPr>
          <w:rFonts w:ascii="Angsana New" w:hAnsi="Angsana New"/>
          <w:sz w:val="28"/>
          <w:cs/>
        </w:rPr>
        <w:t xml:space="preserve"> </w:t>
      </w:r>
      <w:r w:rsidRPr="00027486">
        <w:rPr>
          <w:rFonts w:ascii="Angsana New" w:hAnsi="Angsana New"/>
          <w:sz w:val="28"/>
        </w:rPr>
        <w:t xml:space="preserve">17/2563 </w:t>
      </w:r>
      <w:r w:rsidRPr="008345D6">
        <w:rPr>
          <w:rFonts w:ascii="Angsana New" w:hAnsi="Angsana New" w:hint="cs"/>
          <w:sz w:val="28"/>
          <w:cs/>
        </w:rPr>
        <w:t>มีมติอนุมัติให้บริษัท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ธวัชภิญโญ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จำกัด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ซึ่งเป็นบริษัทย่อยจัดตั้งบริษัทย่อยแห่งใหม่ในนาม</w:t>
      </w:r>
      <w:r w:rsidRPr="008345D6">
        <w:rPr>
          <w:rFonts w:ascii="Angsana New" w:hAnsi="Angsana New"/>
          <w:sz w:val="28"/>
          <w:cs/>
        </w:rPr>
        <w:t xml:space="preserve"> </w:t>
      </w:r>
      <w:r w:rsidR="00F204A6" w:rsidRPr="008345D6">
        <w:rPr>
          <w:rFonts w:ascii="Angsana New" w:hAnsi="Angsana New" w:hint="cs"/>
          <w:sz w:val="28"/>
          <w:cs/>
        </w:rPr>
        <w:t>“</w:t>
      </w:r>
      <w:r w:rsidRPr="008345D6">
        <w:rPr>
          <w:rFonts w:ascii="Angsana New" w:hAnsi="Angsana New" w:hint="cs"/>
          <w:sz w:val="28"/>
          <w:cs/>
        </w:rPr>
        <w:t>บริษัท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สตาร์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โซล่าร์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พาวเวอร์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จำกัด</w:t>
      </w:r>
      <w:r w:rsidR="00F204A6" w:rsidRPr="008345D6">
        <w:rPr>
          <w:rFonts w:ascii="Angsana New" w:hAnsi="Angsana New" w:hint="cs"/>
          <w:sz w:val="28"/>
          <w:cs/>
        </w:rPr>
        <w:t>”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และถือหุ้นร้อยละ</w:t>
      </w:r>
      <w:r w:rsidRPr="008345D6">
        <w:rPr>
          <w:rFonts w:ascii="Angsana New" w:hAnsi="Angsana New"/>
          <w:sz w:val="28"/>
          <w:cs/>
        </w:rPr>
        <w:t xml:space="preserve"> </w:t>
      </w:r>
      <w:r w:rsidRPr="00027486">
        <w:rPr>
          <w:rFonts w:ascii="Angsana New" w:hAnsi="Angsana New"/>
          <w:sz w:val="28"/>
        </w:rPr>
        <w:t xml:space="preserve">50.99 </w:t>
      </w:r>
      <w:r w:rsidRPr="008345D6">
        <w:rPr>
          <w:rFonts w:ascii="Angsana New" w:hAnsi="Angsana New" w:hint="cs"/>
          <w:sz w:val="28"/>
          <w:cs/>
        </w:rPr>
        <w:t>เพื่อดำเนินธุรกิจผลิตและจำหน่ายไฟฟ้าจากพลังงานแสงอาทิตย์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พร้อมทั้งจัดจำหน่ายวัสดุอุปกรณ์ที่ใช้ในการผลิตแผงเซลล์แสงอาทิตย์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โดยมีทุนจดทะเบียน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027486">
        <w:rPr>
          <w:rFonts w:ascii="Angsana New" w:hAnsi="Angsana New"/>
          <w:sz w:val="28"/>
        </w:rPr>
        <w:t xml:space="preserve">1 </w:t>
      </w:r>
      <w:r w:rsidRPr="008345D6">
        <w:rPr>
          <w:rFonts w:ascii="Angsana New" w:hAnsi="Angsana New" w:hint="cs"/>
          <w:sz w:val="28"/>
          <w:cs/>
        </w:rPr>
        <w:t>ล้านบาท</w:t>
      </w:r>
      <w:r w:rsidRPr="008345D6">
        <w:rPr>
          <w:rFonts w:ascii="Angsana New" w:hAnsi="Angsana New"/>
          <w:sz w:val="28"/>
          <w:cs/>
        </w:rPr>
        <w:t xml:space="preserve"> (</w:t>
      </w:r>
      <w:r w:rsidRPr="008345D6">
        <w:rPr>
          <w:rFonts w:ascii="Angsana New" w:hAnsi="Angsana New" w:hint="cs"/>
          <w:sz w:val="28"/>
          <w:cs/>
        </w:rPr>
        <w:t>หุ้นสามัญ</w:t>
      </w:r>
      <w:r w:rsidRPr="008345D6">
        <w:rPr>
          <w:rFonts w:ascii="Angsana New" w:hAnsi="Angsana New"/>
          <w:sz w:val="28"/>
          <w:cs/>
        </w:rPr>
        <w:t xml:space="preserve"> </w:t>
      </w:r>
      <w:r w:rsidRPr="00027486">
        <w:rPr>
          <w:rFonts w:ascii="Angsana New" w:hAnsi="Angsana New"/>
          <w:sz w:val="28"/>
        </w:rPr>
        <w:t xml:space="preserve">10,000 </w:t>
      </w:r>
      <w:r w:rsidRPr="008345D6">
        <w:rPr>
          <w:rFonts w:ascii="Angsana New" w:hAnsi="Angsana New" w:hint="cs"/>
          <w:sz w:val="28"/>
          <w:cs/>
        </w:rPr>
        <w:t>หุ้น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มูลค่าหุ้นละ</w:t>
      </w:r>
      <w:r w:rsidRPr="008345D6">
        <w:rPr>
          <w:rFonts w:ascii="Angsana New" w:hAnsi="Angsana New"/>
          <w:sz w:val="28"/>
          <w:cs/>
        </w:rPr>
        <w:t xml:space="preserve"> </w:t>
      </w:r>
      <w:r w:rsidRPr="00027486">
        <w:rPr>
          <w:rFonts w:ascii="Angsana New" w:hAnsi="Angsana New"/>
          <w:sz w:val="28"/>
        </w:rPr>
        <w:t xml:space="preserve">100 </w:t>
      </w:r>
      <w:r w:rsidRPr="008345D6">
        <w:rPr>
          <w:rFonts w:ascii="Angsana New" w:hAnsi="Angsana New" w:hint="cs"/>
          <w:sz w:val="28"/>
          <w:cs/>
        </w:rPr>
        <w:t>บาท</w:t>
      </w:r>
      <w:r w:rsidRPr="008345D6">
        <w:rPr>
          <w:rFonts w:ascii="Angsana New" w:hAnsi="Angsana New"/>
          <w:sz w:val="28"/>
          <w:cs/>
        </w:rPr>
        <w:t xml:space="preserve">) </w:t>
      </w:r>
      <w:r w:rsidRPr="008345D6">
        <w:rPr>
          <w:rFonts w:ascii="Angsana New" w:hAnsi="Angsana New" w:hint="cs"/>
          <w:sz w:val="28"/>
          <w:cs/>
        </w:rPr>
        <w:t>บริษัทย่อยดังกล่าวจดทะเบียนจัดตั้งบริษัทแล้วเสร็จเมื่อวันที่</w:t>
      </w:r>
      <w:r w:rsidRPr="008345D6">
        <w:rPr>
          <w:rFonts w:ascii="Angsana New" w:hAnsi="Angsana New"/>
          <w:sz w:val="28"/>
          <w:cs/>
        </w:rPr>
        <w:t xml:space="preserve"> </w:t>
      </w:r>
      <w:r w:rsidRPr="00027486">
        <w:rPr>
          <w:rFonts w:ascii="Angsana New" w:hAnsi="Angsana New"/>
          <w:sz w:val="28"/>
        </w:rPr>
        <w:t xml:space="preserve">13 </w:t>
      </w:r>
      <w:r w:rsidRPr="008345D6">
        <w:rPr>
          <w:rFonts w:ascii="Angsana New" w:hAnsi="Angsana New" w:hint="cs"/>
          <w:sz w:val="28"/>
          <w:cs/>
        </w:rPr>
        <w:t>พฤศจิกายน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027486">
        <w:rPr>
          <w:rFonts w:ascii="Angsana New" w:hAnsi="Angsana New"/>
          <w:sz w:val="28"/>
        </w:rPr>
        <w:t>2563</w:t>
      </w:r>
    </w:p>
    <w:p w14:paraId="284280F8" w14:textId="77777777" w:rsidR="005505FE" w:rsidRPr="004A4CB0" w:rsidRDefault="005505FE" w:rsidP="00161568">
      <w:pPr>
        <w:pStyle w:val="ListParagraph"/>
        <w:numPr>
          <w:ilvl w:val="0"/>
          <w:numId w:val="11"/>
        </w:num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เงินลงทุนในบริษัทร่วม</w:t>
      </w:r>
    </w:p>
    <w:p w14:paraId="1A5A6644" w14:textId="198F401A" w:rsidR="005505FE" w:rsidRPr="008345D6" w:rsidRDefault="005505FE" w:rsidP="005505FE">
      <w:pPr>
        <w:pStyle w:val="ListParagraph"/>
        <w:tabs>
          <w:tab w:val="left" w:pos="709"/>
        </w:tabs>
        <w:spacing w:before="120"/>
        <w:ind w:left="360" w:right="-43"/>
        <w:jc w:val="thaiDistribute"/>
        <w:rPr>
          <w:rFonts w:ascii="Angsana New" w:hAnsi="Angsana New"/>
          <w:color w:val="000000"/>
          <w:spacing w:val="-6"/>
          <w:sz w:val="28"/>
          <w:cs/>
        </w:rPr>
      </w:pPr>
      <w:r w:rsidRPr="003B65FB">
        <w:rPr>
          <w:rFonts w:ascii="Angsana New" w:hAnsi="Angsana New" w:hint="cs"/>
          <w:color w:val="000000"/>
          <w:spacing w:val="-6"/>
          <w:sz w:val="28"/>
          <w:lang w:val="en-GB"/>
        </w:rPr>
        <w:t>1</w:t>
      </w:r>
      <w:r w:rsidR="00EF1C81">
        <w:rPr>
          <w:rFonts w:ascii="Angsana New" w:hAnsi="Angsana New"/>
          <w:color w:val="000000"/>
          <w:spacing w:val="-6"/>
          <w:sz w:val="28"/>
        </w:rPr>
        <w:t>7</w:t>
      </w:r>
      <w:r w:rsidRPr="003B65FB">
        <w:rPr>
          <w:rFonts w:ascii="Angsana New" w:hAnsi="Angsana New" w:hint="cs"/>
          <w:color w:val="000000"/>
          <w:spacing w:val="-6"/>
          <w:sz w:val="28"/>
          <w:lang w:val="en-GB"/>
        </w:rPr>
        <w:t>.1</w:t>
      </w:r>
      <w:r w:rsidRPr="003B65FB">
        <w:rPr>
          <w:rFonts w:ascii="Angsana New" w:hAnsi="Angsana New" w:hint="cs"/>
          <w:color w:val="000000"/>
          <w:spacing w:val="-6"/>
          <w:sz w:val="28"/>
          <w:lang w:val="en-GB"/>
        </w:rPr>
        <w:tab/>
      </w:r>
      <w:r w:rsidRPr="008345D6">
        <w:rPr>
          <w:rFonts w:ascii="Angsana New" w:hAnsi="Angsana New" w:hint="cs"/>
          <w:color w:val="000000"/>
          <w:spacing w:val="-6"/>
          <w:sz w:val="28"/>
          <w:cs/>
        </w:rPr>
        <w:t>เงินลงทุนใน</w:t>
      </w:r>
      <w:r w:rsidRPr="008345D6">
        <w:rPr>
          <w:rFonts w:ascii="Angsana New" w:hAnsi="Angsana New" w:hint="cs"/>
          <w:color w:val="000000"/>
          <w:spacing w:val="-10"/>
          <w:sz w:val="28"/>
          <w:cs/>
        </w:rPr>
        <w:t>บริษัท</w:t>
      </w:r>
      <w:r w:rsidRPr="008345D6">
        <w:rPr>
          <w:rFonts w:ascii="Angsana New" w:hAnsi="Angsana New" w:hint="cs"/>
          <w:color w:val="000000"/>
          <w:spacing w:val="-6"/>
          <w:sz w:val="28"/>
          <w:cs/>
        </w:rPr>
        <w:t xml:space="preserve">ร่วม </w:t>
      </w:r>
      <w:r w:rsidRPr="008345D6">
        <w:rPr>
          <w:rFonts w:ascii="Angsana New" w:hAnsi="Angsana New" w:hint="cs"/>
          <w:color w:val="000000"/>
          <w:spacing w:val="-4"/>
          <w:sz w:val="28"/>
          <w:cs/>
        </w:rPr>
        <w:t>ณ</w:t>
      </w:r>
      <w:r w:rsidRPr="003B65FB">
        <w:rPr>
          <w:rFonts w:ascii="Angsana New" w:hAnsi="Angsana New" w:hint="cs"/>
          <w:color w:val="000000"/>
          <w:spacing w:val="-4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Pr="003B65FB">
        <w:rPr>
          <w:rFonts w:ascii="Angsana New" w:hAnsi="Angsana New" w:hint="cs"/>
          <w:color w:val="000000"/>
          <w:spacing w:val="-6"/>
          <w:sz w:val="28"/>
        </w:rPr>
        <w:t>3</w:t>
      </w:r>
      <w:r w:rsidRPr="008345D6">
        <w:rPr>
          <w:rFonts w:ascii="Angsana New" w:hAnsi="Angsana New" w:hint="cs"/>
          <w:color w:val="000000"/>
          <w:spacing w:val="-6"/>
          <w:sz w:val="28"/>
        </w:rPr>
        <w:t>1</w:t>
      </w:r>
      <w:r w:rsidRPr="003B65FB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6"/>
          <w:sz w:val="28"/>
          <w:cs/>
        </w:rPr>
        <w:t>ธันวาคม</w:t>
      </w:r>
      <w:r w:rsidRPr="003B65FB">
        <w:rPr>
          <w:rFonts w:ascii="Angsana New" w:hAnsi="Angsana New" w:hint="cs"/>
          <w:color w:val="000000"/>
          <w:spacing w:val="-6"/>
          <w:sz w:val="28"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-6"/>
          <w:sz w:val="28"/>
        </w:rPr>
        <w:t xml:space="preserve">2563 </w:t>
      </w:r>
      <w:r w:rsidRPr="008345D6">
        <w:rPr>
          <w:rFonts w:ascii="Angsana New" w:hAnsi="Angsana New" w:hint="cs"/>
          <w:color w:val="000000"/>
          <w:spacing w:val="-6"/>
          <w:sz w:val="28"/>
          <w:cs/>
        </w:rPr>
        <w:t>มีดังนี้ (งบการเงินเฉพาะกิจการ ณ วันที่</w:t>
      </w:r>
      <w:r w:rsidRPr="003B65FB">
        <w:rPr>
          <w:rFonts w:ascii="Angsana New" w:hAnsi="Angsana New" w:hint="cs"/>
          <w:color w:val="000000"/>
          <w:spacing w:val="-6"/>
          <w:sz w:val="28"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-6"/>
          <w:sz w:val="28"/>
        </w:rPr>
        <w:t xml:space="preserve">31 </w:t>
      </w:r>
      <w:r w:rsidRPr="008345D6">
        <w:rPr>
          <w:rFonts w:ascii="Angsana New" w:hAnsi="Angsana New" w:hint="cs"/>
          <w:color w:val="000000"/>
          <w:spacing w:val="-6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color w:val="000000"/>
          <w:spacing w:val="-6"/>
          <w:sz w:val="28"/>
        </w:rPr>
        <w:t xml:space="preserve">2562: </w:t>
      </w:r>
      <w:r w:rsidRPr="008345D6">
        <w:rPr>
          <w:rFonts w:ascii="Angsana New" w:hAnsi="Angsana New" w:hint="cs"/>
          <w:color w:val="000000"/>
          <w:spacing w:val="-6"/>
          <w:sz w:val="28"/>
          <w:cs/>
        </w:rPr>
        <w:t>ไม่มี)</w:t>
      </w:r>
    </w:p>
    <w:tbl>
      <w:tblPr>
        <w:tblW w:w="5000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0"/>
        <w:gridCol w:w="2657"/>
        <w:gridCol w:w="1151"/>
        <w:gridCol w:w="86"/>
        <w:gridCol w:w="980"/>
        <w:gridCol w:w="82"/>
        <w:gridCol w:w="986"/>
        <w:gridCol w:w="82"/>
        <w:gridCol w:w="29"/>
        <w:gridCol w:w="951"/>
        <w:gridCol w:w="85"/>
        <w:gridCol w:w="974"/>
        <w:gridCol w:w="82"/>
        <w:gridCol w:w="613"/>
        <w:gridCol w:w="364"/>
        <w:gridCol w:w="85"/>
        <w:gridCol w:w="26"/>
        <w:gridCol w:w="29"/>
        <w:gridCol w:w="258"/>
        <w:gridCol w:w="475"/>
        <w:gridCol w:w="188"/>
        <w:gridCol w:w="85"/>
        <w:gridCol w:w="968"/>
        <w:gridCol w:w="85"/>
        <w:gridCol w:w="963"/>
      </w:tblGrid>
      <w:tr w:rsidR="003A3094" w:rsidRPr="003B65FB" w14:paraId="7EFFBCB2" w14:textId="77777777" w:rsidTr="003A3094">
        <w:trPr>
          <w:trHeight w:val="144"/>
        </w:trPr>
        <w:tc>
          <w:tcPr>
            <w:tcW w:w="814" w:type="pct"/>
            <w:vAlign w:val="bottom"/>
          </w:tcPr>
          <w:p w14:paraId="1911ECB6" w14:textId="77777777" w:rsidR="005505FE" w:rsidRPr="003B65FB" w:rsidRDefault="005505FE" w:rsidP="0054751B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5" w:type="pct"/>
          </w:tcPr>
          <w:p w14:paraId="5FB2C9D2" w14:textId="77777777" w:rsidR="005505FE" w:rsidRPr="003B65FB" w:rsidRDefault="005505FE" w:rsidP="0054751B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92" w:type="pct"/>
          </w:tcPr>
          <w:p w14:paraId="68F576F8" w14:textId="77777777" w:rsidR="005505FE" w:rsidRPr="008345D6" w:rsidRDefault="005505FE" w:rsidP="0054751B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9" w:type="pct"/>
          </w:tcPr>
          <w:p w14:paraId="2BE207B3" w14:textId="77777777" w:rsidR="005505FE" w:rsidRPr="003B65FB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8" w:type="pct"/>
            <w:gridSpan w:val="3"/>
            <w:vAlign w:val="bottom"/>
          </w:tcPr>
          <w:p w14:paraId="194E1E52" w14:textId="77777777" w:rsidR="005505FE" w:rsidRPr="003B65FB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64EDDD6B" w14:textId="77777777" w:rsidR="005505FE" w:rsidRPr="003B65FB" w:rsidRDefault="005505FE" w:rsidP="0054751B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0" w:type="pct"/>
          </w:tcPr>
          <w:p w14:paraId="14544377" w14:textId="77777777" w:rsidR="005505FE" w:rsidRPr="003B65FB" w:rsidRDefault="005505FE" w:rsidP="0054751B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922" w:type="pct"/>
            <w:gridSpan w:val="5"/>
          </w:tcPr>
          <w:p w14:paraId="7FACEDCA" w14:textId="77777777" w:rsidR="005505FE" w:rsidRPr="003B65FB" w:rsidRDefault="005505FE" w:rsidP="0054751B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62" w:type="pct"/>
            <w:gridSpan w:val="3"/>
          </w:tcPr>
          <w:p w14:paraId="282B5C1D" w14:textId="77777777" w:rsidR="005505FE" w:rsidRPr="003B65FB" w:rsidRDefault="005505FE" w:rsidP="0054751B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0" w:type="pct"/>
          </w:tcPr>
          <w:p w14:paraId="22799695" w14:textId="77777777" w:rsidR="005505FE" w:rsidRPr="003B65FB" w:rsidRDefault="005505FE" w:rsidP="0054751B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88" w:type="pct"/>
          </w:tcPr>
          <w:p w14:paraId="2D92A800" w14:textId="77777777" w:rsidR="005505FE" w:rsidRPr="003B65FB" w:rsidRDefault="005505FE" w:rsidP="0054751B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62" w:type="pct"/>
          </w:tcPr>
          <w:p w14:paraId="6E43C19E" w14:textId="77777777" w:rsidR="005505FE" w:rsidRPr="003B65FB" w:rsidRDefault="005505FE" w:rsidP="0054751B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780" w:type="pct"/>
            <w:gridSpan w:val="5"/>
            <w:vAlign w:val="bottom"/>
          </w:tcPr>
          <w:p w14:paraId="3867BE63" w14:textId="77777777" w:rsidR="005505FE" w:rsidRPr="003B65FB" w:rsidRDefault="005505FE" w:rsidP="0054751B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หน่วย: พันบาท)</w:t>
            </w:r>
          </w:p>
        </w:tc>
      </w:tr>
      <w:tr w:rsidR="003A3094" w:rsidRPr="003B65FB" w14:paraId="06633FD9" w14:textId="77777777" w:rsidTr="003A3094">
        <w:trPr>
          <w:trHeight w:val="144"/>
        </w:trPr>
        <w:tc>
          <w:tcPr>
            <w:tcW w:w="814" w:type="pct"/>
            <w:vAlign w:val="bottom"/>
          </w:tcPr>
          <w:p w14:paraId="33F6E59C" w14:textId="77777777" w:rsidR="005505FE" w:rsidRPr="003B65FB" w:rsidRDefault="005505FE" w:rsidP="0054751B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5" w:type="pct"/>
          </w:tcPr>
          <w:p w14:paraId="21D36FB6" w14:textId="77777777" w:rsidR="005505FE" w:rsidRPr="003B65FB" w:rsidRDefault="005505FE" w:rsidP="0054751B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92" w:type="pct"/>
            <w:vMerge w:val="restart"/>
          </w:tcPr>
          <w:p w14:paraId="47714B05" w14:textId="77777777" w:rsidR="005505FE" w:rsidRPr="003B65FB" w:rsidRDefault="005505FE" w:rsidP="0054751B">
            <w:pPr>
              <w:ind w:right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9" w:type="pct"/>
          </w:tcPr>
          <w:p w14:paraId="6057D79B" w14:textId="77777777" w:rsidR="005505FE" w:rsidRPr="003B65FB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98" w:type="pct"/>
            <w:gridSpan w:val="3"/>
            <w:vAlign w:val="bottom"/>
          </w:tcPr>
          <w:p w14:paraId="24F73884" w14:textId="77777777" w:rsidR="005505FE" w:rsidRPr="003B65FB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สัดส่วนความ</w:t>
            </w:r>
          </w:p>
        </w:tc>
        <w:tc>
          <w:tcPr>
            <w:tcW w:w="28" w:type="pct"/>
          </w:tcPr>
          <w:p w14:paraId="3B3FE650" w14:textId="77777777" w:rsidR="005505FE" w:rsidRPr="003B65FB" w:rsidRDefault="005505FE" w:rsidP="0054751B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0" w:type="pct"/>
          </w:tcPr>
          <w:p w14:paraId="1D73540C" w14:textId="77777777" w:rsidR="005505FE" w:rsidRPr="003B65FB" w:rsidRDefault="005505FE" w:rsidP="0054751B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123" w:type="pct"/>
            <w:gridSpan w:val="16"/>
          </w:tcPr>
          <w:p w14:paraId="6C6C00B0" w14:textId="77777777" w:rsidR="005505FE" w:rsidRPr="003B65FB" w:rsidRDefault="005505FE" w:rsidP="0054751B">
            <w:pPr>
              <w:pBdr>
                <w:bottom w:val="single" w:sz="4" w:space="1" w:color="auto"/>
              </w:pBdr>
              <w:ind w:left="-117" w:right="-8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</w:tr>
      <w:tr w:rsidR="003A3094" w:rsidRPr="003B65FB" w14:paraId="5AE3F6DB" w14:textId="77777777" w:rsidTr="003A3094">
        <w:trPr>
          <w:trHeight w:val="144"/>
        </w:trPr>
        <w:tc>
          <w:tcPr>
            <w:tcW w:w="814" w:type="pct"/>
            <w:vAlign w:val="bottom"/>
          </w:tcPr>
          <w:p w14:paraId="28952E7E" w14:textId="77777777" w:rsidR="005505FE" w:rsidRPr="003B65FB" w:rsidRDefault="005505FE" w:rsidP="0054751B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5" w:type="pct"/>
          </w:tcPr>
          <w:p w14:paraId="7E255643" w14:textId="77777777" w:rsidR="005505FE" w:rsidRPr="003B65FB" w:rsidRDefault="005505FE" w:rsidP="0054751B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92" w:type="pct"/>
            <w:vMerge/>
          </w:tcPr>
          <w:p w14:paraId="796B34E8" w14:textId="77777777" w:rsidR="005505FE" w:rsidRPr="003B65FB" w:rsidRDefault="005505FE" w:rsidP="0054751B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9" w:type="pct"/>
          </w:tcPr>
          <w:p w14:paraId="20D9B021" w14:textId="77777777" w:rsidR="005505FE" w:rsidRPr="003B65FB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98" w:type="pct"/>
            <w:gridSpan w:val="3"/>
            <w:vAlign w:val="bottom"/>
          </w:tcPr>
          <w:p w14:paraId="5A46A19A" w14:textId="77777777" w:rsidR="005505FE" w:rsidRPr="003B65FB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เป็นเจ้าของ</w:t>
            </w:r>
            <w:r w:rsidRPr="003B65FB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color w:val="000000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28" w:type="pct"/>
          </w:tcPr>
          <w:p w14:paraId="62B272F3" w14:textId="77777777" w:rsidR="005505FE" w:rsidRPr="003B65FB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95" w:type="pct"/>
            <w:gridSpan w:val="4"/>
            <w:vAlign w:val="bottom"/>
          </w:tcPr>
          <w:p w14:paraId="72F0C498" w14:textId="77777777" w:rsidR="005505FE" w:rsidRPr="003B65FB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28" w:type="pct"/>
          </w:tcPr>
          <w:p w14:paraId="19B2DFC6" w14:textId="77777777" w:rsidR="005505FE" w:rsidRPr="003B65FB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94" w:type="pct"/>
            <w:gridSpan w:val="8"/>
            <w:vAlign w:val="bottom"/>
          </w:tcPr>
          <w:p w14:paraId="7E3F7FC6" w14:textId="77777777" w:rsidR="005505FE" w:rsidRPr="003B65FB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วิธีราคาทุน</w:t>
            </w:r>
          </w:p>
        </w:tc>
        <w:tc>
          <w:tcPr>
            <w:tcW w:w="29" w:type="pct"/>
          </w:tcPr>
          <w:p w14:paraId="6515CEC1" w14:textId="77777777" w:rsidR="005505FE" w:rsidRPr="003B65FB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87" w:type="pct"/>
            <w:gridSpan w:val="3"/>
          </w:tcPr>
          <w:p w14:paraId="10A9BDD3" w14:textId="77777777" w:rsidR="005505FE" w:rsidRPr="003B65FB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วิธีส่วนได้เสีย</w:t>
            </w:r>
          </w:p>
        </w:tc>
      </w:tr>
      <w:tr w:rsidR="003A3094" w:rsidRPr="003B65FB" w14:paraId="3014EA53" w14:textId="77777777" w:rsidTr="003A3094">
        <w:trPr>
          <w:trHeight w:val="144"/>
        </w:trPr>
        <w:tc>
          <w:tcPr>
            <w:tcW w:w="814" w:type="pct"/>
            <w:vAlign w:val="bottom"/>
          </w:tcPr>
          <w:p w14:paraId="76821A07" w14:textId="77777777" w:rsidR="005505FE" w:rsidRPr="003B65FB" w:rsidRDefault="005505FE" w:rsidP="0054751B">
            <w:pP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5" w:type="pct"/>
          </w:tcPr>
          <w:p w14:paraId="782D8303" w14:textId="77777777" w:rsidR="005505FE" w:rsidRPr="003B65FB" w:rsidRDefault="005505FE" w:rsidP="0054751B">
            <w:pPr>
              <w:ind w:left="198" w:right="-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92" w:type="pct"/>
          </w:tcPr>
          <w:p w14:paraId="05080FB1" w14:textId="77777777" w:rsidR="005505FE" w:rsidRPr="008345D6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29" w:type="pct"/>
          </w:tcPr>
          <w:p w14:paraId="214EA7AF" w14:textId="77777777" w:rsidR="005505FE" w:rsidRPr="003B65FB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vAlign w:val="bottom"/>
          </w:tcPr>
          <w:p w14:paraId="6183A8C2" w14:textId="77777777" w:rsidR="005505FE" w:rsidRPr="008345D6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12EDFF8F" w14:textId="77777777" w:rsidR="005505FE" w:rsidRPr="003B65FB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4F71C5B3" w14:textId="77777777" w:rsidR="005505FE" w:rsidRPr="008345D6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5ABA3912" w14:textId="77777777" w:rsidR="005505FE" w:rsidRPr="003B65FB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gridSpan w:val="2"/>
            <w:vAlign w:val="bottom"/>
          </w:tcPr>
          <w:p w14:paraId="352C4799" w14:textId="77777777" w:rsidR="005505FE" w:rsidRPr="003B65FB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9" w:type="pct"/>
            <w:vAlign w:val="bottom"/>
          </w:tcPr>
          <w:p w14:paraId="7EC38D2C" w14:textId="77777777" w:rsidR="005505FE" w:rsidRPr="008345D6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32" w:type="pct"/>
            <w:vAlign w:val="bottom"/>
          </w:tcPr>
          <w:p w14:paraId="2F0BD3F6" w14:textId="77777777" w:rsidR="005505FE" w:rsidRPr="003B65FB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73CF4B52" w14:textId="77777777" w:rsidR="005505FE" w:rsidRPr="003B65FB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2"/>
            <w:vAlign w:val="bottom"/>
          </w:tcPr>
          <w:p w14:paraId="72898983" w14:textId="77777777" w:rsidR="005505FE" w:rsidRPr="008345D6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9" w:type="pct"/>
          </w:tcPr>
          <w:p w14:paraId="216D6931" w14:textId="77777777" w:rsidR="005505FE" w:rsidRPr="003B65FB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5"/>
            <w:vAlign w:val="bottom"/>
          </w:tcPr>
          <w:p w14:paraId="7D69475A" w14:textId="77777777" w:rsidR="005505FE" w:rsidRPr="003B65FB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" w:type="pct"/>
          </w:tcPr>
          <w:p w14:paraId="4AE33DA2" w14:textId="77777777" w:rsidR="005505FE" w:rsidRPr="003B65FB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0" w:type="pct"/>
            <w:vAlign w:val="bottom"/>
          </w:tcPr>
          <w:p w14:paraId="0AC04619" w14:textId="77777777" w:rsidR="005505FE" w:rsidRPr="003B65FB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" w:type="pct"/>
          </w:tcPr>
          <w:p w14:paraId="0D4DE32F" w14:textId="77777777" w:rsidR="005505FE" w:rsidRPr="003B65FB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8" w:type="pct"/>
            <w:vAlign w:val="bottom"/>
          </w:tcPr>
          <w:p w14:paraId="00113B19" w14:textId="77777777" w:rsidR="005505FE" w:rsidRPr="008345D6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3A3094" w:rsidRPr="003B65FB" w14:paraId="368560D3" w14:textId="77777777" w:rsidTr="003A3094">
        <w:trPr>
          <w:trHeight w:val="144"/>
        </w:trPr>
        <w:tc>
          <w:tcPr>
            <w:tcW w:w="814" w:type="pct"/>
            <w:vAlign w:val="bottom"/>
          </w:tcPr>
          <w:p w14:paraId="2D6E4D7E" w14:textId="77777777" w:rsidR="005505FE" w:rsidRPr="003B65FB" w:rsidRDefault="005505FE" w:rsidP="0054751B">
            <w:pPr>
              <w:pBdr>
                <w:bottom w:val="single" w:sz="4" w:space="1" w:color="auto"/>
              </w:pBd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905" w:type="pct"/>
          </w:tcPr>
          <w:p w14:paraId="7B9FABFE" w14:textId="77777777" w:rsidR="005505FE" w:rsidRPr="003B65FB" w:rsidRDefault="005505FE" w:rsidP="0054751B">
            <w:pPr>
              <w:pBdr>
                <w:bottom w:val="single" w:sz="4" w:space="1" w:color="auto"/>
              </w:pBdr>
              <w:ind w:left="198" w:right="18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392" w:type="pct"/>
          </w:tcPr>
          <w:p w14:paraId="37962B95" w14:textId="77777777" w:rsidR="005505FE" w:rsidRPr="008345D6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29" w:type="pct"/>
          </w:tcPr>
          <w:p w14:paraId="1712B3CB" w14:textId="77777777" w:rsidR="005505FE" w:rsidRPr="003B65FB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vAlign w:val="bottom"/>
          </w:tcPr>
          <w:p w14:paraId="43884338" w14:textId="77777777" w:rsidR="005505FE" w:rsidRPr="003B65FB" w:rsidRDefault="005505FE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28" w:type="pct"/>
          </w:tcPr>
          <w:p w14:paraId="5D879854" w14:textId="77777777" w:rsidR="005505FE" w:rsidRPr="003B65FB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35EBB851" w14:textId="77777777" w:rsidR="005505FE" w:rsidRPr="003B65FB" w:rsidRDefault="005505FE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2562</w:t>
            </w:r>
          </w:p>
        </w:tc>
        <w:tc>
          <w:tcPr>
            <w:tcW w:w="28" w:type="pct"/>
          </w:tcPr>
          <w:p w14:paraId="2F0AC12F" w14:textId="77777777" w:rsidR="005505FE" w:rsidRPr="003B65FB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gridSpan w:val="2"/>
            <w:vAlign w:val="bottom"/>
          </w:tcPr>
          <w:p w14:paraId="4AA20609" w14:textId="77777777" w:rsidR="005505FE" w:rsidRPr="003B65FB" w:rsidRDefault="005505FE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29" w:type="pct"/>
          </w:tcPr>
          <w:p w14:paraId="44CE5891" w14:textId="77777777" w:rsidR="005505FE" w:rsidRPr="003B65FB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2" w:type="pct"/>
            <w:vAlign w:val="bottom"/>
          </w:tcPr>
          <w:p w14:paraId="3B288F96" w14:textId="77777777" w:rsidR="005505FE" w:rsidRPr="003B65FB" w:rsidRDefault="005505FE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8345D6">
              <w:rPr>
                <w:rFonts w:ascii="Angsana New" w:hAnsi="Angsana New" w:hint="cs"/>
                <w:color w:val="000000"/>
                <w:sz w:val="28"/>
              </w:rPr>
              <w:t>2</w:t>
            </w:r>
          </w:p>
        </w:tc>
        <w:tc>
          <w:tcPr>
            <w:tcW w:w="28" w:type="pct"/>
          </w:tcPr>
          <w:p w14:paraId="1E195053" w14:textId="77777777" w:rsidR="005505FE" w:rsidRPr="003B65FB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2"/>
            <w:vAlign w:val="bottom"/>
          </w:tcPr>
          <w:p w14:paraId="4C2B4A08" w14:textId="77777777" w:rsidR="005505FE" w:rsidRPr="003B65FB" w:rsidRDefault="005505FE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29" w:type="pct"/>
          </w:tcPr>
          <w:p w14:paraId="33C3F27E" w14:textId="77777777" w:rsidR="005505FE" w:rsidRPr="003B65FB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5"/>
            <w:vAlign w:val="bottom"/>
          </w:tcPr>
          <w:p w14:paraId="7F3AA097" w14:textId="77777777" w:rsidR="005505FE" w:rsidRPr="003B65FB" w:rsidRDefault="005505FE" w:rsidP="0054751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8345D6">
              <w:rPr>
                <w:rFonts w:ascii="Angsana New" w:hAnsi="Angsana New" w:hint="cs"/>
                <w:color w:val="000000"/>
                <w:sz w:val="28"/>
              </w:rPr>
              <w:t>2</w:t>
            </w:r>
          </w:p>
        </w:tc>
        <w:tc>
          <w:tcPr>
            <w:tcW w:w="29" w:type="pct"/>
          </w:tcPr>
          <w:p w14:paraId="072FB260" w14:textId="77777777" w:rsidR="005505FE" w:rsidRPr="003B65FB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0" w:type="pct"/>
            <w:vAlign w:val="bottom"/>
          </w:tcPr>
          <w:p w14:paraId="4BDAC78B" w14:textId="77777777" w:rsidR="005505FE" w:rsidRPr="003B65FB" w:rsidRDefault="005505FE" w:rsidP="0054751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29" w:type="pct"/>
          </w:tcPr>
          <w:p w14:paraId="232601F4" w14:textId="77777777" w:rsidR="005505FE" w:rsidRPr="003B65FB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8" w:type="pct"/>
            <w:vAlign w:val="bottom"/>
          </w:tcPr>
          <w:p w14:paraId="0425BB0C" w14:textId="77777777" w:rsidR="005505FE" w:rsidRPr="003B65FB" w:rsidRDefault="005505FE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8345D6">
              <w:rPr>
                <w:rFonts w:ascii="Angsana New" w:hAnsi="Angsana New" w:hint="cs"/>
                <w:color w:val="000000"/>
                <w:sz w:val="28"/>
              </w:rPr>
              <w:t>2</w:t>
            </w:r>
          </w:p>
        </w:tc>
      </w:tr>
      <w:tr w:rsidR="003A3094" w:rsidRPr="003B65FB" w14:paraId="132C6372" w14:textId="77777777" w:rsidTr="003A3094">
        <w:trPr>
          <w:trHeight w:val="144"/>
        </w:trPr>
        <w:tc>
          <w:tcPr>
            <w:tcW w:w="814" w:type="pct"/>
            <w:vMerge w:val="restart"/>
          </w:tcPr>
          <w:p w14:paraId="2DB155E9" w14:textId="02F91804" w:rsidR="000970E6" w:rsidRPr="003B65FB" w:rsidRDefault="003A3094" w:rsidP="0054751B">
            <w:pPr>
              <w:ind w:right="-486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ล</w:t>
            </w:r>
            <w:r w:rsidR="000970E6" w:rsidRPr="008345D6">
              <w:rPr>
                <w:rFonts w:ascii="Angsana New" w:hAnsi="Angsana New" w:hint="cs"/>
                <w:color w:val="000000"/>
                <w:sz w:val="28"/>
                <w:cs/>
              </w:rPr>
              <w:t>บริษัท</w:t>
            </w:r>
            <w:r w:rsidR="000970E6" w:rsidRPr="003B65FB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="000970E6" w:rsidRPr="008345D6">
              <w:rPr>
                <w:rFonts w:ascii="Angsana New" w:hAnsi="Angsana New" w:hint="cs"/>
                <w:color w:val="000000"/>
                <w:sz w:val="28"/>
                <w:cs/>
              </w:rPr>
              <w:t xml:space="preserve">ยูนิเวอร์แซล เวสต์ </w:t>
            </w:r>
          </w:p>
          <w:p w14:paraId="7C6B05FA" w14:textId="07399694" w:rsidR="000970E6" w:rsidRPr="003B65FB" w:rsidRDefault="000970E6" w:rsidP="0054751B">
            <w:pPr>
              <w:ind w:left="180" w:right="-486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แมเนจเม้นท์</w:t>
            </w:r>
            <w:r w:rsidRPr="003B65FB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จำกัด</w:t>
            </w:r>
          </w:p>
        </w:tc>
        <w:tc>
          <w:tcPr>
            <w:tcW w:w="905" w:type="pct"/>
            <w:vMerge w:val="restart"/>
          </w:tcPr>
          <w:p w14:paraId="30D13824" w14:textId="518FCE0B" w:rsidR="000970E6" w:rsidRPr="003B65FB" w:rsidRDefault="000970E6" w:rsidP="00F36DE2">
            <w:pPr>
              <w:ind w:right="-68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การบำบัดและกำจัดของเสียที่เป็นอันตรายรวมถึงการขนย้าย</w:t>
            </w:r>
          </w:p>
        </w:tc>
        <w:tc>
          <w:tcPr>
            <w:tcW w:w="392" w:type="pct"/>
            <w:vMerge w:val="restart"/>
          </w:tcPr>
          <w:p w14:paraId="65637B57" w14:textId="2828A4F6" w:rsidR="000970E6" w:rsidRPr="008345D6" w:rsidRDefault="000970E6" w:rsidP="0054751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29" w:type="pct"/>
          </w:tcPr>
          <w:p w14:paraId="347FB6A3" w14:textId="77777777" w:rsidR="000970E6" w:rsidRPr="003B65FB" w:rsidRDefault="000970E6" w:rsidP="0054751B">
            <w:pPr>
              <w:tabs>
                <w:tab w:val="decimal" w:pos="351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vMerge w:val="restart"/>
            <w:vAlign w:val="bottom"/>
          </w:tcPr>
          <w:p w14:paraId="228E52A0" w14:textId="4C8C33CC" w:rsidR="000970E6" w:rsidRPr="003B65FB" w:rsidRDefault="000970E6" w:rsidP="003A309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30</w:t>
            </w:r>
          </w:p>
        </w:tc>
        <w:tc>
          <w:tcPr>
            <w:tcW w:w="28" w:type="pct"/>
            <w:vAlign w:val="bottom"/>
          </w:tcPr>
          <w:p w14:paraId="49047B92" w14:textId="77777777" w:rsidR="000970E6" w:rsidRPr="003B65FB" w:rsidRDefault="000970E6" w:rsidP="003A3094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vMerge w:val="restart"/>
            <w:vAlign w:val="bottom"/>
          </w:tcPr>
          <w:p w14:paraId="4C0579C3" w14:textId="0166A0FE" w:rsidR="000970E6" w:rsidRPr="003B65FB" w:rsidRDefault="000970E6" w:rsidP="003A309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30</w:t>
            </w:r>
          </w:p>
        </w:tc>
        <w:tc>
          <w:tcPr>
            <w:tcW w:w="28" w:type="pct"/>
            <w:vAlign w:val="bottom"/>
          </w:tcPr>
          <w:p w14:paraId="091D12FF" w14:textId="77777777" w:rsidR="000970E6" w:rsidRPr="003B65FB" w:rsidRDefault="000970E6" w:rsidP="000970E6">
            <w:pPr>
              <w:tabs>
                <w:tab w:val="decimal" w:pos="720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gridSpan w:val="2"/>
            <w:vMerge w:val="restart"/>
            <w:vAlign w:val="bottom"/>
          </w:tcPr>
          <w:p w14:paraId="3B6E7C5B" w14:textId="616A3176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135,000</w:t>
            </w:r>
          </w:p>
        </w:tc>
        <w:tc>
          <w:tcPr>
            <w:tcW w:w="29" w:type="pct"/>
            <w:vAlign w:val="bottom"/>
          </w:tcPr>
          <w:p w14:paraId="18A57FFC" w14:textId="77777777" w:rsidR="000970E6" w:rsidRPr="003B65FB" w:rsidRDefault="000970E6" w:rsidP="003A3094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2" w:type="pct"/>
            <w:vMerge w:val="restart"/>
            <w:vAlign w:val="bottom"/>
          </w:tcPr>
          <w:p w14:paraId="202BA09E" w14:textId="79F6B5DA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135,000</w:t>
            </w:r>
          </w:p>
        </w:tc>
        <w:tc>
          <w:tcPr>
            <w:tcW w:w="28" w:type="pct"/>
            <w:vAlign w:val="bottom"/>
          </w:tcPr>
          <w:p w14:paraId="44BD9E79" w14:textId="77777777" w:rsidR="000970E6" w:rsidRPr="003B65FB" w:rsidRDefault="000970E6" w:rsidP="003A3094">
            <w:pPr>
              <w:tabs>
                <w:tab w:val="decimal" w:pos="56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2"/>
            <w:vMerge w:val="restart"/>
            <w:vAlign w:val="bottom"/>
          </w:tcPr>
          <w:p w14:paraId="39754FF7" w14:textId="7BA72C61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135,000</w:t>
            </w:r>
          </w:p>
        </w:tc>
        <w:tc>
          <w:tcPr>
            <w:tcW w:w="29" w:type="pct"/>
            <w:vAlign w:val="bottom"/>
          </w:tcPr>
          <w:p w14:paraId="64897F8F" w14:textId="77777777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5"/>
            <w:vMerge w:val="restart"/>
            <w:vAlign w:val="bottom"/>
          </w:tcPr>
          <w:p w14:paraId="09EF8012" w14:textId="741A6946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135,000</w:t>
            </w:r>
          </w:p>
        </w:tc>
        <w:tc>
          <w:tcPr>
            <w:tcW w:w="29" w:type="pct"/>
            <w:vAlign w:val="bottom"/>
          </w:tcPr>
          <w:p w14:paraId="4410F454" w14:textId="77777777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0" w:type="pct"/>
            <w:vMerge w:val="restart"/>
            <w:vAlign w:val="bottom"/>
          </w:tcPr>
          <w:p w14:paraId="597A006C" w14:textId="699855EC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144,806</w:t>
            </w:r>
          </w:p>
        </w:tc>
        <w:tc>
          <w:tcPr>
            <w:tcW w:w="29" w:type="pct"/>
            <w:vAlign w:val="bottom"/>
          </w:tcPr>
          <w:p w14:paraId="386F1B22" w14:textId="77777777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8" w:type="pct"/>
            <w:vMerge w:val="restart"/>
            <w:vAlign w:val="bottom"/>
          </w:tcPr>
          <w:p w14:paraId="1970B069" w14:textId="1AA50C32" w:rsidR="000970E6" w:rsidRPr="003B65FB" w:rsidRDefault="000970E6" w:rsidP="003A3094">
            <w:pPr>
              <w:ind w:left="-200"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  <w:lang w:val="en-GB"/>
              </w:rPr>
              <w:t>139,106</w:t>
            </w:r>
          </w:p>
        </w:tc>
      </w:tr>
      <w:tr w:rsidR="003A3094" w:rsidRPr="003B65FB" w14:paraId="5FFBC137" w14:textId="77777777" w:rsidTr="003A3094">
        <w:trPr>
          <w:trHeight w:val="144"/>
        </w:trPr>
        <w:tc>
          <w:tcPr>
            <w:tcW w:w="814" w:type="pct"/>
            <w:vMerge/>
          </w:tcPr>
          <w:p w14:paraId="28EFC1D7" w14:textId="5B999336" w:rsidR="000970E6" w:rsidRPr="003B65FB" w:rsidRDefault="000970E6" w:rsidP="0054751B">
            <w:pPr>
              <w:ind w:left="180" w:right="-486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05" w:type="pct"/>
            <w:vMerge/>
          </w:tcPr>
          <w:p w14:paraId="10EC1C24" w14:textId="7C8C98E0" w:rsidR="000970E6" w:rsidRPr="003B65FB" w:rsidRDefault="000970E6" w:rsidP="00F36DE2">
            <w:pPr>
              <w:tabs>
                <w:tab w:val="decimal" w:pos="486"/>
              </w:tabs>
              <w:ind w:left="306" w:right="-68" w:hanging="21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92" w:type="pct"/>
            <w:vMerge/>
          </w:tcPr>
          <w:p w14:paraId="4D004C0C" w14:textId="7723816A" w:rsidR="000970E6" w:rsidRPr="008345D6" w:rsidRDefault="000970E6" w:rsidP="0054751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9" w:type="pct"/>
          </w:tcPr>
          <w:p w14:paraId="1F724054" w14:textId="77777777" w:rsidR="000970E6" w:rsidRPr="003B65FB" w:rsidRDefault="000970E6" w:rsidP="0054751B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vMerge/>
            <w:vAlign w:val="bottom"/>
          </w:tcPr>
          <w:p w14:paraId="7D1A936E" w14:textId="02C14BF9" w:rsidR="000970E6" w:rsidRPr="003B65FB" w:rsidRDefault="000970E6" w:rsidP="003A309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  <w:vAlign w:val="bottom"/>
          </w:tcPr>
          <w:p w14:paraId="7F96D6A6" w14:textId="77777777" w:rsidR="000970E6" w:rsidRPr="003B65FB" w:rsidRDefault="000970E6" w:rsidP="003A3094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vMerge/>
            <w:vAlign w:val="bottom"/>
          </w:tcPr>
          <w:p w14:paraId="58B58987" w14:textId="40DD35D2" w:rsidR="000970E6" w:rsidRPr="003B65FB" w:rsidRDefault="000970E6" w:rsidP="003A309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  <w:vAlign w:val="bottom"/>
          </w:tcPr>
          <w:p w14:paraId="4769D72F" w14:textId="77777777" w:rsidR="000970E6" w:rsidRPr="003B65FB" w:rsidRDefault="000970E6" w:rsidP="004818F4">
            <w:pPr>
              <w:tabs>
                <w:tab w:val="decimal" w:pos="853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gridSpan w:val="2"/>
            <w:vMerge/>
            <w:vAlign w:val="bottom"/>
          </w:tcPr>
          <w:p w14:paraId="4271096E" w14:textId="2CB61C58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" w:type="pct"/>
            <w:vAlign w:val="bottom"/>
          </w:tcPr>
          <w:p w14:paraId="05839542" w14:textId="77777777" w:rsidR="000970E6" w:rsidRPr="003B65FB" w:rsidRDefault="000970E6" w:rsidP="003A3094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2" w:type="pct"/>
            <w:vMerge/>
            <w:vAlign w:val="bottom"/>
          </w:tcPr>
          <w:p w14:paraId="2401C5B7" w14:textId="31D2AAFF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  <w:vAlign w:val="bottom"/>
          </w:tcPr>
          <w:p w14:paraId="730AD4EB" w14:textId="77777777" w:rsidR="000970E6" w:rsidRPr="003B65FB" w:rsidRDefault="000970E6" w:rsidP="003A3094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2"/>
            <w:vMerge/>
            <w:vAlign w:val="bottom"/>
          </w:tcPr>
          <w:p w14:paraId="01973A9A" w14:textId="4BBF0ECA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" w:type="pct"/>
            <w:vAlign w:val="bottom"/>
          </w:tcPr>
          <w:p w14:paraId="21AFE9E8" w14:textId="77777777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5"/>
            <w:vMerge/>
            <w:vAlign w:val="bottom"/>
          </w:tcPr>
          <w:p w14:paraId="74AD3974" w14:textId="3C5A6D28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" w:type="pct"/>
            <w:vAlign w:val="bottom"/>
          </w:tcPr>
          <w:p w14:paraId="34820A1E" w14:textId="77777777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0" w:type="pct"/>
            <w:vMerge/>
            <w:vAlign w:val="bottom"/>
          </w:tcPr>
          <w:p w14:paraId="7BCB0393" w14:textId="5C5FFDCC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" w:type="pct"/>
            <w:vAlign w:val="bottom"/>
          </w:tcPr>
          <w:p w14:paraId="36552713" w14:textId="77777777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8" w:type="pct"/>
            <w:vMerge/>
            <w:shd w:val="clear" w:color="auto" w:fill="auto"/>
            <w:vAlign w:val="bottom"/>
          </w:tcPr>
          <w:p w14:paraId="7BC8C35D" w14:textId="2B84A46F" w:rsidR="000970E6" w:rsidRPr="008345D6" w:rsidRDefault="000970E6" w:rsidP="003A3094">
            <w:pPr>
              <w:ind w:left="-200" w:right="10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3A3094" w:rsidRPr="003B65FB" w14:paraId="09DC4AE1" w14:textId="77777777" w:rsidTr="00D0651B">
        <w:trPr>
          <w:trHeight w:val="405"/>
        </w:trPr>
        <w:tc>
          <w:tcPr>
            <w:tcW w:w="814" w:type="pct"/>
          </w:tcPr>
          <w:p w14:paraId="583053B0" w14:textId="77777777" w:rsidR="005505FE" w:rsidRPr="003B65FB" w:rsidRDefault="005505FE" w:rsidP="0054751B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5" w:type="pct"/>
          </w:tcPr>
          <w:p w14:paraId="26AD7AB6" w14:textId="49FB885C" w:rsidR="005505FE" w:rsidRPr="000970E6" w:rsidRDefault="005505FE" w:rsidP="00F36DE2">
            <w:pPr>
              <w:ind w:right="-68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ประกอบกิจการโรงสีและโรงเลื่อย</w:t>
            </w:r>
          </w:p>
        </w:tc>
        <w:tc>
          <w:tcPr>
            <w:tcW w:w="392" w:type="pct"/>
          </w:tcPr>
          <w:p w14:paraId="630A882B" w14:textId="77777777" w:rsidR="005505FE" w:rsidRPr="008345D6" w:rsidRDefault="005505FE" w:rsidP="000970E6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29" w:type="pct"/>
          </w:tcPr>
          <w:p w14:paraId="2616C0E0" w14:textId="77777777" w:rsidR="005505FE" w:rsidRPr="003B65FB" w:rsidRDefault="005505FE" w:rsidP="0054751B">
            <w:pPr>
              <w:tabs>
                <w:tab w:val="decimal" w:pos="584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</w:tcPr>
          <w:p w14:paraId="4E6B9CF3" w14:textId="0126367B" w:rsidR="005505FE" w:rsidRPr="003B65FB" w:rsidRDefault="004D5664" w:rsidP="003A3094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49.99</w:t>
            </w:r>
          </w:p>
        </w:tc>
        <w:tc>
          <w:tcPr>
            <w:tcW w:w="28" w:type="pct"/>
          </w:tcPr>
          <w:p w14:paraId="11710134" w14:textId="77777777" w:rsidR="005505FE" w:rsidRPr="003B65FB" w:rsidRDefault="005505FE" w:rsidP="003A3094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</w:tcPr>
          <w:p w14:paraId="5BDF8980" w14:textId="77777777" w:rsidR="005505FE" w:rsidRPr="003B65FB" w:rsidRDefault="005505FE" w:rsidP="003A309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8" w:type="pct"/>
            <w:vAlign w:val="bottom"/>
          </w:tcPr>
          <w:p w14:paraId="29AACA6B" w14:textId="77777777" w:rsidR="005505FE" w:rsidRPr="003B65FB" w:rsidRDefault="005505FE" w:rsidP="00C570A8">
            <w:pPr>
              <w:tabs>
                <w:tab w:val="decimal" w:pos="853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gridSpan w:val="2"/>
            <w:vAlign w:val="bottom"/>
          </w:tcPr>
          <w:p w14:paraId="40B7DF72" w14:textId="19A74879" w:rsidR="005505FE" w:rsidRPr="003B65FB" w:rsidRDefault="004E2426" w:rsidP="00D0651B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  <w:tc>
          <w:tcPr>
            <w:tcW w:w="29" w:type="pct"/>
            <w:vAlign w:val="bottom"/>
          </w:tcPr>
          <w:p w14:paraId="6903FE64" w14:textId="77777777" w:rsidR="005505FE" w:rsidRPr="003B65FB" w:rsidRDefault="005505FE" w:rsidP="00D0651B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2" w:type="pct"/>
            <w:vAlign w:val="bottom"/>
          </w:tcPr>
          <w:p w14:paraId="7FD5C131" w14:textId="77777777" w:rsidR="005505FE" w:rsidRPr="003B65FB" w:rsidRDefault="005505FE" w:rsidP="00D0651B">
            <w:pPr>
              <w:tabs>
                <w:tab w:val="decimal" w:pos="674"/>
                <w:tab w:val="decimal" w:pos="792"/>
                <w:tab w:val="decimal" w:pos="853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8" w:type="pct"/>
            <w:vAlign w:val="bottom"/>
          </w:tcPr>
          <w:p w14:paraId="46617FB8" w14:textId="77777777" w:rsidR="005505FE" w:rsidRPr="003B65FB" w:rsidRDefault="005505FE" w:rsidP="00D0651B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2"/>
            <w:vAlign w:val="bottom"/>
          </w:tcPr>
          <w:p w14:paraId="75D50DC3" w14:textId="1C4C5B94" w:rsidR="005505FE" w:rsidRPr="003B65FB" w:rsidRDefault="00B17B0B" w:rsidP="00D0651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  <w:tc>
          <w:tcPr>
            <w:tcW w:w="29" w:type="pct"/>
            <w:vAlign w:val="bottom"/>
          </w:tcPr>
          <w:p w14:paraId="097DED66" w14:textId="77777777" w:rsidR="005505FE" w:rsidRPr="003B65FB" w:rsidRDefault="005505FE" w:rsidP="00D0651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5"/>
            <w:vAlign w:val="bottom"/>
          </w:tcPr>
          <w:p w14:paraId="5D93F129" w14:textId="73442210" w:rsidR="005505FE" w:rsidRPr="003B65FB" w:rsidRDefault="005505FE" w:rsidP="00D0651B">
            <w:pPr>
              <w:ind w:right="1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 xml:space="preserve">   -</w:t>
            </w:r>
          </w:p>
        </w:tc>
        <w:tc>
          <w:tcPr>
            <w:tcW w:w="29" w:type="pct"/>
            <w:vAlign w:val="bottom"/>
          </w:tcPr>
          <w:p w14:paraId="0F978B23" w14:textId="77777777" w:rsidR="005505FE" w:rsidRPr="003B65FB" w:rsidRDefault="005505FE" w:rsidP="00D0651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0" w:type="pct"/>
            <w:vAlign w:val="bottom"/>
          </w:tcPr>
          <w:p w14:paraId="43C17E01" w14:textId="541279F2" w:rsidR="005505FE" w:rsidRPr="003B65FB" w:rsidRDefault="00B17B0B" w:rsidP="00D0651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</w:t>
            </w:r>
            <w:r w:rsidR="00F34614">
              <w:rPr>
                <w:rFonts w:ascii="Angsana New" w:hAnsi="Angsana New"/>
                <w:color w:val="000000"/>
                <w:sz w:val="28"/>
              </w:rPr>
              <w:t>,222</w:t>
            </w:r>
          </w:p>
        </w:tc>
        <w:tc>
          <w:tcPr>
            <w:tcW w:w="29" w:type="pct"/>
            <w:vAlign w:val="bottom"/>
          </w:tcPr>
          <w:p w14:paraId="710BC05B" w14:textId="77777777" w:rsidR="005505FE" w:rsidRPr="003B65FB" w:rsidRDefault="005505FE" w:rsidP="00D0651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14BF4C3C" w14:textId="77777777" w:rsidR="005505FE" w:rsidRPr="003B65FB" w:rsidRDefault="005505FE" w:rsidP="00D0651B">
            <w:pPr>
              <w:ind w:right="10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D0651B" w:rsidRPr="003B65FB" w14:paraId="6390E304" w14:textId="77777777" w:rsidTr="00D0651B">
        <w:trPr>
          <w:trHeight w:val="738"/>
        </w:trPr>
        <w:tc>
          <w:tcPr>
            <w:tcW w:w="814" w:type="pct"/>
          </w:tcPr>
          <w:p w14:paraId="63314C3D" w14:textId="5479E337" w:rsidR="00D0651B" w:rsidRPr="003B65FB" w:rsidRDefault="00D0651B" w:rsidP="00D0651B">
            <w:pPr>
              <w:ind w:left="177" w:right="-486" w:hanging="177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บริษัท ซิสเต็ม แอนด์ ซอฟท์แวร์ เซอร์วิสเซส จำกัด</w:t>
            </w:r>
          </w:p>
        </w:tc>
        <w:tc>
          <w:tcPr>
            <w:tcW w:w="905" w:type="pct"/>
          </w:tcPr>
          <w:p w14:paraId="7546AA55" w14:textId="7E4FF299" w:rsidR="00D0651B" w:rsidRPr="003B65FB" w:rsidRDefault="00D0651B" w:rsidP="00F36DE2">
            <w:pPr>
              <w:ind w:left="180" w:right="-68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ให้บริการและจำหน่ายอุปกรณ์ต่างๆที่เกี่ยวข้องกับเกมส์วีอาร์</w:t>
            </w:r>
          </w:p>
        </w:tc>
        <w:tc>
          <w:tcPr>
            <w:tcW w:w="392" w:type="pct"/>
          </w:tcPr>
          <w:p w14:paraId="3301677B" w14:textId="6ADEBEF0" w:rsidR="00D0651B" w:rsidRPr="008345D6" w:rsidRDefault="00D0651B" w:rsidP="0054751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29" w:type="pct"/>
          </w:tcPr>
          <w:p w14:paraId="57EBA30A" w14:textId="77777777" w:rsidR="00D0651B" w:rsidRPr="003B65FB" w:rsidRDefault="00D0651B" w:rsidP="0054751B">
            <w:pPr>
              <w:tabs>
                <w:tab w:val="decimal" w:pos="62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</w:tcPr>
          <w:p w14:paraId="05DA89CF" w14:textId="2DC52293" w:rsidR="00D0651B" w:rsidRPr="003B65FB" w:rsidRDefault="00D0651B" w:rsidP="003A309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35</w:t>
            </w:r>
          </w:p>
        </w:tc>
        <w:tc>
          <w:tcPr>
            <w:tcW w:w="28" w:type="pct"/>
          </w:tcPr>
          <w:p w14:paraId="2BE56F24" w14:textId="77777777" w:rsidR="00D0651B" w:rsidRPr="003B65FB" w:rsidRDefault="00D0651B" w:rsidP="003A3094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</w:tcPr>
          <w:p w14:paraId="1BE5809C" w14:textId="1AC07CF9" w:rsidR="00D0651B" w:rsidRPr="003B65FB" w:rsidRDefault="00D0651B" w:rsidP="003A309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35</w:t>
            </w:r>
          </w:p>
        </w:tc>
        <w:tc>
          <w:tcPr>
            <w:tcW w:w="28" w:type="pct"/>
          </w:tcPr>
          <w:p w14:paraId="4E83B3EB" w14:textId="77777777" w:rsidR="00D0651B" w:rsidRPr="003B65FB" w:rsidRDefault="00D0651B" w:rsidP="0054751B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gridSpan w:val="2"/>
            <w:vAlign w:val="bottom"/>
          </w:tcPr>
          <w:p w14:paraId="2D9A10A5" w14:textId="637E89E4" w:rsidR="00D0651B" w:rsidRPr="003B65FB" w:rsidRDefault="00D0651B" w:rsidP="00D0651B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3,500</w:t>
            </w:r>
          </w:p>
        </w:tc>
        <w:tc>
          <w:tcPr>
            <w:tcW w:w="29" w:type="pct"/>
            <w:vAlign w:val="bottom"/>
          </w:tcPr>
          <w:p w14:paraId="0A7D4E5B" w14:textId="77777777" w:rsidR="00D0651B" w:rsidRPr="003B65FB" w:rsidRDefault="00D0651B" w:rsidP="00D0651B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2" w:type="pct"/>
            <w:vAlign w:val="bottom"/>
          </w:tcPr>
          <w:p w14:paraId="0433A652" w14:textId="1E85060F" w:rsidR="00D0651B" w:rsidRPr="003B65FB" w:rsidRDefault="00D0651B" w:rsidP="00D0651B">
            <w:pPr>
              <w:tabs>
                <w:tab w:val="decimal" w:pos="720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3,500</w:t>
            </w:r>
          </w:p>
        </w:tc>
        <w:tc>
          <w:tcPr>
            <w:tcW w:w="28" w:type="pct"/>
            <w:vAlign w:val="bottom"/>
          </w:tcPr>
          <w:p w14:paraId="4C80402D" w14:textId="77777777" w:rsidR="00D0651B" w:rsidRPr="003B65FB" w:rsidRDefault="00D0651B" w:rsidP="00D0651B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2"/>
            <w:vAlign w:val="bottom"/>
          </w:tcPr>
          <w:p w14:paraId="6F2AD483" w14:textId="052A7FEF" w:rsidR="00D0651B" w:rsidRPr="003B65FB" w:rsidRDefault="00D0651B" w:rsidP="00D0651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3,500</w:t>
            </w:r>
          </w:p>
        </w:tc>
        <w:tc>
          <w:tcPr>
            <w:tcW w:w="29" w:type="pct"/>
            <w:vAlign w:val="bottom"/>
          </w:tcPr>
          <w:p w14:paraId="5927A172" w14:textId="77777777" w:rsidR="00D0651B" w:rsidRPr="003B65FB" w:rsidRDefault="00D0651B" w:rsidP="00D0651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5"/>
            <w:vAlign w:val="bottom"/>
          </w:tcPr>
          <w:p w14:paraId="606975FE" w14:textId="166409A4" w:rsidR="00D0651B" w:rsidRPr="003B65FB" w:rsidRDefault="00D0651B" w:rsidP="00D0651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3,500</w:t>
            </w:r>
          </w:p>
        </w:tc>
        <w:tc>
          <w:tcPr>
            <w:tcW w:w="29" w:type="pct"/>
            <w:vAlign w:val="bottom"/>
          </w:tcPr>
          <w:p w14:paraId="48E07A79" w14:textId="77777777" w:rsidR="00D0651B" w:rsidRPr="003B65FB" w:rsidRDefault="00D0651B" w:rsidP="00D0651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0" w:type="pct"/>
            <w:vAlign w:val="bottom"/>
          </w:tcPr>
          <w:p w14:paraId="66C74EB1" w14:textId="755B2C56" w:rsidR="00D0651B" w:rsidRPr="003B65FB" w:rsidRDefault="00D0651B" w:rsidP="00D0651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9" w:type="pct"/>
            <w:vAlign w:val="bottom"/>
          </w:tcPr>
          <w:p w14:paraId="0722DB3C" w14:textId="77777777" w:rsidR="00D0651B" w:rsidRPr="003B65FB" w:rsidRDefault="00D0651B" w:rsidP="00D0651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8" w:type="pct"/>
            <w:vAlign w:val="bottom"/>
          </w:tcPr>
          <w:p w14:paraId="5F4134BB" w14:textId="37BB718F" w:rsidR="00D0651B" w:rsidRPr="003B65FB" w:rsidRDefault="00D0651B" w:rsidP="00D0651B">
            <w:pPr>
              <w:tabs>
                <w:tab w:val="decimal" w:pos="803"/>
              </w:tabs>
              <w:ind w:right="10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3A3094" w:rsidRPr="003B65FB" w14:paraId="4B9CB214" w14:textId="77777777" w:rsidTr="003A3094">
        <w:trPr>
          <w:trHeight w:val="144"/>
        </w:trPr>
        <w:tc>
          <w:tcPr>
            <w:tcW w:w="814" w:type="pct"/>
            <w:vMerge w:val="restart"/>
          </w:tcPr>
          <w:p w14:paraId="09B27A36" w14:textId="77777777" w:rsidR="000970E6" w:rsidRPr="008345D6" w:rsidRDefault="000970E6" w:rsidP="0054751B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Style w:val="normaltextrun"/>
                <w:rFonts w:ascii="Angsana New" w:hAnsi="Angsana New" w:hint="cs"/>
                <w:color w:val="000000"/>
                <w:sz w:val="28"/>
                <w:shd w:val="clear" w:color="auto" w:fill="FFFFFF"/>
                <w:cs/>
              </w:rPr>
              <w:t>บริษัท</w:t>
            </w:r>
            <w:r w:rsidRPr="003B65FB">
              <w:rPr>
                <w:rStyle w:val="normaltextrun"/>
                <w:rFonts w:ascii="Angsana New" w:hAnsi="Angsana New" w:hint="cs"/>
                <w:color w:val="000000"/>
                <w:sz w:val="28"/>
                <w:shd w:val="clear" w:color="auto" w:fill="FFFFFF"/>
              </w:rPr>
              <w:t> </w:t>
            </w:r>
            <w:r w:rsidRPr="008345D6">
              <w:rPr>
                <w:rStyle w:val="normaltextrun"/>
                <w:rFonts w:ascii="Angsana New" w:hAnsi="Angsana New" w:hint="cs"/>
                <w:color w:val="000000"/>
                <w:sz w:val="28"/>
                <w:shd w:val="clear" w:color="auto" w:fill="FFFFFF"/>
                <w:cs/>
              </w:rPr>
              <w:t>ประชารัฐชีว</w:t>
            </w: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มวล</w:t>
            </w:r>
          </w:p>
          <w:p w14:paraId="745BE996" w14:textId="1F072A35" w:rsidR="000970E6" w:rsidRPr="003B65FB" w:rsidRDefault="000970E6" w:rsidP="0054751B">
            <w:pPr>
              <w:ind w:right="-486" w:firstLine="166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8345D6">
              <w:rPr>
                <w:rStyle w:val="normaltextrun"/>
                <w:rFonts w:ascii="Angsana New" w:hAnsi="Angsana New" w:hint="cs"/>
                <w:color w:val="000000"/>
                <w:sz w:val="28"/>
                <w:shd w:val="clear" w:color="auto" w:fill="FFFFFF"/>
                <w:cs/>
              </w:rPr>
              <w:t>แม่ลาน</w:t>
            </w:r>
            <w:r w:rsidRPr="003B65FB">
              <w:rPr>
                <w:rStyle w:val="normaltextrun"/>
                <w:rFonts w:ascii="Angsana New" w:hAnsi="Angsana New" w:hint="cs"/>
                <w:color w:val="000000"/>
                <w:sz w:val="28"/>
                <w:shd w:val="clear" w:color="auto" w:fill="FFFFFF"/>
              </w:rPr>
              <w:t> </w:t>
            </w:r>
            <w:r w:rsidRPr="008345D6">
              <w:rPr>
                <w:rStyle w:val="normaltextrun"/>
                <w:rFonts w:ascii="Angsana New" w:hAnsi="Angsana New" w:hint="cs"/>
                <w:color w:val="000000"/>
                <w:sz w:val="28"/>
                <w:shd w:val="clear" w:color="auto" w:fill="FFFFFF"/>
                <w:cs/>
              </w:rPr>
              <w:t>จำกัด</w:t>
            </w:r>
          </w:p>
        </w:tc>
        <w:tc>
          <w:tcPr>
            <w:tcW w:w="905" w:type="pct"/>
            <w:vMerge w:val="restart"/>
            <w:vAlign w:val="bottom"/>
          </w:tcPr>
          <w:p w14:paraId="051D02B3" w14:textId="08D085F9" w:rsidR="000970E6" w:rsidRPr="003B65FB" w:rsidRDefault="000970E6" w:rsidP="00F36DE2">
            <w:pPr>
              <w:ind w:left="180" w:right="-68" w:hanging="180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8345D6">
              <w:rPr>
                <w:rFonts w:hint="cs"/>
                <w:cs/>
              </w:rPr>
              <w:t>ประกอบกิจการสร้</w:t>
            </w:r>
            <w:r w:rsidR="003A3094" w:rsidRPr="008345D6">
              <w:rPr>
                <w:rFonts w:hint="cs"/>
                <w:cs/>
              </w:rPr>
              <w:t>าง</w:t>
            </w:r>
            <w:r w:rsidR="0051639E" w:rsidRPr="008345D6">
              <w:rPr>
                <w:rFonts w:hint="cs"/>
                <w:cs/>
              </w:rPr>
              <w:t>โรงงาน</w:t>
            </w:r>
            <w:r w:rsidR="003A3094" w:rsidRPr="008345D6">
              <w:rPr>
                <w:rFonts w:hint="cs"/>
                <w:cs/>
              </w:rPr>
              <w:t xml:space="preserve"> </w:t>
            </w: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ผลิตไฟฟ้า</w:t>
            </w:r>
          </w:p>
        </w:tc>
        <w:tc>
          <w:tcPr>
            <w:tcW w:w="392" w:type="pct"/>
            <w:vMerge w:val="restart"/>
          </w:tcPr>
          <w:p w14:paraId="44FD5363" w14:textId="77777777" w:rsidR="000970E6" w:rsidRPr="008345D6" w:rsidRDefault="000970E6" w:rsidP="0054751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29" w:type="pct"/>
          </w:tcPr>
          <w:p w14:paraId="4574C5F2" w14:textId="77777777" w:rsidR="000970E6" w:rsidRPr="003B65FB" w:rsidRDefault="000970E6" w:rsidP="0054751B">
            <w:pPr>
              <w:tabs>
                <w:tab w:val="decimal" w:pos="626"/>
              </w:tabs>
              <w:ind w:left="-25"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vMerge w:val="restart"/>
          </w:tcPr>
          <w:p w14:paraId="2BDAAB9C" w14:textId="14FB277E" w:rsidR="000970E6" w:rsidRPr="003B65FB" w:rsidRDefault="000970E6" w:rsidP="003A309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7EF63937" w14:textId="77777777" w:rsidR="000970E6" w:rsidRPr="003B65FB" w:rsidRDefault="000970E6" w:rsidP="003A3094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vMerge w:val="restart"/>
          </w:tcPr>
          <w:p w14:paraId="46FDE000" w14:textId="05000021" w:rsidR="000970E6" w:rsidRPr="003B65FB" w:rsidRDefault="000970E6" w:rsidP="003A309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</w:rPr>
              <w:t>59.37</w:t>
            </w:r>
          </w:p>
        </w:tc>
        <w:tc>
          <w:tcPr>
            <w:tcW w:w="28" w:type="pct"/>
          </w:tcPr>
          <w:p w14:paraId="148744EE" w14:textId="77777777" w:rsidR="000970E6" w:rsidRPr="003B65FB" w:rsidRDefault="000970E6" w:rsidP="0054751B">
            <w:pPr>
              <w:tabs>
                <w:tab w:val="decimal" w:pos="853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gridSpan w:val="2"/>
            <w:vMerge w:val="restart"/>
            <w:vAlign w:val="bottom"/>
          </w:tcPr>
          <w:p w14:paraId="246C2BA4" w14:textId="016AECE3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54,100</w:t>
            </w:r>
          </w:p>
        </w:tc>
        <w:tc>
          <w:tcPr>
            <w:tcW w:w="29" w:type="pct"/>
            <w:vAlign w:val="bottom"/>
          </w:tcPr>
          <w:p w14:paraId="64D2E980" w14:textId="77777777" w:rsidR="000970E6" w:rsidRPr="003B65FB" w:rsidRDefault="000970E6" w:rsidP="003A3094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2" w:type="pct"/>
            <w:vMerge w:val="restart"/>
            <w:vAlign w:val="bottom"/>
          </w:tcPr>
          <w:p w14:paraId="0A54B2D0" w14:textId="2653BEC5" w:rsidR="000970E6" w:rsidRPr="003B65FB" w:rsidRDefault="000970E6" w:rsidP="003A3094">
            <w:pPr>
              <w:tabs>
                <w:tab w:val="decimal" w:pos="720"/>
              </w:tabs>
              <w:ind w:left="-200"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42,500</w:t>
            </w:r>
          </w:p>
        </w:tc>
        <w:tc>
          <w:tcPr>
            <w:tcW w:w="28" w:type="pct"/>
            <w:vAlign w:val="bottom"/>
          </w:tcPr>
          <w:p w14:paraId="6E5C8AD6" w14:textId="77777777" w:rsidR="000970E6" w:rsidRPr="003B65FB" w:rsidRDefault="000970E6" w:rsidP="003A3094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2"/>
            <w:vMerge w:val="restart"/>
            <w:vAlign w:val="bottom"/>
          </w:tcPr>
          <w:p w14:paraId="6F471333" w14:textId="7C422A42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9" w:type="pct"/>
            <w:vAlign w:val="bottom"/>
          </w:tcPr>
          <w:p w14:paraId="14B87541" w14:textId="77777777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5"/>
            <w:vMerge w:val="restart"/>
            <w:vAlign w:val="bottom"/>
          </w:tcPr>
          <w:p w14:paraId="0376FD7B" w14:textId="7C422D2E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42,500</w:t>
            </w:r>
          </w:p>
        </w:tc>
        <w:tc>
          <w:tcPr>
            <w:tcW w:w="29" w:type="pct"/>
            <w:vAlign w:val="bottom"/>
          </w:tcPr>
          <w:p w14:paraId="06E71A60" w14:textId="77777777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0" w:type="pct"/>
            <w:vMerge w:val="restart"/>
            <w:vAlign w:val="bottom"/>
          </w:tcPr>
          <w:p w14:paraId="6AEB7B50" w14:textId="621D679F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(348)</w:t>
            </w:r>
          </w:p>
        </w:tc>
        <w:tc>
          <w:tcPr>
            <w:tcW w:w="29" w:type="pct"/>
            <w:vAlign w:val="bottom"/>
          </w:tcPr>
          <w:p w14:paraId="66E68CDE" w14:textId="77777777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8" w:type="pct"/>
            <w:vMerge w:val="restart"/>
            <w:vAlign w:val="bottom"/>
          </w:tcPr>
          <w:p w14:paraId="35B71490" w14:textId="4FEC1068" w:rsidR="000970E6" w:rsidRPr="003B65FB" w:rsidRDefault="000970E6" w:rsidP="003A3094">
            <w:pPr>
              <w:tabs>
                <w:tab w:val="decimal" w:pos="803"/>
              </w:tabs>
              <w:ind w:left="-200" w:right="10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42,147</w:t>
            </w:r>
          </w:p>
        </w:tc>
      </w:tr>
      <w:tr w:rsidR="003A3094" w:rsidRPr="003B65FB" w14:paraId="6CD821BE" w14:textId="77777777" w:rsidTr="00D0651B">
        <w:trPr>
          <w:trHeight w:val="144"/>
        </w:trPr>
        <w:tc>
          <w:tcPr>
            <w:tcW w:w="814" w:type="pct"/>
            <w:vMerge/>
          </w:tcPr>
          <w:p w14:paraId="556873F8" w14:textId="4F18E914" w:rsidR="000970E6" w:rsidRPr="003B65FB" w:rsidRDefault="000970E6" w:rsidP="0054751B">
            <w:pPr>
              <w:ind w:right="-486" w:firstLine="166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05" w:type="pct"/>
            <w:vMerge/>
            <w:vAlign w:val="bottom"/>
          </w:tcPr>
          <w:p w14:paraId="2335CE9B" w14:textId="627AF9CB" w:rsidR="000970E6" w:rsidRPr="003B65FB" w:rsidRDefault="000970E6" w:rsidP="00F36DE2">
            <w:pPr>
              <w:ind w:left="180" w:right="-68" w:hanging="180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392" w:type="pct"/>
            <w:vMerge/>
          </w:tcPr>
          <w:p w14:paraId="6243DE28" w14:textId="77777777" w:rsidR="000970E6" w:rsidRPr="008345D6" w:rsidRDefault="000970E6" w:rsidP="0054751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9" w:type="pct"/>
          </w:tcPr>
          <w:p w14:paraId="60AE9A2B" w14:textId="77777777" w:rsidR="000970E6" w:rsidRPr="003B65FB" w:rsidRDefault="000970E6" w:rsidP="0054751B">
            <w:pPr>
              <w:tabs>
                <w:tab w:val="decimal" w:pos="626"/>
              </w:tabs>
              <w:ind w:left="-25"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vMerge/>
          </w:tcPr>
          <w:p w14:paraId="255D4435" w14:textId="0C1B4407" w:rsidR="000970E6" w:rsidRPr="003B65FB" w:rsidRDefault="000970E6" w:rsidP="003A309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060E5DE7" w14:textId="77777777" w:rsidR="000970E6" w:rsidRPr="003B65FB" w:rsidRDefault="000970E6" w:rsidP="003A3094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vMerge/>
          </w:tcPr>
          <w:p w14:paraId="703526AE" w14:textId="4E8CA76E" w:rsidR="000970E6" w:rsidRPr="003B65FB" w:rsidRDefault="000970E6" w:rsidP="003A309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4219D127" w14:textId="77777777" w:rsidR="000970E6" w:rsidRPr="003B65FB" w:rsidRDefault="000970E6" w:rsidP="0054751B">
            <w:pPr>
              <w:tabs>
                <w:tab w:val="decimal" w:pos="853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gridSpan w:val="2"/>
            <w:vMerge/>
            <w:vAlign w:val="bottom"/>
          </w:tcPr>
          <w:p w14:paraId="7379AD64" w14:textId="62BCD602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" w:type="pct"/>
            <w:vAlign w:val="bottom"/>
          </w:tcPr>
          <w:p w14:paraId="1DFDC892" w14:textId="77777777" w:rsidR="000970E6" w:rsidRPr="003B65FB" w:rsidRDefault="000970E6" w:rsidP="003A3094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ab/>
            </w:r>
          </w:p>
        </w:tc>
        <w:tc>
          <w:tcPr>
            <w:tcW w:w="332" w:type="pct"/>
            <w:vMerge/>
            <w:vAlign w:val="bottom"/>
          </w:tcPr>
          <w:p w14:paraId="2C044A9A" w14:textId="7E4B3596" w:rsidR="000970E6" w:rsidRPr="003B65FB" w:rsidRDefault="000970E6" w:rsidP="003A3094">
            <w:pPr>
              <w:tabs>
                <w:tab w:val="decimal" w:pos="720"/>
              </w:tabs>
              <w:ind w:left="-200"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  <w:vAlign w:val="bottom"/>
          </w:tcPr>
          <w:p w14:paraId="3BAECD50" w14:textId="77777777" w:rsidR="000970E6" w:rsidRPr="003B65FB" w:rsidRDefault="000970E6" w:rsidP="003A3094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2"/>
            <w:vMerge/>
            <w:vAlign w:val="bottom"/>
          </w:tcPr>
          <w:p w14:paraId="3C0747F6" w14:textId="46CB31CC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" w:type="pct"/>
            <w:vAlign w:val="bottom"/>
          </w:tcPr>
          <w:p w14:paraId="7E60704B" w14:textId="77777777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5"/>
            <w:vMerge/>
            <w:vAlign w:val="bottom"/>
          </w:tcPr>
          <w:p w14:paraId="54C0FBD5" w14:textId="783DF739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" w:type="pct"/>
            <w:vAlign w:val="bottom"/>
          </w:tcPr>
          <w:p w14:paraId="0A8A0DB2" w14:textId="77777777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0" w:type="pct"/>
            <w:vMerge/>
            <w:vAlign w:val="bottom"/>
          </w:tcPr>
          <w:p w14:paraId="6D3C2E0B" w14:textId="45B8EB08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" w:type="pct"/>
            <w:vAlign w:val="bottom"/>
          </w:tcPr>
          <w:p w14:paraId="38BF47AB" w14:textId="77777777" w:rsidR="000970E6" w:rsidRPr="003B65FB" w:rsidRDefault="000970E6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8" w:type="pct"/>
            <w:vMerge/>
            <w:vAlign w:val="bottom"/>
          </w:tcPr>
          <w:p w14:paraId="1D2D45B6" w14:textId="50BBCE74" w:rsidR="000970E6" w:rsidRPr="003B65FB" w:rsidRDefault="000970E6" w:rsidP="003A3094">
            <w:pPr>
              <w:tabs>
                <w:tab w:val="decimal" w:pos="803"/>
              </w:tabs>
              <w:ind w:left="-200" w:right="10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A3094" w:rsidRPr="003B65FB" w14:paraId="7F699BAC" w14:textId="77777777" w:rsidTr="00D0651B">
        <w:trPr>
          <w:trHeight w:val="144"/>
        </w:trPr>
        <w:tc>
          <w:tcPr>
            <w:tcW w:w="814" w:type="pct"/>
            <w:vMerge w:val="restart"/>
          </w:tcPr>
          <w:p w14:paraId="5ECF577E" w14:textId="77777777" w:rsidR="003A3094" w:rsidRPr="008345D6" w:rsidRDefault="003A3094" w:rsidP="0054751B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Style w:val="normaltextrun"/>
                <w:rFonts w:ascii="Angsana New" w:hAnsi="Angsana New" w:hint="cs"/>
                <w:color w:val="000000"/>
                <w:sz w:val="28"/>
                <w:shd w:val="clear" w:color="auto" w:fill="FFFFFF"/>
                <w:cs/>
              </w:rPr>
              <w:t>บริษัท</w:t>
            </w:r>
            <w:r w:rsidRPr="003B65FB">
              <w:rPr>
                <w:rStyle w:val="normaltextrun"/>
                <w:rFonts w:ascii="Angsana New" w:hAnsi="Angsana New" w:hint="cs"/>
                <w:color w:val="000000"/>
                <w:sz w:val="28"/>
                <w:shd w:val="clear" w:color="auto" w:fill="FFFFFF"/>
              </w:rPr>
              <w:t> </w:t>
            </w:r>
            <w:r w:rsidRPr="008345D6">
              <w:rPr>
                <w:rStyle w:val="normaltextrun"/>
                <w:rFonts w:ascii="Angsana New" w:hAnsi="Angsana New" w:hint="cs"/>
                <w:color w:val="000000"/>
                <w:sz w:val="28"/>
                <w:shd w:val="clear" w:color="auto" w:fill="FFFFFF"/>
                <w:cs/>
              </w:rPr>
              <w:t>ประชารัฐชีว</w:t>
            </w: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มวล</w:t>
            </w:r>
          </w:p>
          <w:p w14:paraId="3A9372EE" w14:textId="535C5424" w:rsidR="003A3094" w:rsidRPr="003B65FB" w:rsidRDefault="003A3094" w:rsidP="0054751B">
            <w:pPr>
              <w:ind w:right="-486" w:firstLine="166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8345D6">
              <w:rPr>
                <w:rStyle w:val="normaltextrun"/>
                <w:rFonts w:ascii="Angsana New" w:hAnsi="Angsana New" w:hint="cs"/>
                <w:color w:val="000000"/>
                <w:sz w:val="28"/>
                <w:shd w:val="clear" w:color="auto" w:fill="FFFFFF"/>
                <w:cs/>
              </w:rPr>
              <w:t>บัน</w:t>
            </w:r>
            <w:r w:rsidRPr="008345D6">
              <w:rPr>
                <w:rStyle w:val="spellingerror"/>
                <w:rFonts w:ascii="Angsana New" w:hAnsi="Angsana New" w:hint="cs"/>
                <w:color w:val="000000"/>
                <w:sz w:val="28"/>
                <w:shd w:val="clear" w:color="auto" w:fill="FFFFFF"/>
                <w:cs/>
              </w:rPr>
              <w:t>นังส</w:t>
            </w:r>
            <w:r w:rsidRPr="008345D6">
              <w:rPr>
                <w:rStyle w:val="normaltextrun"/>
                <w:rFonts w:ascii="Angsana New" w:hAnsi="Angsana New" w:hint="cs"/>
                <w:color w:val="000000"/>
                <w:sz w:val="28"/>
                <w:shd w:val="clear" w:color="auto" w:fill="FFFFFF"/>
                <w:cs/>
              </w:rPr>
              <w:t>ตา</w:t>
            </w:r>
            <w:r w:rsidRPr="003B65FB">
              <w:rPr>
                <w:rStyle w:val="normaltextrun"/>
                <w:rFonts w:ascii="Angsana New" w:hAnsi="Angsana New" w:hint="cs"/>
                <w:color w:val="000000"/>
                <w:sz w:val="28"/>
                <w:shd w:val="clear" w:color="auto" w:fill="FFFFFF"/>
              </w:rPr>
              <w:t> </w:t>
            </w:r>
            <w:r w:rsidRPr="008345D6">
              <w:rPr>
                <w:rStyle w:val="normaltextrun"/>
                <w:rFonts w:ascii="Angsana New" w:hAnsi="Angsana New" w:hint="cs"/>
                <w:color w:val="000000"/>
                <w:sz w:val="28"/>
                <w:shd w:val="clear" w:color="auto" w:fill="FFFFFF"/>
                <w:cs/>
              </w:rPr>
              <w:t>จำกัด</w:t>
            </w:r>
          </w:p>
        </w:tc>
        <w:tc>
          <w:tcPr>
            <w:tcW w:w="905" w:type="pct"/>
            <w:vMerge w:val="restart"/>
            <w:vAlign w:val="bottom"/>
          </w:tcPr>
          <w:p w14:paraId="45ACE682" w14:textId="42B05D53" w:rsidR="003A3094" w:rsidRPr="003B65FB" w:rsidRDefault="003A3094" w:rsidP="00F36DE2">
            <w:pPr>
              <w:ind w:left="180" w:right="-68" w:hanging="180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8345D6">
              <w:rPr>
                <w:rFonts w:hint="cs"/>
                <w:cs/>
              </w:rPr>
              <w:t xml:space="preserve"> ประกอบกิจการสร้าง</w:t>
            </w: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โรงงาน ผลิตไฟฟ้า</w:t>
            </w:r>
          </w:p>
        </w:tc>
        <w:tc>
          <w:tcPr>
            <w:tcW w:w="392" w:type="pct"/>
            <w:vMerge w:val="restart"/>
          </w:tcPr>
          <w:p w14:paraId="1513DF19" w14:textId="77777777" w:rsidR="003A3094" w:rsidRPr="008345D6" w:rsidRDefault="003A3094" w:rsidP="0054751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29" w:type="pct"/>
          </w:tcPr>
          <w:p w14:paraId="36627BB4" w14:textId="77777777" w:rsidR="003A3094" w:rsidRPr="003B65FB" w:rsidRDefault="003A3094" w:rsidP="0054751B">
            <w:pPr>
              <w:tabs>
                <w:tab w:val="decimal" w:pos="626"/>
              </w:tabs>
              <w:ind w:left="-25"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vMerge w:val="restart"/>
          </w:tcPr>
          <w:p w14:paraId="7B307603" w14:textId="0226CE44" w:rsidR="003A3094" w:rsidRPr="003B65FB" w:rsidRDefault="003A3094" w:rsidP="003A309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0D2C5830" w14:textId="77777777" w:rsidR="003A3094" w:rsidRPr="003B65FB" w:rsidRDefault="003A3094" w:rsidP="003A3094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vMerge w:val="restart"/>
          </w:tcPr>
          <w:p w14:paraId="793FF017" w14:textId="62B27609" w:rsidR="003A3094" w:rsidRPr="003B65FB" w:rsidRDefault="003A3094" w:rsidP="003A309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</w:rPr>
              <w:t>59.30</w:t>
            </w:r>
          </w:p>
        </w:tc>
        <w:tc>
          <w:tcPr>
            <w:tcW w:w="28" w:type="pct"/>
          </w:tcPr>
          <w:p w14:paraId="24EAAD93" w14:textId="77777777" w:rsidR="003A3094" w:rsidRPr="003B65FB" w:rsidRDefault="003A3094" w:rsidP="0054751B">
            <w:pPr>
              <w:tabs>
                <w:tab w:val="decimal" w:pos="853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gridSpan w:val="2"/>
            <w:vMerge w:val="restart"/>
            <w:vAlign w:val="bottom"/>
          </w:tcPr>
          <w:p w14:paraId="5A11A6C2" w14:textId="15766B01" w:rsidR="003A3094" w:rsidRPr="003B65FB" w:rsidRDefault="003A3094" w:rsidP="003A309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72,530</w:t>
            </w:r>
          </w:p>
        </w:tc>
        <w:tc>
          <w:tcPr>
            <w:tcW w:w="29" w:type="pct"/>
            <w:vAlign w:val="bottom"/>
          </w:tcPr>
          <w:p w14:paraId="72374FD1" w14:textId="77777777" w:rsidR="003A3094" w:rsidRPr="003B65FB" w:rsidRDefault="003A3094" w:rsidP="003A3094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2" w:type="pct"/>
            <w:vMerge w:val="restart"/>
            <w:vAlign w:val="bottom"/>
          </w:tcPr>
          <w:p w14:paraId="4EFE01FB" w14:textId="57D5D60D" w:rsidR="003A3094" w:rsidRPr="003B65FB" w:rsidRDefault="003A3094" w:rsidP="003A3094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 xml:space="preserve"> 47,030</w:t>
            </w:r>
          </w:p>
        </w:tc>
        <w:tc>
          <w:tcPr>
            <w:tcW w:w="28" w:type="pct"/>
            <w:vAlign w:val="bottom"/>
          </w:tcPr>
          <w:p w14:paraId="019EDA2C" w14:textId="77777777" w:rsidR="003A3094" w:rsidRPr="003B65FB" w:rsidRDefault="003A3094" w:rsidP="003A3094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2"/>
            <w:vMerge w:val="restart"/>
            <w:vAlign w:val="bottom"/>
          </w:tcPr>
          <w:p w14:paraId="4624713F" w14:textId="3572D6F2" w:rsidR="003A3094" w:rsidRPr="003B65FB" w:rsidRDefault="003A3094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9" w:type="pct"/>
            <w:vAlign w:val="bottom"/>
          </w:tcPr>
          <w:p w14:paraId="7F195E9E" w14:textId="77777777" w:rsidR="003A3094" w:rsidRPr="003B65FB" w:rsidRDefault="003A3094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5"/>
            <w:vMerge w:val="restart"/>
            <w:vAlign w:val="bottom"/>
          </w:tcPr>
          <w:p w14:paraId="0B4FCBD0" w14:textId="71C6D5B0" w:rsidR="003A3094" w:rsidRPr="003B65FB" w:rsidRDefault="003A3094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47,030</w:t>
            </w:r>
          </w:p>
        </w:tc>
        <w:tc>
          <w:tcPr>
            <w:tcW w:w="29" w:type="pct"/>
            <w:vAlign w:val="bottom"/>
          </w:tcPr>
          <w:p w14:paraId="0F4A9A25" w14:textId="77777777" w:rsidR="003A3094" w:rsidRPr="003B65FB" w:rsidRDefault="003A3094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0" w:type="pct"/>
            <w:vMerge w:val="restart"/>
            <w:tcBorders>
              <w:bottom w:val="single" w:sz="4" w:space="0" w:color="auto"/>
            </w:tcBorders>
            <w:vAlign w:val="bottom"/>
          </w:tcPr>
          <w:p w14:paraId="3C083E08" w14:textId="497575EE" w:rsidR="003A3094" w:rsidRPr="003B65FB" w:rsidRDefault="003A3094" w:rsidP="00D0651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(714)</w:t>
            </w:r>
          </w:p>
        </w:tc>
        <w:tc>
          <w:tcPr>
            <w:tcW w:w="29" w:type="pct"/>
            <w:vAlign w:val="bottom"/>
          </w:tcPr>
          <w:p w14:paraId="2340826A" w14:textId="77777777" w:rsidR="003A3094" w:rsidRPr="003B65FB" w:rsidRDefault="003A3094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8" w:type="pct"/>
            <w:vMerge w:val="restart"/>
            <w:vAlign w:val="bottom"/>
          </w:tcPr>
          <w:p w14:paraId="7CD7D740" w14:textId="1FFF1D2D" w:rsidR="003A3094" w:rsidRPr="003B65FB" w:rsidRDefault="003A3094" w:rsidP="003A3094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46,610</w:t>
            </w:r>
          </w:p>
        </w:tc>
      </w:tr>
      <w:tr w:rsidR="003A3094" w:rsidRPr="003B65FB" w14:paraId="461C9DAF" w14:textId="77777777" w:rsidTr="00D0651B">
        <w:trPr>
          <w:trHeight w:val="144"/>
        </w:trPr>
        <w:tc>
          <w:tcPr>
            <w:tcW w:w="814" w:type="pct"/>
            <w:vMerge/>
          </w:tcPr>
          <w:p w14:paraId="11860535" w14:textId="44D5F2C5" w:rsidR="003A3094" w:rsidRPr="003B65FB" w:rsidRDefault="003A3094" w:rsidP="0054751B">
            <w:pPr>
              <w:ind w:right="-486" w:firstLine="16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5" w:type="pct"/>
            <w:vMerge/>
            <w:vAlign w:val="bottom"/>
          </w:tcPr>
          <w:p w14:paraId="5D826F22" w14:textId="6E0EAC12" w:rsidR="003A3094" w:rsidRPr="003B65FB" w:rsidRDefault="003A3094" w:rsidP="0054751B">
            <w:pPr>
              <w:ind w:left="180" w:right="-68" w:firstLine="6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92" w:type="pct"/>
            <w:vMerge/>
          </w:tcPr>
          <w:p w14:paraId="6FEE63FC" w14:textId="77777777" w:rsidR="003A3094" w:rsidRPr="008345D6" w:rsidRDefault="003A3094" w:rsidP="0054751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9" w:type="pct"/>
          </w:tcPr>
          <w:p w14:paraId="277EA552" w14:textId="77777777" w:rsidR="003A3094" w:rsidRPr="003B65FB" w:rsidRDefault="003A3094" w:rsidP="0054751B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vMerge/>
          </w:tcPr>
          <w:p w14:paraId="40990E7C" w14:textId="5C3DF385" w:rsidR="003A3094" w:rsidRPr="003B65FB" w:rsidRDefault="003A3094" w:rsidP="0054751B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4ACD80C4" w14:textId="77777777" w:rsidR="003A3094" w:rsidRPr="003B65FB" w:rsidRDefault="003A3094" w:rsidP="0054751B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vMerge/>
          </w:tcPr>
          <w:p w14:paraId="48D1B140" w14:textId="3DB1A277" w:rsidR="003A3094" w:rsidRPr="003B65FB" w:rsidRDefault="003A3094" w:rsidP="0054751B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2F89BA1F" w14:textId="77777777" w:rsidR="003A3094" w:rsidRPr="003B65FB" w:rsidRDefault="003A3094" w:rsidP="0054751B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gridSpan w:val="2"/>
            <w:vMerge/>
            <w:vAlign w:val="bottom"/>
          </w:tcPr>
          <w:p w14:paraId="51B5F0E1" w14:textId="02F53ECA" w:rsidR="003A3094" w:rsidRPr="003B65FB" w:rsidRDefault="003A3094" w:rsidP="003A309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" w:type="pct"/>
            <w:vAlign w:val="bottom"/>
          </w:tcPr>
          <w:p w14:paraId="4BE6DBBA" w14:textId="77777777" w:rsidR="003A3094" w:rsidRPr="003B65FB" w:rsidRDefault="003A3094" w:rsidP="003A3094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2" w:type="pct"/>
            <w:vMerge/>
            <w:vAlign w:val="bottom"/>
          </w:tcPr>
          <w:p w14:paraId="72884F4D" w14:textId="0123DCAF" w:rsidR="003A3094" w:rsidRPr="003B65FB" w:rsidRDefault="003A3094" w:rsidP="003A3094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  <w:vAlign w:val="bottom"/>
          </w:tcPr>
          <w:p w14:paraId="725729EA" w14:textId="77777777" w:rsidR="003A3094" w:rsidRPr="003B65FB" w:rsidRDefault="003A3094" w:rsidP="003A3094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14EFFA69" w14:textId="2B13E632" w:rsidR="003A3094" w:rsidRPr="003B65FB" w:rsidRDefault="003A3094" w:rsidP="003A3094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" w:type="pct"/>
            <w:vAlign w:val="bottom"/>
          </w:tcPr>
          <w:p w14:paraId="5566401F" w14:textId="77777777" w:rsidR="003A3094" w:rsidRPr="003B65FB" w:rsidRDefault="003A3094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5"/>
            <w:vMerge/>
            <w:tcBorders>
              <w:bottom w:val="single" w:sz="4" w:space="0" w:color="auto"/>
            </w:tcBorders>
            <w:vAlign w:val="bottom"/>
          </w:tcPr>
          <w:p w14:paraId="4EB6C505" w14:textId="6B8894F1" w:rsidR="003A3094" w:rsidRPr="003B65FB" w:rsidRDefault="003A3094" w:rsidP="003A3094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" w:type="pct"/>
            <w:vAlign w:val="bottom"/>
          </w:tcPr>
          <w:p w14:paraId="54B12FE6" w14:textId="77777777" w:rsidR="003A3094" w:rsidRPr="003B65FB" w:rsidRDefault="003A3094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0" w:type="pct"/>
            <w:vMerge/>
            <w:tcBorders>
              <w:bottom w:val="single" w:sz="4" w:space="0" w:color="auto"/>
            </w:tcBorders>
            <w:vAlign w:val="bottom"/>
          </w:tcPr>
          <w:p w14:paraId="2C8777A7" w14:textId="7763C47A" w:rsidR="003A3094" w:rsidRPr="003B65FB" w:rsidRDefault="003A3094" w:rsidP="003A3094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" w:type="pct"/>
            <w:vAlign w:val="bottom"/>
          </w:tcPr>
          <w:p w14:paraId="64060720" w14:textId="77777777" w:rsidR="003A3094" w:rsidRPr="003B65FB" w:rsidRDefault="003A3094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8" w:type="pct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C3F13" w14:textId="08B4ED45" w:rsidR="003A3094" w:rsidRPr="003B65FB" w:rsidRDefault="003A3094" w:rsidP="003A3094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A3094" w:rsidRPr="003B65FB" w14:paraId="7333B6A4" w14:textId="77777777" w:rsidTr="00D0651B">
        <w:trPr>
          <w:trHeight w:val="144"/>
        </w:trPr>
        <w:tc>
          <w:tcPr>
            <w:tcW w:w="814" w:type="pct"/>
          </w:tcPr>
          <w:p w14:paraId="52DA1DFC" w14:textId="77777777" w:rsidR="005505FE" w:rsidRPr="003B65FB" w:rsidRDefault="005505FE" w:rsidP="0054751B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905" w:type="pct"/>
            <w:vAlign w:val="bottom"/>
          </w:tcPr>
          <w:p w14:paraId="14BD3D77" w14:textId="77777777" w:rsidR="005505FE" w:rsidRPr="003B65FB" w:rsidRDefault="005505FE" w:rsidP="0054751B">
            <w:pPr>
              <w:ind w:left="180" w:right="-68" w:hanging="10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92" w:type="pct"/>
          </w:tcPr>
          <w:p w14:paraId="3AEBCDCE" w14:textId="77777777" w:rsidR="005505FE" w:rsidRPr="008345D6" w:rsidRDefault="005505FE" w:rsidP="0054751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9" w:type="pct"/>
          </w:tcPr>
          <w:p w14:paraId="03432DEF" w14:textId="77777777" w:rsidR="005505FE" w:rsidRPr="003B65FB" w:rsidRDefault="005505FE" w:rsidP="0054751B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</w:tcPr>
          <w:p w14:paraId="4345D1FC" w14:textId="77777777" w:rsidR="005505FE" w:rsidRPr="003B65FB" w:rsidRDefault="005505FE" w:rsidP="0054751B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6895982C" w14:textId="77777777" w:rsidR="005505FE" w:rsidRPr="003B65FB" w:rsidRDefault="005505FE" w:rsidP="0054751B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</w:tcPr>
          <w:p w14:paraId="4DFBC8D8" w14:textId="77777777" w:rsidR="005505FE" w:rsidRPr="003B65FB" w:rsidRDefault="005505FE" w:rsidP="0054751B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4F54DFC8" w14:textId="77777777" w:rsidR="005505FE" w:rsidRPr="003B65FB" w:rsidRDefault="005505FE" w:rsidP="0054751B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gridSpan w:val="2"/>
            <w:vAlign w:val="bottom"/>
          </w:tcPr>
          <w:p w14:paraId="0619E948" w14:textId="77777777" w:rsidR="005505FE" w:rsidRPr="003B65FB" w:rsidRDefault="005505FE" w:rsidP="003A309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" w:type="pct"/>
            <w:vAlign w:val="bottom"/>
          </w:tcPr>
          <w:p w14:paraId="2B1718AB" w14:textId="77777777" w:rsidR="005505FE" w:rsidRPr="003B65FB" w:rsidRDefault="005505FE" w:rsidP="003A3094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2" w:type="pct"/>
            <w:vAlign w:val="bottom"/>
          </w:tcPr>
          <w:p w14:paraId="301A23BA" w14:textId="77777777" w:rsidR="005505FE" w:rsidRPr="003B65FB" w:rsidRDefault="005505FE" w:rsidP="003A3094">
            <w:pPr>
              <w:tabs>
                <w:tab w:val="decimal" w:pos="720"/>
              </w:tabs>
              <w:ind w:left="-200" w:right="9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  <w:vAlign w:val="bottom"/>
          </w:tcPr>
          <w:p w14:paraId="75D9549C" w14:textId="77777777" w:rsidR="005505FE" w:rsidRPr="003B65FB" w:rsidRDefault="005505FE" w:rsidP="003A3094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</w:tcBorders>
            <w:vAlign w:val="bottom"/>
          </w:tcPr>
          <w:p w14:paraId="2D8FCDCC" w14:textId="78519E68" w:rsidR="005505FE" w:rsidRPr="003B65FB" w:rsidRDefault="00A2159E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158,500</w:t>
            </w:r>
          </w:p>
        </w:tc>
        <w:tc>
          <w:tcPr>
            <w:tcW w:w="29" w:type="pct"/>
            <w:vAlign w:val="bottom"/>
          </w:tcPr>
          <w:p w14:paraId="00D6DEF5" w14:textId="77777777" w:rsidR="005505FE" w:rsidRPr="003B65FB" w:rsidRDefault="005505FE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5"/>
            <w:tcBorders>
              <w:top w:val="single" w:sz="4" w:space="0" w:color="auto"/>
            </w:tcBorders>
            <w:vAlign w:val="bottom"/>
          </w:tcPr>
          <w:p w14:paraId="4E341A4B" w14:textId="77424984" w:rsidR="005505FE" w:rsidRPr="003B65FB" w:rsidRDefault="00A2159E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228,030</w:t>
            </w:r>
          </w:p>
        </w:tc>
        <w:tc>
          <w:tcPr>
            <w:tcW w:w="29" w:type="pct"/>
            <w:vAlign w:val="bottom"/>
          </w:tcPr>
          <w:p w14:paraId="3FE19F6A" w14:textId="77777777" w:rsidR="005505FE" w:rsidRPr="003B65FB" w:rsidRDefault="005505FE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0" w:type="pct"/>
            <w:tcBorders>
              <w:top w:val="single" w:sz="4" w:space="0" w:color="auto"/>
            </w:tcBorders>
            <w:vAlign w:val="bottom"/>
          </w:tcPr>
          <w:p w14:paraId="4DAD8797" w14:textId="30529669" w:rsidR="005505FE" w:rsidRPr="003B65FB" w:rsidRDefault="00A2159E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163,966</w:t>
            </w:r>
          </w:p>
        </w:tc>
        <w:tc>
          <w:tcPr>
            <w:tcW w:w="29" w:type="pct"/>
            <w:vAlign w:val="bottom"/>
          </w:tcPr>
          <w:p w14:paraId="15377CC8" w14:textId="77777777" w:rsidR="005505FE" w:rsidRPr="003B65FB" w:rsidRDefault="005505FE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ABEBB" w14:textId="1FCC6813" w:rsidR="005505FE" w:rsidRPr="003B65FB" w:rsidRDefault="00A2159E" w:rsidP="003A3094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227,863</w:t>
            </w:r>
          </w:p>
        </w:tc>
      </w:tr>
      <w:tr w:rsidR="003A3094" w:rsidRPr="003B65FB" w14:paraId="5E03C37A" w14:textId="77777777" w:rsidTr="003A3094">
        <w:trPr>
          <w:trHeight w:val="144"/>
        </w:trPr>
        <w:tc>
          <w:tcPr>
            <w:tcW w:w="814" w:type="pct"/>
          </w:tcPr>
          <w:p w14:paraId="21F29FF3" w14:textId="77777777" w:rsidR="005505FE" w:rsidRPr="003B65FB" w:rsidRDefault="005505FE" w:rsidP="0054751B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color w:val="000000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ค่าเผื่อการด้อยค่า</w:t>
            </w:r>
          </w:p>
        </w:tc>
        <w:tc>
          <w:tcPr>
            <w:tcW w:w="905" w:type="pct"/>
            <w:vAlign w:val="bottom"/>
          </w:tcPr>
          <w:p w14:paraId="73EEF62E" w14:textId="77777777" w:rsidR="005505FE" w:rsidRPr="003B65FB" w:rsidRDefault="005505FE" w:rsidP="0054751B">
            <w:pPr>
              <w:ind w:left="180" w:right="-68" w:hanging="10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92" w:type="pct"/>
          </w:tcPr>
          <w:p w14:paraId="316738CD" w14:textId="77777777" w:rsidR="005505FE" w:rsidRPr="003B65FB" w:rsidRDefault="005505FE" w:rsidP="0054751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9" w:type="pct"/>
          </w:tcPr>
          <w:p w14:paraId="5FFACE23" w14:textId="77777777" w:rsidR="005505FE" w:rsidRPr="003B65FB" w:rsidRDefault="005505FE" w:rsidP="0054751B">
            <w:pPr>
              <w:tabs>
                <w:tab w:val="decimal" w:pos="623"/>
              </w:tabs>
              <w:ind w:left="-25" w:right="-68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334" w:type="pct"/>
          </w:tcPr>
          <w:p w14:paraId="33C3015D" w14:textId="77777777" w:rsidR="005505FE" w:rsidRPr="008345D6" w:rsidRDefault="005505FE" w:rsidP="0054751B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5B180ECC" w14:textId="77777777" w:rsidR="005505FE" w:rsidRPr="003B65FB" w:rsidRDefault="005505FE" w:rsidP="0054751B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</w:tcPr>
          <w:p w14:paraId="44FC82EC" w14:textId="77777777" w:rsidR="005505FE" w:rsidRPr="008345D6" w:rsidRDefault="005505FE" w:rsidP="0054751B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26377745" w14:textId="77777777" w:rsidR="005505FE" w:rsidRPr="003B65FB" w:rsidRDefault="005505FE" w:rsidP="0054751B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gridSpan w:val="2"/>
            <w:vAlign w:val="bottom"/>
          </w:tcPr>
          <w:p w14:paraId="38E75C3F" w14:textId="77777777" w:rsidR="005505FE" w:rsidRPr="003B65FB" w:rsidRDefault="005505FE" w:rsidP="003A309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" w:type="pct"/>
            <w:vAlign w:val="bottom"/>
          </w:tcPr>
          <w:p w14:paraId="1ECAAFFC" w14:textId="77777777" w:rsidR="005505FE" w:rsidRPr="003B65FB" w:rsidRDefault="005505FE" w:rsidP="003A3094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2" w:type="pct"/>
            <w:vAlign w:val="bottom"/>
          </w:tcPr>
          <w:p w14:paraId="60CE1AE1" w14:textId="77777777" w:rsidR="005505FE" w:rsidRPr="003B65FB" w:rsidRDefault="005505FE" w:rsidP="003A3094">
            <w:pPr>
              <w:tabs>
                <w:tab w:val="decimal" w:pos="720"/>
              </w:tabs>
              <w:ind w:left="-200" w:right="9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8" w:type="pct"/>
            <w:vAlign w:val="bottom"/>
          </w:tcPr>
          <w:p w14:paraId="5DEA1CC0" w14:textId="77777777" w:rsidR="005505FE" w:rsidRPr="003B65FB" w:rsidRDefault="005505FE" w:rsidP="003A3094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333" w:type="pct"/>
            <w:gridSpan w:val="2"/>
            <w:vAlign w:val="bottom"/>
          </w:tcPr>
          <w:p w14:paraId="795DEAFB" w14:textId="77777777" w:rsidR="005505FE" w:rsidRPr="003B65FB" w:rsidRDefault="005505FE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(3,500)</w:t>
            </w:r>
          </w:p>
        </w:tc>
        <w:tc>
          <w:tcPr>
            <w:tcW w:w="29" w:type="pct"/>
            <w:vAlign w:val="bottom"/>
          </w:tcPr>
          <w:p w14:paraId="230C9B58" w14:textId="77777777" w:rsidR="005505FE" w:rsidRPr="003B65FB" w:rsidRDefault="005505FE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3" w:type="pct"/>
            <w:gridSpan w:val="5"/>
            <w:vAlign w:val="bottom"/>
          </w:tcPr>
          <w:p w14:paraId="35B031B2" w14:textId="77777777" w:rsidR="005505FE" w:rsidRPr="003B65FB" w:rsidRDefault="005505FE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(3,500)</w:t>
            </w:r>
          </w:p>
        </w:tc>
        <w:tc>
          <w:tcPr>
            <w:tcW w:w="29" w:type="pct"/>
            <w:vAlign w:val="bottom"/>
          </w:tcPr>
          <w:p w14:paraId="436F5261" w14:textId="77777777" w:rsidR="005505FE" w:rsidRPr="003B65FB" w:rsidRDefault="005505FE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0" w:type="pct"/>
            <w:vAlign w:val="bottom"/>
          </w:tcPr>
          <w:p w14:paraId="20B82F7A" w14:textId="74CA33C5" w:rsidR="005505FE" w:rsidRPr="003B65FB" w:rsidRDefault="00A2159E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9" w:type="pct"/>
            <w:vAlign w:val="bottom"/>
          </w:tcPr>
          <w:p w14:paraId="550225CC" w14:textId="77777777" w:rsidR="005505FE" w:rsidRPr="003B65FB" w:rsidRDefault="005505FE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4E70F214" w14:textId="77777777" w:rsidR="005505FE" w:rsidRPr="003B65FB" w:rsidRDefault="005505FE" w:rsidP="003A3094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3A3094" w:rsidRPr="003B65FB" w14:paraId="3698A175" w14:textId="77777777" w:rsidTr="003A3094">
        <w:trPr>
          <w:trHeight w:val="144"/>
        </w:trPr>
        <w:tc>
          <w:tcPr>
            <w:tcW w:w="814" w:type="pct"/>
          </w:tcPr>
          <w:p w14:paraId="516F13D5" w14:textId="77777777" w:rsidR="005505FE" w:rsidRPr="003B65FB" w:rsidRDefault="005505FE" w:rsidP="0054751B">
            <w:pPr>
              <w:tabs>
                <w:tab w:val="left" w:pos="1710"/>
              </w:tabs>
              <w:ind w:right="-48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 w:rsidRPr="003B65FB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8345D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905" w:type="pct"/>
          </w:tcPr>
          <w:p w14:paraId="2D58BD87" w14:textId="77777777" w:rsidR="005505FE" w:rsidRPr="003B65FB" w:rsidRDefault="005505FE" w:rsidP="0054751B">
            <w:pPr>
              <w:tabs>
                <w:tab w:val="decimal" w:pos="486"/>
              </w:tabs>
              <w:ind w:left="180" w:right="-68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92" w:type="pct"/>
            <w:vAlign w:val="bottom"/>
          </w:tcPr>
          <w:p w14:paraId="406BB424" w14:textId="77777777" w:rsidR="005505FE" w:rsidRPr="008345D6" w:rsidRDefault="005505FE" w:rsidP="0054751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9" w:type="pct"/>
          </w:tcPr>
          <w:p w14:paraId="7EEAA995" w14:textId="77777777" w:rsidR="005505FE" w:rsidRPr="003B65FB" w:rsidRDefault="005505FE" w:rsidP="0054751B">
            <w:pPr>
              <w:tabs>
                <w:tab w:val="decimal" w:pos="48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vAlign w:val="bottom"/>
          </w:tcPr>
          <w:p w14:paraId="0B78B789" w14:textId="77777777" w:rsidR="005505FE" w:rsidRPr="003B65FB" w:rsidRDefault="005505FE" w:rsidP="0054751B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  <w:vAlign w:val="bottom"/>
          </w:tcPr>
          <w:p w14:paraId="3125C6BB" w14:textId="77777777" w:rsidR="005505FE" w:rsidRPr="003B65FB" w:rsidRDefault="005505FE" w:rsidP="0054751B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1145C41C" w14:textId="77777777" w:rsidR="005505FE" w:rsidRPr="003B65FB" w:rsidRDefault="005505FE" w:rsidP="0054751B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3C812749" w14:textId="77777777" w:rsidR="005505FE" w:rsidRPr="003B65FB" w:rsidRDefault="005505FE" w:rsidP="0054751B">
            <w:pPr>
              <w:tabs>
                <w:tab w:val="decimal" w:pos="720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4" w:type="pct"/>
            <w:gridSpan w:val="2"/>
            <w:vAlign w:val="bottom"/>
          </w:tcPr>
          <w:p w14:paraId="41CCEF70" w14:textId="77777777" w:rsidR="005505FE" w:rsidRPr="003B65FB" w:rsidRDefault="005505FE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" w:type="pct"/>
            <w:vAlign w:val="bottom"/>
          </w:tcPr>
          <w:p w14:paraId="6E0A864F" w14:textId="77777777" w:rsidR="005505FE" w:rsidRPr="003B65FB" w:rsidRDefault="005505FE" w:rsidP="003A3094">
            <w:pPr>
              <w:tabs>
                <w:tab w:val="decimal" w:pos="720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2" w:type="pct"/>
            <w:vAlign w:val="bottom"/>
          </w:tcPr>
          <w:p w14:paraId="24CF70BF" w14:textId="77777777" w:rsidR="005505FE" w:rsidRPr="003B65FB" w:rsidRDefault="005505FE" w:rsidP="003A3094">
            <w:pPr>
              <w:tabs>
                <w:tab w:val="decimal" w:pos="720"/>
              </w:tabs>
              <w:ind w:left="-200" w:right="9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8" w:type="pct"/>
            <w:vAlign w:val="bottom"/>
          </w:tcPr>
          <w:p w14:paraId="45252687" w14:textId="77777777" w:rsidR="005505FE" w:rsidRPr="003B65FB" w:rsidRDefault="005505FE" w:rsidP="003A3094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33" w:type="pct"/>
            <w:gridSpan w:val="2"/>
            <w:shd w:val="clear" w:color="auto" w:fill="auto"/>
            <w:vAlign w:val="bottom"/>
          </w:tcPr>
          <w:p w14:paraId="3D43EC66" w14:textId="480D59A2" w:rsidR="005505FE" w:rsidRPr="003B65FB" w:rsidRDefault="00A2159E" w:rsidP="003A30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155,000</w:t>
            </w:r>
          </w:p>
        </w:tc>
        <w:tc>
          <w:tcPr>
            <w:tcW w:w="29" w:type="pct"/>
            <w:vAlign w:val="bottom"/>
          </w:tcPr>
          <w:p w14:paraId="71D0D959" w14:textId="77777777" w:rsidR="005505FE" w:rsidRPr="003B65FB" w:rsidRDefault="005505FE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33" w:type="pct"/>
            <w:gridSpan w:val="5"/>
            <w:vAlign w:val="bottom"/>
          </w:tcPr>
          <w:p w14:paraId="742F126E" w14:textId="3FC1783D" w:rsidR="005505FE" w:rsidRPr="003B65FB" w:rsidRDefault="00A2159E" w:rsidP="003A30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224,530</w:t>
            </w:r>
          </w:p>
        </w:tc>
        <w:tc>
          <w:tcPr>
            <w:tcW w:w="29" w:type="pct"/>
            <w:vAlign w:val="bottom"/>
          </w:tcPr>
          <w:p w14:paraId="4CE303C4" w14:textId="77777777" w:rsidR="005505FE" w:rsidRPr="003B65FB" w:rsidRDefault="005505FE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30" w:type="pct"/>
            <w:vAlign w:val="bottom"/>
          </w:tcPr>
          <w:p w14:paraId="3C144F25" w14:textId="15DCA1A0" w:rsidR="005505FE" w:rsidRPr="003B65FB" w:rsidRDefault="00A2159E" w:rsidP="003A30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163,966</w:t>
            </w:r>
          </w:p>
        </w:tc>
        <w:tc>
          <w:tcPr>
            <w:tcW w:w="29" w:type="pct"/>
            <w:vAlign w:val="bottom"/>
          </w:tcPr>
          <w:p w14:paraId="722D0938" w14:textId="77777777" w:rsidR="005505FE" w:rsidRPr="003B65FB" w:rsidRDefault="005505FE" w:rsidP="003A3094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44C78DD3" w14:textId="1EEAAAAA" w:rsidR="005505FE" w:rsidRPr="003B65FB" w:rsidRDefault="00A2159E" w:rsidP="003A3094">
            <w:pPr>
              <w:pBdr>
                <w:top w:val="single" w:sz="4" w:space="1" w:color="auto"/>
                <w:bottom w:val="double" w:sz="4" w:space="1" w:color="auto"/>
              </w:pBdr>
              <w:ind w:left="-200" w:right="10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227,863</w:t>
            </w:r>
          </w:p>
        </w:tc>
      </w:tr>
    </w:tbl>
    <w:p w14:paraId="1876DC20" w14:textId="2C511F97" w:rsidR="005505FE" w:rsidRDefault="005505FE" w:rsidP="005505FE">
      <w:pPr>
        <w:tabs>
          <w:tab w:val="left" w:pos="540"/>
        </w:tabs>
        <w:ind w:right="40"/>
        <w:rPr>
          <w:rFonts w:ascii="Angsana New" w:hAnsi="Angsana New"/>
          <w:b/>
          <w:bCs/>
          <w:color w:val="000000"/>
          <w:sz w:val="28"/>
        </w:rPr>
      </w:pPr>
    </w:p>
    <w:p w14:paraId="7461B288" w14:textId="77777777" w:rsidR="006F5D58" w:rsidRPr="00B36DE3" w:rsidRDefault="006F5D58" w:rsidP="005505FE">
      <w:pPr>
        <w:tabs>
          <w:tab w:val="left" w:pos="540"/>
        </w:tabs>
        <w:ind w:right="40"/>
        <w:rPr>
          <w:rFonts w:ascii="Angsana New" w:hAnsi="Angsana New"/>
          <w:b/>
          <w:bCs/>
          <w:color w:val="000000"/>
          <w:sz w:val="28"/>
        </w:rPr>
      </w:pPr>
    </w:p>
    <w:p w14:paraId="22E76A34" w14:textId="77777777" w:rsidR="005505FE" w:rsidRPr="00E47B0D" w:rsidRDefault="005505FE" w:rsidP="005505FE">
      <w:pPr>
        <w:pStyle w:val="ListParagraph"/>
        <w:tabs>
          <w:tab w:val="left" w:pos="540"/>
        </w:tabs>
        <w:ind w:left="360" w:right="40"/>
        <w:rPr>
          <w:rFonts w:ascii="Angsana New" w:hAnsi="Angsana New"/>
          <w:b/>
          <w:bCs/>
          <w:color w:val="000000"/>
          <w:sz w:val="6"/>
          <w:szCs w:val="6"/>
        </w:rPr>
      </w:pPr>
    </w:p>
    <w:tbl>
      <w:tblPr>
        <w:tblW w:w="5825" w:type="pct"/>
        <w:tblInd w:w="7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2892"/>
        <w:gridCol w:w="1080"/>
        <w:gridCol w:w="96"/>
        <w:gridCol w:w="1149"/>
        <w:gridCol w:w="89"/>
        <w:gridCol w:w="1169"/>
        <w:gridCol w:w="7"/>
        <w:gridCol w:w="96"/>
        <w:gridCol w:w="34"/>
        <w:gridCol w:w="1135"/>
        <w:gridCol w:w="96"/>
        <w:gridCol w:w="1080"/>
        <w:gridCol w:w="96"/>
        <w:gridCol w:w="1245"/>
        <w:gridCol w:w="82"/>
        <w:gridCol w:w="1258"/>
        <w:gridCol w:w="1323"/>
        <w:gridCol w:w="1268"/>
      </w:tblGrid>
      <w:tr w:rsidR="00E771D5" w:rsidRPr="003B65FB" w14:paraId="39C517F5" w14:textId="77777777" w:rsidTr="00E771D5">
        <w:trPr>
          <w:gridAfter w:val="2"/>
          <w:wAfter w:w="758" w:type="pct"/>
          <w:trHeight w:val="144"/>
        </w:trPr>
        <w:tc>
          <w:tcPr>
            <w:tcW w:w="848" w:type="pct"/>
            <w:vAlign w:val="bottom"/>
          </w:tcPr>
          <w:p w14:paraId="22E217AC" w14:textId="77777777" w:rsidR="006A6A89" w:rsidRPr="003B65FB" w:rsidRDefault="006A6A89" w:rsidP="0054751B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6" w:type="pct"/>
          </w:tcPr>
          <w:p w14:paraId="56B2DF99" w14:textId="77777777" w:rsidR="006A6A89" w:rsidRPr="003B65FB" w:rsidRDefault="006A6A89" w:rsidP="0054751B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16" w:type="pct"/>
          </w:tcPr>
          <w:p w14:paraId="2738E0AD" w14:textId="77777777" w:rsidR="006A6A89" w:rsidRPr="008345D6" w:rsidRDefault="006A6A89" w:rsidP="0054751B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4C101C7F" w14:textId="77777777" w:rsidR="006A6A89" w:rsidRPr="003B65FB" w:rsidRDefault="006A6A89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4" w:type="pct"/>
            <w:gridSpan w:val="3"/>
            <w:vAlign w:val="bottom"/>
          </w:tcPr>
          <w:p w14:paraId="21221133" w14:textId="77777777" w:rsidR="006A6A89" w:rsidRPr="003B65FB" w:rsidRDefault="006A6A89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" w:type="pct"/>
            <w:gridSpan w:val="2"/>
          </w:tcPr>
          <w:p w14:paraId="32FA9BEF" w14:textId="77777777" w:rsidR="006A6A89" w:rsidRPr="003B65FB" w:rsidRDefault="006A6A89" w:rsidP="0054751B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0" w:type="pct"/>
          </w:tcPr>
          <w:p w14:paraId="533CE176" w14:textId="77777777" w:rsidR="006A6A89" w:rsidRPr="003B65FB" w:rsidRDefault="006A6A89" w:rsidP="0054751B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460" w:type="pct"/>
            <w:gridSpan w:val="7"/>
          </w:tcPr>
          <w:p w14:paraId="36AD849C" w14:textId="77777777" w:rsidR="006A6A89" w:rsidRPr="003B65FB" w:rsidRDefault="006A6A89" w:rsidP="0054751B">
            <w:pPr>
              <w:ind w:left="-117" w:right="9" w:firstLine="108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6A6A89">
              <w:rPr>
                <w:rFonts w:ascii="Angsana New" w:hAnsi="Angsana New" w:hint="cs"/>
                <w:color w:val="000000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หน่วย: พันบาท)</w:t>
            </w:r>
          </w:p>
        </w:tc>
      </w:tr>
      <w:tr w:rsidR="00E771D5" w:rsidRPr="003B65FB" w14:paraId="059C5BAB" w14:textId="77777777" w:rsidTr="00E771D5">
        <w:trPr>
          <w:gridAfter w:val="2"/>
          <w:wAfter w:w="758" w:type="pct"/>
          <w:trHeight w:val="144"/>
        </w:trPr>
        <w:tc>
          <w:tcPr>
            <w:tcW w:w="848" w:type="pct"/>
            <w:vAlign w:val="bottom"/>
          </w:tcPr>
          <w:p w14:paraId="5934F030" w14:textId="77777777" w:rsidR="005505FE" w:rsidRPr="003B65FB" w:rsidRDefault="005505FE" w:rsidP="0054751B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6" w:type="pct"/>
          </w:tcPr>
          <w:p w14:paraId="5EEF47A3" w14:textId="77777777" w:rsidR="005505FE" w:rsidRPr="003B65FB" w:rsidRDefault="005505FE" w:rsidP="0054751B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16" w:type="pct"/>
            <w:vMerge w:val="restart"/>
          </w:tcPr>
          <w:p w14:paraId="1C9C2F21" w14:textId="77777777" w:rsidR="005505FE" w:rsidRPr="003B65FB" w:rsidRDefault="005505FE" w:rsidP="0054751B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2EC8C295" w14:textId="77777777" w:rsidR="005505FE" w:rsidRPr="003B65FB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704" w:type="pct"/>
            <w:gridSpan w:val="3"/>
            <w:vAlign w:val="bottom"/>
          </w:tcPr>
          <w:p w14:paraId="66DD8D71" w14:textId="77777777" w:rsidR="005505FE" w:rsidRPr="006A6A89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สัดส่วนความ</w:t>
            </w:r>
          </w:p>
        </w:tc>
        <w:tc>
          <w:tcPr>
            <w:tcW w:w="30" w:type="pct"/>
            <w:gridSpan w:val="2"/>
          </w:tcPr>
          <w:p w14:paraId="5C88148C" w14:textId="77777777" w:rsidR="005505FE" w:rsidRPr="006A6A89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70" w:type="pct"/>
            <w:gridSpan w:val="8"/>
            <w:vAlign w:val="bottom"/>
          </w:tcPr>
          <w:p w14:paraId="6B89194C" w14:textId="77777777" w:rsidR="005505FE" w:rsidRPr="008345D6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771D5" w:rsidRPr="003B65FB" w14:paraId="5948421D" w14:textId="77777777" w:rsidTr="00E771D5">
        <w:trPr>
          <w:gridAfter w:val="2"/>
          <w:wAfter w:w="758" w:type="pct"/>
          <w:trHeight w:val="144"/>
        </w:trPr>
        <w:tc>
          <w:tcPr>
            <w:tcW w:w="848" w:type="pct"/>
            <w:vAlign w:val="bottom"/>
          </w:tcPr>
          <w:p w14:paraId="5A7567B1" w14:textId="77777777" w:rsidR="005505FE" w:rsidRPr="003B65FB" w:rsidRDefault="005505FE" w:rsidP="0054751B">
            <w:pPr>
              <w:ind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6" w:type="pct"/>
          </w:tcPr>
          <w:p w14:paraId="6517D075" w14:textId="77777777" w:rsidR="005505FE" w:rsidRPr="003B65FB" w:rsidRDefault="005505FE" w:rsidP="0054751B">
            <w:pPr>
              <w:ind w:left="198" w:right="-1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16" w:type="pct"/>
            <w:vMerge/>
          </w:tcPr>
          <w:p w14:paraId="5DA50C91" w14:textId="77777777" w:rsidR="005505FE" w:rsidRPr="003B65FB" w:rsidRDefault="005505FE" w:rsidP="0054751B">
            <w:pPr>
              <w:ind w:left="-117" w:right="-8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1FDFFE61" w14:textId="77777777" w:rsidR="005505FE" w:rsidRPr="003B65FB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704" w:type="pct"/>
            <w:gridSpan w:val="3"/>
            <w:vAlign w:val="bottom"/>
          </w:tcPr>
          <w:p w14:paraId="6F2E91B2" w14:textId="77777777" w:rsidR="005505FE" w:rsidRPr="006A6A89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เป็นเจ้าของ</w:t>
            </w:r>
            <w:r w:rsidRPr="006A6A89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6A6A89">
              <w:rPr>
                <w:rFonts w:ascii="Angsana New" w:hAnsi="Angsana New" w:hint="cs"/>
                <w:color w:val="000000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30" w:type="pct"/>
            <w:gridSpan w:val="2"/>
          </w:tcPr>
          <w:p w14:paraId="68985E49" w14:textId="77777777" w:rsidR="005505FE" w:rsidRPr="006A6A89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86" w:type="pct"/>
            <w:gridSpan w:val="4"/>
            <w:vAlign w:val="bottom"/>
          </w:tcPr>
          <w:p w14:paraId="386603D7" w14:textId="77777777" w:rsidR="005505FE" w:rsidRPr="006A6A89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28" w:type="pct"/>
          </w:tcPr>
          <w:p w14:paraId="3CAE2978" w14:textId="77777777" w:rsidR="005505FE" w:rsidRPr="006A6A89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756" w:type="pct"/>
            <w:gridSpan w:val="3"/>
            <w:vAlign w:val="bottom"/>
          </w:tcPr>
          <w:p w14:paraId="0079BCAF" w14:textId="77777777" w:rsidR="005505FE" w:rsidRPr="006A6A89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วิธีราคาทุน</w:t>
            </w:r>
          </w:p>
        </w:tc>
      </w:tr>
      <w:tr w:rsidR="00E771D5" w:rsidRPr="003B65FB" w14:paraId="7B66E2F8" w14:textId="77777777" w:rsidTr="00E771D5">
        <w:trPr>
          <w:gridAfter w:val="2"/>
          <w:wAfter w:w="758" w:type="pct"/>
          <w:trHeight w:val="144"/>
        </w:trPr>
        <w:tc>
          <w:tcPr>
            <w:tcW w:w="848" w:type="pct"/>
            <w:vAlign w:val="bottom"/>
          </w:tcPr>
          <w:p w14:paraId="441D49BF" w14:textId="77777777" w:rsidR="005505FE" w:rsidRPr="003B65FB" w:rsidRDefault="005505FE" w:rsidP="0054751B">
            <w:pP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6" w:type="pct"/>
          </w:tcPr>
          <w:p w14:paraId="32A30951" w14:textId="77777777" w:rsidR="005505FE" w:rsidRPr="003B65FB" w:rsidRDefault="005505FE" w:rsidP="0054751B">
            <w:pPr>
              <w:ind w:left="198" w:right="-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6" w:type="pct"/>
          </w:tcPr>
          <w:p w14:paraId="33A9359A" w14:textId="77777777" w:rsidR="005505FE" w:rsidRPr="008345D6" w:rsidRDefault="005505FE" w:rsidP="0054751B">
            <w:pP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28" w:type="pct"/>
          </w:tcPr>
          <w:p w14:paraId="7D7A323A" w14:textId="77777777" w:rsidR="005505FE" w:rsidRPr="003B65FB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53E5E0BE" w14:textId="77777777" w:rsidR="005505FE" w:rsidRPr="008345D6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" w:type="pct"/>
          </w:tcPr>
          <w:p w14:paraId="34EBB4A9" w14:textId="77777777" w:rsidR="005505FE" w:rsidRPr="003B65FB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  <w:gridSpan w:val="2"/>
            <w:vAlign w:val="bottom"/>
          </w:tcPr>
          <w:p w14:paraId="517E96DA" w14:textId="77777777" w:rsidR="005505FE" w:rsidRPr="008345D6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006E12C6" w14:textId="77777777" w:rsidR="005505FE" w:rsidRPr="003B65FB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19D2E6C9" w14:textId="77777777" w:rsidR="005505FE" w:rsidRPr="003B65FB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8" w:type="pct"/>
            <w:vAlign w:val="bottom"/>
          </w:tcPr>
          <w:p w14:paraId="4AEC70FB" w14:textId="77777777" w:rsidR="005505FE" w:rsidRPr="008345D6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16" w:type="pct"/>
            <w:vAlign w:val="bottom"/>
          </w:tcPr>
          <w:p w14:paraId="6BB728DB" w14:textId="77777777" w:rsidR="005505FE" w:rsidRPr="003B65FB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6CA74FA5" w14:textId="77777777" w:rsidR="005505FE" w:rsidRPr="003B65FB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4" w:type="pct"/>
            <w:vAlign w:val="bottom"/>
          </w:tcPr>
          <w:p w14:paraId="69A750F8" w14:textId="77777777" w:rsidR="005505FE" w:rsidRPr="008345D6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4" w:type="pct"/>
          </w:tcPr>
          <w:p w14:paraId="52DA26D0" w14:textId="77777777" w:rsidR="005505FE" w:rsidRPr="003B65FB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160FE8E9" w14:textId="77777777" w:rsidR="005505FE" w:rsidRPr="003B65FB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771D5" w:rsidRPr="003B65FB" w14:paraId="33354E7D" w14:textId="77777777" w:rsidTr="00E771D5">
        <w:trPr>
          <w:gridAfter w:val="2"/>
          <w:wAfter w:w="758" w:type="pct"/>
          <w:trHeight w:val="144"/>
        </w:trPr>
        <w:tc>
          <w:tcPr>
            <w:tcW w:w="848" w:type="pct"/>
            <w:vAlign w:val="bottom"/>
          </w:tcPr>
          <w:p w14:paraId="351E4A5E" w14:textId="77777777" w:rsidR="005505FE" w:rsidRPr="003B65FB" w:rsidRDefault="005505FE" w:rsidP="0054751B">
            <w:pPr>
              <w:pBdr>
                <w:bottom w:val="single" w:sz="4" w:space="1" w:color="auto"/>
              </w:pBdr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846" w:type="pct"/>
          </w:tcPr>
          <w:p w14:paraId="6617BECE" w14:textId="77777777" w:rsidR="005505FE" w:rsidRPr="003B65FB" w:rsidRDefault="005505FE" w:rsidP="0054751B">
            <w:pPr>
              <w:pBdr>
                <w:bottom w:val="single" w:sz="4" w:space="1" w:color="auto"/>
              </w:pBdr>
              <w:ind w:left="198" w:right="18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316" w:type="pct"/>
          </w:tcPr>
          <w:p w14:paraId="37FFC9B1" w14:textId="77777777" w:rsidR="005505FE" w:rsidRPr="008345D6" w:rsidRDefault="005505FE" w:rsidP="0054751B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28" w:type="pct"/>
          </w:tcPr>
          <w:p w14:paraId="6AE95182" w14:textId="77777777" w:rsidR="005505FE" w:rsidRPr="003B65FB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13E8C9A3" w14:textId="77777777" w:rsidR="005505FE" w:rsidRPr="003B65FB" w:rsidRDefault="005505FE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26" w:type="pct"/>
          </w:tcPr>
          <w:p w14:paraId="648C2AC9" w14:textId="77777777" w:rsidR="005505FE" w:rsidRPr="003B65FB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  <w:gridSpan w:val="2"/>
            <w:vAlign w:val="bottom"/>
          </w:tcPr>
          <w:p w14:paraId="7052402D" w14:textId="77777777" w:rsidR="005505FE" w:rsidRPr="003B65FB" w:rsidRDefault="005505FE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2562</w:t>
            </w:r>
          </w:p>
        </w:tc>
        <w:tc>
          <w:tcPr>
            <w:tcW w:w="28" w:type="pct"/>
          </w:tcPr>
          <w:p w14:paraId="1E74F26A" w14:textId="77777777" w:rsidR="005505FE" w:rsidRPr="003B65FB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07848DED" w14:textId="77777777" w:rsidR="005505FE" w:rsidRPr="003B65FB" w:rsidRDefault="005505FE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28" w:type="pct"/>
          </w:tcPr>
          <w:p w14:paraId="0345602B" w14:textId="77777777" w:rsidR="005505FE" w:rsidRPr="003B65FB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6" w:type="pct"/>
            <w:vAlign w:val="bottom"/>
          </w:tcPr>
          <w:p w14:paraId="17870566" w14:textId="77777777" w:rsidR="005505FE" w:rsidRPr="003B65FB" w:rsidRDefault="005505FE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8345D6">
              <w:rPr>
                <w:rFonts w:ascii="Angsana New" w:hAnsi="Angsana New" w:hint="cs"/>
                <w:color w:val="000000"/>
                <w:sz w:val="28"/>
              </w:rPr>
              <w:t>2</w:t>
            </w:r>
          </w:p>
        </w:tc>
        <w:tc>
          <w:tcPr>
            <w:tcW w:w="28" w:type="pct"/>
          </w:tcPr>
          <w:p w14:paraId="31E6E13D" w14:textId="77777777" w:rsidR="005505FE" w:rsidRPr="003B65FB" w:rsidRDefault="005505FE" w:rsidP="0054751B">
            <w:pP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4" w:type="pct"/>
            <w:vAlign w:val="bottom"/>
          </w:tcPr>
          <w:p w14:paraId="015BC113" w14:textId="77777777" w:rsidR="005505FE" w:rsidRPr="003B65FB" w:rsidRDefault="005505FE" w:rsidP="0054751B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24" w:type="pct"/>
          </w:tcPr>
          <w:p w14:paraId="380A9632" w14:textId="77777777" w:rsidR="005505FE" w:rsidRPr="003B65FB" w:rsidRDefault="005505FE" w:rsidP="0054751B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0930E106" w14:textId="77777777" w:rsidR="005505FE" w:rsidRPr="003B65FB" w:rsidRDefault="005505FE" w:rsidP="0054751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8345D6">
              <w:rPr>
                <w:rFonts w:ascii="Angsana New" w:hAnsi="Angsana New" w:hint="cs"/>
                <w:color w:val="000000"/>
                <w:sz w:val="28"/>
              </w:rPr>
              <w:t>2</w:t>
            </w:r>
          </w:p>
        </w:tc>
      </w:tr>
      <w:tr w:rsidR="00E771D5" w:rsidRPr="003B65FB" w14:paraId="276776F7" w14:textId="77777777" w:rsidTr="00E771D5">
        <w:trPr>
          <w:gridAfter w:val="2"/>
          <w:wAfter w:w="758" w:type="pct"/>
          <w:trHeight w:val="162"/>
        </w:trPr>
        <w:tc>
          <w:tcPr>
            <w:tcW w:w="848" w:type="pct"/>
          </w:tcPr>
          <w:p w14:paraId="1F10EACD" w14:textId="77777777" w:rsidR="005505FE" w:rsidRPr="003B65FB" w:rsidRDefault="005505FE" w:rsidP="0054751B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46" w:type="pct"/>
          </w:tcPr>
          <w:p w14:paraId="670C88B2" w14:textId="77777777" w:rsidR="005505FE" w:rsidRPr="003B65FB" w:rsidRDefault="005505FE" w:rsidP="0054751B">
            <w:pPr>
              <w:ind w:right="-68" w:hanging="104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16" w:type="pct"/>
          </w:tcPr>
          <w:p w14:paraId="66E506C7" w14:textId="77777777" w:rsidR="005505FE" w:rsidRPr="008345D6" w:rsidRDefault="005505FE" w:rsidP="0054751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7B41F2A1" w14:textId="77777777" w:rsidR="005505FE" w:rsidRPr="003B65FB" w:rsidRDefault="005505FE" w:rsidP="0054751B">
            <w:pPr>
              <w:tabs>
                <w:tab w:val="decimal" w:pos="351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</w:tcPr>
          <w:p w14:paraId="2C0611BC" w14:textId="77777777" w:rsidR="005505FE" w:rsidRPr="003B65FB" w:rsidRDefault="005505FE" w:rsidP="0054751B">
            <w:pPr>
              <w:tabs>
                <w:tab w:val="decimal" w:pos="351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" w:type="pct"/>
          </w:tcPr>
          <w:p w14:paraId="7FE32DE3" w14:textId="77777777" w:rsidR="005505FE" w:rsidRPr="003B65FB" w:rsidRDefault="005505FE" w:rsidP="0054751B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  <w:gridSpan w:val="2"/>
          </w:tcPr>
          <w:p w14:paraId="49646070" w14:textId="77777777" w:rsidR="005505FE" w:rsidRPr="003B65FB" w:rsidRDefault="005505FE" w:rsidP="0054751B">
            <w:pPr>
              <w:tabs>
                <w:tab w:val="decimal" w:pos="324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2AD49602" w14:textId="77777777" w:rsidR="005505FE" w:rsidRPr="003B65FB" w:rsidRDefault="005505FE" w:rsidP="0054751B">
            <w:pPr>
              <w:tabs>
                <w:tab w:val="decimal" w:pos="720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2" w:type="pct"/>
            <w:gridSpan w:val="2"/>
          </w:tcPr>
          <w:p w14:paraId="388BA517" w14:textId="77777777" w:rsidR="005505FE" w:rsidRPr="003B65FB" w:rsidRDefault="005505FE" w:rsidP="0054751B">
            <w:pPr>
              <w:tabs>
                <w:tab w:val="decimal" w:pos="720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60493F71" w14:textId="77777777" w:rsidR="005505FE" w:rsidRPr="003B65FB" w:rsidRDefault="005505FE" w:rsidP="0054751B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6" w:type="pct"/>
          </w:tcPr>
          <w:p w14:paraId="7513B4F4" w14:textId="77777777" w:rsidR="005505FE" w:rsidRPr="003B65FB" w:rsidRDefault="005505FE" w:rsidP="0054751B">
            <w:pPr>
              <w:tabs>
                <w:tab w:val="decimal" w:pos="567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1011EBDB" w14:textId="77777777" w:rsidR="005505FE" w:rsidRPr="003B65FB" w:rsidRDefault="005505FE" w:rsidP="0054751B">
            <w:pPr>
              <w:tabs>
                <w:tab w:val="decimal" w:pos="567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4" w:type="pct"/>
          </w:tcPr>
          <w:p w14:paraId="1A91E3BD" w14:textId="77777777" w:rsidR="005505FE" w:rsidRPr="003B65FB" w:rsidRDefault="005505FE" w:rsidP="0054751B">
            <w:pPr>
              <w:tabs>
                <w:tab w:val="decimal" w:pos="567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" w:type="pct"/>
          </w:tcPr>
          <w:p w14:paraId="69DA7F75" w14:textId="77777777" w:rsidR="005505FE" w:rsidRPr="003B65FB" w:rsidRDefault="005505FE" w:rsidP="0054751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8" w:type="pct"/>
          </w:tcPr>
          <w:p w14:paraId="7E589560" w14:textId="77777777" w:rsidR="005505FE" w:rsidRPr="003B65FB" w:rsidRDefault="005505FE" w:rsidP="0054751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771D5" w:rsidRPr="003B65FB" w14:paraId="0E69DCFC" w14:textId="77777777" w:rsidTr="00E771D5">
        <w:trPr>
          <w:gridAfter w:val="2"/>
          <w:wAfter w:w="758" w:type="pct"/>
          <w:trHeight w:val="234"/>
        </w:trPr>
        <w:tc>
          <w:tcPr>
            <w:tcW w:w="848" w:type="pct"/>
          </w:tcPr>
          <w:p w14:paraId="474BBB92" w14:textId="77777777" w:rsidR="005505FE" w:rsidRPr="003B65FB" w:rsidRDefault="005505FE" w:rsidP="0054751B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846" w:type="pct"/>
          </w:tcPr>
          <w:p w14:paraId="3F67A1B6" w14:textId="77777777" w:rsidR="005505FE" w:rsidRPr="003B65FB" w:rsidRDefault="005505FE" w:rsidP="0054751B">
            <w:pPr>
              <w:ind w:left="216" w:right="-68" w:hanging="10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ประกอบกิจการโรงสีและโรงเลื่อย</w:t>
            </w:r>
          </w:p>
        </w:tc>
        <w:tc>
          <w:tcPr>
            <w:tcW w:w="316" w:type="pct"/>
          </w:tcPr>
          <w:p w14:paraId="05B39C83" w14:textId="77777777" w:rsidR="005505FE" w:rsidRPr="008345D6" w:rsidRDefault="005505FE" w:rsidP="0054751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28" w:type="pct"/>
          </w:tcPr>
          <w:p w14:paraId="5687F573" w14:textId="77777777" w:rsidR="005505FE" w:rsidRPr="003B65FB" w:rsidRDefault="005505FE" w:rsidP="0054751B">
            <w:pPr>
              <w:tabs>
                <w:tab w:val="decimal" w:pos="584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38E02EE5" w14:textId="77777777" w:rsidR="005505FE" w:rsidRPr="003B65FB" w:rsidRDefault="005505FE" w:rsidP="00E771D5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49.99</w:t>
            </w:r>
          </w:p>
        </w:tc>
        <w:tc>
          <w:tcPr>
            <w:tcW w:w="26" w:type="pct"/>
            <w:vAlign w:val="bottom"/>
          </w:tcPr>
          <w:p w14:paraId="0B73D32C" w14:textId="77777777" w:rsidR="005505FE" w:rsidRPr="003B65FB" w:rsidRDefault="005505FE" w:rsidP="00E771D5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  <w:gridSpan w:val="2"/>
            <w:vAlign w:val="bottom"/>
          </w:tcPr>
          <w:p w14:paraId="7578F980" w14:textId="77777777" w:rsidR="005505FE" w:rsidRPr="003B65FB" w:rsidRDefault="005505FE" w:rsidP="00E771D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8" w:type="pct"/>
            <w:vAlign w:val="bottom"/>
          </w:tcPr>
          <w:p w14:paraId="3D089E62" w14:textId="77777777" w:rsidR="005505FE" w:rsidRPr="003B65FB" w:rsidRDefault="005505FE" w:rsidP="00E54D51">
            <w:pPr>
              <w:tabs>
                <w:tab w:val="decimal" w:pos="853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0EB0EB3F" w14:textId="4BAFC513" w:rsidR="005505FE" w:rsidRPr="003B65FB" w:rsidRDefault="00E54D51" w:rsidP="00E771D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  <w:tc>
          <w:tcPr>
            <w:tcW w:w="28" w:type="pct"/>
            <w:vAlign w:val="bottom"/>
          </w:tcPr>
          <w:p w14:paraId="343D9AF7" w14:textId="77777777" w:rsidR="005505FE" w:rsidRPr="003B65FB" w:rsidRDefault="005505FE" w:rsidP="00E771D5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6" w:type="pct"/>
            <w:vAlign w:val="bottom"/>
          </w:tcPr>
          <w:p w14:paraId="3A6ECFB8" w14:textId="77777777" w:rsidR="005505FE" w:rsidRPr="003B65FB" w:rsidRDefault="005505FE" w:rsidP="00E771D5">
            <w:pPr>
              <w:tabs>
                <w:tab w:val="decimal" w:pos="674"/>
                <w:tab w:val="decimal" w:pos="792"/>
                <w:tab w:val="decimal" w:pos="853"/>
              </w:tabs>
              <w:ind w:right="10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8" w:type="pct"/>
            <w:vAlign w:val="bottom"/>
          </w:tcPr>
          <w:p w14:paraId="4823A574" w14:textId="77777777" w:rsidR="005505FE" w:rsidRPr="003B65FB" w:rsidRDefault="005505FE" w:rsidP="00E771D5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4" w:type="pct"/>
            <w:vAlign w:val="bottom"/>
          </w:tcPr>
          <w:p w14:paraId="1A8F244A" w14:textId="1C5E73A9" w:rsidR="005505FE" w:rsidRPr="003B65FB" w:rsidRDefault="00E54D51" w:rsidP="00E771D5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  <w:tc>
          <w:tcPr>
            <w:tcW w:w="24" w:type="pct"/>
            <w:vAlign w:val="bottom"/>
          </w:tcPr>
          <w:p w14:paraId="006FF9DD" w14:textId="77777777" w:rsidR="005505FE" w:rsidRPr="003B65FB" w:rsidRDefault="005505FE" w:rsidP="00E771D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62D131A1" w14:textId="6AE40E6F" w:rsidR="005505FE" w:rsidRPr="003B65FB" w:rsidRDefault="005505FE" w:rsidP="00E771D5">
            <w:pPr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 xml:space="preserve">      -</w:t>
            </w:r>
          </w:p>
        </w:tc>
      </w:tr>
      <w:tr w:rsidR="00E771D5" w:rsidRPr="003B65FB" w14:paraId="6C63CD32" w14:textId="23F3295D" w:rsidTr="00E771D5">
        <w:trPr>
          <w:trHeight w:val="144"/>
        </w:trPr>
        <w:tc>
          <w:tcPr>
            <w:tcW w:w="848" w:type="pct"/>
          </w:tcPr>
          <w:p w14:paraId="59E9D4D6" w14:textId="77777777" w:rsidR="00E771D5" w:rsidRDefault="00E771D5" w:rsidP="00E771D5">
            <w:pPr>
              <w:ind w:right="-486"/>
              <w:jc w:val="both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 xml:space="preserve">บริษัท ซิสเต็ม แอนด์ ซอฟท์แวร์ </w:t>
            </w:r>
          </w:p>
          <w:p w14:paraId="0E4F7948" w14:textId="5904141E" w:rsidR="00E771D5" w:rsidRPr="003B65FB" w:rsidRDefault="00E771D5" w:rsidP="00E771D5">
            <w:pPr>
              <w:ind w:left="284" w:right="-486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เซอร์วิสเซส จำกัด</w:t>
            </w:r>
          </w:p>
        </w:tc>
        <w:tc>
          <w:tcPr>
            <w:tcW w:w="846" w:type="pct"/>
            <w:vAlign w:val="bottom"/>
          </w:tcPr>
          <w:p w14:paraId="09E341C4" w14:textId="77777777" w:rsidR="00E771D5" w:rsidRDefault="00E771D5" w:rsidP="00E771D5">
            <w:pPr>
              <w:ind w:left="180" w:right="-68" w:hanging="104"/>
              <w:jc w:val="both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ให้บริการและจำหน่ายอุปกรณ์ต่าง ๆ</w:t>
            </w:r>
          </w:p>
          <w:p w14:paraId="19EC6872" w14:textId="37F33FCC" w:rsidR="00E771D5" w:rsidRPr="003B65FB" w:rsidRDefault="00E771D5" w:rsidP="00E771D5">
            <w:pPr>
              <w:ind w:left="436" w:right="-68" w:hanging="10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ที่เกี่ยวข้องกับเกมส์วีอาร์</w:t>
            </w:r>
          </w:p>
        </w:tc>
        <w:tc>
          <w:tcPr>
            <w:tcW w:w="316" w:type="pct"/>
          </w:tcPr>
          <w:p w14:paraId="2FDFABFA" w14:textId="77777777" w:rsidR="00422D67" w:rsidRDefault="00422D67" w:rsidP="00E771D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1D6F941D" w14:textId="744FAE53" w:rsidR="00E771D5" w:rsidRPr="008345D6" w:rsidRDefault="00E771D5" w:rsidP="00E771D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28" w:type="pct"/>
          </w:tcPr>
          <w:p w14:paraId="5C91E6F0" w14:textId="77777777" w:rsidR="00E771D5" w:rsidRPr="003B65FB" w:rsidRDefault="00E771D5" w:rsidP="00E771D5">
            <w:pPr>
              <w:tabs>
                <w:tab w:val="decimal" w:pos="62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vAlign w:val="center"/>
          </w:tcPr>
          <w:p w14:paraId="3DCB1EDD" w14:textId="77777777" w:rsidR="00422D67" w:rsidRDefault="00422D67" w:rsidP="00E771D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64556D30" w14:textId="32D5592F" w:rsidR="00E771D5" w:rsidRPr="003B65FB" w:rsidRDefault="00E771D5" w:rsidP="00E771D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35</w:t>
            </w:r>
          </w:p>
        </w:tc>
        <w:tc>
          <w:tcPr>
            <w:tcW w:w="26" w:type="pct"/>
            <w:vAlign w:val="center"/>
          </w:tcPr>
          <w:p w14:paraId="3C4AA8C6" w14:textId="77777777" w:rsidR="00E771D5" w:rsidRPr="003B65FB" w:rsidRDefault="00E771D5" w:rsidP="00E771D5">
            <w:pPr>
              <w:tabs>
                <w:tab w:val="decimal" w:pos="742"/>
              </w:tabs>
              <w:ind w:left="-25"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  <w:gridSpan w:val="2"/>
            <w:vAlign w:val="center"/>
          </w:tcPr>
          <w:p w14:paraId="2A717513" w14:textId="77777777" w:rsidR="00422D67" w:rsidRDefault="00422D67" w:rsidP="00E771D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173981B5" w14:textId="346BE65E" w:rsidR="00E771D5" w:rsidRPr="003B65FB" w:rsidRDefault="00E771D5" w:rsidP="00E771D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35</w:t>
            </w:r>
          </w:p>
        </w:tc>
        <w:tc>
          <w:tcPr>
            <w:tcW w:w="28" w:type="pct"/>
          </w:tcPr>
          <w:p w14:paraId="1431C510" w14:textId="77777777" w:rsidR="00E771D5" w:rsidRPr="003B65FB" w:rsidRDefault="00E771D5" w:rsidP="00E771D5">
            <w:pPr>
              <w:tabs>
                <w:tab w:val="decimal" w:pos="853"/>
              </w:tabs>
              <w:ind w:right="-6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5461B527" w14:textId="24F4E852" w:rsidR="00E771D5" w:rsidRPr="003B65FB" w:rsidRDefault="00E771D5" w:rsidP="00E771D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3,500</w:t>
            </w:r>
          </w:p>
        </w:tc>
        <w:tc>
          <w:tcPr>
            <w:tcW w:w="28" w:type="pct"/>
            <w:vAlign w:val="bottom"/>
          </w:tcPr>
          <w:p w14:paraId="436F77CD" w14:textId="77777777" w:rsidR="00E771D5" w:rsidRPr="003B65FB" w:rsidRDefault="00E771D5" w:rsidP="00E771D5">
            <w:pPr>
              <w:tabs>
                <w:tab w:val="decimal" w:pos="621"/>
              </w:tabs>
              <w:ind w:right="-6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6" w:type="pct"/>
            <w:vAlign w:val="bottom"/>
          </w:tcPr>
          <w:p w14:paraId="2653DD20" w14:textId="628155F9" w:rsidR="00E771D5" w:rsidRPr="003B65FB" w:rsidRDefault="00E771D5" w:rsidP="00E771D5">
            <w:pPr>
              <w:tabs>
                <w:tab w:val="decimal" w:pos="720"/>
                <w:tab w:val="decimal" w:pos="792"/>
              </w:tabs>
              <w:ind w:left="-200" w:right="10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3,500</w:t>
            </w:r>
          </w:p>
        </w:tc>
        <w:tc>
          <w:tcPr>
            <w:tcW w:w="28" w:type="pct"/>
            <w:vAlign w:val="bottom"/>
          </w:tcPr>
          <w:p w14:paraId="7A56CC71" w14:textId="77777777" w:rsidR="00E771D5" w:rsidRPr="003B65FB" w:rsidRDefault="00E771D5" w:rsidP="00E771D5">
            <w:pPr>
              <w:tabs>
                <w:tab w:val="decimal" w:pos="720"/>
              </w:tabs>
              <w:ind w:left="-20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4" w:type="pct"/>
            <w:vAlign w:val="bottom"/>
          </w:tcPr>
          <w:p w14:paraId="6EEE179D" w14:textId="16CC168A" w:rsidR="00E771D5" w:rsidRPr="003B65FB" w:rsidRDefault="00E771D5" w:rsidP="00E771D5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3,500</w:t>
            </w:r>
          </w:p>
        </w:tc>
        <w:tc>
          <w:tcPr>
            <w:tcW w:w="24" w:type="pct"/>
            <w:vAlign w:val="bottom"/>
          </w:tcPr>
          <w:p w14:paraId="3F0CD8F2" w14:textId="77777777" w:rsidR="00E771D5" w:rsidRPr="003B65FB" w:rsidRDefault="00E771D5" w:rsidP="00E771D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6AEB9FF1" w14:textId="2E8960E2" w:rsidR="00E771D5" w:rsidRPr="003B65FB" w:rsidRDefault="00E771D5" w:rsidP="00E771D5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3,500</w:t>
            </w:r>
          </w:p>
        </w:tc>
        <w:tc>
          <w:tcPr>
            <w:tcW w:w="387" w:type="pct"/>
          </w:tcPr>
          <w:p w14:paraId="42869F57" w14:textId="77777777" w:rsidR="00E771D5" w:rsidRPr="003B65FB" w:rsidRDefault="00E771D5" w:rsidP="00E771D5">
            <w:pPr>
              <w:overflowPunct/>
              <w:autoSpaceDE/>
              <w:autoSpaceDN/>
              <w:adjustRightInd/>
              <w:textAlignment w:val="auto"/>
              <w:rPr>
                <w:rFonts w:hint="eastAsia"/>
              </w:rPr>
            </w:pPr>
          </w:p>
        </w:tc>
        <w:tc>
          <w:tcPr>
            <w:tcW w:w="371" w:type="pct"/>
          </w:tcPr>
          <w:p w14:paraId="419B9C2E" w14:textId="112EB60A" w:rsidR="00E771D5" w:rsidRPr="003B65FB" w:rsidRDefault="00E771D5" w:rsidP="00E771D5">
            <w:pPr>
              <w:overflowPunct/>
              <w:autoSpaceDE/>
              <w:autoSpaceDN/>
              <w:adjustRightInd/>
              <w:textAlignment w:val="auto"/>
              <w:rPr>
                <w:rFonts w:hint="eastAsia"/>
              </w:rPr>
            </w:pPr>
          </w:p>
        </w:tc>
      </w:tr>
      <w:tr w:rsidR="00E771D5" w:rsidRPr="003B65FB" w14:paraId="44586A7D" w14:textId="77777777" w:rsidTr="00E771D5">
        <w:trPr>
          <w:gridAfter w:val="2"/>
          <w:wAfter w:w="758" w:type="pct"/>
          <w:trHeight w:val="144"/>
        </w:trPr>
        <w:tc>
          <w:tcPr>
            <w:tcW w:w="848" w:type="pct"/>
          </w:tcPr>
          <w:p w14:paraId="4943F725" w14:textId="77777777" w:rsidR="00E771D5" w:rsidRPr="003B65FB" w:rsidRDefault="00E771D5" w:rsidP="00E771D5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846" w:type="pct"/>
            <w:vAlign w:val="bottom"/>
          </w:tcPr>
          <w:p w14:paraId="4F6D1E68" w14:textId="77777777" w:rsidR="00E771D5" w:rsidRPr="003B65FB" w:rsidRDefault="00E771D5" w:rsidP="00E771D5">
            <w:pPr>
              <w:ind w:left="180" w:right="-68" w:hanging="10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16" w:type="pct"/>
          </w:tcPr>
          <w:p w14:paraId="28345F10" w14:textId="77777777" w:rsidR="00E771D5" w:rsidRPr="008345D6" w:rsidRDefault="00E771D5" w:rsidP="00E771D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7C2FB623" w14:textId="77777777" w:rsidR="00E771D5" w:rsidRPr="003B65FB" w:rsidRDefault="00E771D5" w:rsidP="00E771D5">
            <w:pPr>
              <w:tabs>
                <w:tab w:val="decimal" w:pos="71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</w:tcPr>
          <w:p w14:paraId="4D6B47F0" w14:textId="77777777" w:rsidR="00E771D5" w:rsidRPr="003B65FB" w:rsidRDefault="00E771D5" w:rsidP="00E771D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" w:type="pct"/>
          </w:tcPr>
          <w:p w14:paraId="27B39955" w14:textId="77777777" w:rsidR="00E771D5" w:rsidRPr="003B65FB" w:rsidRDefault="00E771D5" w:rsidP="00E771D5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  <w:gridSpan w:val="2"/>
          </w:tcPr>
          <w:p w14:paraId="300E0EDF" w14:textId="77777777" w:rsidR="00E771D5" w:rsidRPr="003B65FB" w:rsidRDefault="00E771D5" w:rsidP="00E771D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265D554F" w14:textId="77777777" w:rsidR="00E771D5" w:rsidRPr="003B65FB" w:rsidRDefault="00E771D5" w:rsidP="00E771D5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2" w:type="pct"/>
            <w:gridSpan w:val="2"/>
          </w:tcPr>
          <w:p w14:paraId="659E786F" w14:textId="77777777" w:rsidR="00E771D5" w:rsidRPr="003B65FB" w:rsidRDefault="00E771D5" w:rsidP="00E771D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0B7F3822" w14:textId="77777777" w:rsidR="00E771D5" w:rsidRPr="003B65FB" w:rsidRDefault="00E771D5" w:rsidP="00E771D5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6" w:type="pct"/>
          </w:tcPr>
          <w:p w14:paraId="2A9922DB" w14:textId="77777777" w:rsidR="00E771D5" w:rsidRPr="003B65FB" w:rsidRDefault="00E771D5" w:rsidP="00E771D5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4FDAEF5E" w14:textId="77777777" w:rsidR="00E771D5" w:rsidRPr="003B65FB" w:rsidRDefault="00E771D5" w:rsidP="00E771D5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4" w:type="pct"/>
            <w:vAlign w:val="bottom"/>
          </w:tcPr>
          <w:p w14:paraId="1D1DD1C0" w14:textId="66AC574B" w:rsidR="00E771D5" w:rsidRPr="003B65FB" w:rsidRDefault="00E771D5" w:rsidP="00E771D5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23,500</w:t>
            </w:r>
          </w:p>
        </w:tc>
        <w:tc>
          <w:tcPr>
            <w:tcW w:w="24" w:type="pct"/>
          </w:tcPr>
          <w:p w14:paraId="1C047C1B" w14:textId="77777777" w:rsidR="00E771D5" w:rsidRPr="003B65FB" w:rsidRDefault="00E771D5" w:rsidP="00E771D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8" w:type="pct"/>
          </w:tcPr>
          <w:p w14:paraId="7319EAFA" w14:textId="77777777" w:rsidR="00E771D5" w:rsidRPr="003B65FB" w:rsidRDefault="00E771D5" w:rsidP="00E771D5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3,500</w:t>
            </w:r>
          </w:p>
        </w:tc>
      </w:tr>
      <w:tr w:rsidR="00E771D5" w:rsidRPr="003B65FB" w14:paraId="0171D7D5" w14:textId="77777777" w:rsidTr="00E771D5">
        <w:trPr>
          <w:gridAfter w:val="2"/>
          <w:wAfter w:w="758" w:type="pct"/>
          <w:trHeight w:val="144"/>
        </w:trPr>
        <w:tc>
          <w:tcPr>
            <w:tcW w:w="848" w:type="pct"/>
          </w:tcPr>
          <w:p w14:paraId="0EFA0605" w14:textId="77777777" w:rsidR="00E771D5" w:rsidRPr="003B65FB" w:rsidRDefault="00E771D5" w:rsidP="00E771D5">
            <w:pPr>
              <w:ind w:right="-486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color w:val="000000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ค่าเผื่อการด้อยค่า</w:t>
            </w:r>
          </w:p>
        </w:tc>
        <w:tc>
          <w:tcPr>
            <w:tcW w:w="846" w:type="pct"/>
            <w:vAlign w:val="bottom"/>
          </w:tcPr>
          <w:p w14:paraId="28C5A1AB" w14:textId="77777777" w:rsidR="00E771D5" w:rsidRPr="003B65FB" w:rsidRDefault="00E771D5" w:rsidP="00E771D5">
            <w:pPr>
              <w:ind w:left="180" w:right="-68" w:hanging="104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16" w:type="pct"/>
          </w:tcPr>
          <w:p w14:paraId="40D7EB46" w14:textId="77777777" w:rsidR="00E771D5" w:rsidRPr="003B65FB" w:rsidRDefault="00E771D5" w:rsidP="00E771D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3669A137" w14:textId="77777777" w:rsidR="00E771D5" w:rsidRPr="003B65FB" w:rsidRDefault="00E771D5" w:rsidP="00E771D5">
            <w:pPr>
              <w:tabs>
                <w:tab w:val="decimal" w:pos="623"/>
              </w:tabs>
              <w:ind w:left="-25" w:right="-68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336" w:type="pct"/>
          </w:tcPr>
          <w:p w14:paraId="0D5A8B15" w14:textId="77777777" w:rsidR="00E771D5" w:rsidRPr="008345D6" w:rsidRDefault="00E771D5" w:rsidP="00E771D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" w:type="pct"/>
          </w:tcPr>
          <w:p w14:paraId="65965EC5" w14:textId="77777777" w:rsidR="00E771D5" w:rsidRPr="003B65FB" w:rsidRDefault="00E771D5" w:rsidP="00E771D5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  <w:gridSpan w:val="2"/>
          </w:tcPr>
          <w:p w14:paraId="54BEA9F8" w14:textId="77777777" w:rsidR="00E771D5" w:rsidRPr="008345D6" w:rsidRDefault="00E771D5" w:rsidP="00E771D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318B7958" w14:textId="77777777" w:rsidR="00E771D5" w:rsidRPr="003B65FB" w:rsidRDefault="00E771D5" w:rsidP="00E771D5">
            <w:pPr>
              <w:tabs>
                <w:tab w:val="decimal" w:pos="853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2" w:type="pct"/>
            <w:gridSpan w:val="2"/>
          </w:tcPr>
          <w:p w14:paraId="4EBAEE2C" w14:textId="77777777" w:rsidR="00E771D5" w:rsidRPr="003B65FB" w:rsidRDefault="00E771D5" w:rsidP="00E771D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744FF994" w14:textId="77777777" w:rsidR="00E771D5" w:rsidRPr="003B65FB" w:rsidRDefault="00E771D5" w:rsidP="00E771D5">
            <w:pPr>
              <w:tabs>
                <w:tab w:val="decimal" w:pos="621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6" w:type="pct"/>
          </w:tcPr>
          <w:p w14:paraId="3B269CAD" w14:textId="77777777" w:rsidR="00E771D5" w:rsidRPr="003B65FB" w:rsidRDefault="00E771D5" w:rsidP="00E771D5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8" w:type="pct"/>
          </w:tcPr>
          <w:p w14:paraId="535560B4" w14:textId="77777777" w:rsidR="00E771D5" w:rsidRPr="003B65FB" w:rsidRDefault="00E771D5" w:rsidP="00E771D5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364" w:type="pct"/>
            <w:vAlign w:val="bottom"/>
          </w:tcPr>
          <w:p w14:paraId="0D6BBAA7" w14:textId="77777777" w:rsidR="00E771D5" w:rsidRPr="003B65FB" w:rsidRDefault="00E771D5" w:rsidP="00E771D5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(3,500)</w:t>
            </w:r>
          </w:p>
        </w:tc>
        <w:tc>
          <w:tcPr>
            <w:tcW w:w="24" w:type="pct"/>
          </w:tcPr>
          <w:p w14:paraId="78E4434D" w14:textId="77777777" w:rsidR="00E771D5" w:rsidRPr="003B65FB" w:rsidRDefault="00E771D5" w:rsidP="00E771D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8" w:type="pct"/>
          </w:tcPr>
          <w:p w14:paraId="67F6C85F" w14:textId="77777777" w:rsidR="00E771D5" w:rsidRPr="003B65FB" w:rsidRDefault="00E771D5" w:rsidP="00E771D5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(3,500)</w:t>
            </w:r>
          </w:p>
        </w:tc>
      </w:tr>
      <w:tr w:rsidR="00E771D5" w:rsidRPr="003B65FB" w14:paraId="1109544E" w14:textId="77777777" w:rsidTr="00E771D5">
        <w:trPr>
          <w:gridAfter w:val="2"/>
          <w:wAfter w:w="758" w:type="pct"/>
          <w:trHeight w:val="144"/>
        </w:trPr>
        <w:tc>
          <w:tcPr>
            <w:tcW w:w="848" w:type="pct"/>
          </w:tcPr>
          <w:p w14:paraId="0771A866" w14:textId="77777777" w:rsidR="00E771D5" w:rsidRPr="003B65FB" w:rsidRDefault="00E771D5" w:rsidP="00E771D5">
            <w:pPr>
              <w:tabs>
                <w:tab w:val="left" w:pos="1710"/>
              </w:tabs>
              <w:ind w:right="-48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 w:rsidRPr="003B65FB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8345D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846" w:type="pct"/>
          </w:tcPr>
          <w:p w14:paraId="2E56165E" w14:textId="77777777" w:rsidR="00E771D5" w:rsidRPr="003B65FB" w:rsidRDefault="00E771D5" w:rsidP="00E771D5">
            <w:pPr>
              <w:tabs>
                <w:tab w:val="decimal" w:pos="486"/>
              </w:tabs>
              <w:ind w:left="180" w:right="-68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16" w:type="pct"/>
            <w:vAlign w:val="bottom"/>
          </w:tcPr>
          <w:p w14:paraId="37A4D3CD" w14:textId="77777777" w:rsidR="00E771D5" w:rsidRPr="008345D6" w:rsidRDefault="00E771D5" w:rsidP="00E771D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8" w:type="pct"/>
          </w:tcPr>
          <w:p w14:paraId="495E31C8" w14:textId="77777777" w:rsidR="00E771D5" w:rsidRPr="003B65FB" w:rsidRDefault="00E771D5" w:rsidP="00E771D5">
            <w:pPr>
              <w:tabs>
                <w:tab w:val="decimal" w:pos="486"/>
              </w:tabs>
              <w:ind w:left="-25" w:right="-6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3DA8A0C5" w14:textId="77777777" w:rsidR="00E771D5" w:rsidRPr="003B65FB" w:rsidRDefault="00E771D5" w:rsidP="00E771D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" w:type="pct"/>
            <w:vAlign w:val="bottom"/>
          </w:tcPr>
          <w:p w14:paraId="092C7A9D" w14:textId="77777777" w:rsidR="00E771D5" w:rsidRPr="003B65FB" w:rsidRDefault="00E771D5" w:rsidP="00E771D5">
            <w:pPr>
              <w:tabs>
                <w:tab w:val="decimal" w:pos="742"/>
              </w:tabs>
              <w:ind w:left="-25" w:right="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4" w:type="pct"/>
            <w:gridSpan w:val="2"/>
            <w:vAlign w:val="bottom"/>
          </w:tcPr>
          <w:p w14:paraId="0A6892BC" w14:textId="77777777" w:rsidR="00E771D5" w:rsidRPr="003B65FB" w:rsidRDefault="00E771D5" w:rsidP="00E771D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68D1E487" w14:textId="77777777" w:rsidR="00E771D5" w:rsidRPr="003B65FB" w:rsidRDefault="00E771D5" w:rsidP="00E771D5">
            <w:pPr>
              <w:tabs>
                <w:tab w:val="decimal" w:pos="720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5738EBA7" w14:textId="77777777" w:rsidR="00E771D5" w:rsidRPr="003B65FB" w:rsidRDefault="00E771D5" w:rsidP="00E771D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" w:type="pct"/>
            <w:vAlign w:val="bottom"/>
          </w:tcPr>
          <w:p w14:paraId="3DB552FD" w14:textId="77777777" w:rsidR="00E771D5" w:rsidRPr="003B65FB" w:rsidRDefault="00E771D5" w:rsidP="00E771D5">
            <w:pPr>
              <w:tabs>
                <w:tab w:val="decimal" w:pos="720"/>
              </w:tabs>
              <w:ind w:right="-68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6" w:type="pct"/>
          </w:tcPr>
          <w:p w14:paraId="703D8E45" w14:textId="77777777" w:rsidR="00E771D5" w:rsidRPr="003B65FB" w:rsidRDefault="00E771D5" w:rsidP="00E771D5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8" w:type="pct"/>
          </w:tcPr>
          <w:p w14:paraId="0487EF85" w14:textId="77777777" w:rsidR="00E771D5" w:rsidRPr="003B65FB" w:rsidRDefault="00E771D5" w:rsidP="00E771D5">
            <w:pPr>
              <w:tabs>
                <w:tab w:val="decimal" w:pos="720"/>
              </w:tabs>
              <w:ind w:left="-20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6DFC7DEE" w14:textId="30DF1651" w:rsidR="00E771D5" w:rsidRPr="003B65FB" w:rsidRDefault="00E771D5" w:rsidP="00E771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24" w:type="pct"/>
          </w:tcPr>
          <w:p w14:paraId="0A7811A5" w14:textId="77777777" w:rsidR="00E771D5" w:rsidRPr="003B65FB" w:rsidRDefault="00E771D5" w:rsidP="00E771D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68" w:type="pct"/>
            <w:vAlign w:val="bottom"/>
          </w:tcPr>
          <w:p w14:paraId="3B4995EC" w14:textId="77777777" w:rsidR="00E771D5" w:rsidRPr="003B65FB" w:rsidRDefault="00E771D5" w:rsidP="00E771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</w:tr>
    </w:tbl>
    <w:p w14:paraId="2DF3F872" w14:textId="77777777" w:rsidR="005505FE" w:rsidRPr="008345D6" w:rsidRDefault="005505FE" w:rsidP="005505FE">
      <w:pPr>
        <w:tabs>
          <w:tab w:val="left" w:pos="709"/>
        </w:tabs>
        <w:spacing w:before="120"/>
        <w:ind w:right="-43"/>
        <w:jc w:val="thaiDistribute"/>
        <w:rPr>
          <w:rFonts w:ascii="Angsana New" w:hAnsi="Angsana New"/>
          <w:sz w:val="28"/>
        </w:rPr>
        <w:sectPr w:rsidR="005505FE" w:rsidRPr="008345D6" w:rsidSect="00D9003F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936" w:left="720" w:header="864" w:footer="432" w:gutter="0"/>
          <w:cols w:space="720"/>
          <w:docGrid w:linePitch="326"/>
        </w:sectPr>
      </w:pPr>
    </w:p>
    <w:p w14:paraId="038F0B87" w14:textId="48906D0E" w:rsidR="005505FE" w:rsidRPr="003B65FB" w:rsidRDefault="005505FE" w:rsidP="005505FE">
      <w:pPr>
        <w:pStyle w:val="ListParagraph"/>
        <w:tabs>
          <w:tab w:val="left" w:pos="709"/>
        </w:tabs>
        <w:spacing w:before="120"/>
        <w:ind w:left="360" w:right="-43"/>
        <w:jc w:val="thaiDistribute"/>
        <w:rPr>
          <w:rFonts w:ascii="Angsana New" w:hAnsi="Angsana New"/>
          <w:sz w:val="28"/>
        </w:rPr>
      </w:pPr>
      <w:r w:rsidRPr="003B65FB">
        <w:rPr>
          <w:rFonts w:ascii="Angsana New" w:hAnsi="Angsana New" w:hint="cs"/>
          <w:sz w:val="28"/>
          <w:lang w:val="en-GB"/>
        </w:rPr>
        <w:lastRenderedPageBreak/>
        <w:t>1</w:t>
      </w:r>
      <w:r w:rsidR="00AE345A" w:rsidRPr="008345D6">
        <w:rPr>
          <w:rFonts w:ascii="Angsana New" w:hAnsi="Angsana New" w:hint="cs"/>
          <w:sz w:val="28"/>
        </w:rPr>
        <w:t>7</w:t>
      </w:r>
      <w:r w:rsidRPr="003B65FB">
        <w:rPr>
          <w:rFonts w:ascii="Angsana New" w:hAnsi="Angsana New" w:hint="cs"/>
          <w:sz w:val="28"/>
          <w:lang w:val="en-GB"/>
        </w:rPr>
        <w:t>.2</w:t>
      </w:r>
      <w:r w:rsidRPr="003B65FB">
        <w:rPr>
          <w:rFonts w:ascii="Angsana New" w:hAnsi="Angsana New" w:hint="cs"/>
          <w:sz w:val="28"/>
          <w:lang w:val="en-GB"/>
        </w:rPr>
        <w:tab/>
      </w:r>
      <w:r w:rsidRPr="008345D6">
        <w:rPr>
          <w:rFonts w:ascii="Angsana New" w:hAnsi="Angsana New" w:hint="cs"/>
          <w:sz w:val="28"/>
          <w:cs/>
        </w:rPr>
        <w:t>การอนุมัติให้บริษัทเข้าลงทุนในหุ้นสามัญของบริษัท ค้าไม้ วังวิเศษ จํากัด</w:t>
      </w:r>
    </w:p>
    <w:p w14:paraId="21B9F2EA" w14:textId="77777777" w:rsidR="005505FE" w:rsidRPr="003B65FB" w:rsidRDefault="005505FE" w:rsidP="005505FE">
      <w:pPr>
        <w:pStyle w:val="ListParagraph"/>
        <w:tabs>
          <w:tab w:val="left" w:pos="709"/>
        </w:tabs>
        <w:spacing w:before="120"/>
        <w:ind w:left="709" w:right="-43"/>
        <w:jc w:val="thaiDistribute"/>
        <w:rPr>
          <w:rFonts w:ascii="Angsana New" w:hAnsi="Angsana New"/>
          <w:sz w:val="28"/>
        </w:rPr>
      </w:pPr>
      <w:r w:rsidRPr="003B65FB">
        <w:rPr>
          <w:rFonts w:ascii="Angsana New" w:hAnsi="Angsana New" w:hint="cs"/>
          <w:sz w:val="28"/>
          <w:lang w:val="en-GB"/>
        </w:rPr>
        <w:tab/>
      </w:r>
      <w:r w:rsidRPr="008345D6">
        <w:rPr>
          <w:rFonts w:ascii="Angsana New" w:hAnsi="Angsana New" w:hint="cs"/>
          <w:sz w:val="28"/>
          <w:cs/>
        </w:rPr>
        <w:t xml:space="preserve">เมื่อวันที่ </w:t>
      </w:r>
      <w:r w:rsidRPr="003B65FB">
        <w:rPr>
          <w:rFonts w:ascii="Angsana New" w:hAnsi="Angsana New" w:hint="cs"/>
          <w:sz w:val="28"/>
        </w:rPr>
        <w:t>28</w:t>
      </w:r>
      <w:r w:rsidRPr="008345D6">
        <w:rPr>
          <w:rFonts w:ascii="Angsana New" w:hAnsi="Angsana New" w:hint="cs"/>
          <w:sz w:val="28"/>
          <w:cs/>
        </w:rPr>
        <w:t xml:space="preserve"> พฤษภาคม </w:t>
      </w:r>
      <w:r w:rsidRPr="003B65FB">
        <w:rPr>
          <w:rFonts w:ascii="Angsana New" w:hAnsi="Angsana New" w:hint="cs"/>
          <w:sz w:val="28"/>
        </w:rPr>
        <w:t>2563</w:t>
      </w:r>
      <w:r w:rsidRPr="008345D6">
        <w:rPr>
          <w:rFonts w:ascii="Angsana New" w:hAnsi="Angsana New" w:hint="cs"/>
          <w:sz w:val="28"/>
          <w:cs/>
        </w:rPr>
        <w:t xml:space="preserve"> ที่ประชุมคณะกรรมการบริหารของบริษัท ครั้งที่ </w:t>
      </w:r>
      <w:r w:rsidRPr="003B65FB">
        <w:rPr>
          <w:rFonts w:ascii="Angsana New" w:hAnsi="Angsana New" w:hint="cs"/>
          <w:sz w:val="28"/>
        </w:rPr>
        <w:t>8/2563</w:t>
      </w:r>
      <w:r w:rsidRPr="008345D6">
        <w:rPr>
          <w:rFonts w:ascii="Angsana New" w:hAnsi="Angsana New" w:hint="cs"/>
          <w:sz w:val="28"/>
          <w:cs/>
        </w:rPr>
        <w:t xml:space="preserve"> ได้มีมติอนุมัติให้บริษัทเข้าลงทุนในหุ้นสามัญของบริษัท ค้าไม้ วังวิเศษ จํากัด (“</w:t>
      </w:r>
      <w:r w:rsidRPr="003B65FB">
        <w:rPr>
          <w:rFonts w:ascii="Angsana New" w:hAnsi="Angsana New" w:hint="cs"/>
          <w:sz w:val="28"/>
        </w:rPr>
        <w:t xml:space="preserve">WWS”) </w:t>
      </w:r>
      <w:r w:rsidRPr="008345D6">
        <w:rPr>
          <w:rFonts w:ascii="Angsana New" w:hAnsi="Angsana New" w:hint="cs"/>
          <w:sz w:val="28"/>
          <w:cs/>
        </w:rPr>
        <w:t>จากบุคคลภายนอกที่ไม่มีความสัมพันธ์ และ/หรือ ความเกี่ยวโยงใด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 xml:space="preserve">ๆ กับผู้บริหาร กรรมการ ผู้ถือหุ้นรายใหญ่ และผู้มีอํานาจควบคุมของบริษัทและบริษัทย่อย จํานวน </w:t>
      </w:r>
      <w:r w:rsidRPr="003B65FB">
        <w:rPr>
          <w:rFonts w:ascii="Angsana New" w:hAnsi="Angsana New" w:hint="cs"/>
          <w:sz w:val="28"/>
        </w:rPr>
        <w:t>5,000</w:t>
      </w:r>
      <w:r w:rsidRPr="008345D6">
        <w:rPr>
          <w:rFonts w:ascii="Angsana New" w:hAnsi="Angsana New" w:hint="cs"/>
          <w:sz w:val="28"/>
          <w:cs/>
        </w:rPr>
        <w:t xml:space="preserve"> หุ้น มูลค่าที่ตราไว้หุ้นละ </w:t>
      </w:r>
      <w:r w:rsidRPr="003B65FB">
        <w:rPr>
          <w:rFonts w:ascii="Angsana New" w:hAnsi="Angsana New" w:hint="cs"/>
          <w:sz w:val="28"/>
        </w:rPr>
        <w:t>100.00</w:t>
      </w:r>
      <w:r w:rsidRPr="008345D6">
        <w:rPr>
          <w:rFonts w:ascii="Angsana New" w:hAnsi="Angsana New" w:hint="cs"/>
          <w:sz w:val="28"/>
          <w:cs/>
        </w:rPr>
        <w:t xml:space="preserve"> บาท เป็นจำนวนเงิน </w:t>
      </w:r>
      <w:r w:rsidRPr="003B65FB">
        <w:rPr>
          <w:rFonts w:ascii="Angsana New" w:hAnsi="Angsana New" w:hint="cs"/>
          <w:sz w:val="28"/>
        </w:rPr>
        <w:t>500,000</w:t>
      </w:r>
      <w:r w:rsidRPr="008345D6">
        <w:rPr>
          <w:rFonts w:ascii="Angsana New" w:hAnsi="Angsana New" w:hint="cs"/>
          <w:sz w:val="28"/>
          <w:cs/>
        </w:rPr>
        <w:t xml:space="preserve"> บาท คิดเป็นร้อยละ </w:t>
      </w:r>
      <w:r w:rsidRPr="003B65FB">
        <w:rPr>
          <w:rFonts w:ascii="Angsana New" w:hAnsi="Angsana New" w:hint="cs"/>
          <w:sz w:val="28"/>
        </w:rPr>
        <w:t>50.00</w:t>
      </w:r>
      <w:r w:rsidRPr="008345D6">
        <w:rPr>
          <w:rFonts w:ascii="Angsana New" w:hAnsi="Angsana New" w:hint="cs"/>
          <w:sz w:val="28"/>
          <w:cs/>
        </w:rPr>
        <w:t xml:space="preserve"> ของจํานวนหุ้นที่ออกและชําระแล้ว </w:t>
      </w:r>
      <w:r w:rsidRPr="003B65FB">
        <w:rPr>
          <w:rFonts w:ascii="Angsana New" w:hAnsi="Angsana New" w:hint="cs"/>
          <w:sz w:val="28"/>
        </w:rPr>
        <w:t xml:space="preserve">WWS </w:t>
      </w:r>
      <w:r w:rsidRPr="008345D6">
        <w:rPr>
          <w:rFonts w:ascii="Angsana New" w:hAnsi="Angsana New" w:hint="cs"/>
          <w:sz w:val="28"/>
          <w:cs/>
        </w:rPr>
        <w:t xml:space="preserve">เป็นนิติบุคคลที่จดทะเบียนจัดตั้งในประเทศไทย มีทุนจดทะเบียน </w:t>
      </w:r>
      <w:r w:rsidRPr="003B65FB">
        <w:rPr>
          <w:rFonts w:ascii="Angsana New" w:hAnsi="Angsana New" w:hint="cs"/>
          <w:sz w:val="28"/>
        </w:rPr>
        <w:t>1.00</w:t>
      </w:r>
      <w:r w:rsidRPr="008345D6">
        <w:rPr>
          <w:rFonts w:ascii="Angsana New" w:hAnsi="Angsana New" w:hint="cs"/>
          <w:sz w:val="28"/>
          <w:cs/>
        </w:rPr>
        <w:t xml:space="preserve"> ล้านบาท ซึ่งเรียกชําระแล้วเต็มจำนวน</w:t>
      </w:r>
    </w:p>
    <w:p w14:paraId="6834036D" w14:textId="69BAFD19" w:rsidR="005505FE" w:rsidRPr="009F1BBA" w:rsidRDefault="005505FE" w:rsidP="009F1BBA">
      <w:pPr>
        <w:pStyle w:val="ListParagraph"/>
        <w:tabs>
          <w:tab w:val="left" w:pos="709"/>
        </w:tabs>
        <w:spacing w:before="120"/>
        <w:ind w:right="-43" w:hanging="11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 xml:space="preserve">เมื่อวันที่ </w:t>
      </w:r>
      <w:r w:rsidRPr="003B65FB">
        <w:rPr>
          <w:rFonts w:ascii="Angsana New" w:hAnsi="Angsana New" w:hint="cs"/>
          <w:sz w:val="28"/>
        </w:rPr>
        <w:t xml:space="preserve">15 </w:t>
      </w:r>
      <w:r w:rsidRPr="008345D6">
        <w:rPr>
          <w:rFonts w:ascii="Angsana New" w:hAnsi="Angsana New" w:hint="cs"/>
          <w:sz w:val="28"/>
          <w:cs/>
        </w:rPr>
        <w:t xml:space="preserve">มิถุนายน </w:t>
      </w:r>
      <w:r w:rsidRPr="003B65FB">
        <w:rPr>
          <w:rFonts w:ascii="Angsana New" w:hAnsi="Angsana New" w:hint="cs"/>
          <w:sz w:val="28"/>
        </w:rPr>
        <w:t xml:space="preserve">2563 </w:t>
      </w:r>
      <w:r w:rsidRPr="008345D6">
        <w:rPr>
          <w:rFonts w:ascii="Angsana New" w:hAnsi="Angsana New" w:hint="cs"/>
          <w:sz w:val="28"/>
          <w:cs/>
        </w:rPr>
        <w:t xml:space="preserve">ที่ประชุมคณะกรรมการบริษัท ครั้งที่ </w:t>
      </w:r>
      <w:r w:rsidRPr="003B65FB">
        <w:rPr>
          <w:rFonts w:ascii="Angsana New" w:hAnsi="Angsana New" w:hint="cs"/>
          <w:sz w:val="28"/>
        </w:rPr>
        <w:t xml:space="preserve">9/2563 </w:t>
      </w:r>
      <w:r w:rsidRPr="008345D6">
        <w:rPr>
          <w:rFonts w:ascii="Angsana New" w:hAnsi="Angsana New" w:hint="cs"/>
          <w:sz w:val="28"/>
          <w:cs/>
        </w:rPr>
        <w:t xml:space="preserve">ได้มีมติอนุมัติการเพิ่มทุนจดทะเบียนของ   บริษัท ค้าไม้ วังวิเศษ จำกัด ซึ่งเป็นบริษัทร่วมของบริษัท จำนวน </w:t>
      </w:r>
      <w:r w:rsidRPr="003B65FB">
        <w:rPr>
          <w:rFonts w:ascii="Angsana New" w:hAnsi="Angsana New" w:hint="cs"/>
          <w:sz w:val="28"/>
        </w:rPr>
        <w:t xml:space="preserve">39.00 </w:t>
      </w:r>
      <w:r w:rsidRPr="008345D6">
        <w:rPr>
          <w:rFonts w:ascii="Angsana New" w:hAnsi="Angsana New" w:hint="cs"/>
          <w:sz w:val="28"/>
          <w:cs/>
        </w:rPr>
        <w:t xml:space="preserve">ล้านบาท จากเดิมทุนจดทะเบียน </w:t>
      </w:r>
      <w:r w:rsidRPr="003B65FB">
        <w:rPr>
          <w:rFonts w:ascii="Angsana New" w:hAnsi="Angsana New" w:hint="cs"/>
          <w:sz w:val="28"/>
        </w:rPr>
        <w:t xml:space="preserve">1.00 </w:t>
      </w:r>
      <w:r w:rsidRPr="008345D6">
        <w:rPr>
          <w:rFonts w:ascii="Angsana New" w:hAnsi="Angsana New" w:hint="cs"/>
          <w:sz w:val="28"/>
          <w:cs/>
        </w:rPr>
        <w:t xml:space="preserve">ล้านบาท </w:t>
      </w:r>
      <w:r w:rsidRPr="003B65FB">
        <w:rPr>
          <w:rFonts w:ascii="Angsana New" w:hAnsi="Angsana New" w:hint="cs"/>
          <w:sz w:val="28"/>
        </w:rPr>
        <w:t xml:space="preserve">             </w:t>
      </w:r>
      <w:r w:rsidRPr="008345D6">
        <w:rPr>
          <w:rFonts w:ascii="Angsana New" w:hAnsi="Angsana New" w:hint="cs"/>
          <w:sz w:val="28"/>
          <w:cs/>
        </w:rPr>
        <w:t xml:space="preserve">เป็น </w:t>
      </w:r>
      <w:r w:rsidRPr="003B65FB">
        <w:rPr>
          <w:rFonts w:ascii="Angsana New" w:hAnsi="Angsana New" w:hint="cs"/>
          <w:sz w:val="28"/>
        </w:rPr>
        <w:t xml:space="preserve">40.00 </w:t>
      </w:r>
      <w:r w:rsidRPr="008345D6">
        <w:rPr>
          <w:rFonts w:ascii="Angsana New" w:hAnsi="Angsana New" w:hint="cs"/>
          <w:sz w:val="28"/>
          <w:cs/>
        </w:rPr>
        <w:t xml:space="preserve">ล้านบาท โดยการออกหุ้นสามัญเพิ่มทุนจำนวน </w:t>
      </w:r>
      <w:r w:rsidRPr="003B65FB">
        <w:rPr>
          <w:rFonts w:ascii="Angsana New" w:hAnsi="Angsana New" w:hint="cs"/>
          <w:sz w:val="28"/>
        </w:rPr>
        <w:t xml:space="preserve">390,000 </w:t>
      </w:r>
      <w:r w:rsidRPr="008345D6">
        <w:rPr>
          <w:rFonts w:ascii="Angsana New" w:hAnsi="Angsana New" w:hint="cs"/>
          <w:sz w:val="28"/>
          <w:cs/>
        </w:rPr>
        <w:t xml:space="preserve">หุ้น มูลค่าที่ตราไว้หุ้นละ </w:t>
      </w:r>
      <w:r w:rsidRPr="003B65FB">
        <w:rPr>
          <w:rFonts w:ascii="Angsana New" w:hAnsi="Angsana New" w:hint="cs"/>
          <w:sz w:val="28"/>
        </w:rPr>
        <w:t xml:space="preserve">100.00 </w:t>
      </w:r>
      <w:r w:rsidRPr="008345D6">
        <w:rPr>
          <w:rFonts w:ascii="Angsana New" w:hAnsi="Angsana New" w:hint="cs"/>
          <w:sz w:val="28"/>
          <w:cs/>
        </w:rPr>
        <w:t xml:space="preserve">บาท ให้แก่ผู้ถือหุ้นเดิมตามสัดส่วนการถือหุ้นที่ผู้ถือหุ้นแต่ละรายถืออยู่ โดยคณะกรรมการบริษัทได้อนุมัติการซื้อหุ้นเพิ่มทุนตามอัตราส่วนร้อยละ </w:t>
      </w:r>
      <w:r w:rsidRPr="003B65FB">
        <w:rPr>
          <w:rFonts w:ascii="Angsana New" w:hAnsi="Angsana New" w:hint="cs"/>
          <w:sz w:val="28"/>
        </w:rPr>
        <w:t xml:space="preserve">37.50 </w:t>
      </w:r>
      <w:r w:rsidRPr="008345D6">
        <w:rPr>
          <w:rFonts w:ascii="Angsana New" w:hAnsi="Angsana New" w:hint="cs"/>
          <w:sz w:val="28"/>
          <w:cs/>
        </w:rPr>
        <w:t xml:space="preserve">คือ จำนวน </w:t>
      </w:r>
      <w:r w:rsidRPr="003B65FB">
        <w:rPr>
          <w:rFonts w:ascii="Angsana New" w:hAnsi="Angsana New" w:hint="cs"/>
          <w:sz w:val="28"/>
        </w:rPr>
        <w:t xml:space="preserve">145,000 </w:t>
      </w:r>
      <w:r w:rsidRPr="008345D6">
        <w:rPr>
          <w:rFonts w:ascii="Angsana New" w:hAnsi="Angsana New" w:hint="cs"/>
          <w:sz w:val="28"/>
          <w:cs/>
        </w:rPr>
        <w:t xml:space="preserve">หุ้น ราคาหุ้นละ </w:t>
      </w:r>
      <w:r w:rsidRPr="003B65FB">
        <w:rPr>
          <w:rFonts w:ascii="Angsana New" w:hAnsi="Angsana New" w:hint="cs"/>
          <w:sz w:val="28"/>
        </w:rPr>
        <w:t xml:space="preserve">100.00 </w:t>
      </w:r>
      <w:r w:rsidRPr="008345D6">
        <w:rPr>
          <w:rFonts w:ascii="Angsana New" w:hAnsi="Angsana New" w:hint="cs"/>
          <w:sz w:val="28"/>
          <w:cs/>
        </w:rPr>
        <w:t xml:space="preserve">บาท รวมเป็นเงินทั้งสิ้น </w:t>
      </w:r>
      <w:r w:rsidRPr="003B65FB">
        <w:rPr>
          <w:rFonts w:ascii="Angsana New" w:hAnsi="Angsana New" w:hint="cs"/>
          <w:sz w:val="28"/>
        </w:rPr>
        <w:t xml:space="preserve">14.50 </w:t>
      </w:r>
      <w:r w:rsidRPr="008345D6">
        <w:rPr>
          <w:rFonts w:ascii="Angsana New" w:hAnsi="Angsana New" w:hint="cs"/>
          <w:sz w:val="28"/>
          <w:cs/>
        </w:rPr>
        <w:t xml:space="preserve">ล้านบาท โดยบริษัทร่วมดังกล่าว ได้ดำเนินการเพิ่มทุนจดทะเบียนกับกรมพัฒนาธุรกิจการค้า กระทรวงพาณิชย์เรียบร้อยแล้ว เมื่อวันที่ </w:t>
      </w:r>
      <w:r w:rsidRPr="003B65FB">
        <w:rPr>
          <w:rFonts w:ascii="Angsana New" w:hAnsi="Angsana New" w:hint="cs"/>
          <w:sz w:val="28"/>
        </w:rPr>
        <w:t xml:space="preserve">             16 </w:t>
      </w:r>
      <w:r w:rsidRPr="008345D6">
        <w:rPr>
          <w:rFonts w:ascii="Angsana New" w:hAnsi="Angsana New" w:hint="cs"/>
          <w:sz w:val="28"/>
          <w:cs/>
        </w:rPr>
        <w:t xml:space="preserve">มิถุนายน </w:t>
      </w:r>
      <w:r w:rsidRPr="003B65FB">
        <w:rPr>
          <w:rFonts w:ascii="Angsana New" w:hAnsi="Angsana New" w:hint="cs"/>
          <w:sz w:val="28"/>
        </w:rPr>
        <w:t>2563</w:t>
      </w:r>
    </w:p>
    <w:p w14:paraId="2E7455E0" w14:textId="77777777" w:rsidR="005505FE" w:rsidRPr="003B65FB" w:rsidRDefault="005505FE" w:rsidP="005505FE">
      <w:pPr>
        <w:pStyle w:val="ListParagraph"/>
        <w:tabs>
          <w:tab w:val="left" w:pos="709"/>
        </w:tabs>
        <w:spacing w:before="120"/>
        <w:ind w:left="709" w:right="-43"/>
        <w:jc w:val="thaiDistribute"/>
        <w:rPr>
          <w:rFonts w:ascii="Angsana New" w:hAnsi="Angsana New"/>
          <w:sz w:val="28"/>
        </w:rPr>
      </w:pPr>
      <w:r w:rsidRPr="003B65FB">
        <w:rPr>
          <w:rFonts w:ascii="Angsana New" w:hAnsi="Angsana New" w:hint="cs"/>
          <w:sz w:val="28"/>
          <w:lang w:val="en-GB"/>
        </w:rPr>
        <w:tab/>
      </w:r>
      <w:r w:rsidRPr="008345D6">
        <w:rPr>
          <w:rFonts w:ascii="Angsana New" w:hAnsi="Angsana New" w:hint="cs"/>
          <w:sz w:val="28"/>
          <w:cs/>
        </w:rPr>
        <w:t xml:space="preserve">การเข้าซื้อหุ้นสามัญของ </w:t>
      </w:r>
      <w:r w:rsidRPr="003B65FB">
        <w:rPr>
          <w:rFonts w:ascii="Angsana New" w:hAnsi="Angsana New" w:hint="cs"/>
          <w:sz w:val="28"/>
        </w:rPr>
        <w:t xml:space="preserve">WWS </w:t>
      </w:r>
      <w:r w:rsidRPr="008345D6">
        <w:rPr>
          <w:rFonts w:ascii="Angsana New" w:hAnsi="Angsana New" w:hint="cs"/>
          <w:sz w:val="28"/>
          <w:cs/>
        </w:rPr>
        <w:t xml:space="preserve">ในครั้งนี้ บริษัทจะได้มาซึ่งการถือหุ้นของ </w:t>
      </w:r>
      <w:r w:rsidRPr="003B65FB">
        <w:rPr>
          <w:rFonts w:ascii="Angsana New" w:hAnsi="Angsana New" w:hint="cs"/>
          <w:sz w:val="28"/>
        </w:rPr>
        <w:t xml:space="preserve">WWS </w:t>
      </w:r>
      <w:r w:rsidRPr="008345D6">
        <w:rPr>
          <w:rFonts w:ascii="Angsana New" w:hAnsi="Angsana New" w:hint="cs"/>
          <w:sz w:val="28"/>
          <w:cs/>
        </w:rPr>
        <w:t xml:space="preserve">ในสัดส่วนร้อยละ </w:t>
      </w:r>
      <w:r w:rsidRPr="003B65FB">
        <w:rPr>
          <w:rFonts w:ascii="Angsana New" w:hAnsi="Angsana New" w:hint="cs"/>
          <w:sz w:val="28"/>
        </w:rPr>
        <w:t>37.50</w:t>
      </w:r>
      <w:r w:rsidRPr="008345D6">
        <w:rPr>
          <w:rFonts w:ascii="Angsana New" w:hAnsi="Angsana New" w:hint="cs"/>
          <w:sz w:val="28"/>
          <w:cs/>
        </w:rPr>
        <w:t xml:space="preserve"> ของจํานวนหุ้นที่ออกและชําระแล้วของ </w:t>
      </w:r>
      <w:r w:rsidRPr="003B65FB">
        <w:rPr>
          <w:rFonts w:ascii="Angsana New" w:hAnsi="Angsana New" w:hint="cs"/>
          <w:sz w:val="28"/>
        </w:rPr>
        <w:t xml:space="preserve">WWS </w:t>
      </w:r>
      <w:r w:rsidRPr="008345D6">
        <w:rPr>
          <w:rFonts w:ascii="Angsana New" w:hAnsi="Angsana New" w:hint="cs"/>
          <w:sz w:val="28"/>
          <w:cs/>
        </w:rPr>
        <w:t>จำนวนร้อยละ</w:t>
      </w:r>
      <w:r w:rsidRPr="003B65FB">
        <w:rPr>
          <w:rFonts w:ascii="Angsana New" w:hAnsi="Angsana New" w:hint="cs"/>
          <w:sz w:val="28"/>
        </w:rPr>
        <w:t xml:space="preserve">75 </w:t>
      </w:r>
      <w:r w:rsidRPr="008345D6">
        <w:rPr>
          <w:rFonts w:ascii="Angsana New" w:hAnsi="Angsana New" w:hint="cs"/>
          <w:sz w:val="28"/>
          <w:cs/>
        </w:rPr>
        <w:t xml:space="preserve">ซึ่งปัจจุบันบริษัทได้จ่ายชำระเงินซื้อหุ้นสามัญดังกล่าว จำนวน </w:t>
      </w:r>
      <w:r w:rsidRPr="003B65FB">
        <w:rPr>
          <w:rFonts w:ascii="Angsana New" w:hAnsi="Angsana New" w:hint="cs"/>
          <w:sz w:val="28"/>
        </w:rPr>
        <w:t xml:space="preserve">11.38 </w:t>
      </w:r>
      <w:r w:rsidRPr="008345D6">
        <w:rPr>
          <w:rFonts w:ascii="Angsana New" w:hAnsi="Angsana New" w:hint="cs"/>
          <w:sz w:val="28"/>
          <w:cs/>
        </w:rPr>
        <w:t xml:space="preserve">ล้านบาท ครบถ้วนแล้วเมื่อวันที่ </w:t>
      </w:r>
      <w:r w:rsidRPr="003B65FB">
        <w:rPr>
          <w:rFonts w:ascii="Angsana New" w:hAnsi="Angsana New" w:hint="cs"/>
          <w:sz w:val="28"/>
        </w:rPr>
        <w:t>22</w:t>
      </w:r>
      <w:r w:rsidRPr="008345D6">
        <w:rPr>
          <w:rFonts w:ascii="Angsana New" w:hAnsi="Angsana New" w:hint="cs"/>
          <w:sz w:val="28"/>
          <w:cs/>
        </w:rPr>
        <w:t xml:space="preserve"> มิถุนายน </w:t>
      </w:r>
      <w:r w:rsidRPr="003B65FB">
        <w:rPr>
          <w:rFonts w:ascii="Angsana New" w:hAnsi="Angsana New" w:hint="cs"/>
          <w:sz w:val="28"/>
        </w:rPr>
        <w:t>2563</w:t>
      </w:r>
    </w:p>
    <w:p w14:paraId="08B3E865" w14:textId="34FEA531" w:rsidR="008278B8" w:rsidRPr="004A4CB0" w:rsidRDefault="008278B8" w:rsidP="008278B8">
      <w:pPr>
        <w:pStyle w:val="ListParagraph"/>
        <w:numPr>
          <w:ilvl w:val="0"/>
          <w:numId w:val="11"/>
        </w:numPr>
        <w:tabs>
          <w:tab w:val="left" w:pos="90"/>
          <w:tab w:val="left" w:pos="360"/>
        </w:tabs>
        <w:spacing w:before="120" w:line="240" w:lineRule="atLeast"/>
        <w:ind w:left="187" w:hanging="187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 xml:space="preserve">    เงินลงทุนในการร่วมค้า</w:t>
      </w:r>
    </w:p>
    <w:p w14:paraId="78E72030" w14:textId="77777777" w:rsidR="008278B8" w:rsidRPr="003B65FB" w:rsidRDefault="008278B8" w:rsidP="008278B8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B65FB">
        <w:rPr>
          <w:rFonts w:ascii="Angsana New" w:hAnsi="Angsana New" w:hint="cs"/>
          <w:color w:val="000000"/>
          <w:spacing w:val="-2"/>
          <w:sz w:val="28"/>
          <w:cs/>
          <w:lang w:val="en-GB"/>
        </w:rPr>
        <w:t>เงินลงทุนในการร่วมค้าซึ่งเป็นเงินลงทุนในกิจการที่บริษัทและบริษัทอื่นควบคุมร่วมกัน มีรายละเอียดดังต่อไปนี้</w:t>
      </w:r>
    </w:p>
    <w:tbl>
      <w:tblPr>
        <w:tblW w:w="918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93"/>
        <w:gridCol w:w="1167"/>
        <w:gridCol w:w="90"/>
        <w:gridCol w:w="810"/>
        <w:gridCol w:w="90"/>
        <w:gridCol w:w="810"/>
        <w:gridCol w:w="180"/>
        <w:gridCol w:w="900"/>
        <w:gridCol w:w="90"/>
        <w:gridCol w:w="900"/>
        <w:gridCol w:w="90"/>
        <w:gridCol w:w="900"/>
        <w:gridCol w:w="90"/>
        <w:gridCol w:w="900"/>
      </w:tblGrid>
      <w:tr w:rsidR="008278B8" w:rsidRPr="003B65FB" w14:paraId="03CB61EF" w14:textId="77777777" w:rsidTr="001F5541">
        <w:tc>
          <w:tcPr>
            <w:tcW w:w="2070" w:type="dxa"/>
          </w:tcPr>
          <w:p w14:paraId="55CAC5CD" w14:textId="77777777" w:rsidR="008278B8" w:rsidRPr="003B65FB" w:rsidRDefault="008278B8" w:rsidP="000D31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3" w:type="dxa"/>
          </w:tcPr>
          <w:p w14:paraId="5F1326C2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67" w:type="dxa"/>
          </w:tcPr>
          <w:p w14:paraId="7CC2BFC8" w14:textId="77777777" w:rsidR="008278B8" w:rsidRPr="008345D6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0" w:type="dxa"/>
          </w:tcPr>
          <w:p w14:paraId="56445DA8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17C9D591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" w:type="dxa"/>
          </w:tcPr>
          <w:p w14:paraId="3512E5DB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3108D5A8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AF9525E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890" w:type="dxa"/>
            <w:gridSpan w:val="3"/>
            <w:tcBorders>
              <w:bottom w:val="nil"/>
            </w:tcBorders>
            <w:vAlign w:val="bottom"/>
          </w:tcPr>
          <w:p w14:paraId="09D9ACCE" w14:textId="77777777" w:rsidR="008278B8" w:rsidRPr="008345D6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EC70757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890" w:type="dxa"/>
            <w:gridSpan w:val="3"/>
            <w:tcBorders>
              <w:bottom w:val="nil"/>
            </w:tcBorders>
            <w:vAlign w:val="bottom"/>
          </w:tcPr>
          <w:p w14:paraId="347190C3" w14:textId="77777777" w:rsidR="008278B8" w:rsidRPr="008345D6" w:rsidRDefault="008278B8" w:rsidP="000D3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278B8" w:rsidRPr="003B65FB" w14:paraId="7BC126DE" w14:textId="77777777" w:rsidTr="001F5541">
        <w:tc>
          <w:tcPr>
            <w:tcW w:w="2070" w:type="dxa"/>
            <w:tcBorders>
              <w:bottom w:val="nil"/>
            </w:tcBorders>
          </w:tcPr>
          <w:p w14:paraId="2C78C02D" w14:textId="77777777" w:rsidR="008278B8" w:rsidRPr="003B65FB" w:rsidRDefault="008278B8" w:rsidP="000D31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</w:tcPr>
          <w:p w14:paraId="2F715A96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2AACF6F9" w14:textId="77777777" w:rsidR="008278B8" w:rsidRPr="008345D6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0" w:type="dxa"/>
          </w:tcPr>
          <w:p w14:paraId="488B7710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9637B07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87389B1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3763673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913A9E0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6268D6E2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B087424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3E5C7354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278B8" w:rsidRPr="003B65FB" w14:paraId="5340636E" w14:textId="77777777" w:rsidTr="001F5541">
        <w:tc>
          <w:tcPr>
            <w:tcW w:w="2070" w:type="dxa"/>
            <w:tcBorders>
              <w:bottom w:val="nil"/>
            </w:tcBorders>
            <w:vAlign w:val="bottom"/>
          </w:tcPr>
          <w:p w14:paraId="3BFD0C2F" w14:textId="77777777" w:rsidR="008278B8" w:rsidRPr="003B65FB" w:rsidRDefault="008278B8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75C93286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7" w:type="dxa"/>
            <w:tcBorders>
              <w:bottom w:val="nil"/>
            </w:tcBorders>
            <w:vAlign w:val="bottom"/>
          </w:tcPr>
          <w:p w14:paraId="42A43B83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90" w:type="dxa"/>
            <w:vAlign w:val="bottom"/>
          </w:tcPr>
          <w:p w14:paraId="318BDBBE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bottom"/>
          </w:tcPr>
          <w:p w14:paraId="5D79E8FB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สัดส่วนเงินลงทุน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  <w:p w14:paraId="28EBC0AC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74B5801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C102E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</w:p>
          <w:p w14:paraId="52858B41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ตามวิธีส่วนได้เสีย</w:t>
            </w:r>
          </w:p>
        </w:tc>
        <w:tc>
          <w:tcPr>
            <w:tcW w:w="90" w:type="dxa"/>
            <w:vAlign w:val="bottom"/>
          </w:tcPr>
          <w:p w14:paraId="683C0E95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85F64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</w:tr>
      <w:tr w:rsidR="008278B8" w:rsidRPr="003B65FB" w14:paraId="394999EA" w14:textId="77777777" w:rsidTr="001F5541">
        <w:trPr>
          <w:trHeight w:val="188"/>
        </w:trPr>
        <w:tc>
          <w:tcPr>
            <w:tcW w:w="2070" w:type="dxa"/>
            <w:tcBorders>
              <w:bottom w:val="single" w:sz="4" w:space="0" w:color="auto"/>
            </w:tcBorders>
          </w:tcPr>
          <w:p w14:paraId="68336693" w14:textId="77777777" w:rsidR="008278B8" w:rsidRPr="003B65FB" w:rsidRDefault="008278B8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93" w:type="dxa"/>
          </w:tcPr>
          <w:p w14:paraId="16F2F9A9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2607D39" w14:textId="77777777" w:rsidR="008278B8" w:rsidRPr="008345D6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ลักษณะธุรกิจ</w:t>
            </w:r>
          </w:p>
        </w:tc>
        <w:tc>
          <w:tcPr>
            <w:tcW w:w="90" w:type="dxa"/>
          </w:tcPr>
          <w:p w14:paraId="4AB0A95B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65DE3FF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256</w:t>
            </w:r>
            <w:r w:rsidRPr="003B65FB">
              <w:rPr>
                <w:rFonts w:ascii="Angsana New" w:hAnsi="Angsana New" w:hint="cs"/>
                <w:spacing w:val="-6"/>
                <w:sz w:val="28"/>
                <w:lang w:val="en-GB"/>
              </w:rPr>
              <w:t>3</w:t>
            </w:r>
          </w:p>
        </w:tc>
        <w:tc>
          <w:tcPr>
            <w:tcW w:w="90" w:type="dxa"/>
          </w:tcPr>
          <w:p w14:paraId="0B00999D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111C5C5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2</w:t>
            </w:r>
          </w:p>
        </w:tc>
        <w:tc>
          <w:tcPr>
            <w:tcW w:w="180" w:type="dxa"/>
          </w:tcPr>
          <w:p w14:paraId="11DCF714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FF6BF1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256</w:t>
            </w:r>
            <w:r w:rsidRPr="003B65FB">
              <w:rPr>
                <w:rFonts w:ascii="Angsana New" w:hAnsi="Angsana New" w:hint="cs"/>
                <w:spacing w:val="-6"/>
                <w:sz w:val="28"/>
                <w:lang w:val="en-GB"/>
              </w:rPr>
              <w:t>3</w:t>
            </w:r>
          </w:p>
        </w:tc>
        <w:tc>
          <w:tcPr>
            <w:tcW w:w="90" w:type="dxa"/>
          </w:tcPr>
          <w:p w14:paraId="35DCE6CD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8F0FAD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2</w:t>
            </w:r>
          </w:p>
        </w:tc>
        <w:tc>
          <w:tcPr>
            <w:tcW w:w="90" w:type="dxa"/>
          </w:tcPr>
          <w:p w14:paraId="69594B71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1B027F6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256</w:t>
            </w:r>
            <w:r w:rsidRPr="003B65FB">
              <w:rPr>
                <w:rFonts w:ascii="Angsana New" w:hAnsi="Angsana New" w:hint="cs"/>
                <w:spacing w:val="-6"/>
                <w:sz w:val="28"/>
                <w:lang w:val="en-GB"/>
              </w:rPr>
              <w:t>3</w:t>
            </w:r>
          </w:p>
        </w:tc>
        <w:tc>
          <w:tcPr>
            <w:tcW w:w="90" w:type="dxa"/>
          </w:tcPr>
          <w:p w14:paraId="7DF9D025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B31C17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2</w:t>
            </w:r>
          </w:p>
        </w:tc>
      </w:tr>
      <w:tr w:rsidR="008278B8" w:rsidRPr="003B65FB" w14:paraId="3CFAEB47" w14:textId="77777777" w:rsidTr="001F5541">
        <w:tc>
          <w:tcPr>
            <w:tcW w:w="2070" w:type="dxa"/>
            <w:tcBorders>
              <w:top w:val="single" w:sz="4" w:space="0" w:color="auto"/>
            </w:tcBorders>
          </w:tcPr>
          <w:p w14:paraId="57A26DB7" w14:textId="77777777" w:rsidR="008278B8" w:rsidRPr="008345D6" w:rsidRDefault="008278B8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3" w:type="dxa"/>
          </w:tcPr>
          <w:p w14:paraId="0D57D8CE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7E2509B5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0" w:type="dxa"/>
          </w:tcPr>
          <w:p w14:paraId="6DF271C4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90366B7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2882D5B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D40E2B6" w14:textId="77777777" w:rsidR="008278B8" w:rsidRPr="008345D6" w:rsidRDefault="008278B8" w:rsidP="000D3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" w:type="dxa"/>
          </w:tcPr>
          <w:p w14:paraId="5D46341C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94A07C3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818ABC4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5825592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0" w:type="dxa"/>
          </w:tcPr>
          <w:p w14:paraId="341993F0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4D261E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0" w:type="dxa"/>
          </w:tcPr>
          <w:p w14:paraId="2EBC3520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54ED981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right="72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</w:tr>
      <w:tr w:rsidR="008278B8" w:rsidRPr="003B65FB" w14:paraId="7EED7F37" w14:textId="77777777" w:rsidTr="001F5541">
        <w:tc>
          <w:tcPr>
            <w:tcW w:w="2070" w:type="dxa"/>
          </w:tcPr>
          <w:p w14:paraId="0120CC3A" w14:textId="77777777" w:rsidR="008278B8" w:rsidRPr="003B65FB" w:rsidRDefault="008278B8" w:rsidP="000D313F">
            <w:pPr>
              <w:ind w:left="353" w:hanging="35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เอ็มลิ้งค์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คิวไออาร์ จำกัด</w:t>
            </w:r>
          </w:p>
        </w:tc>
        <w:tc>
          <w:tcPr>
            <w:tcW w:w="93" w:type="dxa"/>
          </w:tcPr>
          <w:p w14:paraId="624780D8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7" w:type="dxa"/>
          </w:tcPr>
          <w:p w14:paraId="6C26CC03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left="-624" w:right="1" w:firstLine="624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อยู่ระหว่างการ</w:t>
            </w:r>
          </w:p>
          <w:p w14:paraId="276D89D3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left="-624" w:right="1" w:firstLine="62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ชำระบัญชี</w:t>
            </w:r>
          </w:p>
        </w:tc>
        <w:tc>
          <w:tcPr>
            <w:tcW w:w="90" w:type="dxa"/>
          </w:tcPr>
          <w:p w14:paraId="304D2B83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8AFB7C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left="-126" w:right="-17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60</w:t>
            </w:r>
            <w:r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90" w:type="dxa"/>
            <w:vAlign w:val="bottom"/>
          </w:tcPr>
          <w:p w14:paraId="3DDE950B" w14:textId="77777777" w:rsidR="008278B8" w:rsidRPr="008345D6" w:rsidRDefault="008278B8" w:rsidP="000D313F">
            <w:pPr>
              <w:tabs>
                <w:tab w:val="right" w:pos="7200"/>
                <w:tab w:val="right" w:pos="8540"/>
              </w:tabs>
              <w:ind w:left="-63" w:right="92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08AE66" w14:textId="77777777" w:rsidR="008278B8" w:rsidRPr="008345D6" w:rsidRDefault="008278B8" w:rsidP="000D313F">
            <w:pPr>
              <w:tabs>
                <w:tab w:val="right" w:pos="7200"/>
                <w:tab w:val="right" w:pos="8540"/>
              </w:tabs>
              <w:ind w:left="-63" w:right="-8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60</w:t>
            </w:r>
            <w:r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80" w:type="dxa"/>
            <w:vAlign w:val="bottom"/>
          </w:tcPr>
          <w:p w14:paraId="2B174C02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37CBB11C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(6,451)</w:t>
            </w:r>
          </w:p>
        </w:tc>
        <w:tc>
          <w:tcPr>
            <w:tcW w:w="90" w:type="dxa"/>
            <w:vAlign w:val="bottom"/>
          </w:tcPr>
          <w:p w14:paraId="1C56447C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48DFD33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(6,451)</w:t>
            </w:r>
          </w:p>
        </w:tc>
        <w:tc>
          <w:tcPr>
            <w:tcW w:w="90" w:type="dxa"/>
            <w:vAlign w:val="bottom"/>
          </w:tcPr>
          <w:p w14:paraId="46375130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5332791A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B65FB">
              <w:rPr>
                <w:rFonts w:ascii="Angsana New" w:hAnsi="Angsana New" w:hint="cs"/>
                <w:sz w:val="28"/>
              </w:rPr>
              <w:t>9,000</w:t>
            </w:r>
          </w:p>
        </w:tc>
        <w:tc>
          <w:tcPr>
            <w:tcW w:w="90" w:type="dxa"/>
            <w:vAlign w:val="bottom"/>
          </w:tcPr>
          <w:p w14:paraId="525CAC0B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840F46B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B65FB">
              <w:rPr>
                <w:rFonts w:ascii="Angsana New" w:hAnsi="Angsana New" w:hint="cs"/>
                <w:sz w:val="28"/>
              </w:rPr>
              <w:t>9,000</w:t>
            </w:r>
          </w:p>
        </w:tc>
      </w:tr>
      <w:tr w:rsidR="008278B8" w:rsidRPr="003B65FB" w14:paraId="379750EA" w14:textId="77777777" w:rsidTr="001F5541">
        <w:trPr>
          <w:trHeight w:val="306"/>
        </w:trPr>
        <w:tc>
          <w:tcPr>
            <w:tcW w:w="2070" w:type="dxa"/>
            <w:tcBorders>
              <w:bottom w:val="nil"/>
            </w:tcBorders>
          </w:tcPr>
          <w:p w14:paraId="783652B8" w14:textId="77777777" w:rsidR="008278B8" w:rsidRPr="008345D6" w:rsidRDefault="008278B8" w:rsidP="000D313F">
            <w:pPr>
              <w:ind w:left="353" w:hanging="35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93" w:type="dxa"/>
            <w:tcBorders>
              <w:bottom w:val="nil"/>
            </w:tcBorders>
          </w:tcPr>
          <w:p w14:paraId="571052DB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284778B2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8EE1609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40D03B26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F79FF84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564C3535" w14:textId="77777777" w:rsidR="008278B8" w:rsidRPr="008345D6" w:rsidRDefault="008278B8" w:rsidP="000D3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4A20C51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BF6601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24B90164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7728AD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E605C66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1C58FF2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B65FB">
              <w:rPr>
                <w:rFonts w:ascii="Angsana New" w:hAnsi="Angsana New" w:hint="cs"/>
                <w:sz w:val="28"/>
              </w:rPr>
              <w:t>(9,000)</w:t>
            </w:r>
          </w:p>
        </w:tc>
        <w:tc>
          <w:tcPr>
            <w:tcW w:w="90" w:type="dxa"/>
            <w:tcBorders>
              <w:bottom w:val="nil"/>
            </w:tcBorders>
          </w:tcPr>
          <w:p w14:paraId="632FF70D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259A25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right="72"/>
              <w:jc w:val="right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B65FB">
              <w:rPr>
                <w:rFonts w:ascii="Angsana New" w:hAnsi="Angsana New" w:hint="cs"/>
                <w:sz w:val="28"/>
              </w:rPr>
              <w:t>(9,000)</w:t>
            </w:r>
          </w:p>
        </w:tc>
      </w:tr>
      <w:tr w:rsidR="008278B8" w:rsidRPr="003B65FB" w14:paraId="73DC6558" w14:textId="77777777" w:rsidTr="001F5541">
        <w:tc>
          <w:tcPr>
            <w:tcW w:w="2070" w:type="dxa"/>
            <w:tcBorders>
              <w:bottom w:val="nil"/>
            </w:tcBorders>
          </w:tcPr>
          <w:p w14:paraId="4307E1D2" w14:textId="77777777" w:rsidR="008278B8" w:rsidRPr="008345D6" w:rsidRDefault="008278B8" w:rsidP="000D313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3" w:type="dxa"/>
            <w:tcBorders>
              <w:bottom w:val="nil"/>
            </w:tcBorders>
          </w:tcPr>
          <w:p w14:paraId="206F13B3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60538EC5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099061E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098C6B9E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B094126" w14:textId="77777777" w:rsidR="008278B8" w:rsidRPr="008345D6" w:rsidRDefault="008278B8" w:rsidP="000D3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5D152F59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0C65827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09C72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right="8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(6,451)</w:t>
            </w:r>
          </w:p>
        </w:tc>
        <w:tc>
          <w:tcPr>
            <w:tcW w:w="90" w:type="dxa"/>
            <w:tcBorders>
              <w:bottom w:val="nil"/>
            </w:tcBorders>
          </w:tcPr>
          <w:p w14:paraId="77EE97CE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42A43D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(6,451)</w:t>
            </w:r>
          </w:p>
        </w:tc>
        <w:tc>
          <w:tcPr>
            <w:tcW w:w="90" w:type="dxa"/>
            <w:tcBorders>
              <w:bottom w:val="nil"/>
            </w:tcBorders>
          </w:tcPr>
          <w:p w14:paraId="72A368F0" w14:textId="77777777" w:rsidR="008278B8" w:rsidRPr="003B65FB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FDA28C" w14:textId="77777777" w:rsidR="008278B8" w:rsidRPr="009F1BBA" w:rsidRDefault="008278B8" w:rsidP="000D313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="Angsana New" w:hAnsi="Angsana New"/>
                <w:sz w:val="28"/>
                <w:u w:val="single"/>
              </w:rPr>
            </w:pPr>
            <w:r w:rsidRPr="009F1BB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7A5182F0" w14:textId="77777777" w:rsidR="008278B8" w:rsidRPr="009F1BBA" w:rsidRDefault="008278B8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19263B" w14:textId="77777777" w:rsidR="008278B8" w:rsidRPr="009F1BBA" w:rsidRDefault="008278B8" w:rsidP="000D313F">
            <w:pPr>
              <w:tabs>
                <w:tab w:val="right" w:pos="7200"/>
                <w:tab w:val="right" w:pos="8540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F1BBA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002CE810" w14:textId="77777777" w:rsidR="00E47B0D" w:rsidRPr="008345D6" w:rsidRDefault="008278B8" w:rsidP="008278B8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  <w:sectPr w:rsidR="00E47B0D" w:rsidRPr="008345D6" w:rsidSect="00D9003F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09" w:bottom="720" w:left="1440" w:header="864" w:footer="432" w:gutter="0"/>
          <w:cols w:space="720"/>
          <w:docGrid w:linePitch="326"/>
        </w:sect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บริษัท เอ็มลิงค์ คิวไออาร์ จำกัด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ได้จดทะเบียนเลิกกิจการกับกระทรวงพาณิชย์เมื่อวันที่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19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กุมภาพันธ์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2561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และปัจจุบันอยู่ระหว่างการชำระบัญช</w:t>
      </w:r>
      <w:r w:rsidR="008639FB" w:rsidRPr="008345D6">
        <w:rPr>
          <w:rFonts w:ascii="Angsana New" w:hAnsi="Angsana New" w:hint="cs"/>
          <w:color w:val="000000"/>
          <w:spacing w:val="-2"/>
          <w:sz w:val="28"/>
          <w:cs/>
        </w:rPr>
        <w:t>ี</w:t>
      </w:r>
    </w:p>
    <w:p w14:paraId="42E8227B" w14:textId="77777777" w:rsidR="00E47B0D" w:rsidRPr="00CA4550" w:rsidRDefault="00E47B0D" w:rsidP="00E47B0D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อสังหาริมทรัพย์เพื่อการลงทุน</w:t>
      </w:r>
      <w:r w:rsidRPr="00CA4550">
        <w:rPr>
          <w:rFonts w:ascii="Angsana New" w:hAnsi="Angsana New" w:hint="cs"/>
          <w:b/>
          <w:bCs/>
          <w:sz w:val="28"/>
        </w:rPr>
        <w:t xml:space="preserve"> </w:t>
      </w:r>
    </w:p>
    <w:p w14:paraId="5E7FAB36" w14:textId="77777777" w:rsidR="00E47B0D" w:rsidRPr="003B65FB" w:rsidRDefault="00E47B0D" w:rsidP="00E47B0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รายการเปลี่ยนแปลงของบัญชีอสังหาริมทรัพย์เพื่อการลงทุน สำหรับปีสิ้นสุดวันที่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2563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และสำหรับปีสิ้นสุดวันที่</w:t>
      </w:r>
      <w:r w:rsidRPr="008345D6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31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2562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ดังนี้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</w:rPr>
        <w:t>(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งบการเงินรวม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: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ไม่มี</w:t>
      </w:r>
      <w:r w:rsidRPr="003B65FB">
        <w:rPr>
          <w:rFonts w:ascii="Angsana New" w:hAnsi="Angsana New" w:hint="cs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530"/>
        <w:gridCol w:w="90"/>
        <w:gridCol w:w="1440"/>
        <w:gridCol w:w="90"/>
        <w:gridCol w:w="1350"/>
        <w:gridCol w:w="108"/>
        <w:gridCol w:w="1422"/>
      </w:tblGrid>
      <w:tr w:rsidR="00E47B0D" w:rsidRPr="003B65FB" w14:paraId="39AA377B" w14:textId="77777777" w:rsidTr="001F5541">
        <w:trPr>
          <w:trHeight w:val="20"/>
        </w:trPr>
        <w:tc>
          <w:tcPr>
            <w:tcW w:w="3060" w:type="dxa"/>
            <w:vAlign w:val="bottom"/>
          </w:tcPr>
          <w:p w14:paraId="62D83159" w14:textId="77777777" w:rsidR="00E47B0D" w:rsidRPr="008345D6" w:rsidRDefault="00E47B0D" w:rsidP="000D313F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1AEA1167" w14:textId="77777777" w:rsidR="00E47B0D" w:rsidRPr="003B65FB" w:rsidRDefault="00E47B0D" w:rsidP="000D313F">
            <w:pPr>
              <w:ind w:left="420" w:firstLine="9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20AA6FBE" w14:textId="77777777" w:rsidR="00E47B0D" w:rsidRPr="003B65FB" w:rsidRDefault="00E47B0D" w:rsidP="000D313F">
            <w:pPr>
              <w:ind w:left="420" w:firstLine="9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458D7EE6" w14:textId="77777777" w:rsidR="00E47B0D" w:rsidRPr="003B65FB" w:rsidRDefault="00E47B0D" w:rsidP="000D313F">
            <w:pPr>
              <w:ind w:left="420" w:firstLine="9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604A2434" w14:textId="77777777" w:rsidR="00E47B0D" w:rsidRPr="003B65FB" w:rsidRDefault="00E47B0D" w:rsidP="000D313F">
            <w:pPr>
              <w:ind w:left="420" w:firstLine="9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175BD940" w14:textId="77777777" w:rsidR="00E47B0D" w:rsidRPr="008345D6" w:rsidRDefault="00E47B0D" w:rsidP="000D313F">
            <w:pPr>
              <w:ind w:left="420" w:firstLine="980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E47B0D" w:rsidRPr="003B65FB" w14:paraId="2034C58B" w14:textId="77777777" w:rsidTr="001F5541">
        <w:trPr>
          <w:trHeight w:val="20"/>
        </w:trPr>
        <w:tc>
          <w:tcPr>
            <w:tcW w:w="3060" w:type="dxa"/>
            <w:vAlign w:val="bottom"/>
          </w:tcPr>
          <w:p w14:paraId="521F2B3F" w14:textId="77777777" w:rsidR="00E47B0D" w:rsidRPr="003B65FB" w:rsidRDefault="00E47B0D" w:rsidP="000D313F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</w:tcPr>
          <w:p w14:paraId="10CAE742" w14:textId="77777777" w:rsidR="00E47B0D" w:rsidRPr="003B65FB" w:rsidRDefault="00E47B0D" w:rsidP="000D313F">
            <w:pPr>
              <w:ind w:left="-108" w:right="-10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3167A82" w14:textId="77777777" w:rsidR="00E47B0D" w:rsidRPr="003B65FB" w:rsidRDefault="00E47B0D" w:rsidP="000D313F">
            <w:pPr>
              <w:ind w:left="-108" w:right="-10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2066BB86" w14:textId="77777777" w:rsidR="00E47B0D" w:rsidRPr="003B65FB" w:rsidRDefault="00E47B0D" w:rsidP="000D313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47B0D" w:rsidRPr="003B65FB" w14:paraId="44D095CD" w14:textId="77777777" w:rsidTr="001F5541">
        <w:trPr>
          <w:trHeight w:val="20"/>
        </w:trPr>
        <w:tc>
          <w:tcPr>
            <w:tcW w:w="3060" w:type="dxa"/>
          </w:tcPr>
          <w:p w14:paraId="238B3260" w14:textId="77777777" w:rsidR="00E47B0D" w:rsidRPr="008345D6" w:rsidRDefault="00E47B0D" w:rsidP="000D313F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84E4A" w14:textId="77777777" w:rsidR="00E47B0D" w:rsidRPr="003B65FB" w:rsidRDefault="00E47B0D" w:rsidP="000D313F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80364F" w14:textId="77777777" w:rsidR="00E47B0D" w:rsidRPr="003B65FB" w:rsidRDefault="00E47B0D" w:rsidP="000D313F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07533" w14:textId="77777777" w:rsidR="00E47B0D" w:rsidRPr="003B65FB" w:rsidRDefault="00E47B0D" w:rsidP="000D313F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90" w:type="dxa"/>
          </w:tcPr>
          <w:p w14:paraId="568D1325" w14:textId="77777777" w:rsidR="00E47B0D" w:rsidRPr="003B65FB" w:rsidRDefault="00E47B0D" w:rsidP="000D313F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468AD" w14:textId="77777777" w:rsidR="00E47B0D" w:rsidRPr="003B65FB" w:rsidRDefault="00E47B0D" w:rsidP="000D313F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08" w:type="dxa"/>
          </w:tcPr>
          <w:p w14:paraId="78D0A6CF" w14:textId="77777777" w:rsidR="00E47B0D" w:rsidRPr="003B65FB" w:rsidRDefault="00E47B0D" w:rsidP="000D313F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C5E0A" w14:textId="77777777" w:rsidR="00E47B0D" w:rsidRPr="003B65FB" w:rsidRDefault="00E47B0D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E47B0D" w:rsidRPr="003B65FB" w14:paraId="7314B4D0" w14:textId="77777777" w:rsidTr="001F5541">
        <w:trPr>
          <w:trHeight w:val="20"/>
        </w:trPr>
        <w:tc>
          <w:tcPr>
            <w:tcW w:w="3060" w:type="dxa"/>
          </w:tcPr>
          <w:p w14:paraId="110FB02B" w14:textId="77777777" w:rsidR="00E47B0D" w:rsidRPr="008345D6" w:rsidRDefault="00E47B0D" w:rsidP="000D313F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1E61B2B" w14:textId="77777777" w:rsidR="00E47B0D" w:rsidRPr="00CA4550" w:rsidRDefault="00E47B0D" w:rsidP="000D31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5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AD0748" w14:textId="77777777" w:rsidR="00E47B0D" w:rsidRPr="00CA4550" w:rsidRDefault="00E47B0D" w:rsidP="000D31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FD13A5" w14:textId="77777777" w:rsidR="00E47B0D" w:rsidRPr="003B65FB" w:rsidRDefault="00E47B0D" w:rsidP="000D31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5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AE78D83" w14:textId="77777777" w:rsidR="00E47B0D" w:rsidRPr="003B65FB" w:rsidRDefault="00E47B0D" w:rsidP="000D31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2CBC13" w14:textId="77777777" w:rsidR="00E47B0D" w:rsidRPr="003B65FB" w:rsidRDefault="00E47B0D" w:rsidP="000D31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5FB">
              <w:rPr>
                <w:rFonts w:ascii="Angsana New" w:hAnsi="Angsana New" w:hint="cs"/>
                <w:sz w:val="28"/>
                <w:szCs w:val="28"/>
              </w:rPr>
              <w:t>204,680</w:t>
            </w:r>
          </w:p>
        </w:tc>
        <w:tc>
          <w:tcPr>
            <w:tcW w:w="108" w:type="dxa"/>
          </w:tcPr>
          <w:p w14:paraId="4F37E471" w14:textId="77777777" w:rsidR="00E47B0D" w:rsidRPr="003B65FB" w:rsidRDefault="00E47B0D" w:rsidP="000D31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2E439E17" w14:textId="77777777" w:rsidR="00E47B0D" w:rsidRPr="003B65FB" w:rsidRDefault="00E47B0D" w:rsidP="000D313F">
            <w:pPr>
              <w:pStyle w:val="BodyText2"/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5FB">
              <w:rPr>
                <w:rFonts w:ascii="Angsana New" w:hAnsi="Angsana New" w:hint="cs"/>
                <w:sz w:val="28"/>
                <w:szCs w:val="28"/>
              </w:rPr>
              <w:t>203,200</w:t>
            </w:r>
          </w:p>
        </w:tc>
      </w:tr>
      <w:tr w:rsidR="00E47B0D" w:rsidRPr="003B65FB" w14:paraId="14E862F5" w14:textId="77777777" w:rsidTr="001F5541">
        <w:tc>
          <w:tcPr>
            <w:tcW w:w="3060" w:type="dxa"/>
            <w:vAlign w:val="bottom"/>
          </w:tcPr>
          <w:p w14:paraId="7C69954E" w14:textId="080C3518" w:rsidR="00E47B0D" w:rsidRPr="003B65FB" w:rsidRDefault="00EA6B76" w:rsidP="000D313F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E47B0D" w:rsidRPr="008345D6"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</w:t>
            </w:r>
          </w:p>
        </w:tc>
        <w:tc>
          <w:tcPr>
            <w:tcW w:w="1530" w:type="dxa"/>
          </w:tcPr>
          <w:p w14:paraId="7991DA60" w14:textId="77777777" w:rsidR="00E47B0D" w:rsidRPr="00CA4550" w:rsidRDefault="00E47B0D" w:rsidP="000D313F">
            <w:pPr>
              <w:pStyle w:val="BodyText2"/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55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B739D9E" w14:textId="77777777" w:rsidR="00E47B0D" w:rsidRPr="00CA4550" w:rsidRDefault="00E47B0D" w:rsidP="000D313F">
            <w:pPr>
              <w:pStyle w:val="BodyText2"/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72A345" w14:textId="77777777" w:rsidR="00E47B0D" w:rsidRPr="003B65FB" w:rsidRDefault="00E47B0D" w:rsidP="000D313F">
            <w:pPr>
              <w:pStyle w:val="BodyText2"/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1EE650F" w14:textId="77777777" w:rsidR="00E47B0D" w:rsidRPr="003B65FB" w:rsidRDefault="00E47B0D" w:rsidP="000D313F">
            <w:pPr>
              <w:pStyle w:val="BodyText2"/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A7C5DD" w14:textId="77777777" w:rsidR="00E47B0D" w:rsidRPr="003B65FB" w:rsidRDefault="00E47B0D" w:rsidP="000D313F">
            <w:pPr>
              <w:pStyle w:val="BodyText2"/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5,120</w:t>
            </w:r>
          </w:p>
        </w:tc>
        <w:tc>
          <w:tcPr>
            <w:tcW w:w="108" w:type="dxa"/>
          </w:tcPr>
          <w:p w14:paraId="4C5EB22F" w14:textId="77777777" w:rsidR="00E47B0D" w:rsidRPr="003B65FB" w:rsidRDefault="00E47B0D" w:rsidP="000D31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67E69B80" w14:textId="77777777" w:rsidR="00E47B0D" w:rsidRPr="003B65FB" w:rsidRDefault="00E47B0D" w:rsidP="000D31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1,480</w:t>
            </w:r>
          </w:p>
        </w:tc>
      </w:tr>
      <w:tr w:rsidR="00E47B0D" w:rsidRPr="003B65FB" w14:paraId="31CAC00D" w14:textId="77777777" w:rsidTr="001F5541">
        <w:tc>
          <w:tcPr>
            <w:tcW w:w="3060" w:type="dxa"/>
            <w:vAlign w:val="bottom"/>
          </w:tcPr>
          <w:p w14:paraId="3229023C" w14:textId="77777777" w:rsidR="00E47B0D" w:rsidRPr="008345D6" w:rsidRDefault="00E47B0D" w:rsidP="000D313F">
            <w:pPr>
              <w:pStyle w:val="BodyText2"/>
              <w:spacing w:after="0" w:line="240" w:lineRule="auto"/>
              <w:ind w:left="263" w:right="-4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szCs w:val="28"/>
                <w:cs/>
              </w:rPr>
              <w:t>จัดประเภทมายังอสังหาริมทรัพย์เพื่อการลงทุน</w:t>
            </w:r>
          </w:p>
        </w:tc>
        <w:tc>
          <w:tcPr>
            <w:tcW w:w="1530" w:type="dxa"/>
            <w:vAlign w:val="bottom"/>
          </w:tcPr>
          <w:p w14:paraId="6A47783C" w14:textId="77777777" w:rsidR="00E47B0D" w:rsidRPr="003A2166" w:rsidRDefault="00E47B0D" w:rsidP="000D313F">
            <w:pPr>
              <w:pStyle w:val="BodyText2"/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A4550">
              <w:rPr>
                <w:rFonts w:ascii="Angsana New" w:hAnsi="Angsana New"/>
                <w:sz w:val="28"/>
                <w:szCs w:val="28"/>
              </w:rPr>
              <w:t>113,965</w:t>
            </w:r>
          </w:p>
        </w:tc>
        <w:tc>
          <w:tcPr>
            <w:tcW w:w="90" w:type="dxa"/>
            <w:vAlign w:val="bottom"/>
          </w:tcPr>
          <w:p w14:paraId="52DC77BA" w14:textId="77777777" w:rsidR="00E47B0D" w:rsidRPr="003B65FB" w:rsidRDefault="00E47B0D" w:rsidP="000D313F">
            <w:pPr>
              <w:pStyle w:val="BodyText2"/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EEA03EB" w14:textId="77777777" w:rsidR="00E47B0D" w:rsidRDefault="00E47B0D" w:rsidP="000D313F">
            <w:pPr>
              <w:pStyle w:val="BodyText2"/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2A5370C" w14:textId="77777777" w:rsidR="00E47B0D" w:rsidRPr="003B65FB" w:rsidRDefault="00E47B0D" w:rsidP="000D313F">
            <w:pPr>
              <w:pStyle w:val="BodyText2"/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3D97C2" w14:textId="77777777" w:rsidR="00E47B0D" w:rsidRPr="003B65FB" w:rsidRDefault="00E47B0D" w:rsidP="000D313F">
            <w:pPr>
              <w:pStyle w:val="BodyText2"/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50F3C37E" w14:textId="77777777" w:rsidR="00E47B0D" w:rsidRPr="003B65FB" w:rsidRDefault="00E47B0D" w:rsidP="000D31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29FA6B2" w14:textId="77777777" w:rsidR="00E47B0D" w:rsidRPr="003B65FB" w:rsidRDefault="00E47B0D" w:rsidP="000D31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B0D" w:rsidRPr="003B65FB" w14:paraId="777C509D" w14:textId="77777777" w:rsidTr="001F5541">
        <w:tc>
          <w:tcPr>
            <w:tcW w:w="3060" w:type="dxa"/>
            <w:vAlign w:val="bottom"/>
          </w:tcPr>
          <w:p w14:paraId="4A366DD7" w14:textId="77777777" w:rsidR="00E47B0D" w:rsidRPr="009F1BBA" w:rsidRDefault="00E47B0D" w:rsidP="000D313F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520B703" w14:textId="77777777" w:rsidR="00E47B0D" w:rsidRPr="003A2166" w:rsidRDefault="00E47B0D" w:rsidP="000D31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CA4550">
              <w:rPr>
                <w:rFonts w:ascii="Angsana New" w:hAnsi="Angsana New" w:hint="cs"/>
                <w:b/>
                <w:bCs/>
                <w:sz w:val="28"/>
                <w:szCs w:val="28"/>
              </w:rPr>
              <w:t>113,965</w:t>
            </w:r>
          </w:p>
        </w:tc>
        <w:tc>
          <w:tcPr>
            <w:tcW w:w="90" w:type="dxa"/>
          </w:tcPr>
          <w:p w14:paraId="7319A2C3" w14:textId="77777777" w:rsidR="00E47B0D" w:rsidRPr="003B65FB" w:rsidRDefault="00E47B0D" w:rsidP="000D31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860747" w14:textId="77777777" w:rsidR="00E47B0D" w:rsidRPr="003A2166" w:rsidRDefault="00E47B0D" w:rsidP="000D31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16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5D2131F" w14:textId="77777777" w:rsidR="00E47B0D" w:rsidRPr="003A2166" w:rsidRDefault="00E47B0D" w:rsidP="000D31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346E6B" w14:textId="77777777" w:rsidR="00E47B0D" w:rsidRPr="003B65FB" w:rsidRDefault="00E47B0D" w:rsidP="000D31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  <w:szCs w:val="28"/>
              </w:rPr>
              <w:t>209,800</w:t>
            </w:r>
          </w:p>
        </w:tc>
        <w:tc>
          <w:tcPr>
            <w:tcW w:w="108" w:type="dxa"/>
          </w:tcPr>
          <w:p w14:paraId="417CD6C3" w14:textId="77777777" w:rsidR="00E47B0D" w:rsidRPr="003B65FB" w:rsidRDefault="00E47B0D" w:rsidP="000D31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7D326" w14:textId="77777777" w:rsidR="00E47B0D" w:rsidRPr="003B65FB" w:rsidRDefault="00E47B0D" w:rsidP="000D313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  <w:szCs w:val="28"/>
              </w:rPr>
              <w:t>204,680</w:t>
            </w:r>
          </w:p>
        </w:tc>
      </w:tr>
    </w:tbl>
    <w:p w14:paraId="772D81F4" w14:textId="7670E232" w:rsidR="00E47B0D" w:rsidRPr="003B65FB" w:rsidRDefault="00E47B0D" w:rsidP="00E47B0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บริษัทมีพื้นที่อาคารสำนักงานให้เช่าแก่บริษัทย่อยและบริษัทอื่น จึงจัดประเภทรายการพื้นที่อาคารให้เช่าเป็นอสังหาริมทรัพย์เพื่อการลงทุนใน</w:t>
      </w:r>
      <w:r w:rsidR="00594411" w:rsidRPr="008345D6">
        <w:rPr>
          <w:rFonts w:ascii="Angsana New" w:hAnsi="Angsana New" w:hint="cs"/>
          <w:color w:val="000000"/>
          <w:spacing w:val="-2"/>
          <w:sz w:val="28"/>
          <w:cs/>
        </w:rPr>
        <w:t>งบการเงินรวมและ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งบการเงินเฉพาะกิจการ</w:t>
      </w:r>
    </w:p>
    <w:p w14:paraId="27DF75A3" w14:textId="77777777" w:rsidR="00E47B0D" w:rsidRDefault="00E47B0D" w:rsidP="00E47B0D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มูลค่ายุติธรรมประเมินโดยผู้ประเมินราคาอิสระโดยใช้เกณฑ์วิธีวิเคราะห์จากรายได้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(Income Approach)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สำหรับอาคารสำนักงานให้เช่า ข้อสมมติฐานหลักที่ใช้ในการประเมินมูลค่ายุติธรรมของอาคารดังกล่าว ประกอบด้วย อัตราผลตอบแทน อัตราเงินเฟ้อ อัตราการเช่าพื้นที่ และอัตราการเติบโตระยะยาวของค่าเช่า</w:t>
      </w:r>
    </w:p>
    <w:p w14:paraId="6928DED9" w14:textId="7AA0A6D3" w:rsidR="008278B8" w:rsidRPr="008345D6" w:rsidRDefault="008278B8" w:rsidP="008278B8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  <w:sectPr w:rsidR="008278B8" w:rsidRPr="008345D6" w:rsidSect="00D9003F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09" w:bottom="720" w:left="1440" w:header="864" w:footer="432" w:gutter="0"/>
          <w:cols w:space="720"/>
          <w:docGrid w:linePitch="326"/>
        </w:sectPr>
      </w:pPr>
    </w:p>
    <w:p w14:paraId="7CD5CFC6" w14:textId="77777777" w:rsidR="00C5158A" w:rsidRPr="008933ED" w:rsidRDefault="00C5158A" w:rsidP="00C5158A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ที่ดิน อาคารและอุปกรณ์</w:t>
      </w:r>
      <w:r w:rsidRPr="008933ED">
        <w:rPr>
          <w:rFonts w:ascii="Angsana New" w:hAnsi="Angsana New" w:hint="cs"/>
          <w:b/>
          <w:bCs/>
          <w:sz w:val="28"/>
        </w:rPr>
        <w:t xml:space="preserve"> </w:t>
      </w:r>
    </w:p>
    <w:p w14:paraId="3190E966" w14:textId="77777777" w:rsidR="00C5158A" w:rsidRPr="003B65FB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B65FB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รายการเปลี่ยนแปลงของบัญชีที่ดิน อาคารและอุปกรณ์</w:t>
      </w:r>
      <w:r w:rsidRPr="003B65FB">
        <w:rPr>
          <w:rFonts w:ascii="Angsana New" w:hAnsi="Angsana New" w:hint="cs"/>
          <w:sz w:val="28"/>
          <w:cs/>
          <w:lang w:val="en-GB"/>
        </w:rPr>
        <w:t>สำหรับปีสิ้นสุดวันที่</w:t>
      </w:r>
      <w:r w:rsidRPr="003B65FB">
        <w:rPr>
          <w:rFonts w:ascii="Angsana New" w:hAnsi="Angsana New" w:hint="cs"/>
          <w:sz w:val="28"/>
          <w:lang w:val="en-GB"/>
        </w:rPr>
        <w:t xml:space="preserve"> </w:t>
      </w:r>
      <w:r w:rsidRPr="003B65FB">
        <w:rPr>
          <w:rFonts w:ascii="Angsana New" w:hAnsi="Angsana New" w:hint="cs"/>
          <w:sz w:val="28"/>
        </w:rPr>
        <w:t>31</w:t>
      </w:r>
      <w:r w:rsidRPr="008345D6">
        <w:rPr>
          <w:rFonts w:ascii="Angsana New" w:hAnsi="Angsana New" w:hint="cs"/>
          <w:sz w:val="28"/>
          <w:cs/>
        </w:rPr>
        <w:t xml:space="preserve"> ธันวาคม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2563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และสำหรับปีสิ้นสุดวันที่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2562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สรุปได้ดังนี้</w:t>
      </w:r>
    </w:p>
    <w:tbl>
      <w:tblPr>
        <w:tblW w:w="1497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01"/>
        <w:gridCol w:w="1879"/>
        <w:gridCol w:w="101"/>
        <w:gridCol w:w="979"/>
        <w:gridCol w:w="101"/>
        <w:gridCol w:w="979"/>
        <w:gridCol w:w="101"/>
        <w:gridCol w:w="1106"/>
        <w:gridCol w:w="120"/>
        <w:gridCol w:w="1410"/>
        <w:gridCol w:w="90"/>
        <w:gridCol w:w="1440"/>
        <w:gridCol w:w="90"/>
        <w:gridCol w:w="1347"/>
      </w:tblGrid>
      <w:tr w:rsidR="00C5158A" w:rsidRPr="003B65FB" w14:paraId="703F0DBF" w14:textId="77777777" w:rsidTr="000D313F">
        <w:trPr>
          <w:trHeight w:val="141"/>
        </w:trPr>
        <w:tc>
          <w:tcPr>
            <w:tcW w:w="3870" w:type="dxa"/>
          </w:tcPr>
          <w:p w14:paraId="1F56BB4F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5D5C8397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" w:type="dxa"/>
          </w:tcPr>
          <w:p w14:paraId="4131130B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</w:tcPr>
          <w:p w14:paraId="12B46903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" w:type="dxa"/>
          </w:tcPr>
          <w:p w14:paraId="2E2D4DAA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9" w:type="dxa"/>
          </w:tcPr>
          <w:p w14:paraId="1B0947BB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" w:type="dxa"/>
          </w:tcPr>
          <w:p w14:paraId="4E1183A9" w14:textId="77777777" w:rsidR="00C5158A" w:rsidRPr="0084746F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</w:tcPr>
          <w:p w14:paraId="10F4C31D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" w:type="dxa"/>
          </w:tcPr>
          <w:p w14:paraId="18EDE569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7986B79F" w14:textId="77777777" w:rsidR="00C5158A" w:rsidRPr="0084746F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" w:type="dxa"/>
          </w:tcPr>
          <w:p w14:paraId="403F3DBB" w14:textId="77777777" w:rsidR="00C5158A" w:rsidRPr="0084746F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</w:tcPr>
          <w:p w14:paraId="55300939" w14:textId="77777777" w:rsidR="00C5158A" w:rsidRPr="0084746F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EDEA4D4" w14:textId="77777777" w:rsidR="00C5158A" w:rsidRPr="0084746F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E6619AE" w14:textId="77777777" w:rsidR="00C5158A" w:rsidRPr="0084746F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DF3F8B0" w14:textId="77777777" w:rsidR="00C5158A" w:rsidRPr="0084746F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</w:tcPr>
          <w:p w14:paraId="33982E90" w14:textId="77777777" w:rsidR="00C5158A" w:rsidRPr="0084746F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 w:rsidRPr="0084746F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84746F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84746F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21AD9B9C" w14:textId="77777777" w:rsidTr="000D313F">
        <w:trPr>
          <w:trHeight w:val="141"/>
        </w:trPr>
        <w:tc>
          <w:tcPr>
            <w:tcW w:w="3870" w:type="dxa"/>
          </w:tcPr>
          <w:p w14:paraId="3DFF4482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104" w:type="dxa"/>
            <w:gridSpan w:val="15"/>
            <w:tcBorders>
              <w:bottom w:val="single" w:sz="4" w:space="0" w:color="auto"/>
            </w:tcBorders>
          </w:tcPr>
          <w:p w14:paraId="04F40D44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C5158A" w:rsidRPr="003B65FB" w14:paraId="152B5749" w14:textId="77777777" w:rsidTr="000D313F">
        <w:trPr>
          <w:trHeight w:val="1205"/>
        </w:trPr>
        <w:tc>
          <w:tcPr>
            <w:tcW w:w="3870" w:type="dxa"/>
          </w:tcPr>
          <w:p w14:paraId="1C37621A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BB3C4A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1104A93E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</w:rPr>
              <w:t xml:space="preserve">      </w:t>
            </w:r>
            <w:r w:rsidRPr="0084746F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84746F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01" w:type="dxa"/>
            <w:tcBorders>
              <w:top w:val="single" w:sz="4" w:space="0" w:color="auto"/>
            </w:tcBorders>
          </w:tcPr>
          <w:p w14:paraId="7ADD7880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1D64C38F" w14:textId="77777777" w:rsidR="00C5158A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ผลกระทบจาก</w:t>
            </w:r>
          </w:p>
          <w:p w14:paraId="3DAEFE92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มาตรฐานการรายงาน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ทางการเงิน ฉบับที่ </w:t>
            </w: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01" w:type="dxa"/>
            <w:tcBorders>
              <w:top w:val="single" w:sz="4" w:space="0" w:color="auto"/>
            </w:tcBorders>
          </w:tcPr>
          <w:p w14:paraId="7D68F4A9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E7EFE7E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1" w:type="dxa"/>
            <w:tcBorders>
              <w:top w:val="single" w:sz="4" w:space="0" w:color="auto"/>
            </w:tcBorders>
          </w:tcPr>
          <w:p w14:paraId="28F5EE6F" w14:textId="77777777" w:rsidR="00C5158A" w:rsidRPr="0084746F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7DC8D6D0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ลดลง)</w:t>
            </w:r>
          </w:p>
        </w:tc>
        <w:tc>
          <w:tcPr>
            <w:tcW w:w="101" w:type="dxa"/>
            <w:tcBorders>
              <w:top w:val="single" w:sz="4" w:space="0" w:color="auto"/>
            </w:tcBorders>
          </w:tcPr>
          <w:p w14:paraId="1CE5D623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854B7D6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โอนเข้า</w:t>
            </w:r>
          </w:p>
          <w:p w14:paraId="251D4C49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โอนออก)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70044131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6E45E93D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เพิ่มขึ้นจากการ</w:t>
            </w:r>
            <w:r>
              <w:rPr>
                <w:rFonts w:ascii="Angsana New" w:hAnsi="Angsana New"/>
                <w:sz w:val="28"/>
              </w:rPr>
              <w:t xml:space="preserve">  </w:t>
            </w:r>
            <w:r w:rsidRPr="008345D6">
              <w:rPr>
                <w:rFonts w:ascii="Angsana New" w:hAnsi="Angsana New" w:hint="cs"/>
                <w:sz w:val="28"/>
                <w:cs/>
              </w:rPr>
              <w:t>ซื้อธุรกิจ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B11AD7E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3976A4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ลดลงจากการขาย</w:t>
            </w:r>
          </w:p>
          <w:p w14:paraId="7789506F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ธุรกิจ</w:t>
            </w:r>
          </w:p>
          <w:p w14:paraId="69DFB0E0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9179A3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78F42A25" w14:textId="77777777" w:rsidR="00C5158A" w:rsidRPr="0084746F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4A01B5AB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EA32E13" w14:textId="77777777" w:rsidR="00C5158A" w:rsidRPr="0084746F" w:rsidRDefault="00C5158A" w:rsidP="000D313F">
            <w:pPr>
              <w:rPr>
                <w:rFonts w:ascii="Angsana New" w:hAnsi="Angsana New"/>
                <w:sz w:val="28"/>
              </w:rPr>
            </w:pPr>
            <w:r w:rsidRPr="0084746F">
              <w:rPr>
                <w:rFonts w:ascii="Angsana New" w:hAnsi="Angsana New" w:hint="cs"/>
                <w:sz w:val="28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84746F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C5158A" w:rsidRPr="003B65FB" w14:paraId="6922953F" w14:textId="77777777" w:rsidTr="000D313F">
        <w:trPr>
          <w:trHeight w:val="141"/>
        </w:trPr>
        <w:tc>
          <w:tcPr>
            <w:tcW w:w="3870" w:type="dxa"/>
          </w:tcPr>
          <w:p w14:paraId="3AC050D4" w14:textId="77777777" w:rsidR="00C5158A" w:rsidRPr="003B65FB" w:rsidRDefault="00C5158A" w:rsidP="000D313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E9AF87" w14:textId="77777777" w:rsidR="00C5158A" w:rsidRPr="003B65FB" w:rsidRDefault="00C5158A" w:rsidP="000D313F">
            <w:pPr>
              <w:tabs>
                <w:tab w:val="decimal" w:pos="10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" w:type="dxa"/>
          </w:tcPr>
          <w:p w14:paraId="65FFB811" w14:textId="77777777" w:rsidR="00C5158A" w:rsidRPr="003B65FB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1E453EEB" w14:textId="77777777" w:rsidR="00C5158A" w:rsidRPr="003B65FB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" w:type="dxa"/>
          </w:tcPr>
          <w:p w14:paraId="618B6F92" w14:textId="77777777" w:rsidR="00C5158A" w:rsidRPr="003B65FB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D4428B4" w14:textId="77777777" w:rsidR="00C5158A" w:rsidRPr="003B65FB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" w:type="dxa"/>
          </w:tcPr>
          <w:p w14:paraId="7ADA541C" w14:textId="77777777" w:rsidR="00C5158A" w:rsidRPr="003B65FB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24D9A465" w14:textId="77777777" w:rsidR="00C5158A" w:rsidRPr="003B65FB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" w:type="dxa"/>
          </w:tcPr>
          <w:p w14:paraId="4C8471A9" w14:textId="77777777" w:rsidR="00C5158A" w:rsidRPr="003B65FB" w:rsidRDefault="00C5158A" w:rsidP="000D313F">
            <w:pPr>
              <w:ind w:lef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1009385D" w14:textId="77777777" w:rsidR="00C5158A" w:rsidRPr="003B65FB" w:rsidRDefault="00C5158A" w:rsidP="000D313F">
            <w:pPr>
              <w:ind w:left="-288" w:firstLine="213"/>
              <w:jc w:val="right"/>
              <w:rPr>
                <w:rFonts w:ascii="Angsana New" w:hAnsi="Angsana New"/>
                <w:spacing w:val="-4"/>
                <w:sz w:val="28"/>
                <w:highlight w:val="yellow"/>
              </w:rPr>
            </w:pPr>
          </w:p>
        </w:tc>
        <w:tc>
          <w:tcPr>
            <w:tcW w:w="120" w:type="dxa"/>
          </w:tcPr>
          <w:p w14:paraId="4CC404B4" w14:textId="77777777" w:rsidR="00C5158A" w:rsidRPr="003B65FB" w:rsidRDefault="00C5158A" w:rsidP="000D313F">
            <w:pPr>
              <w:ind w:left="-288" w:firstLine="213"/>
              <w:jc w:val="right"/>
              <w:rPr>
                <w:rFonts w:ascii="Angsana New" w:hAnsi="Angsana New"/>
                <w:spacing w:val="-4"/>
                <w:sz w:val="28"/>
                <w:highlight w:val="yellow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16F53AB8" w14:textId="77777777" w:rsidR="00C5158A" w:rsidRPr="00CB6D48" w:rsidRDefault="00C5158A" w:rsidP="000D313F">
            <w:pPr>
              <w:ind w:left="-288" w:firstLine="213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CB6D48">
              <w:rPr>
                <w:rFonts w:ascii="Angsana New" w:hAnsi="Angsana New" w:hint="cs"/>
                <w:spacing w:val="-4"/>
                <w:sz w:val="28"/>
              </w:rPr>
              <w:t>(</w:t>
            </w:r>
            <w:r w:rsidRPr="008345D6">
              <w:rPr>
                <w:rFonts w:ascii="Angsana New" w:hAnsi="Angsana New" w:hint="cs"/>
                <w:spacing w:val="-4"/>
                <w:sz w:val="28"/>
                <w:cs/>
              </w:rPr>
              <w:t xml:space="preserve">ดูหมายเหตุข้อ </w:t>
            </w:r>
            <w:r w:rsidRPr="00CB6D48">
              <w:rPr>
                <w:rFonts w:ascii="Angsana New" w:hAnsi="Angsana New"/>
                <w:spacing w:val="-4"/>
                <w:sz w:val="28"/>
              </w:rPr>
              <w:t>7</w:t>
            </w:r>
            <w:r w:rsidRPr="00CB6D48">
              <w:rPr>
                <w:rFonts w:ascii="Angsana New" w:hAnsi="Angsana New" w:hint="cs"/>
                <w:spacing w:val="-4"/>
                <w:sz w:val="28"/>
              </w:rPr>
              <w:t>)</w:t>
            </w:r>
          </w:p>
        </w:tc>
        <w:tc>
          <w:tcPr>
            <w:tcW w:w="90" w:type="dxa"/>
          </w:tcPr>
          <w:p w14:paraId="58DA69B4" w14:textId="77777777" w:rsidR="00C5158A" w:rsidRPr="00CB6D48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15F575" w14:textId="77777777" w:rsidR="00C5158A" w:rsidRPr="00CB6D48" w:rsidRDefault="00C5158A" w:rsidP="000D313F">
            <w:pPr>
              <w:ind w:left="-288" w:right="-236"/>
              <w:jc w:val="center"/>
              <w:rPr>
                <w:rFonts w:ascii="Angsana New" w:hAnsi="Angsana New"/>
                <w:sz w:val="28"/>
              </w:rPr>
            </w:pPr>
            <w:r w:rsidRPr="00CB6D48">
              <w:rPr>
                <w:rFonts w:ascii="Angsana New" w:hAnsi="Angsana New" w:hint="cs"/>
                <w:spacing w:val="-4"/>
                <w:sz w:val="28"/>
              </w:rPr>
              <w:t>(</w:t>
            </w:r>
            <w:r w:rsidRPr="008345D6">
              <w:rPr>
                <w:rFonts w:ascii="Angsana New" w:hAnsi="Angsana New" w:hint="cs"/>
                <w:spacing w:val="-4"/>
                <w:sz w:val="28"/>
                <w:cs/>
              </w:rPr>
              <w:t>ดูหมายเหตุ</w:t>
            </w:r>
            <w:r>
              <w:rPr>
                <w:rFonts w:ascii="Angsana New" w:hAnsi="Angsana New"/>
                <w:spacing w:val="-4"/>
                <w:sz w:val="28"/>
              </w:rPr>
              <w:t xml:space="preserve">       </w:t>
            </w:r>
            <w:r w:rsidRPr="008345D6">
              <w:rPr>
                <w:rFonts w:ascii="Angsana New" w:hAnsi="Angsana New" w:hint="cs"/>
                <w:spacing w:val="-4"/>
                <w:sz w:val="28"/>
                <w:cs/>
              </w:rPr>
              <w:t xml:space="preserve">ข้อ </w:t>
            </w:r>
            <w:r w:rsidRPr="00CB6D48">
              <w:rPr>
                <w:rFonts w:ascii="Angsana New" w:hAnsi="Angsana New"/>
                <w:spacing w:val="-4"/>
                <w:sz w:val="28"/>
              </w:rPr>
              <w:t>16.3.1,16.3.2</w:t>
            </w:r>
            <w:r w:rsidRPr="00CB6D48">
              <w:rPr>
                <w:rFonts w:ascii="Angsana New" w:hAnsi="Angsana New" w:hint="cs"/>
                <w:spacing w:val="-4"/>
                <w:sz w:val="28"/>
              </w:rPr>
              <w:t>)</w:t>
            </w:r>
          </w:p>
        </w:tc>
        <w:tc>
          <w:tcPr>
            <w:tcW w:w="90" w:type="dxa"/>
          </w:tcPr>
          <w:p w14:paraId="3B7665E4" w14:textId="77777777" w:rsidR="00C5158A" w:rsidRPr="003B65FB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482FB43E" w14:textId="77777777" w:rsidR="00C5158A" w:rsidRPr="003B65FB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6096E" w:rsidRPr="003B65FB" w14:paraId="35BE30C3" w14:textId="77777777" w:rsidTr="00C52F7B">
        <w:trPr>
          <w:trHeight w:val="141"/>
        </w:trPr>
        <w:tc>
          <w:tcPr>
            <w:tcW w:w="3870" w:type="dxa"/>
          </w:tcPr>
          <w:p w14:paraId="6EC49336" w14:textId="77777777" w:rsidR="0036096E" w:rsidRPr="003B65FB" w:rsidRDefault="0036096E" w:rsidP="0036096E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506C17" w14:textId="5770FEB9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AF37DC">
              <w:rPr>
                <w:rFonts w:ascii="Angsana New" w:hAnsi="Angsana New" w:hint="eastAsia"/>
                <w:sz w:val="28"/>
              </w:rPr>
              <w:t>132,760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64F705E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4096A0F6" w14:textId="187FC391" w:rsidR="0036096E" w:rsidRPr="003B65FB" w:rsidRDefault="0036096E" w:rsidP="0036096E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6DA9DCE6" w14:textId="77777777" w:rsidR="0036096E" w:rsidRPr="003B65FB" w:rsidRDefault="0036096E" w:rsidP="003609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88C5419" w14:textId="31C9BA9E" w:rsidR="0036096E" w:rsidRPr="003B65FB" w:rsidRDefault="0036096E" w:rsidP="0036096E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19</w:t>
            </w:r>
            <w:r>
              <w:rPr>
                <w:rFonts w:ascii="Angsana New" w:hAnsi="Angsana New"/>
                <w:sz w:val="28"/>
              </w:rPr>
              <w:t>,250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A831654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1FC66CA" w14:textId="267B555D" w:rsidR="0036096E" w:rsidRPr="003B65FB" w:rsidRDefault="0036096E" w:rsidP="0036096E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4B0017CB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5D9D9A5E" w14:textId="01A7CFEC" w:rsidR="0036096E" w:rsidRPr="003B65FB" w:rsidRDefault="0036096E" w:rsidP="0036096E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(299)</w:t>
            </w:r>
          </w:p>
        </w:tc>
        <w:tc>
          <w:tcPr>
            <w:tcW w:w="120" w:type="dxa"/>
            <w:vAlign w:val="bottom"/>
          </w:tcPr>
          <w:p w14:paraId="0237EDE8" w14:textId="77777777" w:rsidR="0036096E" w:rsidRPr="003B65FB" w:rsidRDefault="0036096E" w:rsidP="0036096E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36AE8405" w14:textId="77777777" w:rsidR="0036096E" w:rsidRPr="003B65FB" w:rsidRDefault="0036096E" w:rsidP="0036096E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0B8A22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5BF34C9" w14:textId="28E62334" w:rsidR="0036096E" w:rsidRPr="003B65FB" w:rsidRDefault="0036096E" w:rsidP="0036096E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358D538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01F882CA" w14:textId="6B87624C" w:rsidR="0036096E" w:rsidRPr="003B65FB" w:rsidRDefault="0036096E" w:rsidP="0036096E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151,711</w:t>
            </w:r>
          </w:p>
        </w:tc>
      </w:tr>
      <w:tr w:rsidR="0036096E" w:rsidRPr="003B65FB" w14:paraId="41909C49" w14:textId="77777777" w:rsidTr="00C52F7B">
        <w:trPr>
          <w:trHeight w:val="141"/>
        </w:trPr>
        <w:tc>
          <w:tcPr>
            <w:tcW w:w="3870" w:type="dxa"/>
          </w:tcPr>
          <w:p w14:paraId="5C617737" w14:textId="77777777" w:rsidR="0036096E" w:rsidRPr="003B65FB" w:rsidRDefault="0036096E" w:rsidP="0036096E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2769AD" w14:textId="13D5B34B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281669">
              <w:rPr>
                <w:rFonts w:ascii="Angsana New" w:hAnsi="Angsana New" w:hint="eastAsia"/>
                <w:sz w:val="28"/>
              </w:rPr>
              <w:t>484,333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D0DCC84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756BC668" w14:textId="238548EC" w:rsidR="0036096E" w:rsidRPr="003B65FB" w:rsidRDefault="0036096E" w:rsidP="0036096E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42A7778C" w14:textId="77777777" w:rsidR="0036096E" w:rsidRPr="003B65FB" w:rsidRDefault="0036096E" w:rsidP="0036096E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DA201C3" w14:textId="2D3160D2" w:rsidR="0036096E" w:rsidRPr="003B65FB" w:rsidRDefault="0036096E" w:rsidP="0036096E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33,916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B2A6FC1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60E17C0" w14:textId="17AF4E76" w:rsidR="0036096E" w:rsidRPr="003B65FB" w:rsidRDefault="0036096E" w:rsidP="0036096E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(64,109)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45B21C62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5CF7AA33" w14:textId="3D94B516" w:rsidR="0036096E" w:rsidRPr="003B65FB" w:rsidRDefault="0036096E" w:rsidP="0036096E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(49,589)</w:t>
            </w:r>
          </w:p>
        </w:tc>
        <w:tc>
          <w:tcPr>
            <w:tcW w:w="120" w:type="dxa"/>
            <w:vAlign w:val="bottom"/>
          </w:tcPr>
          <w:p w14:paraId="24495520" w14:textId="77777777" w:rsidR="0036096E" w:rsidRPr="003B65FB" w:rsidRDefault="0036096E" w:rsidP="003609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C536400" w14:textId="77777777" w:rsidR="0036096E" w:rsidRPr="003B65FB" w:rsidRDefault="0036096E" w:rsidP="0036096E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301065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CF1B59A" w14:textId="1F1979B1" w:rsidR="0036096E" w:rsidRPr="003B65FB" w:rsidRDefault="0036096E" w:rsidP="0036096E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(70)</w:t>
            </w:r>
          </w:p>
        </w:tc>
        <w:tc>
          <w:tcPr>
            <w:tcW w:w="90" w:type="dxa"/>
            <w:vAlign w:val="bottom"/>
          </w:tcPr>
          <w:p w14:paraId="6FD0B6A6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34FBF91D" w14:textId="108DE43E" w:rsidR="0036096E" w:rsidRPr="003B65FB" w:rsidRDefault="0036096E" w:rsidP="0036096E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404,481</w:t>
            </w:r>
          </w:p>
        </w:tc>
      </w:tr>
      <w:tr w:rsidR="0036096E" w:rsidRPr="003B65FB" w14:paraId="52ED91B2" w14:textId="77777777" w:rsidTr="00C52F7B">
        <w:trPr>
          <w:trHeight w:val="141"/>
        </w:trPr>
        <w:tc>
          <w:tcPr>
            <w:tcW w:w="3870" w:type="dxa"/>
          </w:tcPr>
          <w:p w14:paraId="63C872AF" w14:textId="77777777" w:rsidR="0036096E" w:rsidRPr="003B65FB" w:rsidRDefault="0036096E" w:rsidP="0036096E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E49F6F" w14:textId="6696386D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A051ED">
              <w:rPr>
                <w:rFonts w:ascii="Angsana New" w:hAnsi="Angsana New" w:hint="eastAsia"/>
                <w:sz w:val="28"/>
              </w:rPr>
              <w:t>147,595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CC52278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21C81177" w14:textId="22E0FBA2" w:rsidR="0036096E" w:rsidRPr="003B65FB" w:rsidRDefault="0036096E" w:rsidP="0036096E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1352BABB" w14:textId="77777777" w:rsidR="0036096E" w:rsidRPr="003B65FB" w:rsidRDefault="0036096E" w:rsidP="0036096E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7D249C2" w14:textId="19AC1F53" w:rsidR="0036096E" w:rsidRPr="003B65FB" w:rsidRDefault="0036096E" w:rsidP="0036096E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9648FAA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1E82DB8" w14:textId="32EEEB58" w:rsidR="0036096E" w:rsidRPr="003B65FB" w:rsidRDefault="0036096E" w:rsidP="0036096E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(125)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32ED830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67289C73" w14:textId="043A5789" w:rsidR="0036096E" w:rsidRPr="003B65FB" w:rsidRDefault="0036096E" w:rsidP="0036096E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(35,403)</w:t>
            </w:r>
          </w:p>
        </w:tc>
        <w:tc>
          <w:tcPr>
            <w:tcW w:w="120" w:type="dxa"/>
            <w:vAlign w:val="bottom"/>
          </w:tcPr>
          <w:p w14:paraId="1C06E117" w14:textId="77777777" w:rsidR="0036096E" w:rsidRPr="003B65FB" w:rsidRDefault="0036096E" w:rsidP="003609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EF5E5C1" w14:textId="77777777" w:rsidR="0036096E" w:rsidRPr="003B65FB" w:rsidRDefault="0036096E" w:rsidP="0036096E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7BF202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00008DA" w14:textId="4D9F5E29" w:rsidR="0036096E" w:rsidRPr="003B65FB" w:rsidRDefault="0036096E" w:rsidP="0036096E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C6049AA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4F700FC" w14:textId="15121DCD" w:rsidR="0036096E" w:rsidRPr="003B65FB" w:rsidRDefault="0036096E" w:rsidP="0036096E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112,067</w:t>
            </w:r>
          </w:p>
        </w:tc>
      </w:tr>
      <w:tr w:rsidR="0036096E" w:rsidRPr="003B65FB" w14:paraId="6D13F59A" w14:textId="77777777" w:rsidTr="00C52F7B">
        <w:trPr>
          <w:trHeight w:val="141"/>
        </w:trPr>
        <w:tc>
          <w:tcPr>
            <w:tcW w:w="3870" w:type="dxa"/>
          </w:tcPr>
          <w:p w14:paraId="7EFB44CF" w14:textId="77777777" w:rsidR="0036096E" w:rsidRPr="008345D6" w:rsidRDefault="0036096E" w:rsidP="0036096E">
            <w:pPr>
              <w:ind w:left="712" w:hanging="361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8BAFAA" w14:textId="09AD2F4E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F367BB">
              <w:rPr>
                <w:rFonts w:ascii="Angsana New" w:hAnsi="Angsana New" w:hint="eastAsia"/>
                <w:sz w:val="28"/>
              </w:rPr>
              <w:t>343,939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1DEC6F9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0A8443D5" w14:textId="36BD7FFF" w:rsidR="0036096E" w:rsidRPr="003B65FB" w:rsidRDefault="0036096E" w:rsidP="0036096E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0F2B0225" w14:textId="77777777" w:rsidR="0036096E" w:rsidRPr="003B65FB" w:rsidRDefault="0036096E" w:rsidP="0036096E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FFE0F04" w14:textId="0BDEB063" w:rsidR="0036096E" w:rsidRPr="003B65FB" w:rsidRDefault="0036096E" w:rsidP="0036096E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913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0931AE4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67B8235" w14:textId="045ABDEA" w:rsidR="0036096E" w:rsidRPr="003B65FB" w:rsidRDefault="0036096E" w:rsidP="0036096E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(37,051)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B3EFBE1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7A51AB4B" w14:textId="32ABF848" w:rsidR="0036096E" w:rsidRPr="003B65FB" w:rsidRDefault="0036096E" w:rsidP="0036096E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(10,590)</w:t>
            </w:r>
          </w:p>
        </w:tc>
        <w:tc>
          <w:tcPr>
            <w:tcW w:w="120" w:type="dxa"/>
            <w:vAlign w:val="bottom"/>
          </w:tcPr>
          <w:p w14:paraId="2A25642B" w14:textId="77777777" w:rsidR="0036096E" w:rsidRPr="003B65FB" w:rsidRDefault="0036096E" w:rsidP="0036096E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7808C47" w14:textId="77777777" w:rsidR="0036096E" w:rsidRPr="003B65FB" w:rsidRDefault="0036096E" w:rsidP="0036096E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9264A6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02BFAAA" w14:textId="7EABF914" w:rsidR="0036096E" w:rsidRPr="003B65FB" w:rsidRDefault="0036096E" w:rsidP="0036096E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(1,218)</w:t>
            </w:r>
          </w:p>
        </w:tc>
        <w:tc>
          <w:tcPr>
            <w:tcW w:w="90" w:type="dxa"/>
            <w:vAlign w:val="bottom"/>
          </w:tcPr>
          <w:p w14:paraId="523C14BD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5F46D5A" w14:textId="7A7AB470" w:rsidR="0036096E" w:rsidRPr="003B65FB" w:rsidRDefault="0036096E" w:rsidP="0036096E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295,993</w:t>
            </w:r>
          </w:p>
        </w:tc>
      </w:tr>
      <w:tr w:rsidR="0036096E" w:rsidRPr="003B65FB" w14:paraId="52462AC4" w14:textId="77777777" w:rsidTr="00C52F7B">
        <w:trPr>
          <w:trHeight w:val="141"/>
        </w:trPr>
        <w:tc>
          <w:tcPr>
            <w:tcW w:w="3870" w:type="dxa"/>
          </w:tcPr>
          <w:p w14:paraId="31C201F8" w14:textId="77777777" w:rsidR="0036096E" w:rsidRPr="003B65FB" w:rsidRDefault="0036096E" w:rsidP="0036096E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D245A8" w14:textId="17E5558C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812815">
              <w:rPr>
                <w:rFonts w:ascii="Angsana New" w:hAnsi="Angsana New" w:hint="eastAsia"/>
                <w:sz w:val="28"/>
              </w:rPr>
              <w:t>42,798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6FC73191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47C58B79" w14:textId="33C59EED" w:rsidR="0036096E" w:rsidRPr="003B65FB" w:rsidRDefault="0036096E" w:rsidP="0036096E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00848E48" w14:textId="77777777" w:rsidR="0036096E" w:rsidRPr="003B65FB" w:rsidRDefault="0036096E" w:rsidP="0036096E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8531427" w14:textId="13903D7C" w:rsidR="0036096E" w:rsidRPr="003B65FB" w:rsidRDefault="0036096E" w:rsidP="0036096E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471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6391E9F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85881EA" w14:textId="7D05CEFA" w:rsidR="0036096E" w:rsidRPr="003B65FB" w:rsidRDefault="0036096E" w:rsidP="0036096E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(519)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67CEB23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315584BE" w14:textId="3CBFAFCF" w:rsidR="0036096E" w:rsidRPr="003B65FB" w:rsidRDefault="0036096E" w:rsidP="0036096E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(3,172)</w:t>
            </w:r>
          </w:p>
        </w:tc>
        <w:tc>
          <w:tcPr>
            <w:tcW w:w="120" w:type="dxa"/>
            <w:vAlign w:val="bottom"/>
          </w:tcPr>
          <w:p w14:paraId="38D23D92" w14:textId="77777777" w:rsidR="0036096E" w:rsidRPr="003B65FB" w:rsidRDefault="0036096E" w:rsidP="0036096E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490EDFE" w14:textId="77777777" w:rsidR="0036096E" w:rsidRPr="003B65FB" w:rsidRDefault="0036096E" w:rsidP="0036096E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070EF3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4D56CD9" w14:textId="020E7812" w:rsidR="0036096E" w:rsidRPr="003B65FB" w:rsidRDefault="0036096E" w:rsidP="0036096E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(371)</w:t>
            </w:r>
          </w:p>
        </w:tc>
        <w:tc>
          <w:tcPr>
            <w:tcW w:w="90" w:type="dxa"/>
            <w:vAlign w:val="bottom"/>
          </w:tcPr>
          <w:p w14:paraId="6ABDA250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0808BCF8" w14:textId="6AA49E56" w:rsidR="0036096E" w:rsidRPr="003B65FB" w:rsidRDefault="0036096E" w:rsidP="0036096E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39,207</w:t>
            </w:r>
          </w:p>
        </w:tc>
      </w:tr>
      <w:tr w:rsidR="0036096E" w:rsidRPr="003B65FB" w14:paraId="6506A7A2" w14:textId="77777777" w:rsidTr="00C52F7B">
        <w:trPr>
          <w:trHeight w:val="141"/>
        </w:trPr>
        <w:tc>
          <w:tcPr>
            <w:tcW w:w="3870" w:type="dxa"/>
          </w:tcPr>
          <w:p w14:paraId="68E395A4" w14:textId="77777777" w:rsidR="0036096E" w:rsidRPr="008345D6" w:rsidRDefault="0036096E" w:rsidP="0036096E">
            <w:pPr>
              <w:ind w:left="712" w:hanging="361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F098C1" w14:textId="757BD695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4D6C4A">
              <w:rPr>
                <w:rFonts w:ascii="Angsana New" w:hAnsi="Angsana New" w:hint="eastAsia"/>
                <w:sz w:val="28"/>
              </w:rPr>
              <w:t>18,350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2211EB3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1BA372CD" w14:textId="132C903B" w:rsidR="0036096E" w:rsidRPr="003B65FB" w:rsidRDefault="0036096E" w:rsidP="0036096E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6877D7AB" w14:textId="77777777" w:rsidR="0036096E" w:rsidRPr="003B65FB" w:rsidRDefault="0036096E" w:rsidP="0036096E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899B9F9" w14:textId="78FAD661" w:rsidR="0036096E" w:rsidRPr="003B65FB" w:rsidRDefault="0036096E" w:rsidP="0036096E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C807328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6CE7604" w14:textId="1CC3472C" w:rsidR="0036096E" w:rsidRPr="003B65FB" w:rsidRDefault="0036096E" w:rsidP="0036096E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(347)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9921892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34C57DD2" w14:textId="43674B57" w:rsidR="0036096E" w:rsidRPr="003B65FB" w:rsidRDefault="0036096E" w:rsidP="0036096E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(13,355)</w:t>
            </w:r>
          </w:p>
        </w:tc>
        <w:tc>
          <w:tcPr>
            <w:tcW w:w="120" w:type="dxa"/>
            <w:vAlign w:val="bottom"/>
          </w:tcPr>
          <w:p w14:paraId="1778A088" w14:textId="77777777" w:rsidR="0036096E" w:rsidRPr="003B65FB" w:rsidRDefault="0036096E" w:rsidP="0036096E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9B34093" w14:textId="77777777" w:rsidR="0036096E" w:rsidRPr="003B65FB" w:rsidRDefault="0036096E" w:rsidP="0036096E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C0FF99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31A7343" w14:textId="0B56614C" w:rsidR="0036096E" w:rsidRPr="003B65FB" w:rsidRDefault="0036096E" w:rsidP="0036096E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(103)</w:t>
            </w:r>
          </w:p>
        </w:tc>
        <w:tc>
          <w:tcPr>
            <w:tcW w:w="90" w:type="dxa"/>
            <w:vAlign w:val="bottom"/>
          </w:tcPr>
          <w:p w14:paraId="38C4B3A6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D2CA6C4" w14:textId="6E742ABC" w:rsidR="0036096E" w:rsidRPr="003B65FB" w:rsidRDefault="0036096E" w:rsidP="0036096E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4,562</w:t>
            </w:r>
          </w:p>
        </w:tc>
      </w:tr>
      <w:tr w:rsidR="0036096E" w:rsidRPr="003B65FB" w14:paraId="54356AE2" w14:textId="77777777" w:rsidTr="00C52F7B">
        <w:trPr>
          <w:trHeight w:val="141"/>
        </w:trPr>
        <w:tc>
          <w:tcPr>
            <w:tcW w:w="3870" w:type="dxa"/>
          </w:tcPr>
          <w:p w14:paraId="4B59EA90" w14:textId="77777777" w:rsidR="0036096E" w:rsidRPr="003B65FB" w:rsidRDefault="0036096E" w:rsidP="0036096E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8861B1" w14:textId="084A3387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184A59">
              <w:rPr>
                <w:rFonts w:ascii="Angsana New" w:hAnsi="Angsana New" w:hint="eastAsia"/>
                <w:sz w:val="28"/>
              </w:rPr>
              <w:t>25,366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21892CD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vAlign w:val="bottom"/>
          </w:tcPr>
          <w:p w14:paraId="73C49198" w14:textId="09BD6375" w:rsidR="0036096E" w:rsidRPr="003B65FB" w:rsidRDefault="0036096E" w:rsidP="0036096E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846528">
              <w:rPr>
                <w:rFonts w:ascii="Angsana New" w:hAnsi="Angsana New" w:hint="eastAsia"/>
                <w:sz w:val="28"/>
              </w:rPr>
              <w:t>(17,007)</w:t>
            </w:r>
          </w:p>
        </w:tc>
        <w:tc>
          <w:tcPr>
            <w:tcW w:w="101" w:type="dxa"/>
            <w:vAlign w:val="bottom"/>
          </w:tcPr>
          <w:p w14:paraId="57126D3A" w14:textId="77777777" w:rsidR="0036096E" w:rsidRPr="003B65FB" w:rsidRDefault="0036096E" w:rsidP="0036096E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8F53165" w14:textId="60F750B6" w:rsidR="0036096E" w:rsidRPr="003B65FB" w:rsidRDefault="0036096E" w:rsidP="0036096E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174DC09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B2A3849" w14:textId="0BB7F3BC" w:rsidR="0036096E" w:rsidRPr="003B65FB" w:rsidRDefault="0036096E" w:rsidP="0036096E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DBE1B78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vAlign w:val="bottom"/>
          </w:tcPr>
          <w:p w14:paraId="513080FE" w14:textId="70766CA6" w:rsidR="0036096E" w:rsidRPr="003B65FB" w:rsidRDefault="0036096E" w:rsidP="0036096E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663</w:t>
            </w:r>
          </w:p>
        </w:tc>
        <w:tc>
          <w:tcPr>
            <w:tcW w:w="120" w:type="dxa"/>
            <w:vAlign w:val="bottom"/>
          </w:tcPr>
          <w:p w14:paraId="4CD1652B" w14:textId="77777777" w:rsidR="0036096E" w:rsidRPr="003B65FB" w:rsidRDefault="0036096E" w:rsidP="003609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822F4BF" w14:textId="77777777" w:rsidR="0036096E" w:rsidRPr="003B65FB" w:rsidRDefault="0036096E" w:rsidP="0036096E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13F9DD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96548C8" w14:textId="11C06A05" w:rsidR="0036096E" w:rsidRPr="003B65FB" w:rsidRDefault="0036096E" w:rsidP="0036096E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(824)</w:t>
            </w:r>
          </w:p>
        </w:tc>
        <w:tc>
          <w:tcPr>
            <w:tcW w:w="90" w:type="dxa"/>
            <w:vAlign w:val="bottom"/>
          </w:tcPr>
          <w:p w14:paraId="6DA61504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7813E08" w14:textId="64A67AC5" w:rsidR="0036096E" w:rsidRPr="003B65FB" w:rsidRDefault="0036096E" w:rsidP="0036096E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8,198</w:t>
            </w:r>
          </w:p>
        </w:tc>
      </w:tr>
      <w:tr w:rsidR="0036096E" w:rsidRPr="003B65FB" w14:paraId="3B6E2450" w14:textId="77777777" w:rsidTr="00C52F7B">
        <w:trPr>
          <w:trHeight w:val="141"/>
        </w:trPr>
        <w:tc>
          <w:tcPr>
            <w:tcW w:w="3870" w:type="dxa"/>
          </w:tcPr>
          <w:p w14:paraId="20523FDD" w14:textId="77777777" w:rsidR="0036096E" w:rsidRPr="003B65FB" w:rsidRDefault="0036096E" w:rsidP="0036096E">
            <w:pPr>
              <w:ind w:left="540" w:hanging="189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68BA02" w14:textId="33483EFA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FD5CA4">
              <w:rPr>
                <w:rFonts w:ascii="Angsana New" w:hAnsi="Angsana New" w:hint="eastAsia"/>
                <w:sz w:val="28"/>
              </w:rPr>
              <w:t>4,482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62B4A575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473C6553" w14:textId="4685DB2F" w:rsidR="0036096E" w:rsidRPr="003B65FB" w:rsidRDefault="0036096E" w:rsidP="0036096E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" w:type="dxa"/>
            <w:vAlign w:val="bottom"/>
          </w:tcPr>
          <w:p w14:paraId="73080999" w14:textId="77777777" w:rsidR="0036096E" w:rsidRPr="003B65FB" w:rsidRDefault="0036096E" w:rsidP="003609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6653ABB" w14:textId="570F6AFE" w:rsidR="0036096E" w:rsidRPr="003B65FB" w:rsidRDefault="0036096E" w:rsidP="0036096E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448ACD0F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BE989F9" w14:textId="5B6D8F05" w:rsidR="0036096E" w:rsidRPr="003B65FB" w:rsidRDefault="0036096E" w:rsidP="0036096E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695EE0E8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77E7211C" w14:textId="65F077F0" w:rsidR="0036096E" w:rsidRPr="003B65FB" w:rsidRDefault="0036096E" w:rsidP="0036096E">
            <w:pPr>
              <w:ind w:right="1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6,879</w:t>
            </w:r>
          </w:p>
        </w:tc>
        <w:tc>
          <w:tcPr>
            <w:tcW w:w="120" w:type="dxa"/>
            <w:vAlign w:val="bottom"/>
          </w:tcPr>
          <w:p w14:paraId="78EE2089" w14:textId="77777777" w:rsidR="0036096E" w:rsidRPr="003B65FB" w:rsidRDefault="0036096E" w:rsidP="003609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6263213A" w14:textId="77777777" w:rsidR="0036096E" w:rsidRPr="003B65FB" w:rsidRDefault="0036096E" w:rsidP="0036096E">
            <w:pPr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FE98D9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3A6A17" w14:textId="0304D497" w:rsidR="0036096E" w:rsidRPr="003B65FB" w:rsidRDefault="0036096E" w:rsidP="0036096E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D04C31C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ABDB8FA" w14:textId="3AA19A97" w:rsidR="0036096E" w:rsidRPr="003B65FB" w:rsidRDefault="0036096E" w:rsidP="0036096E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11,363</w:t>
            </w:r>
          </w:p>
        </w:tc>
      </w:tr>
      <w:tr w:rsidR="0036096E" w:rsidRPr="003B65FB" w14:paraId="21589EB5" w14:textId="77777777" w:rsidTr="00C52F7B">
        <w:trPr>
          <w:trHeight w:val="141"/>
        </w:trPr>
        <w:tc>
          <w:tcPr>
            <w:tcW w:w="3870" w:type="dxa"/>
          </w:tcPr>
          <w:p w14:paraId="0B73F492" w14:textId="77777777" w:rsidR="0036096E" w:rsidRPr="003B65FB" w:rsidRDefault="0036096E" w:rsidP="0036096E">
            <w:pPr>
              <w:ind w:left="1072" w:hanging="505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A40E7" w14:textId="4E47D486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2F141C">
              <w:rPr>
                <w:rFonts w:ascii="Angsana New" w:hAnsi="Angsana New" w:hint="eastAsia"/>
                <w:sz w:val="28"/>
              </w:rPr>
              <w:t>1,199,623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F18E324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EB46B" w14:textId="7B96AED9" w:rsidR="0036096E" w:rsidRPr="003B65FB" w:rsidRDefault="0036096E" w:rsidP="0036096E">
            <w:pPr>
              <w:tabs>
                <w:tab w:val="decimal" w:pos="793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3D1A0E">
              <w:rPr>
                <w:rFonts w:ascii="Angsana New" w:hAnsi="Angsana New" w:hint="eastAsia"/>
                <w:sz w:val="28"/>
              </w:rPr>
              <w:t>(17,007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1" w:type="dxa"/>
            <w:vAlign w:val="bottom"/>
          </w:tcPr>
          <w:p w14:paraId="6CEC4CA1" w14:textId="77777777" w:rsidR="0036096E" w:rsidRPr="003B65FB" w:rsidRDefault="0036096E" w:rsidP="0036096E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49B93" w14:textId="5E68FD8A" w:rsidR="0036096E" w:rsidRPr="003B65FB" w:rsidRDefault="0036096E" w:rsidP="0036096E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54,576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3111D36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A6D0B" w14:textId="51D1EA47" w:rsidR="0036096E" w:rsidRPr="003B65FB" w:rsidRDefault="0036096E" w:rsidP="0036096E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(102,158)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9562353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6094F" w14:textId="174145A8" w:rsidR="0036096E" w:rsidRPr="003B65FB" w:rsidRDefault="0036096E" w:rsidP="0036096E">
            <w:pPr>
              <w:tabs>
                <w:tab w:val="decimal" w:pos="957"/>
              </w:tabs>
              <w:ind w:right="1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(104,866)</w:t>
            </w:r>
          </w:p>
        </w:tc>
        <w:tc>
          <w:tcPr>
            <w:tcW w:w="120" w:type="dxa"/>
            <w:vAlign w:val="bottom"/>
          </w:tcPr>
          <w:p w14:paraId="0EEFF398" w14:textId="77777777" w:rsidR="0036096E" w:rsidRPr="003B65FB" w:rsidRDefault="0036096E" w:rsidP="0036096E">
            <w:pPr>
              <w:tabs>
                <w:tab w:val="decimal" w:pos="95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0C42B" w14:textId="77777777" w:rsidR="0036096E" w:rsidRPr="003B65FB" w:rsidRDefault="0036096E" w:rsidP="0036096E">
            <w:pPr>
              <w:tabs>
                <w:tab w:val="decimal" w:pos="957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527711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EB207" w14:textId="50090E50" w:rsidR="0036096E" w:rsidRPr="003B65FB" w:rsidRDefault="0036096E" w:rsidP="0036096E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(2,586)</w:t>
            </w:r>
          </w:p>
        </w:tc>
        <w:tc>
          <w:tcPr>
            <w:tcW w:w="90" w:type="dxa"/>
            <w:vAlign w:val="bottom"/>
          </w:tcPr>
          <w:p w14:paraId="17F06AC5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CD231" w14:textId="75E09B2F" w:rsidR="0036096E" w:rsidRPr="003B65FB" w:rsidRDefault="0036096E" w:rsidP="0036096E">
            <w:pPr>
              <w:tabs>
                <w:tab w:val="decimal" w:pos="908"/>
              </w:tabs>
              <w:ind w:right="1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1,027,582</w:t>
            </w:r>
          </w:p>
        </w:tc>
      </w:tr>
    </w:tbl>
    <w:p w14:paraId="5FCD57CC" w14:textId="77777777" w:rsidR="00C5158A" w:rsidRDefault="00C5158A" w:rsidP="00C5158A">
      <w:pPr>
        <w:spacing w:before="120" w:after="120"/>
        <w:jc w:val="both"/>
        <w:rPr>
          <w:rFonts w:ascii="Angsana New" w:hAnsi="Angsana New"/>
          <w:color w:val="000000"/>
          <w:spacing w:val="-2"/>
          <w:sz w:val="28"/>
          <w:highlight w:val="yellow"/>
          <w:lang w:val="en-GB"/>
        </w:rPr>
        <w:sectPr w:rsidR="00C5158A" w:rsidSect="00D9003F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9" w:left="720" w:header="864" w:footer="432" w:gutter="0"/>
          <w:cols w:space="720"/>
          <w:docGrid w:linePitch="326"/>
        </w:sectPr>
      </w:pPr>
    </w:p>
    <w:p w14:paraId="2B74CE97" w14:textId="77777777" w:rsidR="00C5158A" w:rsidRDefault="00C5158A" w:rsidP="00E47B0D">
      <w:pPr>
        <w:spacing w:before="120" w:after="120"/>
        <w:jc w:val="both"/>
        <w:rPr>
          <w:rFonts w:ascii="Angsana New" w:hAnsi="Angsana New"/>
          <w:color w:val="000000"/>
          <w:spacing w:val="-2"/>
          <w:sz w:val="16"/>
          <w:szCs w:val="16"/>
          <w:highlight w:val="yellow"/>
          <w:lang w:val="en-GB"/>
        </w:rPr>
      </w:pPr>
    </w:p>
    <w:tbl>
      <w:tblPr>
        <w:tblW w:w="149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06"/>
        <w:gridCol w:w="1694"/>
        <w:gridCol w:w="102"/>
        <w:gridCol w:w="1067"/>
        <w:gridCol w:w="106"/>
        <w:gridCol w:w="1067"/>
        <w:gridCol w:w="99"/>
        <w:gridCol w:w="1081"/>
        <w:gridCol w:w="77"/>
        <w:gridCol w:w="1363"/>
        <w:gridCol w:w="106"/>
        <w:gridCol w:w="1232"/>
        <w:gridCol w:w="90"/>
        <w:gridCol w:w="1620"/>
      </w:tblGrid>
      <w:tr w:rsidR="00C5158A" w:rsidRPr="00CD799E" w14:paraId="6A6EA543" w14:textId="77777777" w:rsidTr="000D313F">
        <w:trPr>
          <w:trHeight w:val="101"/>
        </w:trPr>
        <w:tc>
          <w:tcPr>
            <w:tcW w:w="3690" w:type="dxa"/>
          </w:tcPr>
          <w:p w14:paraId="3B26447B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461E036A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" w:type="dxa"/>
          </w:tcPr>
          <w:p w14:paraId="0875E675" w14:textId="77777777" w:rsidR="00C5158A" w:rsidRPr="00CD799E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</w:tcPr>
          <w:p w14:paraId="2E16CE07" w14:textId="77777777" w:rsidR="00C5158A" w:rsidRPr="00CD799E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" w:type="dxa"/>
          </w:tcPr>
          <w:p w14:paraId="3BEAACDF" w14:textId="77777777" w:rsidR="00C5158A" w:rsidRPr="00CD799E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</w:tcPr>
          <w:p w14:paraId="34F6C80B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" w:type="dxa"/>
          </w:tcPr>
          <w:p w14:paraId="7A653073" w14:textId="77777777" w:rsidR="00C5158A" w:rsidRPr="00CD799E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</w:tcPr>
          <w:p w14:paraId="17009F8B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" w:type="dxa"/>
          </w:tcPr>
          <w:p w14:paraId="0DF56367" w14:textId="77777777" w:rsidR="00C5158A" w:rsidRPr="00CD799E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</w:tcPr>
          <w:p w14:paraId="19F319F9" w14:textId="77777777" w:rsidR="00C5158A" w:rsidRPr="00CD799E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dxa"/>
          </w:tcPr>
          <w:p w14:paraId="1E3817BC" w14:textId="77777777" w:rsidR="00C5158A" w:rsidRPr="00CD799E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</w:tcPr>
          <w:p w14:paraId="68F35C90" w14:textId="77777777" w:rsidR="00C5158A" w:rsidRPr="00CD799E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dxa"/>
          </w:tcPr>
          <w:p w14:paraId="5B32F546" w14:textId="77777777" w:rsidR="00C5158A" w:rsidRPr="00CD799E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</w:tcPr>
          <w:p w14:paraId="4CF86D06" w14:textId="77777777" w:rsidR="00C5158A" w:rsidRPr="00CD799E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17B5CEA" w14:textId="77777777" w:rsidR="00C5158A" w:rsidRPr="00CD799E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24A85FC4" w14:textId="77777777" w:rsidR="00C5158A" w:rsidRPr="00CD799E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CD799E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CD799E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CD799E" w14:paraId="03B1422E" w14:textId="77777777" w:rsidTr="000D313F">
        <w:trPr>
          <w:trHeight w:val="101"/>
        </w:trPr>
        <w:tc>
          <w:tcPr>
            <w:tcW w:w="3690" w:type="dxa"/>
          </w:tcPr>
          <w:p w14:paraId="31C6EAFC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250" w:type="dxa"/>
            <w:gridSpan w:val="15"/>
            <w:tcBorders>
              <w:bottom w:val="single" w:sz="4" w:space="0" w:color="auto"/>
            </w:tcBorders>
          </w:tcPr>
          <w:p w14:paraId="373191C0" w14:textId="77777777" w:rsidR="00C5158A" w:rsidRPr="00CD799E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C5158A" w:rsidRPr="003B65FB" w14:paraId="63C8C65B" w14:textId="77777777" w:rsidTr="000D313F">
        <w:trPr>
          <w:trHeight w:val="1124"/>
        </w:trPr>
        <w:tc>
          <w:tcPr>
            <w:tcW w:w="3690" w:type="dxa"/>
          </w:tcPr>
          <w:p w14:paraId="42448081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02ABA1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567F265D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6EFA6AF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D799E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CD799E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2DA6CCE" w14:textId="77777777" w:rsidR="00C5158A" w:rsidRPr="00CD799E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14:paraId="608CDD85" w14:textId="77777777" w:rsidR="00C5158A" w:rsidRPr="00CD799E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ผลกระทบจากมาตรฐานการรายงานทางการเงิน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171B2A7C" w14:textId="77777777" w:rsidR="00C5158A" w:rsidRPr="00CD799E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0839917F" w14:textId="77777777" w:rsidR="00C5158A" w:rsidRPr="00CD799E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38F5C54" w14:textId="77777777" w:rsidR="00C5158A" w:rsidRPr="00CD799E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4DD5B5EA" w14:textId="77777777" w:rsidR="00C5158A" w:rsidRPr="00CD799E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ลดลง)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AB0C314" w14:textId="77777777" w:rsidR="00C5158A" w:rsidRPr="00CD799E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0A388D6B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โอนเข้า</w:t>
            </w:r>
          </w:p>
          <w:p w14:paraId="3695E95C" w14:textId="77777777" w:rsidR="00C5158A" w:rsidRPr="00CD799E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โอนออก)</w:t>
            </w:r>
          </w:p>
        </w:tc>
        <w:tc>
          <w:tcPr>
            <w:tcW w:w="77" w:type="dxa"/>
            <w:tcBorders>
              <w:top w:val="single" w:sz="4" w:space="0" w:color="auto"/>
            </w:tcBorders>
          </w:tcPr>
          <w:p w14:paraId="30263DB3" w14:textId="77777777" w:rsidR="00C5158A" w:rsidRPr="00CD799E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4619B63F" w14:textId="77777777" w:rsidR="00C5158A" w:rsidRPr="00CD799E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เพิ่มขึ้นจากการ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ซื้อธุรกิจ</w:t>
            </w:r>
          </w:p>
          <w:p w14:paraId="63716DE5" w14:textId="77777777" w:rsidR="00C5158A" w:rsidRPr="00CD799E" w:rsidRDefault="00C5158A" w:rsidP="000D313F">
            <w:pPr>
              <w:tabs>
                <w:tab w:val="left" w:pos="934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191D052" w14:textId="77777777" w:rsidR="00C5158A" w:rsidRPr="00CD799E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21F1A35F" w14:textId="77777777" w:rsidR="00C5158A" w:rsidRPr="00CD799E" w:rsidRDefault="00C5158A" w:rsidP="000D313F">
            <w:pPr>
              <w:ind w:left="165" w:hanging="165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ลดลงจากการขายธุรกิจ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153539" w14:textId="77777777" w:rsidR="00C5158A" w:rsidRPr="00CD799E" w:rsidRDefault="00C5158A" w:rsidP="000D313F">
            <w:pPr>
              <w:ind w:left="165" w:hanging="16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EA7B103" w14:textId="77777777" w:rsidR="00C5158A" w:rsidRPr="00CD799E" w:rsidRDefault="00C5158A" w:rsidP="000D313F">
            <w:pPr>
              <w:ind w:left="165" w:hanging="165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223E89BF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4372D11" w14:textId="77777777" w:rsidR="00C5158A" w:rsidRPr="00CD799E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 w:hint="cs"/>
                <w:sz w:val="28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CD799E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C5158A" w:rsidRPr="003B65FB" w14:paraId="1C096CAB" w14:textId="77777777" w:rsidTr="000D313F">
        <w:trPr>
          <w:trHeight w:val="101"/>
        </w:trPr>
        <w:tc>
          <w:tcPr>
            <w:tcW w:w="3690" w:type="dxa"/>
          </w:tcPr>
          <w:p w14:paraId="286E8174" w14:textId="77777777" w:rsidR="00C5158A" w:rsidRPr="003B65FB" w:rsidRDefault="00C5158A" w:rsidP="000D313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br w:type="page"/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69044D" w14:textId="77777777" w:rsidR="00C5158A" w:rsidRPr="003B65FB" w:rsidRDefault="00C5158A" w:rsidP="000D31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01D6CA8E" w14:textId="77777777" w:rsidR="00C5158A" w:rsidRPr="003B65FB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</w:tcPr>
          <w:p w14:paraId="28254F20" w14:textId="77777777" w:rsidR="00C5158A" w:rsidRPr="003B65FB" w:rsidRDefault="00C5158A" w:rsidP="000D313F">
            <w:pPr>
              <w:tabs>
                <w:tab w:val="decimal" w:pos="918"/>
              </w:tabs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2" w:type="dxa"/>
          </w:tcPr>
          <w:p w14:paraId="3A59588B" w14:textId="77777777" w:rsidR="00C5158A" w:rsidRPr="003B65FB" w:rsidRDefault="00C5158A" w:rsidP="000D313F">
            <w:pPr>
              <w:tabs>
                <w:tab w:val="decimal" w:pos="918"/>
              </w:tabs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0A695C7" w14:textId="77777777" w:rsidR="00C5158A" w:rsidRPr="003B65FB" w:rsidRDefault="00C5158A" w:rsidP="000D313F">
            <w:pPr>
              <w:tabs>
                <w:tab w:val="decimal" w:pos="918"/>
              </w:tabs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61CCBF7E" w14:textId="77777777" w:rsidR="00C5158A" w:rsidRPr="003B65FB" w:rsidRDefault="00C5158A" w:rsidP="000D313F">
            <w:pPr>
              <w:ind w:left="-28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6DB3A91" w14:textId="77777777" w:rsidR="00C5158A" w:rsidRPr="003B65FB" w:rsidRDefault="00C5158A" w:rsidP="000D313F">
            <w:pPr>
              <w:tabs>
                <w:tab w:val="decimal" w:pos="909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3626E78" w14:textId="77777777" w:rsidR="00C5158A" w:rsidRPr="003B65FB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</w:tcPr>
          <w:p w14:paraId="1234C85D" w14:textId="77777777" w:rsidR="00C5158A" w:rsidRPr="003B65FB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dxa"/>
          </w:tcPr>
          <w:p w14:paraId="0DF7584D" w14:textId="77777777" w:rsidR="00C5158A" w:rsidRPr="003B65FB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</w:tcPr>
          <w:p w14:paraId="65034482" w14:textId="77777777" w:rsidR="00C5158A" w:rsidRPr="003B65FB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49681474" w14:textId="77777777" w:rsidR="00C5158A" w:rsidRPr="003B65FB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</w:tcPr>
          <w:p w14:paraId="38E58F31" w14:textId="77777777" w:rsidR="00C5158A" w:rsidRPr="003B65FB" w:rsidRDefault="00C5158A" w:rsidP="000D313F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9B3179A" w14:textId="77777777" w:rsidR="00C5158A" w:rsidRPr="003B65FB" w:rsidRDefault="00C5158A" w:rsidP="000D313F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69D4FC1" w14:textId="77777777" w:rsidR="00C5158A" w:rsidRPr="003B65FB" w:rsidRDefault="00C5158A" w:rsidP="000D313F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6096E" w:rsidRPr="003B65FB" w14:paraId="53429946" w14:textId="77777777" w:rsidTr="000D313F">
        <w:trPr>
          <w:trHeight w:val="101"/>
        </w:trPr>
        <w:tc>
          <w:tcPr>
            <w:tcW w:w="3690" w:type="dxa"/>
          </w:tcPr>
          <w:p w14:paraId="309A8F86" w14:textId="77777777" w:rsidR="0036096E" w:rsidRPr="003B65FB" w:rsidRDefault="0036096E" w:rsidP="0036096E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ส่วนปรับปรุงที่ดิน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0D262" w14:textId="2160D7A5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(4,069)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D13D71D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0D304164" w14:textId="77777777" w:rsidR="0036096E" w:rsidRPr="003B65FB" w:rsidRDefault="0036096E" w:rsidP="0036096E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0F49423E" w14:textId="77777777" w:rsidR="0036096E" w:rsidRPr="003B65FB" w:rsidRDefault="0036096E" w:rsidP="0036096E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87EFEBF" w14:textId="77777777" w:rsidR="0036096E" w:rsidRPr="003B65FB" w:rsidRDefault="0036096E" w:rsidP="0036096E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(469)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AFF9E09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B5E7F09" w14:textId="77777777" w:rsidR="0036096E" w:rsidRPr="003B65FB" w:rsidRDefault="0036096E" w:rsidP="0036096E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33C45D9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7A507DE7" w14:textId="77777777" w:rsidR="0036096E" w:rsidRPr="003B65FB" w:rsidRDefault="0036096E" w:rsidP="0036096E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77" w:type="dxa"/>
            <w:vAlign w:val="bottom"/>
          </w:tcPr>
          <w:p w14:paraId="7CFB1295" w14:textId="77777777" w:rsidR="0036096E" w:rsidRPr="003B65FB" w:rsidRDefault="0036096E" w:rsidP="003609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4704CE26" w14:textId="77777777" w:rsidR="0036096E" w:rsidRPr="003B65FB" w:rsidRDefault="0036096E" w:rsidP="0036096E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E655090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2FD0661A" w14:textId="77777777" w:rsidR="0036096E" w:rsidRPr="003B65FB" w:rsidRDefault="0036096E" w:rsidP="0036096E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8E9B95A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9789D97" w14:textId="77777777" w:rsidR="0036096E" w:rsidRPr="003B65FB" w:rsidRDefault="0036096E" w:rsidP="0036096E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(4,539)</w:t>
            </w:r>
          </w:p>
        </w:tc>
      </w:tr>
      <w:tr w:rsidR="0036096E" w:rsidRPr="003B65FB" w14:paraId="1DA9BB7A" w14:textId="77777777" w:rsidTr="000D313F">
        <w:trPr>
          <w:trHeight w:val="101"/>
        </w:trPr>
        <w:tc>
          <w:tcPr>
            <w:tcW w:w="3690" w:type="dxa"/>
          </w:tcPr>
          <w:p w14:paraId="3CFEF017" w14:textId="77777777" w:rsidR="0036096E" w:rsidRPr="003B65FB" w:rsidRDefault="0036096E" w:rsidP="0036096E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4D7E25" w14:textId="22F4DF0E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</w:t>
            </w:r>
            <w:r>
              <w:rPr>
                <w:rFonts w:ascii="Angsana New" w:hAnsi="Angsana New"/>
                <w:sz w:val="28"/>
              </w:rPr>
              <w:t>70,867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6ED187A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50D0BB4A" w14:textId="77777777" w:rsidR="0036096E" w:rsidRPr="003B65FB" w:rsidRDefault="0036096E" w:rsidP="0036096E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72ADDDD9" w14:textId="77777777" w:rsidR="0036096E" w:rsidRPr="003B65FB" w:rsidRDefault="0036096E" w:rsidP="0036096E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324B11D" w14:textId="77777777" w:rsidR="0036096E" w:rsidRPr="003B65FB" w:rsidRDefault="0036096E" w:rsidP="0036096E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(17,650)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1AB72F1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9652D04" w14:textId="77777777" w:rsidR="0036096E" w:rsidRPr="003B65FB" w:rsidRDefault="0036096E" w:rsidP="0036096E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4,621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97CC567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32ADCDD2" w14:textId="77777777" w:rsidR="0036096E" w:rsidRPr="003B65FB" w:rsidRDefault="0036096E" w:rsidP="0036096E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54,777</w:t>
            </w:r>
          </w:p>
        </w:tc>
        <w:tc>
          <w:tcPr>
            <w:tcW w:w="77" w:type="dxa"/>
            <w:vAlign w:val="bottom"/>
          </w:tcPr>
          <w:p w14:paraId="50BDBD1E" w14:textId="77777777" w:rsidR="0036096E" w:rsidRPr="003B65FB" w:rsidRDefault="0036096E" w:rsidP="003609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1A0CFAD9" w14:textId="77777777" w:rsidR="0036096E" w:rsidRPr="003B65FB" w:rsidRDefault="0036096E" w:rsidP="0036096E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F000D3A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40086554" w14:textId="77777777" w:rsidR="0036096E" w:rsidRPr="003B65FB" w:rsidRDefault="0036096E" w:rsidP="0036096E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90" w:type="dxa"/>
            <w:vAlign w:val="bottom"/>
          </w:tcPr>
          <w:p w14:paraId="1D2419B7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FB3EED" w14:textId="77777777" w:rsidR="0036096E" w:rsidRPr="003B65FB" w:rsidRDefault="0036096E" w:rsidP="0036096E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(229,049)</w:t>
            </w:r>
          </w:p>
        </w:tc>
      </w:tr>
      <w:tr w:rsidR="0036096E" w:rsidRPr="003B65FB" w14:paraId="54AD3413" w14:textId="77777777" w:rsidTr="000D313F">
        <w:trPr>
          <w:trHeight w:val="101"/>
        </w:trPr>
        <w:tc>
          <w:tcPr>
            <w:tcW w:w="3690" w:type="dxa"/>
          </w:tcPr>
          <w:p w14:paraId="138A05B3" w14:textId="77777777" w:rsidR="0036096E" w:rsidRPr="003B65FB" w:rsidRDefault="0036096E" w:rsidP="0036096E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09575B" w14:textId="3E31F32A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(56,722)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E6901CB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2D76AA61" w14:textId="77777777" w:rsidR="0036096E" w:rsidRPr="003B65FB" w:rsidRDefault="0036096E" w:rsidP="0036096E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3C7318B7" w14:textId="77777777" w:rsidR="0036096E" w:rsidRPr="003B65FB" w:rsidRDefault="0036096E" w:rsidP="0036096E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687F747" w14:textId="77777777" w:rsidR="0036096E" w:rsidRPr="003B65FB" w:rsidRDefault="0036096E" w:rsidP="0036096E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(6,386)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9262D9E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8B0E388" w14:textId="77777777" w:rsidR="0036096E" w:rsidRPr="003B65FB" w:rsidRDefault="0036096E" w:rsidP="0036096E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967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515D025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00DED8F6" w14:textId="77777777" w:rsidR="0036096E" w:rsidRPr="003B65FB" w:rsidRDefault="0036096E" w:rsidP="0036096E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35,727</w:t>
            </w:r>
          </w:p>
        </w:tc>
        <w:tc>
          <w:tcPr>
            <w:tcW w:w="77" w:type="dxa"/>
            <w:vAlign w:val="bottom"/>
          </w:tcPr>
          <w:p w14:paraId="00360DB8" w14:textId="77777777" w:rsidR="0036096E" w:rsidRPr="003B65FB" w:rsidRDefault="0036096E" w:rsidP="003609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34B8EFBD" w14:textId="77777777" w:rsidR="0036096E" w:rsidRPr="003B65FB" w:rsidRDefault="0036096E" w:rsidP="0036096E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5D1E4DC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5045AD07" w14:textId="77777777" w:rsidR="0036096E" w:rsidRPr="003B65FB" w:rsidRDefault="0036096E" w:rsidP="0036096E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C0BCEF8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0FC961" w14:textId="77777777" w:rsidR="0036096E" w:rsidRPr="003B65FB" w:rsidRDefault="0036096E" w:rsidP="0036096E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(26,414)</w:t>
            </w:r>
          </w:p>
        </w:tc>
      </w:tr>
      <w:tr w:rsidR="0036096E" w:rsidRPr="003B65FB" w14:paraId="32DDA33E" w14:textId="77777777" w:rsidTr="000D313F">
        <w:trPr>
          <w:trHeight w:val="101"/>
        </w:trPr>
        <w:tc>
          <w:tcPr>
            <w:tcW w:w="3690" w:type="dxa"/>
          </w:tcPr>
          <w:p w14:paraId="13B3B2B1" w14:textId="77777777" w:rsidR="0036096E" w:rsidRPr="008345D6" w:rsidRDefault="0036096E" w:rsidP="0036096E">
            <w:pPr>
              <w:ind w:left="712" w:hanging="361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AF874" w14:textId="4C04E289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78,101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E7A7745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7B3E7917" w14:textId="77777777" w:rsidR="0036096E" w:rsidRPr="003B65FB" w:rsidRDefault="0036096E" w:rsidP="0036096E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26B85E32" w14:textId="77777777" w:rsidR="0036096E" w:rsidRPr="003B65FB" w:rsidRDefault="0036096E" w:rsidP="0036096E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A025AF1" w14:textId="77777777" w:rsidR="0036096E" w:rsidRPr="003B65FB" w:rsidRDefault="0036096E" w:rsidP="0036096E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(26,886)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7677A90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7D5A3D3" w14:textId="77777777" w:rsidR="0036096E" w:rsidRPr="003B65FB" w:rsidRDefault="0036096E" w:rsidP="0036096E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8,158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59FADAB9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07A5DBD4" w14:textId="77777777" w:rsidR="0036096E" w:rsidRPr="003B65FB" w:rsidRDefault="0036096E" w:rsidP="0036096E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16,649</w:t>
            </w:r>
          </w:p>
        </w:tc>
        <w:tc>
          <w:tcPr>
            <w:tcW w:w="77" w:type="dxa"/>
            <w:vAlign w:val="bottom"/>
          </w:tcPr>
          <w:p w14:paraId="00EF07B8" w14:textId="77777777" w:rsidR="0036096E" w:rsidRPr="003B65FB" w:rsidRDefault="0036096E" w:rsidP="0036096E">
            <w:pPr>
              <w:tabs>
                <w:tab w:val="decimal" w:pos="9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6D07DE0E" w14:textId="77777777" w:rsidR="0036096E" w:rsidRPr="003B65FB" w:rsidRDefault="0036096E" w:rsidP="0036096E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1DEB27A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3771CD36" w14:textId="77777777" w:rsidR="0036096E" w:rsidRPr="003B65FB" w:rsidRDefault="0036096E" w:rsidP="0036096E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702</w:t>
            </w:r>
          </w:p>
        </w:tc>
        <w:tc>
          <w:tcPr>
            <w:tcW w:w="90" w:type="dxa"/>
            <w:vAlign w:val="bottom"/>
          </w:tcPr>
          <w:p w14:paraId="23DA50C2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958E88A" w14:textId="77777777" w:rsidR="0036096E" w:rsidRPr="003B65FB" w:rsidRDefault="0036096E" w:rsidP="0036096E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(79,478)</w:t>
            </w:r>
          </w:p>
        </w:tc>
      </w:tr>
      <w:tr w:rsidR="0036096E" w:rsidRPr="003B65FB" w14:paraId="23D6AAA3" w14:textId="77777777" w:rsidTr="000D313F">
        <w:trPr>
          <w:trHeight w:val="101"/>
        </w:trPr>
        <w:tc>
          <w:tcPr>
            <w:tcW w:w="3690" w:type="dxa"/>
          </w:tcPr>
          <w:p w14:paraId="7BCC4255" w14:textId="77777777" w:rsidR="0036096E" w:rsidRPr="003B65FB" w:rsidRDefault="0036096E" w:rsidP="0036096E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เครื่องใช้สำนักงาน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19BBA6" w14:textId="563CA01B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(39,46</w:t>
            </w:r>
            <w:r>
              <w:rPr>
                <w:rFonts w:ascii="Angsana New" w:hAnsi="Angsana New"/>
                <w:sz w:val="28"/>
              </w:rPr>
              <w:t>4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440CA6A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44A208B1" w14:textId="77777777" w:rsidR="0036096E" w:rsidRPr="003B65FB" w:rsidRDefault="0036096E" w:rsidP="0036096E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17345362" w14:textId="77777777" w:rsidR="0036096E" w:rsidRPr="003B65FB" w:rsidRDefault="0036096E" w:rsidP="0036096E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D6F8B5A" w14:textId="77777777" w:rsidR="0036096E" w:rsidRPr="003B65FB" w:rsidRDefault="0036096E" w:rsidP="0036096E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(2,898)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B41D0BD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6F1C2B8" w14:textId="77777777" w:rsidR="0036096E" w:rsidRPr="003B65FB" w:rsidRDefault="0036096E" w:rsidP="0036096E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73C7E16F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5620624C" w14:textId="77777777" w:rsidR="0036096E" w:rsidRPr="003B65FB" w:rsidRDefault="0036096E" w:rsidP="0036096E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6,874</w:t>
            </w:r>
          </w:p>
        </w:tc>
        <w:tc>
          <w:tcPr>
            <w:tcW w:w="77" w:type="dxa"/>
            <w:vAlign w:val="bottom"/>
          </w:tcPr>
          <w:p w14:paraId="3367EAEE" w14:textId="77777777" w:rsidR="0036096E" w:rsidRPr="003B65FB" w:rsidRDefault="0036096E" w:rsidP="0036096E">
            <w:pPr>
              <w:tabs>
                <w:tab w:val="decimal" w:pos="9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34AC86D3" w14:textId="77777777" w:rsidR="0036096E" w:rsidRPr="003B65FB" w:rsidRDefault="0036096E" w:rsidP="0036096E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9BD28BD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48D0BD91" w14:textId="77777777" w:rsidR="0036096E" w:rsidRPr="003B65FB" w:rsidRDefault="0036096E" w:rsidP="0036096E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370</w:t>
            </w:r>
          </w:p>
        </w:tc>
        <w:tc>
          <w:tcPr>
            <w:tcW w:w="90" w:type="dxa"/>
            <w:vAlign w:val="bottom"/>
          </w:tcPr>
          <w:p w14:paraId="0B053487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BCD224" w14:textId="18E7640B" w:rsidR="0036096E" w:rsidRPr="003B65FB" w:rsidRDefault="0036096E" w:rsidP="0036096E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(34,607)</w:t>
            </w:r>
          </w:p>
        </w:tc>
      </w:tr>
      <w:tr w:rsidR="0036096E" w:rsidRPr="003B65FB" w14:paraId="2DE959BD" w14:textId="77777777" w:rsidTr="000D313F">
        <w:trPr>
          <w:trHeight w:val="101"/>
        </w:trPr>
        <w:tc>
          <w:tcPr>
            <w:tcW w:w="3690" w:type="dxa"/>
          </w:tcPr>
          <w:p w14:paraId="7D5CF6D8" w14:textId="77777777" w:rsidR="0036096E" w:rsidRPr="008345D6" w:rsidRDefault="0036096E" w:rsidP="0036096E">
            <w:pPr>
              <w:ind w:left="712" w:hanging="361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76AF2E" w14:textId="4C33E9A1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(7,174)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E2B7B82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752E178B" w14:textId="77777777" w:rsidR="0036096E" w:rsidRPr="003B65FB" w:rsidRDefault="0036096E" w:rsidP="0036096E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044A303A" w14:textId="77777777" w:rsidR="0036096E" w:rsidRPr="003B65FB" w:rsidRDefault="0036096E" w:rsidP="0036096E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D28D6F2" w14:textId="77777777" w:rsidR="0036096E" w:rsidRPr="003B65FB" w:rsidRDefault="0036096E" w:rsidP="0036096E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(834)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2CACC65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910074D" w14:textId="77777777" w:rsidR="0036096E" w:rsidRPr="003B65FB" w:rsidRDefault="0036096E" w:rsidP="0036096E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347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6F4C8D3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37C914CE" w14:textId="77777777" w:rsidR="0036096E" w:rsidRPr="003B65FB" w:rsidRDefault="0036096E" w:rsidP="0036096E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5,968</w:t>
            </w:r>
          </w:p>
        </w:tc>
        <w:tc>
          <w:tcPr>
            <w:tcW w:w="77" w:type="dxa"/>
            <w:vAlign w:val="bottom"/>
          </w:tcPr>
          <w:p w14:paraId="382FE79F" w14:textId="77777777" w:rsidR="0036096E" w:rsidRPr="003B65FB" w:rsidRDefault="0036096E" w:rsidP="0036096E">
            <w:pPr>
              <w:tabs>
                <w:tab w:val="decimal" w:pos="9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20D58EDD" w14:textId="77777777" w:rsidR="0036096E" w:rsidRPr="003B65FB" w:rsidRDefault="0036096E" w:rsidP="0036096E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BD66E6E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2C574A01" w14:textId="77777777" w:rsidR="0036096E" w:rsidRPr="003B65FB" w:rsidRDefault="0036096E" w:rsidP="0036096E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90" w:type="dxa"/>
            <w:vAlign w:val="bottom"/>
          </w:tcPr>
          <w:p w14:paraId="2BBECC40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AE7C74" w14:textId="77777777" w:rsidR="0036096E" w:rsidRPr="003B65FB" w:rsidRDefault="0036096E" w:rsidP="0036096E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(1,595)</w:t>
            </w:r>
          </w:p>
        </w:tc>
      </w:tr>
      <w:tr w:rsidR="0036096E" w:rsidRPr="003B65FB" w14:paraId="5D84040B" w14:textId="77777777" w:rsidTr="000D313F">
        <w:trPr>
          <w:trHeight w:val="101"/>
        </w:trPr>
        <w:tc>
          <w:tcPr>
            <w:tcW w:w="3690" w:type="dxa"/>
          </w:tcPr>
          <w:p w14:paraId="6C247B34" w14:textId="77777777" w:rsidR="0036096E" w:rsidRPr="003B65FB" w:rsidRDefault="0036096E" w:rsidP="0036096E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76809" w14:textId="730F2F53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12,399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17EFBB6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1F8B31D0" w14:textId="77777777" w:rsidR="0036096E" w:rsidRPr="003B65FB" w:rsidRDefault="0036096E" w:rsidP="0036096E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5,044</w:t>
            </w:r>
          </w:p>
        </w:tc>
        <w:tc>
          <w:tcPr>
            <w:tcW w:w="102" w:type="dxa"/>
            <w:vAlign w:val="bottom"/>
          </w:tcPr>
          <w:p w14:paraId="3A02B0FC" w14:textId="77777777" w:rsidR="0036096E" w:rsidRPr="003B65FB" w:rsidRDefault="0036096E" w:rsidP="0036096E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44C84C6" w14:textId="77777777" w:rsidR="0036096E" w:rsidRPr="003B65FB" w:rsidRDefault="0036096E" w:rsidP="0036096E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(405)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68E4F82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C8D152E" w14:textId="77777777" w:rsidR="0036096E" w:rsidRPr="003B65FB" w:rsidRDefault="0036096E" w:rsidP="0036096E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B724F37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2B55D217" w14:textId="77777777" w:rsidR="0036096E" w:rsidRPr="003B65FB" w:rsidRDefault="0036096E" w:rsidP="0036096E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(458)</w:t>
            </w:r>
          </w:p>
        </w:tc>
        <w:tc>
          <w:tcPr>
            <w:tcW w:w="77" w:type="dxa"/>
            <w:vAlign w:val="bottom"/>
          </w:tcPr>
          <w:p w14:paraId="16697F6B" w14:textId="77777777" w:rsidR="0036096E" w:rsidRPr="003B65FB" w:rsidRDefault="0036096E" w:rsidP="003609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6849F526" w14:textId="77777777" w:rsidR="0036096E" w:rsidRPr="003B65FB" w:rsidRDefault="0036096E" w:rsidP="0036096E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84EA55E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7C2AFCEF" w14:textId="77777777" w:rsidR="0036096E" w:rsidRPr="003B65FB" w:rsidRDefault="0036096E" w:rsidP="0036096E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824</w:t>
            </w:r>
          </w:p>
        </w:tc>
        <w:tc>
          <w:tcPr>
            <w:tcW w:w="90" w:type="dxa"/>
            <w:vAlign w:val="bottom"/>
          </w:tcPr>
          <w:p w14:paraId="18364B59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5F545CF" w14:textId="77777777" w:rsidR="0036096E" w:rsidRPr="003B65FB" w:rsidRDefault="0036096E" w:rsidP="0036096E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(7,394)</w:t>
            </w:r>
          </w:p>
        </w:tc>
      </w:tr>
      <w:tr w:rsidR="0036096E" w:rsidRPr="003B65FB" w14:paraId="5DA2F769" w14:textId="77777777" w:rsidTr="000D313F">
        <w:trPr>
          <w:trHeight w:val="101"/>
        </w:trPr>
        <w:tc>
          <w:tcPr>
            <w:tcW w:w="3690" w:type="dxa"/>
          </w:tcPr>
          <w:p w14:paraId="2C9BFEED" w14:textId="77777777" w:rsidR="0036096E" w:rsidRPr="003B65FB" w:rsidRDefault="0036096E" w:rsidP="0036096E">
            <w:pPr>
              <w:ind w:left="540" w:hanging="189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8F9745" w14:textId="544FB191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(3</w:t>
            </w:r>
            <w:r>
              <w:rPr>
                <w:rFonts w:ascii="Angsana New" w:hAnsi="Angsana New"/>
                <w:sz w:val="28"/>
              </w:rPr>
              <w:t>,697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AAB35B7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bottom"/>
          </w:tcPr>
          <w:p w14:paraId="75388CDC" w14:textId="77777777" w:rsidR="0036096E" w:rsidRPr="003B65FB" w:rsidRDefault="0036096E" w:rsidP="0036096E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1580DCE5" w14:textId="77777777" w:rsidR="0036096E" w:rsidRPr="003B65FB" w:rsidRDefault="0036096E" w:rsidP="0036096E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BA6F22B" w14:textId="77777777" w:rsidR="0036096E" w:rsidRPr="003B65FB" w:rsidRDefault="0036096E" w:rsidP="0036096E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(1,522)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EA51F35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FAB07F3" w14:textId="77777777" w:rsidR="0036096E" w:rsidRPr="003B65FB" w:rsidRDefault="0036096E" w:rsidP="0036096E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F5CCAFF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5E46AAF" w14:textId="77777777" w:rsidR="0036096E" w:rsidRPr="003B65FB" w:rsidRDefault="0036096E" w:rsidP="0036096E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(2,481)</w:t>
            </w:r>
          </w:p>
        </w:tc>
        <w:tc>
          <w:tcPr>
            <w:tcW w:w="77" w:type="dxa"/>
            <w:vAlign w:val="bottom"/>
          </w:tcPr>
          <w:p w14:paraId="66DD9171" w14:textId="77777777" w:rsidR="0036096E" w:rsidRPr="003B65FB" w:rsidRDefault="0036096E" w:rsidP="003609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17C08" w14:textId="77777777" w:rsidR="0036096E" w:rsidRPr="003B65FB" w:rsidRDefault="0036096E" w:rsidP="0036096E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8A032E5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64CD5BEC" w14:textId="77777777" w:rsidR="0036096E" w:rsidRPr="003B65FB" w:rsidRDefault="0036096E" w:rsidP="0036096E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54C59AE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D194618" w14:textId="77777777" w:rsidR="0036096E" w:rsidRPr="003B65FB" w:rsidRDefault="0036096E" w:rsidP="0036096E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(7,693)</w:t>
            </w:r>
          </w:p>
        </w:tc>
      </w:tr>
      <w:tr w:rsidR="0036096E" w:rsidRPr="003B65FB" w14:paraId="61C0D177" w14:textId="77777777" w:rsidTr="000D313F">
        <w:trPr>
          <w:trHeight w:val="101"/>
        </w:trPr>
        <w:tc>
          <w:tcPr>
            <w:tcW w:w="3690" w:type="dxa"/>
          </w:tcPr>
          <w:p w14:paraId="4FFA582D" w14:textId="77777777" w:rsidR="0036096E" w:rsidRPr="003B65FB" w:rsidRDefault="0036096E" w:rsidP="0036096E">
            <w:pPr>
              <w:ind w:left="1072" w:hanging="505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598CD" w14:textId="32FDD310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(47</w:t>
            </w:r>
            <w:r>
              <w:rPr>
                <w:rFonts w:ascii="Angsana New" w:hAnsi="Angsana New"/>
                <w:sz w:val="28"/>
              </w:rPr>
              <w:t>2,493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193E43D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7C3FD" w14:textId="77777777" w:rsidR="0036096E" w:rsidRPr="003B65FB" w:rsidRDefault="0036096E" w:rsidP="0036096E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5,044</w:t>
            </w:r>
          </w:p>
        </w:tc>
        <w:tc>
          <w:tcPr>
            <w:tcW w:w="102" w:type="dxa"/>
            <w:vAlign w:val="bottom"/>
          </w:tcPr>
          <w:p w14:paraId="5C1693DB" w14:textId="77777777" w:rsidR="0036096E" w:rsidRPr="003B65FB" w:rsidRDefault="0036096E" w:rsidP="0036096E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31551" w14:textId="77777777" w:rsidR="0036096E" w:rsidRPr="003B65FB" w:rsidRDefault="0036096E" w:rsidP="0036096E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(57,050)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7C5BFAE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76EB3" w14:textId="77777777" w:rsidR="0036096E" w:rsidRPr="003B65FB" w:rsidRDefault="0036096E" w:rsidP="0036096E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14,611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D3E7F80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E2D5D" w14:textId="77777777" w:rsidR="0036096E" w:rsidRPr="003B65FB" w:rsidRDefault="0036096E" w:rsidP="0036096E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117,055</w:t>
            </w:r>
          </w:p>
        </w:tc>
        <w:tc>
          <w:tcPr>
            <w:tcW w:w="77" w:type="dxa"/>
            <w:vAlign w:val="bottom"/>
          </w:tcPr>
          <w:p w14:paraId="320F16C9" w14:textId="77777777" w:rsidR="0036096E" w:rsidRPr="003B65FB" w:rsidRDefault="0036096E" w:rsidP="0036096E">
            <w:pPr>
              <w:tabs>
                <w:tab w:val="decimal" w:pos="98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9FA3C" w14:textId="77777777" w:rsidR="0036096E" w:rsidRPr="003B65FB" w:rsidRDefault="0036096E" w:rsidP="0036096E">
            <w:pPr>
              <w:tabs>
                <w:tab w:val="decimal" w:pos="980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63181C6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C68B1" w14:textId="77777777" w:rsidR="0036096E" w:rsidRPr="003B65FB" w:rsidRDefault="0036096E" w:rsidP="0036096E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2,064</w:t>
            </w:r>
          </w:p>
        </w:tc>
        <w:tc>
          <w:tcPr>
            <w:tcW w:w="90" w:type="dxa"/>
            <w:vAlign w:val="bottom"/>
          </w:tcPr>
          <w:p w14:paraId="22590706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F37E9" w14:textId="77777777" w:rsidR="0036096E" w:rsidRPr="003B65FB" w:rsidRDefault="0036096E" w:rsidP="0036096E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(390,769)</w:t>
            </w:r>
          </w:p>
        </w:tc>
      </w:tr>
      <w:tr w:rsidR="0036096E" w:rsidRPr="003B65FB" w14:paraId="4A3AAF81" w14:textId="77777777" w:rsidTr="000D313F">
        <w:trPr>
          <w:trHeight w:val="101"/>
        </w:trPr>
        <w:tc>
          <w:tcPr>
            <w:tcW w:w="3690" w:type="dxa"/>
          </w:tcPr>
          <w:p w14:paraId="3D30AAAE" w14:textId="77777777" w:rsidR="0036096E" w:rsidRPr="008345D6" w:rsidRDefault="0036096E" w:rsidP="0036096E">
            <w:pPr>
              <w:ind w:left="532" w:hanging="35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ที่ดิน อาคารและอุปกรณ์</w:t>
            </w:r>
            <w:r w:rsidRPr="003B65FB">
              <w:rPr>
                <w:rFonts w:ascii="Angsana New" w:hAnsi="Angsana New" w:hint="cs"/>
                <w:sz w:val="28"/>
              </w:rPr>
              <w:t xml:space="preserve"> - </w:t>
            </w:r>
            <w:r w:rsidRPr="008345D6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10B6FF" w14:textId="0AEDEAF1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727,130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F4909B0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14:paraId="00056F7F" w14:textId="69574170" w:rsidR="0036096E" w:rsidRPr="003B65FB" w:rsidRDefault="0036096E" w:rsidP="0036096E">
            <w:pPr>
              <w:tabs>
                <w:tab w:val="decimal" w:pos="918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" w:type="dxa"/>
            <w:vAlign w:val="bottom"/>
          </w:tcPr>
          <w:p w14:paraId="6B930458" w14:textId="77777777" w:rsidR="0036096E" w:rsidRPr="003B65FB" w:rsidRDefault="0036096E" w:rsidP="0036096E">
            <w:pPr>
              <w:tabs>
                <w:tab w:val="decimal" w:pos="91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21AA06E" w14:textId="77777777" w:rsidR="0036096E" w:rsidRPr="003B65FB" w:rsidRDefault="0036096E" w:rsidP="0036096E">
            <w:pPr>
              <w:tabs>
                <w:tab w:val="decimal" w:pos="91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528951FC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91B08F6" w14:textId="77777777" w:rsidR="0036096E" w:rsidRPr="003B65FB" w:rsidRDefault="0036096E" w:rsidP="0036096E">
            <w:pPr>
              <w:ind w:right="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14:paraId="1D33C319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5D06820" w14:textId="77777777" w:rsidR="0036096E" w:rsidRPr="003B65FB" w:rsidRDefault="0036096E" w:rsidP="0036096E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dxa"/>
            <w:vAlign w:val="bottom"/>
          </w:tcPr>
          <w:p w14:paraId="07378FDC" w14:textId="77777777" w:rsidR="0036096E" w:rsidRPr="003B65FB" w:rsidRDefault="0036096E" w:rsidP="0036096E">
            <w:pPr>
              <w:tabs>
                <w:tab w:val="decimal" w:pos="94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7996A48A" w14:textId="77777777" w:rsidR="0036096E" w:rsidRPr="003B65FB" w:rsidRDefault="0036096E" w:rsidP="0036096E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23333620" w14:textId="77777777" w:rsidR="0036096E" w:rsidRPr="003B65FB" w:rsidRDefault="0036096E" w:rsidP="003609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7EB023FE" w14:textId="77777777" w:rsidR="0036096E" w:rsidRPr="003B65FB" w:rsidRDefault="0036096E" w:rsidP="0036096E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661B438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D4BA661" w14:textId="77777777" w:rsidR="0036096E" w:rsidRPr="003B65FB" w:rsidRDefault="0036096E" w:rsidP="0036096E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636,813</w:t>
            </w:r>
          </w:p>
        </w:tc>
      </w:tr>
      <w:tr w:rsidR="0036096E" w:rsidRPr="003B65FB" w14:paraId="32187169" w14:textId="77777777" w:rsidTr="000D313F">
        <w:trPr>
          <w:trHeight w:val="101"/>
        </w:trPr>
        <w:tc>
          <w:tcPr>
            <w:tcW w:w="3690" w:type="dxa"/>
          </w:tcPr>
          <w:p w14:paraId="486BC0A7" w14:textId="77777777" w:rsidR="0036096E" w:rsidRPr="003B65FB" w:rsidRDefault="0036096E" w:rsidP="0036096E">
            <w:pPr>
              <w:ind w:left="532" w:hanging="352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CAA9DF" w14:textId="0D9A8B7B" w:rsidR="0036096E" w:rsidRPr="003B65FB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11,333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1E3BCBC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58CC4147" w14:textId="77777777" w:rsidR="0036096E" w:rsidRPr="003B65FB" w:rsidRDefault="0036096E" w:rsidP="0036096E">
            <w:pPr>
              <w:tabs>
                <w:tab w:val="decimal" w:pos="793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2EF1177D" w14:textId="77777777" w:rsidR="0036096E" w:rsidRPr="003B65FB" w:rsidRDefault="0036096E" w:rsidP="0036096E">
            <w:pPr>
              <w:tabs>
                <w:tab w:val="decimal" w:pos="793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21ECFF4" w14:textId="77777777" w:rsidR="0036096E" w:rsidRPr="003B65FB" w:rsidRDefault="0036096E" w:rsidP="0036096E">
            <w:pPr>
              <w:tabs>
                <w:tab w:val="decimal" w:pos="793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12,881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31CB0AA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EB22853" w14:textId="77777777" w:rsidR="0036096E" w:rsidRPr="003B65FB" w:rsidRDefault="0036096E" w:rsidP="0036096E">
            <w:pPr>
              <w:tabs>
                <w:tab w:val="decimal" w:pos="720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3C1C554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vAlign w:val="bottom"/>
          </w:tcPr>
          <w:p w14:paraId="2BBC04CE" w14:textId="77777777" w:rsidR="0036096E" w:rsidRPr="003B65FB" w:rsidRDefault="0036096E" w:rsidP="0036096E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(11,528)</w:t>
            </w:r>
          </w:p>
        </w:tc>
        <w:tc>
          <w:tcPr>
            <w:tcW w:w="77" w:type="dxa"/>
            <w:vAlign w:val="bottom"/>
          </w:tcPr>
          <w:p w14:paraId="67110BC8" w14:textId="77777777" w:rsidR="0036096E" w:rsidRPr="003B65FB" w:rsidRDefault="0036096E" w:rsidP="0036096E">
            <w:pPr>
              <w:tabs>
                <w:tab w:val="decimal" w:pos="94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13FDD34C" w14:textId="77777777" w:rsidR="0036096E" w:rsidRPr="003B65FB" w:rsidRDefault="0036096E" w:rsidP="0036096E">
            <w:pPr>
              <w:tabs>
                <w:tab w:val="decimal" w:pos="944"/>
              </w:tabs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99,731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B9FC3B5" w14:textId="77777777" w:rsidR="0036096E" w:rsidRPr="003B65FB" w:rsidRDefault="0036096E" w:rsidP="003609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0B23B9F8" w14:textId="77777777" w:rsidR="0036096E" w:rsidRPr="003B65FB" w:rsidRDefault="0036096E" w:rsidP="0036096E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4A20FF2" w14:textId="77777777" w:rsidR="0036096E" w:rsidRPr="003B65FB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4AA13E" w14:textId="77777777" w:rsidR="0036096E" w:rsidRPr="003B65FB" w:rsidRDefault="0036096E" w:rsidP="0036096E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112,417</w:t>
            </w:r>
          </w:p>
        </w:tc>
      </w:tr>
      <w:tr w:rsidR="0036096E" w:rsidRPr="003B65FB" w:rsidDel="00993BC2" w14:paraId="65CAB69D" w14:textId="77777777" w:rsidTr="000D313F">
        <w:trPr>
          <w:trHeight w:val="101"/>
        </w:trPr>
        <w:tc>
          <w:tcPr>
            <w:tcW w:w="3690" w:type="dxa"/>
          </w:tcPr>
          <w:p w14:paraId="6EC39139" w14:textId="77777777" w:rsidR="0036096E" w:rsidRPr="008345D6" w:rsidRDefault="0036096E" w:rsidP="0036096E">
            <w:pPr>
              <w:ind w:left="532" w:hanging="352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72DDE" w14:textId="13E82B17" w:rsidR="0036096E" w:rsidRPr="003B65FB" w:rsidDel="00FB326F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(676)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B9788B9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bottom"/>
          </w:tcPr>
          <w:p w14:paraId="6F64EA56" w14:textId="77777777" w:rsidR="0036096E" w:rsidRPr="003B65FB" w:rsidDel="00993BC2" w:rsidRDefault="0036096E" w:rsidP="0036096E">
            <w:pPr>
              <w:ind w:right="9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0D7EC9E0" w14:textId="77777777" w:rsidR="0036096E" w:rsidRPr="003B65FB" w:rsidDel="00993BC2" w:rsidRDefault="0036096E" w:rsidP="003609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347C0" w14:textId="77777777" w:rsidR="0036096E" w:rsidRPr="003B65FB" w:rsidDel="00993BC2" w:rsidRDefault="0036096E" w:rsidP="0036096E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(474)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2B4857E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1E619" w14:textId="77777777" w:rsidR="0036096E" w:rsidRPr="003B65FB" w:rsidDel="00993BC2" w:rsidRDefault="0036096E" w:rsidP="0036096E">
            <w:pPr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695372F" w14:textId="77777777" w:rsidR="0036096E" w:rsidRPr="003B65FB" w:rsidRDefault="0036096E" w:rsidP="0036096E">
            <w:pPr>
              <w:ind w:left="-2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572D858" w14:textId="77777777" w:rsidR="0036096E" w:rsidRPr="003B65FB" w:rsidDel="00993BC2" w:rsidRDefault="0036096E" w:rsidP="0036096E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77" w:type="dxa"/>
            <w:vAlign w:val="bottom"/>
          </w:tcPr>
          <w:p w14:paraId="01E292BF" w14:textId="77777777" w:rsidR="0036096E" w:rsidRPr="003B65FB" w:rsidDel="00993BC2" w:rsidRDefault="0036096E" w:rsidP="003609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456A4" w14:textId="77777777" w:rsidR="0036096E" w:rsidRPr="003B65FB" w:rsidDel="00993BC2" w:rsidRDefault="0036096E" w:rsidP="0036096E">
            <w:pPr>
              <w:ind w:right="10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91CC6B1" w14:textId="77777777" w:rsidR="0036096E" w:rsidRPr="003B65FB" w:rsidRDefault="0036096E" w:rsidP="003609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6FFF6178" w14:textId="77777777" w:rsidR="0036096E" w:rsidRPr="003B65FB" w:rsidDel="00993BC2" w:rsidRDefault="0036096E" w:rsidP="0036096E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34B2B63" w14:textId="77777777" w:rsidR="0036096E" w:rsidRPr="003B65FB" w:rsidDel="00993BC2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C32EE" w14:textId="77777777" w:rsidR="0036096E" w:rsidRPr="003B65FB" w:rsidDel="00993BC2" w:rsidRDefault="0036096E" w:rsidP="0036096E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(1,142)</w:t>
            </w:r>
          </w:p>
        </w:tc>
      </w:tr>
      <w:tr w:rsidR="0036096E" w:rsidRPr="003B65FB" w14:paraId="0C315C5A" w14:textId="77777777" w:rsidTr="000D313F">
        <w:trPr>
          <w:trHeight w:val="101"/>
        </w:trPr>
        <w:tc>
          <w:tcPr>
            <w:tcW w:w="3690" w:type="dxa"/>
          </w:tcPr>
          <w:p w14:paraId="2CCCA34A" w14:textId="77777777" w:rsidR="0036096E" w:rsidRPr="003B65FB" w:rsidRDefault="0036096E" w:rsidP="0036096E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รวมที่ดิน อาคารและอุปกรณ์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12A32" w14:textId="75AD58BC" w:rsidR="0036096E" w:rsidRPr="008345D6" w:rsidRDefault="0036096E" w:rsidP="0036096E">
            <w:pPr>
              <w:tabs>
                <w:tab w:val="decimal" w:pos="900"/>
              </w:tabs>
              <w:ind w:right="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94BCE">
              <w:rPr>
                <w:rFonts w:ascii="Angsana New" w:hAnsi="Angsana New"/>
                <w:b/>
                <w:bCs/>
                <w:sz w:val="28"/>
              </w:rPr>
              <w:t>737,78</w:t>
            </w:r>
            <w:r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EDC919C" w14:textId="77777777" w:rsidR="0036096E" w:rsidRPr="00494BCE" w:rsidRDefault="0036096E" w:rsidP="0036096E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14:paraId="4ECAF885" w14:textId="77777777" w:rsidR="0036096E" w:rsidRPr="00494BCE" w:rsidRDefault="0036096E" w:rsidP="0036096E">
            <w:pPr>
              <w:tabs>
                <w:tab w:val="center" w:pos="389"/>
              </w:tabs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2" w:type="dxa"/>
            <w:vAlign w:val="bottom"/>
          </w:tcPr>
          <w:p w14:paraId="5BACE0E7" w14:textId="77777777" w:rsidR="0036096E" w:rsidRPr="00494BCE" w:rsidRDefault="0036096E" w:rsidP="0036096E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CEEEA" w14:textId="77777777" w:rsidR="0036096E" w:rsidRPr="00494BCE" w:rsidRDefault="0036096E" w:rsidP="0036096E">
            <w:pPr>
              <w:ind w:left="-28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46A63730" w14:textId="77777777" w:rsidR="0036096E" w:rsidRPr="00494BCE" w:rsidRDefault="0036096E" w:rsidP="0036096E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FFE68" w14:textId="77777777" w:rsidR="0036096E" w:rsidRPr="00494BCE" w:rsidRDefault="0036096E" w:rsidP="0036096E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14:paraId="21EFD10C" w14:textId="77777777" w:rsidR="0036096E" w:rsidRPr="00494BCE" w:rsidRDefault="0036096E" w:rsidP="0036096E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0833772E" w14:textId="77777777" w:rsidR="0036096E" w:rsidRPr="00494BCE" w:rsidRDefault="0036096E" w:rsidP="0036096E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" w:type="dxa"/>
            <w:vAlign w:val="bottom"/>
          </w:tcPr>
          <w:p w14:paraId="396FCD91" w14:textId="77777777" w:rsidR="0036096E" w:rsidRPr="00494BCE" w:rsidRDefault="0036096E" w:rsidP="0036096E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E13D0" w14:textId="77777777" w:rsidR="0036096E" w:rsidRPr="00494BCE" w:rsidRDefault="0036096E" w:rsidP="0036096E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2FBAC7C3" w14:textId="77777777" w:rsidR="0036096E" w:rsidRPr="00494BCE" w:rsidRDefault="0036096E" w:rsidP="0036096E">
            <w:pPr>
              <w:ind w:left="-288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B8E5C55" w14:textId="77777777" w:rsidR="0036096E" w:rsidRPr="00494BCE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0F78F037" w14:textId="77777777" w:rsidR="0036096E" w:rsidRPr="00494BCE" w:rsidRDefault="0036096E" w:rsidP="0036096E">
            <w:pPr>
              <w:tabs>
                <w:tab w:val="decimal" w:pos="908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A41E76" w14:textId="77777777" w:rsidR="0036096E" w:rsidRPr="00494BCE" w:rsidRDefault="0036096E" w:rsidP="0036096E">
            <w:pPr>
              <w:tabs>
                <w:tab w:val="decimal" w:pos="908"/>
              </w:tabs>
              <w:ind w:right="9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94BCE">
              <w:rPr>
                <w:rFonts w:ascii="Angsana New" w:hAnsi="Angsana New"/>
                <w:b/>
                <w:bCs/>
                <w:sz w:val="28"/>
              </w:rPr>
              <w:t>748,088</w:t>
            </w:r>
          </w:p>
        </w:tc>
      </w:tr>
    </w:tbl>
    <w:p w14:paraId="5CB0A71C" w14:textId="77777777" w:rsidR="00C5158A" w:rsidRDefault="00C5158A" w:rsidP="00E47B0D">
      <w:pPr>
        <w:spacing w:before="120" w:after="120"/>
        <w:jc w:val="both"/>
        <w:rPr>
          <w:rFonts w:ascii="Angsana New" w:hAnsi="Angsana New"/>
          <w:color w:val="000000"/>
          <w:spacing w:val="-2"/>
          <w:sz w:val="16"/>
          <w:szCs w:val="16"/>
          <w:highlight w:val="yellow"/>
          <w:lang w:val="en-GB"/>
        </w:rPr>
        <w:sectPr w:rsidR="00C5158A" w:rsidSect="00D9003F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cols w:space="720"/>
          <w:docGrid w:linePitch="326"/>
        </w:sectPr>
      </w:pPr>
    </w:p>
    <w:p w14:paraId="0007C2C7" w14:textId="77777777" w:rsidR="00C5158A" w:rsidRDefault="00C5158A" w:rsidP="00E47B0D">
      <w:pPr>
        <w:spacing w:before="120" w:after="120"/>
        <w:jc w:val="both"/>
        <w:rPr>
          <w:rFonts w:ascii="Angsana New" w:hAnsi="Angsana New"/>
          <w:color w:val="000000"/>
          <w:spacing w:val="-2"/>
          <w:sz w:val="16"/>
          <w:szCs w:val="16"/>
          <w:highlight w:val="yellow"/>
          <w:lang w:val="en-GB"/>
        </w:rPr>
      </w:pPr>
    </w:p>
    <w:tbl>
      <w:tblPr>
        <w:tblW w:w="149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530"/>
        <w:gridCol w:w="84"/>
        <w:gridCol w:w="1716"/>
        <w:gridCol w:w="90"/>
        <w:gridCol w:w="1170"/>
        <w:gridCol w:w="90"/>
        <w:gridCol w:w="1170"/>
        <w:gridCol w:w="104"/>
        <w:gridCol w:w="1534"/>
        <w:gridCol w:w="94"/>
        <w:gridCol w:w="1598"/>
      </w:tblGrid>
      <w:tr w:rsidR="00C5158A" w:rsidRPr="003B65FB" w14:paraId="04748F1E" w14:textId="77777777" w:rsidTr="000D313F">
        <w:trPr>
          <w:trHeight w:val="149"/>
        </w:trPr>
        <w:tc>
          <w:tcPr>
            <w:tcW w:w="5760" w:type="dxa"/>
          </w:tcPr>
          <w:p w14:paraId="44C80B75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496C6611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" w:type="dxa"/>
          </w:tcPr>
          <w:p w14:paraId="5E946421" w14:textId="77777777" w:rsidR="00C5158A" w:rsidRPr="00C37A9E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6" w:type="dxa"/>
          </w:tcPr>
          <w:p w14:paraId="7DD22A8A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2B6E733" w14:textId="77777777" w:rsidR="00C5158A" w:rsidRPr="00C37A9E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DD034C4" w14:textId="77777777" w:rsidR="00C5158A" w:rsidRPr="00C37A9E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785279B" w14:textId="77777777" w:rsidR="00C5158A" w:rsidRPr="00C37A9E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4A4D6570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4" w:type="dxa"/>
          </w:tcPr>
          <w:p w14:paraId="1639448B" w14:textId="77777777" w:rsidR="00C5158A" w:rsidRPr="00C37A9E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4" w:type="dxa"/>
          </w:tcPr>
          <w:p w14:paraId="2E074D95" w14:textId="77777777" w:rsidR="00C5158A" w:rsidRPr="00C37A9E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4" w:type="dxa"/>
          </w:tcPr>
          <w:p w14:paraId="693812BC" w14:textId="77777777" w:rsidR="00C5158A" w:rsidRPr="00C37A9E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</w:tcPr>
          <w:p w14:paraId="2733ACAF" w14:textId="77777777" w:rsidR="00C5158A" w:rsidRPr="00C37A9E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 w:rsidRPr="00C37A9E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C37A9E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C37A9E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1BAB97DD" w14:textId="77777777" w:rsidTr="000D313F">
        <w:trPr>
          <w:trHeight w:val="149"/>
        </w:trPr>
        <w:tc>
          <w:tcPr>
            <w:tcW w:w="5760" w:type="dxa"/>
          </w:tcPr>
          <w:p w14:paraId="06A327B3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180" w:type="dxa"/>
            <w:gridSpan w:val="11"/>
            <w:tcBorders>
              <w:bottom w:val="single" w:sz="4" w:space="0" w:color="auto"/>
            </w:tcBorders>
          </w:tcPr>
          <w:p w14:paraId="3C36C18A" w14:textId="77777777" w:rsidR="00C5158A" w:rsidRPr="00C37A9E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C5158A" w:rsidRPr="003B65FB" w14:paraId="2D5BF70B" w14:textId="77777777" w:rsidTr="000D313F">
        <w:trPr>
          <w:trHeight w:val="1124"/>
        </w:trPr>
        <w:tc>
          <w:tcPr>
            <w:tcW w:w="5760" w:type="dxa"/>
          </w:tcPr>
          <w:p w14:paraId="20EDACC3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9098683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5D7A28FA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</w:rPr>
              <w:t xml:space="preserve">       </w:t>
            </w:r>
            <w:r w:rsidRPr="00C37A9E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C37A9E">
              <w:rPr>
                <w:rFonts w:ascii="Angsana New" w:hAnsi="Angsana New" w:hint="cs"/>
                <w:sz w:val="28"/>
              </w:rPr>
              <w:t>256</w:t>
            </w:r>
            <w:r w:rsidRPr="00C37A9E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84" w:type="dxa"/>
          </w:tcPr>
          <w:p w14:paraId="3282F369" w14:textId="77777777" w:rsidR="00C5158A" w:rsidRPr="00C37A9E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64C0CEE5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ผลกระทบจากมาตรฐานการรายงานทางการเงิน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90" w:type="dxa"/>
          </w:tcPr>
          <w:p w14:paraId="53CE1988" w14:textId="77777777" w:rsidR="00C5158A" w:rsidRPr="00C37A9E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B6574A" w14:textId="77777777" w:rsidR="00C5158A" w:rsidRPr="00C37A9E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23F8668" w14:textId="77777777" w:rsidR="00C5158A" w:rsidRPr="00C37A9E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13F30F" w14:textId="77777777" w:rsidR="00C5158A" w:rsidRPr="00C37A9E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ลดลง)</w:t>
            </w:r>
          </w:p>
        </w:tc>
        <w:tc>
          <w:tcPr>
            <w:tcW w:w="104" w:type="dxa"/>
          </w:tcPr>
          <w:p w14:paraId="4A6077E5" w14:textId="77777777" w:rsidR="00C5158A" w:rsidRPr="00C37A9E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71E456D1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เพิ่มขึ้นจากการ</w:t>
            </w:r>
            <w:r>
              <w:rPr>
                <w:rFonts w:ascii="Angsana New" w:hAnsi="Angsana New"/>
                <w:sz w:val="28"/>
              </w:rPr>
              <w:t xml:space="preserve">  </w:t>
            </w:r>
            <w:r w:rsidRPr="008345D6">
              <w:rPr>
                <w:rFonts w:ascii="Angsana New" w:hAnsi="Angsana New" w:hint="cs"/>
                <w:sz w:val="28"/>
                <w:cs/>
              </w:rPr>
              <w:t>ซื้อธุรกิจ</w:t>
            </w:r>
          </w:p>
          <w:p w14:paraId="5FE38CD4" w14:textId="77777777" w:rsidR="00C5158A" w:rsidRPr="00C37A9E" w:rsidRDefault="00C5158A" w:rsidP="000D313F">
            <w:pPr>
              <w:tabs>
                <w:tab w:val="left" w:pos="93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" w:type="dxa"/>
            <w:vMerge w:val="restart"/>
          </w:tcPr>
          <w:p w14:paraId="379E996D" w14:textId="77777777" w:rsidR="00C5158A" w:rsidRPr="00C37A9E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5A70C077" w14:textId="77777777" w:rsidR="00C5158A" w:rsidRPr="00C37A9E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32947537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4618C9C" w14:textId="77777777" w:rsidR="00C5158A" w:rsidRPr="00C37A9E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C37A9E">
              <w:rPr>
                <w:rFonts w:ascii="Angsana New" w:hAnsi="Angsana New" w:hint="cs"/>
                <w:sz w:val="28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C37A9E">
              <w:rPr>
                <w:rFonts w:ascii="Angsana New" w:hAnsi="Angsana New" w:hint="cs"/>
                <w:sz w:val="28"/>
              </w:rPr>
              <w:t>256</w:t>
            </w:r>
            <w:r w:rsidRPr="00C37A9E">
              <w:rPr>
                <w:rFonts w:ascii="Angsana New" w:hAnsi="Angsana New"/>
                <w:sz w:val="28"/>
              </w:rPr>
              <w:t>2</w:t>
            </w:r>
          </w:p>
        </w:tc>
      </w:tr>
      <w:tr w:rsidR="00C5158A" w:rsidRPr="003B65FB" w14:paraId="3755AFEF" w14:textId="77777777" w:rsidTr="000D313F">
        <w:trPr>
          <w:trHeight w:val="149"/>
        </w:trPr>
        <w:tc>
          <w:tcPr>
            <w:tcW w:w="5760" w:type="dxa"/>
          </w:tcPr>
          <w:p w14:paraId="3C212794" w14:textId="77777777" w:rsidR="00C5158A" w:rsidRPr="003B65FB" w:rsidRDefault="00C5158A" w:rsidP="000D313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EF836A6" w14:textId="77777777" w:rsidR="00C5158A" w:rsidRPr="00C37A9E" w:rsidRDefault="00C5158A" w:rsidP="000D313F">
            <w:pPr>
              <w:tabs>
                <w:tab w:val="decimal" w:pos="105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4" w:type="dxa"/>
          </w:tcPr>
          <w:p w14:paraId="73556EFE" w14:textId="77777777" w:rsidR="00C5158A" w:rsidRPr="00C37A9E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6" w:type="dxa"/>
          </w:tcPr>
          <w:p w14:paraId="2F900DAC" w14:textId="77777777" w:rsidR="00C5158A" w:rsidRPr="00C37A9E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4693BA7" w14:textId="77777777" w:rsidR="00C5158A" w:rsidRPr="00C37A9E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4224A0A" w14:textId="77777777" w:rsidR="00C5158A" w:rsidRPr="00C37A9E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27F2958" w14:textId="77777777" w:rsidR="00C5158A" w:rsidRPr="00C37A9E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361C1ED" w14:textId="77777777" w:rsidR="00C5158A" w:rsidRPr="00C37A9E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" w:type="dxa"/>
          </w:tcPr>
          <w:p w14:paraId="38597A57" w14:textId="77777777" w:rsidR="00C5158A" w:rsidRPr="00C37A9E" w:rsidRDefault="00C5158A" w:rsidP="000D313F">
            <w:pPr>
              <w:ind w:lef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4" w:type="dxa"/>
          </w:tcPr>
          <w:p w14:paraId="5BB732E5" w14:textId="77777777" w:rsidR="00C5158A" w:rsidRPr="00C37A9E" w:rsidRDefault="00C5158A" w:rsidP="000D313F">
            <w:pPr>
              <w:ind w:left="-288" w:firstLine="213"/>
              <w:jc w:val="center"/>
              <w:rPr>
                <w:rFonts w:ascii="Angsana New" w:hAnsi="Angsana New"/>
                <w:spacing w:val="-4"/>
                <w:sz w:val="28"/>
                <w:highlight w:val="yellow"/>
              </w:rPr>
            </w:pPr>
            <w:r w:rsidRPr="00CB6D48">
              <w:rPr>
                <w:rFonts w:ascii="Angsana New" w:hAnsi="Angsana New" w:hint="cs"/>
                <w:spacing w:val="-4"/>
                <w:sz w:val="28"/>
              </w:rPr>
              <w:t>(</w:t>
            </w:r>
            <w:r w:rsidRPr="008345D6">
              <w:rPr>
                <w:rFonts w:ascii="Angsana New" w:hAnsi="Angsana New" w:hint="cs"/>
                <w:spacing w:val="-4"/>
                <w:sz w:val="28"/>
                <w:cs/>
              </w:rPr>
              <w:t xml:space="preserve">ดูหมายเหตุข้อ </w:t>
            </w:r>
            <w:r w:rsidRPr="00CB6D48">
              <w:rPr>
                <w:rFonts w:ascii="Angsana New" w:hAnsi="Angsana New"/>
                <w:spacing w:val="-4"/>
                <w:sz w:val="28"/>
              </w:rPr>
              <w:t>7</w:t>
            </w:r>
            <w:r w:rsidRPr="00CB6D48">
              <w:rPr>
                <w:rFonts w:ascii="Angsana New" w:hAnsi="Angsana New" w:hint="cs"/>
                <w:spacing w:val="-4"/>
                <w:sz w:val="28"/>
              </w:rPr>
              <w:t>)</w:t>
            </w:r>
          </w:p>
        </w:tc>
        <w:tc>
          <w:tcPr>
            <w:tcW w:w="94" w:type="dxa"/>
            <w:vMerge/>
          </w:tcPr>
          <w:p w14:paraId="1E286C7C" w14:textId="77777777" w:rsidR="00C5158A" w:rsidRPr="00C37A9E" w:rsidRDefault="00C5158A" w:rsidP="000D313F">
            <w:pPr>
              <w:ind w:left="-288" w:firstLine="213"/>
              <w:jc w:val="center"/>
              <w:rPr>
                <w:rFonts w:ascii="Angsana New" w:hAnsi="Angsana New"/>
                <w:spacing w:val="-4"/>
                <w:sz w:val="28"/>
                <w:highlight w:val="yellow"/>
              </w:rPr>
            </w:pPr>
          </w:p>
        </w:tc>
        <w:tc>
          <w:tcPr>
            <w:tcW w:w="1598" w:type="dxa"/>
          </w:tcPr>
          <w:p w14:paraId="0FD69D1A" w14:textId="77777777" w:rsidR="00C5158A" w:rsidRPr="00C37A9E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5158A" w:rsidRPr="00061451" w14:paraId="404F909E" w14:textId="77777777" w:rsidTr="000D313F">
        <w:trPr>
          <w:trHeight w:val="149"/>
        </w:trPr>
        <w:tc>
          <w:tcPr>
            <w:tcW w:w="5760" w:type="dxa"/>
          </w:tcPr>
          <w:p w14:paraId="6D4B3438" w14:textId="77777777" w:rsidR="00C5158A" w:rsidRPr="003B65FB" w:rsidRDefault="00C5158A" w:rsidP="000D313F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1F44B9" w14:textId="77777777" w:rsidR="00C5158A" w:rsidRPr="00CD799E" w:rsidRDefault="00C5158A" w:rsidP="000D313F">
            <w:pPr>
              <w:tabs>
                <w:tab w:val="decimal" w:pos="900"/>
              </w:tabs>
              <w:ind w:right="-27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CD799E">
              <w:rPr>
                <w:rFonts w:ascii="Angsana New" w:hAnsi="Angsana New"/>
                <w:sz w:val="28"/>
              </w:rPr>
              <w:t>132,760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3F9C5B21" w14:textId="77777777" w:rsidR="00C5158A" w:rsidRPr="00CD799E" w:rsidRDefault="00C5158A" w:rsidP="000D313F">
            <w:pPr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6C60C672" w14:textId="77777777" w:rsidR="00C5158A" w:rsidRPr="00CD799E" w:rsidRDefault="00C5158A" w:rsidP="000D313F">
            <w:pPr>
              <w:tabs>
                <w:tab w:val="decimal" w:pos="793"/>
              </w:tabs>
              <w:ind w:right="-713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A9EBDD" w14:textId="77777777" w:rsidR="00C5158A" w:rsidRPr="00CD799E" w:rsidRDefault="00C5158A" w:rsidP="000D313F">
            <w:pPr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CCA5F38" w14:textId="77777777" w:rsidR="00C5158A" w:rsidRPr="00CD799E" w:rsidRDefault="00C5158A" w:rsidP="000D313F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B3AA54" w14:textId="77777777" w:rsidR="00C5158A" w:rsidRPr="00CD799E" w:rsidRDefault="00C5158A" w:rsidP="000D313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9A4132" w14:textId="77777777" w:rsidR="00C5158A" w:rsidRPr="00CD799E" w:rsidRDefault="00C5158A" w:rsidP="000D313F">
            <w:pPr>
              <w:tabs>
                <w:tab w:val="decimal" w:pos="796"/>
              </w:tabs>
              <w:ind w:right="92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7DC3C51F" w14:textId="77777777" w:rsidR="00C5158A" w:rsidRPr="00CD799E" w:rsidRDefault="00C5158A" w:rsidP="000D313F">
            <w:pPr>
              <w:tabs>
                <w:tab w:val="decimal" w:pos="900"/>
              </w:tabs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5A6E2BAC" w14:textId="77777777" w:rsidR="00C5158A" w:rsidRPr="00CD799E" w:rsidRDefault="00C5158A" w:rsidP="000D313F">
            <w:pPr>
              <w:tabs>
                <w:tab w:val="decimal" w:pos="900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4F8E5799" w14:textId="77777777" w:rsidR="00C5158A" w:rsidRPr="00CD799E" w:rsidRDefault="00C5158A" w:rsidP="000D313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22C37AED" w14:textId="77777777" w:rsidR="00C5158A" w:rsidRPr="00CD799E" w:rsidRDefault="00C5158A" w:rsidP="000D313F">
            <w:pPr>
              <w:tabs>
                <w:tab w:val="decimal" w:pos="900"/>
              </w:tabs>
              <w:ind w:right="-353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132,760</w:t>
            </w:r>
          </w:p>
        </w:tc>
      </w:tr>
      <w:tr w:rsidR="00C5158A" w:rsidRPr="00061451" w14:paraId="2B8E6964" w14:textId="77777777" w:rsidTr="000D313F">
        <w:trPr>
          <w:trHeight w:val="149"/>
        </w:trPr>
        <w:tc>
          <w:tcPr>
            <w:tcW w:w="5760" w:type="dxa"/>
          </w:tcPr>
          <w:p w14:paraId="476BD1EB" w14:textId="77777777" w:rsidR="00C5158A" w:rsidRPr="003B65FB" w:rsidRDefault="00C5158A" w:rsidP="000D313F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60FA04" w14:textId="77777777" w:rsidR="00C5158A" w:rsidRPr="00CD799E" w:rsidRDefault="00C5158A" w:rsidP="000D313F">
            <w:pPr>
              <w:tabs>
                <w:tab w:val="decimal" w:pos="900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461,500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39643688" w14:textId="77777777" w:rsidR="00C5158A" w:rsidRPr="00CD799E" w:rsidRDefault="00C5158A" w:rsidP="000D313F">
            <w:pPr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548CD965" w14:textId="77777777" w:rsidR="00C5158A" w:rsidRPr="00CD799E" w:rsidRDefault="00C5158A" w:rsidP="000D313F">
            <w:pPr>
              <w:tabs>
                <w:tab w:val="decimal" w:pos="793"/>
              </w:tabs>
              <w:ind w:right="-713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A7CD74D" w14:textId="77777777" w:rsidR="00C5158A" w:rsidRPr="00CD799E" w:rsidRDefault="00C5158A" w:rsidP="000D313F">
            <w:pPr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25C761E" w14:textId="77777777" w:rsidR="00C5158A" w:rsidRPr="00CD799E" w:rsidRDefault="00C5158A" w:rsidP="000D313F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22,893</w:t>
            </w:r>
          </w:p>
        </w:tc>
        <w:tc>
          <w:tcPr>
            <w:tcW w:w="90" w:type="dxa"/>
            <w:shd w:val="clear" w:color="auto" w:fill="auto"/>
          </w:tcPr>
          <w:p w14:paraId="102C523D" w14:textId="77777777" w:rsidR="00C5158A" w:rsidRPr="00CD799E" w:rsidRDefault="00C5158A" w:rsidP="000D313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F5BB2DF" w14:textId="77777777" w:rsidR="00C5158A" w:rsidRPr="00CD799E" w:rsidRDefault="00C5158A" w:rsidP="000D313F">
            <w:pPr>
              <w:tabs>
                <w:tab w:val="decimal" w:pos="796"/>
              </w:tabs>
              <w:ind w:right="92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(60)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4BE9DE24" w14:textId="77777777" w:rsidR="00C5158A" w:rsidRPr="00CD799E" w:rsidRDefault="00C5158A" w:rsidP="000D313F">
            <w:pPr>
              <w:tabs>
                <w:tab w:val="decimal" w:pos="900"/>
              </w:tabs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65FBEFB4" w14:textId="77777777" w:rsidR="00C5158A" w:rsidRPr="00CD799E" w:rsidRDefault="00C5158A" w:rsidP="000D313F">
            <w:pPr>
              <w:tabs>
                <w:tab w:val="decimal" w:pos="900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0D27CA6C" w14:textId="77777777" w:rsidR="00C5158A" w:rsidRPr="00CD799E" w:rsidRDefault="00C5158A" w:rsidP="000D313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A8D58A4" w14:textId="77777777" w:rsidR="00C5158A" w:rsidRPr="00CD799E" w:rsidRDefault="00C5158A" w:rsidP="000D313F">
            <w:pPr>
              <w:tabs>
                <w:tab w:val="decimal" w:pos="900"/>
              </w:tabs>
              <w:ind w:right="-353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484,333</w:t>
            </w:r>
          </w:p>
        </w:tc>
      </w:tr>
      <w:tr w:rsidR="00C5158A" w:rsidRPr="00061451" w14:paraId="22ABDD06" w14:textId="77777777" w:rsidTr="000D313F">
        <w:trPr>
          <w:trHeight w:val="149"/>
        </w:trPr>
        <w:tc>
          <w:tcPr>
            <w:tcW w:w="5760" w:type="dxa"/>
          </w:tcPr>
          <w:p w14:paraId="116DE4B1" w14:textId="77777777" w:rsidR="00C5158A" w:rsidRPr="003B65FB" w:rsidRDefault="00C5158A" w:rsidP="000D313F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EB1917" w14:textId="77777777" w:rsidR="00C5158A" w:rsidRPr="00CD799E" w:rsidRDefault="00C5158A" w:rsidP="000D313F">
            <w:pPr>
              <w:tabs>
                <w:tab w:val="decimal" w:pos="900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145,821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392E6970" w14:textId="77777777" w:rsidR="00C5158A" w:rsidRPr="00CD799E" w:rsidRDefault="00C5158A" w:rsidP="000D313F">
            <w:pPr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448FBE9C" w14:textId="77777777" w:rsidR="00C5158A" w:rsidRPr="00CD799E" w:rsidRDefault="00C5158A" w:rsidP="000D313F">
            <w:pPr>
              <w:tabs>
                <w:tab w:val="decimal" w:pos="793"/>
              </w:tabs>
              <w:ind w:right="-713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990471A" w14:textId="77777777" w:rsidR="00C5158A" w:rsidRPr="00CD799E" w:rsidRDefault="00C5158A" w:rsidP="000D313F">
            <w:pPr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F04A7E2" w14:textId="77777777" w:rsidR="00C5158A" w:rsidRPr="00CD799E" w:rsidRDefault="00C5158A" w:rsidP="000D313F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1,774</w:t>
            </w:r>
          </w:p>
        </w:tc>
        <w:tc>
          <w:tcPr>
            <w:tcW w:w="90" w:type="dxa"/>
            <w:shd w:val="clear" w:color="auto" w:fill="auto"/>
          </w:tcPr>
          <w:p w14:paraId="40A9511C" w14:textId="77777777" w:rsidR="00C5158A" w:rsidRPr="00CD799E" w:rsidRDefault="00C5158A" w:rsidP="000D313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A996801" w14:textId="77777777" w:rsidR="00C5158A" w:rsidRPr="00CD799E" w:rsidRDefault="00C5158A" w:rsidP="000D313F">
            <w:pPr>
              <w:tabs>
                <w:tab w:val="decimal" w:pos="796"/>
              </w:tabs>
              <w:ind w:right="92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2A37B71F" w14:textId="77777777" w:rsidR="00C5158A" w:rsidRPr="00CD799E" w:rsidRDefault="00C5158A" w:rsidP="000D313F">
            <w:pPr>
              <w:tabs>
                <w:tab w:val="decimal" w:pos="900"/>
              </w:tabs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3678E20D" w14:textId="77777777" w:rsidR="00C5158A" w:rsidRPr="00CD799E" w:rsidRDefault="00C5158A" w:rsidP="000D313F">
            <w:pPr>
              <w:tabs>
                <w:tab w:val="decimal" w:pos="900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5684D2A1" w14:textId="77777777" w:rsidR="00C5158A" w:rsidRPr="00CD799E" w:rsidRDefault="00C5158A" w:rsidP="000D313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0915663" w14:textId="77777777" w:rsidR="00C5158A" w:rsidRPr="00CD799E" w:rsidRDefault="00C5158A" w:rsidP="000D313F">
            <w:pPr>
              <w:tabs>
                <w:tab w:val="decimal" w:pos="900"/>
              </w:tabs>
              <w:ind w:right="-353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147,595</w:t>
            </w:r>
          </w:p>
        </w:tc>
      </w:tr>
      <w:tr w:rsidR="00C5158A" w:rsidRPr="00061451" w14:paraId="3CA33DC4" w14:textId="77777777" w:rsidTr="000D313F">
        <w:trPr>
          <w:trHeight w:val="149"/>
        </w:trPr>
        <w:tc>
          <w:tcPr>
            <w:tcW w:w="5760" w:type="dxa"/>
          </w:tcPr>
          <w:p w14:paraId="364AE67A" w14:textId="77777777" w:rsidR="00C5158A" w:rsidRPr="008345D6" w:rsidRDefault="00C5158A" w:rsidP="000D313F">
            <w:pPr>
              <w:ind w:left="712" w:hanging="361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78B21B" w14:textId="77777777" w:rsidR="00C5158A" w:rsidRPr="00CD799E" w:rsidRDefault="00C5158A" w:rsidP="000D313F">
            <w:pPr>
              <w:tabs>
                <w:tab w:val="decimal" w:pos="900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209,133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1B55A335" w14:textId="77777777" w:rsidR="00C5158A" w:rsidRPr="00CD799E" w:rsidRDefault="00C5158A" w:rsidP="000D313F">
            <w:pPr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3F62E339" w14:textId="77777777" w:rsidR="00C5158A" w:rsidRPr="00CD799E" w:rsidRDefault="00C5158A" w:rsidP="000D313F">
            <w:pPr>
              <w:tabs>
                <w:tab w:val="decimal" w:pos="793"/>
              </w:tabs>
              <w:ind w:right="-713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FB3D9AC" w14:textId="77777777" w:rsidR="00C5158A" w:rsidRPr="00CD799E" w:rsidRDefault="00C5158A" w:rsidP="000D313F">
            <w:pPr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1B27EC4" w14:textId="77777777" w:rsidR="00C5158A" w:rsidRPr="00CD799E" w:rsidRDefault="00C5158A" w:rsidP="000D313F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134,816</w:t>
            </w:r>
          </w:p>
        </w:tc>
        <w:tc>
          <w:tcPr>
            <w:tcW w:w="90" w:type="dxa"/>
            <w:shd w:val="clear" w:color="auto" w:fill="auto"/>
          </w:tcPr>
          <w:p w14:paraId="77B5F287" w14:textId="77777777" w:rsidR="00C5158A" w:rsidRPr="00CD799E" w:rsidRDefault="00C5158A" w:rsidP="000D313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A261045" w14:textId="77777777" w:rsidR="00C5158A" w:rsidRPr="00CD799E" w:rsidRDefault="00C5158A" w:rsidP="000D313F">
            <w:pPr>
              <w:tabs>
                <w:tab w:val="decimal" w:pos="796"/>
              </w:tabs>
              <w:ind w:right="92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(17)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414AD7D8" w14:textId="77777777" w:rsidR="00C5158A" w:rsidRPr="00CD799E" w:rsidRDefault="00C5158A" w:rsidP="000D313F">
            <w:pPr>
              <w:tabs>
                <w:tab w:val="decimal" w:pos="900"/>
              </w:tabs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6F475CD2" w14:textId="77777777" w:rsidR="00C5158A" w:rsidRPr="00CD799E" w:rsidRDefault="00C5158A" w:rsidP="000D313F">
            <w:pPr>
              <w:tabs>
                <w:tab w:val="decimal" w:pos="900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4" w:type="dxa"/>
            <w:shd w:val="clear" w:color="auto" w:fill="auto"/>
          </w:tcPr>
          <w:p w14:paraId="1FC0DEF3" w14:textId="77777777" w:rsidR="00C5158A" w:rsidRPr="00CD799E" w:rsidRDefault="00C5158A" w:rsidP="000D313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535D117" w14:textId="77777777" w:rsidR="00C5158A" w:rsidRPr="00CD799E" w:rsidRDefault="00C5158A" w:rsidP="000D313F">
            <w:pPr>
              <w:tabs>
                <w:tab w:val="decimal" w:pos="900"/>
              </w:tabs>
              <w:ind w:right="-353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343,939</w:t>
            </w:r>
          </w:p>
        </w:tc>
      </w:tr>
      <w:tr w:rsidR="00C5158A" w:rsidRPr="00061451" w14:paraId="603694FF" w14:textId="77777777" w:rsidTr="000D313F">
        <w:trPr>
          <w:trHeight w:val="149"/>
        </w:trPr>
        <w:tc>
          <w:tcPr>
            <w:tcW w:w="5760" w:type="dxa"/>
          </w:tcPr>
          <w:p w14:paraId="5D855CF2" w14:textId="77777777" w:rsidR="00C5158A" w:rsidRPr="003B65FB" w:rsidRDefault="00C5158A" w:rsidP="000D313F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เครื่องใช้สำนักงาน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4B9A76" w14:textId="77777777" w:rsidR="00C5158A" w:rsidRPr="00CD799E" w:rsidRDefault="00C5158A" w:rsidP="000D313F">
            <w:pPr>
              <w:tabs>
                <w:tab w:val="decimal" w:pos="900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 w:hint="cs"/>
                <w:sz w:val="28"/>
              </w:rPr>
              <w:t>42,</w:t>
            </w:r>
            <w:r w:rsidRPr="00CD799E">
              <w:rPr>
                <w:rFonts w:ascii="Angsana New" w:hAnsi="Angsana New"/>
                <w:sz w:val="28"/>
              </w:rPr>
              <w:t>336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4F7185F2" w14:textId="77777777" w:rsidR="00C5158A" w:rsidRPr="00CD799E" w:rsidRDefault="00C5158A" w:rsidP="000D313F">
            <w:pPr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512C7007" w14:textId="77777777" w:rsidR="00C5158A" w:rsidRPr="00CD799E" w:rsidRDefault="00C5158A" w:rsidP="000D313F">
            <w:pPr>
              <w:tabs>
                <w:tab w:val="decimal" w:pos="793"/>
              </w:tabs>
              <w:ind w:right="-713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0D29196" w14:textId="77777777" w:rsidR="00C5158A" w:rsidRPr="00CD799E" w:rsidRDefault="00C5158A" w:rsidP="000D313F">
            <w:pPr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928078E" w14:textId="77777777" w:rsidR="00C5158A" w:rsidRPr="00CD799E" w:rsidRDefault="00C5158A" w:rsidP="000D313F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1,523</w:t>
            </w:r>
          </w:p>
        </w:tc>
        <w:tc>
          <w:tcPr>
            <w:tcW w:w="90" w:type="dxa"/>
            <w:shd w:val="clear" w:color="auto" w:fill="auto"/>
          </w:tcPr>
          <w:p w14:paraId="2FB680D1" w14:textId="77777777" w:rsidR="00C5158A" w:rsidRPr="00CD799E" w:rsidRDefault="00C5158A" w:rsidP="000D313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78AE8A" w14:textId="485D03A0" w:rsidR="00C5158A" w:rsidRPr="00CD799E" w:rsidRDefault="00C5158A" w:rsidP="000D313F">
            <w:pPr>
              <w:tabs>
                <w:tab w:val="decimal" w:pos="796"/>
              </w:tabs>
              <w:ind w:right="92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(1,5</w:t>
            </w:r>
            <w:r w:rsidR="004C2773">
              <w:rPr>
                <w:rFonts w:ascii="Angsana New" w:hAnsi="Angsana New"/>
                <w:sz w:val="28"/>
              </w:rPr>
              <w:t>89</w:t>
            </w:r>
            <w:r w:rsidRPr="00CD799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3BCCAB17" w14:textId="77777777" w:rsidR="00C5158A" w:rsidRPr="00CD799E" w:rsidRDefault="00C5158A" w:rsidP="000D313F">
            <w:pPr>
              <w:tabs>
                <w:tab w:val="decimal" w:pos="900"/>
              </w:tabs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35CC6BB8" w14:textId="1C8283C7" w:rsidR="00C5158A" w:rsidRPr="00CD799E" w:rsidRDefault="00C5158A" w:rsidP="000D313F">
            <w:pPr>
              <w:tabs>
                <w:tab w:val="decimal" w:pos="900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52</w:t>
            </w:r>
            <w:r w:rsidR="00F36DE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4" w:type="dxa"/>
            <w:shd w:val="clear" w:color="auto" w:fill="auto"/>
          </w:tcPr>
          <w:p w14:paraId="7E4D4DED" w14:textId="77777777" w:rsidR="00C5158A" w:rsidRPr="00CD799E" w:rsidRDefault="00C5158A" w:rsidP="000D313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6B3865D" w14:textId="53810825" w:rsidR="00C5158A" w:rsidRPr="00CD799E" w:rsidRDefault="00C5158A" w:rsidP="000D313F">
            <w:pPr>
              <w:tabs>
                <w:tab w:val="decimal" w:pos="900"/>
              </w:tabs>
              <w:ind w:right="-353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42,79</w:t>
            </w:r>
            <w:r w:rsidR="00230A39">
              <w:rPr>
                <w:rFonts w:ascii="Angsana New" w:hAnsi="Angsana New"/>
                <w:sz w:val="28"/>
              </w:rPr>
              <w:t>8</w:t>
            </w:r>
          </w:p>
        </w:tc>
      </w:tr>
      <w:tr w:rsidR="00C5158A" w:rsidRPr="00061451" w14:paraId="48834937" w14:textId="77777777" w:rsidTr="000D313F">
        <w:trPr>
          <w:trHeight w:val="149"/>
        </w:trPr>
        <w:tc>
          <w:tcPr>
            <w:tcW w:w="5760" w:type="dxa"/>
          </w:tcPr>
          <w:p w14:paraId="28FED42E" w14:textId="77777777" w:rsidR="00C5158A" w:rsidRPr="008345D6" w:rsidRDefault="00C5158A" w:rsidP="000D313F">
            <w:pPr>
              <w:ind w:left="712" w:hanging="361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31E9E82" w14:textId="77777777" w:rsidR="00C5158A" w:rsidRPr="00CD799E" w:rsidRDefault="00C5158A" w:rsidP="000D313F">
            <w:pPr>
              <w:tabs>
                <w:tab w:val="decimal" w:pos="900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15,935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58B3CB19" w14:textId="77777777" w:rsidR="00C5158A" w:rsidRPr="00CD799E" w:rsidRDefault="00C5158A" w:rsidP="000D313F">
            <w:pPr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0483712D" w14:textId="77777777" w:rsidR="00C5158A" w:rsidRPr="00CD799E" w:rsidRDefault="00C5158A" w:rsidP="000D313F">
            <w:pPr>
              <w:tabs>
                <w:tab w:val="decimal" w:pos="793"/>
              </w:tabs>
              <w:ind w:right="-713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1997ED3" w14:textId="77777777" w:rsidR="00C5158A" w:rsidRPr="00CD799E" w:rsidRDefault="00C5158A" w:rsidP="000D313F">
            <w:pPr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8A33653" w14:textId="77777777" w:rsidR="00C5158A" w:rsidRPr="00CD799E" w:rsidRDefault="00C5158A" w:rsidP="000D313F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2,068</w:t>
            </w:r>
          </w:p>
        </w:tc>
        <w:tc>
          <w:tcPr>
            <w:tcW w:w="90" w:type="dxa"/>
            <w:shd w:val="clear" w:color="auto" w:fill="auto"/>
          </w:tcPr>
          <w:p w14:paraId="6867E78A" w14:textId="77777777" w:rsidR="00C5158A" w:rsidRPr="00CD799E" w:rsidRDefault="00C5158A" w:rsidP="000D313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52A8DB8" w14:textId="77777777" w:rsidR="00C5158A" w:rsidRPr="00CD799E" w:rsidRDefault="00C5158A" w:rsidP="000D313F">
            <w:pPr>
              <w:tabs>
                <w:tab w:val="decimal" w:pos="796"/>
              </w:tabs>
              <w:ind w:right="92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7C8BBDF5" w14:textId="77777777" w:rsidR="00C5158A" w:rsidRPr="00CD799E" w:rsidRDefault="00C5158A" w:rsidP="000D313F">
            <w:pPr>
              <w:tabs>
                <w:tab w:val="decimal" w:pos="900"/>
              </w:tabs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1803526C" w14:textId="77777777" w:rsidR="00C5158A" w:rsidRPr="00CD799E" w:rsidRDefault="00C5158A" w:rsidP="000D313F">
            <w:pPr>
              <w:tabs>
                <w:tab w:val="decimal" w:pos="900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347</w:t>
            </w:r>
          </w:p>
        </w:tc>
        <w:tc>
          <w:tcPr>
            <w:tcW w:w="94" w:type="dxa"/>
            <w:shd w:val="clear" w:color="auto" w:fill="auto"/>
          </w:tcPr>
          <w:p w14:paraId="527DBACC" w14:textId="77777777" w:rsidR="00C5158A" w:rsidRPr="00CD799E" w:rsidRDefault="00C5158A" w:rsidP="000D313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3C73FB7A" w14:textId="77777777" w:rsidR="00C5158A" w:rsidRPr="00CD799E" w:rsidRDefault="00C5158A" w:rsidP="000D313F">
            <w:pPr>
              <w:tabs>
                <w:tab w:val="decimal" w:pos="900"/>
              </w:tabs>
              <w:ind w:right="-353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18,350</w:t>
            </w:r>
          </w:p>
        </w:tc>
      </w:tr>
      <w:tr w:rsidR="00C5158A" w:rsidRPr="00061451" w14:paraId="5D8B2352" w14:textId="77777777" w:rsidTr="000D313F">
        <w:trPr>
          <w:trHeight w:val="149"/>
        </w:trPr>
        <w:tc>
          <w:tcPr>
            <w:tcW w:w="5760" w:type="dxa"/>
          </w:tcPr>
          <w:p w14:paraId="6F9CB146" w14:textId="77777777" w:rsidR="00C5158A" w:rsidRPr="003B65FB" w:rsidRDefault="00C5158A" w:rsidP="000D313F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949B2A7" w14:textId="77777777" w:rsidR="00C5158A" w:rsidRPr="00CD799E" w:rsidRDefault="00C5158A" w:rsidP="000D313F">
            <w:pPr>
              <w:tabs>
                <w:tab w:val="decimal" w:pos="900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149,952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4B57A3FB" w14:textId="77777777" w:rsidR="00C5158A" w:rsidRPr="00CD799E" w:rsidRDefault="00C5158A" w:rsidP="000D313F">
            <w:pPr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7C3AC2ED" w14:textId="77777777" w:rsidR="00C5158A" w:rsidRPr="00CD799E" w:rsidRDefault="00C5158A" w:rsidP="000D313F">
            <w:pPr>
              <w:tabs>
                <w:tab w:val="decimal" w:pos="793"/>
              </w:tabs>
              <w:ind w:right="-713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554E9C4" w14:textId="77777777" w:rsidR="00C5158A" w:rsidRPr="00CD799E" w:rsidRDefault="00C5158A" w:rsidP="000D313F">
            <w:pPr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5990527" w14:textId="7AA41377" w:rsidR="00C5158A" w:rsidRPr="00CD799E" w:rsidRDefault="00C5158A" w:rsidP="000D313F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9,41</w:t>
            </w:r>
            <w:r w:rsidR="00F36DE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A679A3C" w14:textId="77777777" w:rsidR="00C5158A" w:rsidRPr="00CD799E" w:rsidRDefault="00C5158A" w:rsidP="000D313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394CD4F" w14:textId="66BE3A96" w:rsidR="00C5158A" w:rsidRPr="00CD799E" w:rsidRDefault="00C5158A" w:rsidP="000D313F">
            <w:pPr>
              <w:tabs>
                <w:tab w:val="decimal" w:pos="796"/>
              </w:tabs>
              <w:ind w:right="92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(134,00</w:t>
            </w:r>
            <w:r w:rsidR="00F36DE2">
              <w:rPr>
                <w:rFonts w:ascii="Angsana New" w:hAnsi="Angsana New"/>
                <w:sz w:val="28"/>
              </w:rPr>
              <w:t>2</w:t>
            </w:r>
            <w:r w:rsidRPr="00CD799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1E951D8D" w14:textId="77777777" w:rsidR="00C5158A" w:rsidRPr="00CD799E" w:rsidRDefault="00C5158A" w:rsidP="000D313F">
            <w:pPr>
              <w:tabs>
                <w:tab w:val="decimal" w:pos="900"/>
              </w:tabs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599B797F" w14:textId="77777777" w:rsidR="00C5158A" w:rsidRPr="00CD799E" w:rsidRDefault="00C5158A" w:rsidP="000D313F">
            <w:pPr>
              <w:tabs>
                <w:tab w:val="decimal" w:pos="900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3C90DDB8" w14:textId="77777777" w:rsidR="00C5158A" w:rsidRPr="00CD799E" w:rsidRDefault="00C5158A" w:rsidP="000D313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1C96BADB" w14:textId="7ACCE8DB" w:rsidR="00C5158A" w:rsidRPr="00CD799E" w:rsidRDefault="00C5158A" w:rsidP="000D313F">
            <w:pPr>
              <w:tabs>
                <w:tab w:val="decimal" w:pos="900"/>
              </w:tabs>
              <w:ind w:right="-353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25,36</w:t>
            </w:r>
            <w:r w:rsidR="00230A39">
              <w:rPr>
                <w:rFonts w:ascii="Angsana New" w:hAnsi="Angsana New"/>
                <w:sz w:val="28"/>
              </w:rPr>
              <w:t>6</w:t>
            </w:r>
          </w:p>
        </w:tc>
      </w:tr>
      <w:tr w:rsidR="00C5158A" w:rsidRPr="00061451" w14:paraId="1D560FFD" w14:textId="77777777" w:rsidTr="000D313F">
        <w:trPr>
          <w:trHeight w:val="149"/>
        </w:trPr>
        <w:tc>
          <w:tcPr>
            <w:tcW w:w="5760" w:type="dxa"/>
          </w:tcPr>
          <w:p w14:paraId="3DD6F0BB" w14:textId="77777777" w:rsidR="00C5158A" w:rsidRPr="003B65FB" w:rsidRDefault="00C5158A" w:rsidP="000D313F">
            <w:pPr>
              <w:ind w:left="540" w:hanging="189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DE1E01" w14:textId="77777777" w:rsidR="00C5158A" w:rsidRPr="00CD799E" w:rsidRDefault="00C5158A" w:rsidP="000D313F">
            <w:pPr>
              <w:tabs>
                <w:tab w:val="decimal" w:pos="900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5,404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59321807" w14:textId="77777777" w:rsidR="00C5158A" w:rsidRPr="00CD799E" w:rsidRDefault="00C5158A" w:rsidP="000D313F">
            <w:pPr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71D0B48F" w14:textId="77777777" w:rsidR="00C5158A" w:rsidRPr="008345D6" w:rsidRDefault="00C5158A" w:rsidP="000D313F">
            <w:pPr>
              <w:tabs>
                <w:tab w:val="decimal" w:pos="793"/>
              </w:tabs>
              <w:ind w:right="-713"/>
              <w:jc w:val="center"/>
              <w:rPr>
                <w:rFonts w:ascii="Angsana New" w:hAnsi="Angsana New"/>
                <w:sz w:val="28"/>
                <w:cs/>
              </w:rPr>
            </w:pPr>
            <w:r w:rsidRPr="00CD79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ABC0FE" w14:textId="77777777" w:rsidR="00C5158A" w:rsidRPr="00CD799E" w:rsidRDefault="00C5158A" w:rsidP="000D313F">
            <w:pPr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7B19B" w14:textId="77777777" w:rsidR="00C5158A" w:rsidRPr="00CD799E" w:rsidRDefault="00C5158A" w:rsidP="000D313F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957</w:t>
            </w:r>
          </w:p>
        </w:tc>
        <w:tc>
          <w:tcPr>
            <w:tcW w:w="90" w:type="dxa"/>
            <w:shd w:val="clear" w:color="auto" w:fill="auto"/>
          </w:tcPr>
          <w:p w14:paraId="7E055F59" w14:textId="77777777" w:rsidR="00C5158A" w:rsidRPr="00CD799E" w:rsidRDefault="00C5158A" w:rsidP="000D313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27C395" w14:textId="77777777" w:rsidR="00C5158A" w:rsidRPr="00CD799E" w:rsidRDefault="00C5158A" w:rsidP="000D313F">
            <w:pPr>
              <w:tabs>
                <w:tab w:val="decimal" w:pos="796"/>
              </w:tabs>
              <w:ind w:right="92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(1,879)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2386F47C" w14:textId="77777777" w:rsidR="00C5158A" w:rsidRPr="00CD799E" w:rsidRDefault="00C5158A" w:rsidP="000D313F">
            <w:pPr>
              <w:tabs>
                <w:tab w:val="decimal" w:pos="900"/>
              </w:tabs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E0C39" w14:textId="77777777" w:rsidR="00C5158A" w:rsidRPr="00CD799E" w:rsidRDefault="00C5158A" w:rsidP="000D313F">
            <w:pPr>
              <w:tabs>
                <w:tab w:val="decimal" w:pos="900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32078BA6" w14:textId="77777777" w:rsidR="00C5158A" w:rsidRPr="00CD799E" w:rsidRDefault="00C5158A" w:rsidP="000D313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68527D5" w14:textId="77777777" w:rsidR="00C5158A" w:rsidRPr="00CD799E" w:rsidRDefault="00C5158A" w:rsidP="000D313F">
            <w:pPr>
              <w:tabs>
                <w:tab w:val="decimal" w:pos="900"/>
              </w:tabs>
              <w:ind w:right="-353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4,482</w:t>
            </w:r>
          </w:p>
        </w:tc>
      </w:tr>
      <w:tr w:rsidR="00C5158A" w:rsidRPr="00061451" w14:paraId="4EB80D6F" w14:textId="77777777" w:rsidTr="000D313F">
        <w:trPr>
          <w:trHeight w:val="149"/>
        </w:trPr>
        <w:tc>
          <w:tcPr>
            <w:tcW w:w="5760" w:type="dxa"/>
          </w:tcPr>
          <w:p w14:paraId="09B02F2F" w14:textId="77777777" w:rsidR="00C5158A" w:rsidRPr="003B65FB" w:rsidRDefault="00C5158A" w:rsidP="000D313F">
            <w:pPr>
              <w:ind w:left="1072" w:hanging="505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รวมราคาทุน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0EE27C" w14:textId="77777777" w:rsidR="00C5158A" w:rsidRPr="00CD799E" w:rsidRDefault="00C5158A" w:rsidP="000D313F">
            <w:pPr>
              <w:tabs>
                <w:tab w:val="decimal" w:pos="900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1,162,841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211382AB" w14:textId="77777777" w:rsidR="00C5158A" w:rsidRPr="00CD799E" w:rsidRDefault="00C5158A" w:rsidP="000D313F">
            <w:pPr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88A8E0" w14:textId="77777777" w:rsidR="00C5158A" w:rsidRPr="00CD799E" w:rsidRDefault="00C5158A" w:rsidP="000D313F">
            <w:pPr>
              <w:tabs>
                <w:tab w:val="decimal" w:pos="793"/>
              </w:tabs>
              <w:ind w:right="-713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9C3492F" w14:textId="77777777" w:rsidR="00C5158A" w:rsidRPr="00CD799E" w:rsidRDefault="00C5158A" w:rsidP="000D313F">
            <w:pPr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B3F35" w14:textId="20111F5F" w:rsidR="00C5158A" w:rsidRPr="00CD799E" w:rsidRDefault="00C5158A" w:rsidP="000D313F">
            <w:pPr>
              <w:tabs>
                <w:tab w:val="decimal" w:pos="722"/>
              </w:tabs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173,44</w:t>
            </w:r>
            <w:r w:rsidR="00F36DE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49166" w14:textId="77777777" w:rsidR="00C5158A" w:rsidRPr="00CD799E" w:rsidRDefault="00C5158A" w:rsidP="000D313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AB1ED" w14:textId="77777777" w:rsidR="00C5158A" w:rsidRPr="00CD799E" w:rsidRDefault="00C5158A" w:rsidP="000D313F">
            <w:pPr>
              <w:tabs>
                <w:tab w:val="decimal" w:pos="796"/>
              </w:tabs>
              <w:ind w:right="92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(137,547)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60288998" w14:textId="77777777" w:rsidR="00C5158A" w:rsidRPr="00CD799E" w:rsidRDefault="00C5158A" w:rsidP="000D313F">
            <w:pPr>
              <w:tabs>
                <w:tab w:val="decimal" w:pos="900"/>
              </w:tabs>
              <w:ind w:left="-2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3646A" w14:textId="48502C46" w:rsidR="00C5158A" w:rsidRPr="00CD799E" w:rsidRDefault="00C5158A" w:rsidP="000D313F">
            <w:pPr>
              <w:tabs>
                <w:tab w:val="decimal" w:pos="900"/>
              </w:tabs>
              <w:ind w:right="-270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88</w:t>
            </w:r>
            <w:r w:rsidR="00F36DE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FE1F7" w14:textId="77777777" w:rsidR="00C5158A" w:rsidRPr="00CD799E" w:rsidRDefault="00C5158A" w:rsidP="000D313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CA80E" w14:textId="77777777" w:rsidR="00C5158A" w:rsidRPr="00CD799E" w:rsidRDefault="00C5158A" w:rsidP="000D313F">
            <w:pPr>
              <w:tabs>
                <w:tab w:val="decimal" w:pos="900"/>
              </w:tabs>
              <w:ind w:right="-353"/>
              <w:jc w:val="center"/>
              <w:rPr>
                <w:rFonts w:ascii="Angsana New" w:hAnsi="Angsana New"/>
                <w:sz w:val="28"/>
              </w:rPr>
            </w:pPr>
            <w:r w:rsidRPr="00CD799E">
              <w:rPr>
                <w:rFonts w:ascii="Angsana New" w:hAnsi="Angsana New"/>
                <w:sz w:val="28"/>
              </w:rPr>
              <w:t>1,199,623</w:t>
            </w:r>
          </w:p>
        </w:tc>
      </w:tr>
    </w:tbl>
    <w:p w14:paraId="05E827D4" w14:textId="77777777" w:rsidR="00C5158A" w:rsidRDefault="00C5158A" w:rsidP="00C5158A">
      <w:pPr>
        <w:spacing w:before="120" w:after="120"/>
        <w:ind w:firstLine="720"/>
        <w:jc w:val="both"/>
        <w:rPr>
          <w:rFonts w:ascii="Angsana New" w:hAnsi="Angsana New"/>
          <w:color w:val="000000"/>
          <w:spacing w:val="-2"/>
          <w:sz w:val="16"/>
          <w:szCs w:val="16"/>
          <w:highlight w:val="yellow"/>
          <w:lang w:val="en-GB"/>
        </w:rPr>
      </w:pPr>
    </w:p>
    <w:p w14:paraId="364CB4F3" w14:textId="77777777" w:rsidR="00C5158A" w:rsidRDefault="00C5158A" w:rsidP="00C5158A">
      <w:pPr>
        <w:spacing w:before="120" w:after="120"/>
        <w:ind w:firstLine="720"/>
        <w:jc w:val="both"/>
        <w:rPr>
          <w:rFonts w:ascii="Angsana New" w:hAnsi="Angsana New"/>
          <w:color w:val="000000"/>
          <w:spacing w:val="-2"/>
          <w:sz w:val="16"/>
          <w:szCs w:val="16"/>
          <w:highlight w:val="yellow"/>
          <w:lang w:val="en-GB"/>
        </w:rPr>
      </w:pPr>
    </w:p>
    <w:p w14:paraId="37C6AC50" w14:textId="77777777" w:rsidR="00C5158A" w:rsidRDefault="00C5158A" w:rsidP="00C5158A">
      <w:pPr>
        <w:spacing w:before="120" w:after="120"/>
        <w:ind w:firstLine="720"/>
        <w:jc w:val="both"/>
        <w:rPr>
          <w:rFonts w:ascii="Angsana New" w:hAnsi="Angsana New"/>
          <w:color w:val="000000"/>
          <w:spacing w:val="-2"/>
          <w:sz w:val="16"/>
          <w:szCs w:val="16"/>
          <w:highlight w:val="yellow"/>
          <w:lang w:val="en-GB"/>
        </w:rPr>
      </w:pPr>
    </w:p>
    <w:p w14:paraId="5BCD5154" w14:textId="77777777" w:rsidR="00C5158A" w:rsidRDefault="00C5158A" w:rsidP="00C5158A">
      <w:pPr>
        <w:spacing w:before="120" w:after="120"/>
        <w:ind w:firstLine="720"/>
        <w:jc w:val="both"/>
        <w:rPr>
          <w:rFonts w:ascii="Angsana New" w:hAnsi="Angsana New"/>
          <w:color w:val="000000"/>
          <w:spacing w:val="-2"/>
          <w:sz w:val="16"/>
          <w:szCs w:val="16"/>
          <w:highlight w:val="yellow"/>
          <w:lang w:val="en-GB"/>
        </w:rPr>
      </w:pPr>
    </w:p>
    <w:p w14:paraId="6EB5DC4E" w14:textId="77777777" w:rsidR="00C5158A" w:rsidRDefault="00C5158A" w:rsidP="00C5158A">
      <w:pPr>
        <w:spacing w:before="120" w:after="120"/>
        <w:ind w:firstLine="720"/>
        <w:jc w:val="both"/>
        <w:rPr>
          <w:rFonts w:ascii="Angsana New" w:hAnsi="Angsana New"/>
          <w:color w:val="000000"/>
          <w:spacing w:val="-2"/>
          <w:sz w:val="16"/>
          <w:szCs w:val="16"/>
          <w:highlight w:val="yellow"/>
          <w:lang w:val="en-GB"/>
        </w:rPr>
      </w:pPr>
    </w:p>
    <w:p w14:paraId="51D17F8A" w14:textId="77777777" w:rsidR="00C5158A" w:rsidRDefault="00C5158A" w:rsidP="00C5158A">
      <w:pPr>
        <w:spacing w:before="120" w:after="120"/>
        <w:ind w:firstLine="720"/>
        <w:jc w:val="both"/>
        <w:rPr>
          <w:rFonts w:ascii="Angsana New" w:hAnsi="Angsana New"/>
          <w:color w:val="000000"/>
          <w:spacing w:val="-2"/>
          <w:sz w:val="16"/>
          <w:szCs w:val="16"/>
          <w:highlight w:val="yellow"/>
          <w:lang w:val="en-GB"/>
        </w:rPr>
      </w:pPr>
    </w:p>
    <w:p w14:paraId="6D16BDDA" w14:textId="77777777" w:rsidR="00C5158A" w:rsidRDefault="00C5158A" w:rsidP="00C5158A">
      <w:pPr>
        <w:spacing w:before="120" w:after="120"/>
        <w:ind w:firstLine="720"/>
        <w:jc w:val="both"/>
        <w:rPr>
          <w:rFonts w:ascii="Angsana New" w:hAnsi="Angsana New"/>
          <w:color w:val="000000"/>
          <w:spacing w:val="-2"/>
          <w:sz w:val="16"/>
          <w:szCs w:val="16"/>
          <w:highlight w:val="yellow"/>
          <w:lang w:val="en-GB"/>
        </w:rPr>
      </w:pPr>
    </w:p>
    <w:tbl>
      <w:tblPr>
        <w:tblW w:w="149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530"/>
        <w:gridCol w:w="146"/>
        <w:gridCol w:w="1654"/>
        <w:gridCol w:w="146"/>
        <w:gridCol w:w="1744"/>
        <w:gridCol w:w="117"/>
        <w:gridCol w:w="2133"/>
        <w:gridCol w:w="90"/>
        <w:gridCol w:w="1620"/>
      </w:tblGrid>
      <w:tr w:rsidR="00C5158A" w:rsidRPr="003B65FB" w14:paraId="4EA349E8" w14:textId="77777777" w:rsidTr="000D313F">
        <w:trPr>
          <w:trHeight w:val="137"/>
        </w:trPr>
        <w:tc>
          <w:tcPr>
            <w:tcW w:w="5760" w:type="dxa"/>
          </w:tcPr>
          <w:p w14:paraId="1C7E438B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32F1DBFA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" w:type="dxa"/>
          </w:tcPr>
          <w:p w14:paraId="0390CD4E" w14:textId="77777777" w:rsidR="00C5158A" w:rsidRPr="00193C8B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</w:tcPr>
          <w:p w14:paraId="6520E7C0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" w:type="dxa"/>
          </w:tcPr>
          <w:p w14:paraId="3A67965A" w14:textId="77777777" w:rsidR="00C5158A" w:rsidRPr="00193C8B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44" w:type="dxa"/>
          </w:tcPr>
          <w:p w14:paraId="32FFE039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" w:type="dxa"/>
          </w:tcPr>
          <w:p w14:paraId="1D49C945" w14:textId="77777777" w:rsidR="00C5158A" w:rsidRPr="00193C8B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43" w:type="dxa"/>
            <w:gridSpan w:val="3"/>
          </w:tcPr>
          <w:p w14:paraId="32BB1863" w14:textId="77777777" w:rsidR="00C5158A" w:rsidRPr="00193C8B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 w:rsidRPr="00193C8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93C8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93C8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1B5031B9" w14:textId="77777777" w:rsidTr="000D313F">
        <w:trPr>
          <w:trHeight w:val="137"/>
        </w:trPr>
        <w:tc>
          <w:tcPr>
            <w:tcW w:w="5760" w:type="dxa"/>
          </w:tcPr>
          <w:p w14:paraId="69572F1B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180" w:type="dxa"/>
            <w:gridSpan w:val="9"/>
            <w:tcBorders>
              <w:bottom w:val="single" w:sz="4" w:space="0" w:color="auto"/>
            </w:tcBorders>
          </w:tcPr>
          <w:p w14:paraId="50B7193E" w14:textId="77777777" w:rsidR="00C5158A" w:rsidRPr="00193C8B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C5158A" w:rsidRPr="003B65FB" w14:paraId="71BE89C1" w14:textId="77777777" w:rsidTr="000D313F">
        <w:trPr>
          <w:trHeight w:val="1134"/>
        </w:trPr>
        <w:tc>
          <w:tcPr>
            <w:tcW w:w="5760" w:type="dxa"/>
          </w:tcPr>
          <w:p w14:paraId="6E9043A5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800F0C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5ECE0DCF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1F49EDC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93C8B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193C8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46" w:type="dxa"/>
          </w:tcPr>
          <w:p w14:paraId="407F1D89" w14:textId="77777777" w:rsidR="00C5158A" w:rsidRPr="00193C8B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679CF2C6" w14:textId="77777777" w:rsidR="00C5158A" w:rsidRPr="00193C8B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6" w:type="dxa"/>
          </w:tcPr>
          <w:p w14:paraId="0B1A8640" w14:textId="77777777" w:rsidR="00C5158A" w:rsidRPr="00193C8B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139D0372" w14:textId="77777777" w:rsidR="00C5158A" w:rsidRPr="00193C8B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ลดลง)</w:t>
            </w:r>
          </w:p>
        </w:tc>
        <w:tc>
          <w:tcPr>
            <w:tcW w:w="117" w:type="dxa"/>
          </w:tcPr>
          <w:p w14:paraId="0999D6C1" w14:textId="77777777" w:rsidR="00C5158A" w:rsidRPr="00193C8B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</w:tcPr>
          <w:p w14:paraId="6DD04F46" w14:textId="77777777" w:rsidR="00C5158A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เพิ่มขึ้นจากการ</w:t>
            </w:r>
          </w:p>
          <w:p w14:paraId="6B7E343A" w14:textId="77777777" w:rsidR="00C5158A" w:rsidRPr="00193C8B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ซื้อธุรกิจ</w:t>
            </w:r>
          </w:p>
          <w:p w14:paraId="63A68264" w14:textId="77777777" w:rsidR="00C5158A" w:rsidRPr="00193C8B" w:rsidRDefault="00C5158A" w:rsidP="000D313F">
            <w:pPr>
              <w:tabs>
                <w:tab w:val="left" w:pos="934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5E510C5" w14:textId="77777777" w:rsidR="00C5158A" w:rsidRPr="00193C8B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FC11242" w14:textId="77777777" w:rsidR="00C5158A" w:rsidRPr="00193C8B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6CE64CC2" w14:textId="77777777" w:rsidR="00C5158A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A1BA610" w14:textId="77777777" w:rsidR="00C5158A" w:rsidRPr="00193C8B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193C8B">
              <w:rPr>
                <w:rFonts w:ascii="Angsana New" w:hAnsi="Angsana New" w:hint="cs"/>
                <w:sz w:val="28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193C8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C5158A" w:rsidRPr="003B65FB" w14:paraId="1E8255F1" w14:textId="77777777" w:rsidTr="000D313F">
        <w:trPr>
          <w:trHeight w:val="137"/>
        </w:trPr>
        <w:tc>
          <w:tcPr>
            <w:tcW w:w="5760" w:type="dxa"/>
          </w:tcPr>
          <w:p w14:paraId="35B79811" w14:textId="77777777" w:rsidR="00C5158A" w:rsidRPr="003B65FB" w:rsidRDefault="00C5158A" w:rsidP="000D313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br w:type="page"/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F518DD4" w14:textId="77777777" w:rsidR="00C5158A" w:rsidRPr="00193C8B" w:rsidRDefault="00C5158A" w:rsidP="000D313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dxa"/>
            <w:shd w:val="clear" w:color="auto" w:fill="auto"/>
          </w:tcPr>
          <w:p w14:paraId="56BAED0F" w14:textId="77777777" w:rsidR="00C5158A" w:rsidRPr="00193C8B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5C2539A1" w14:textId="77777777" w:rsidR="00C5158A" w:rsidRPr="00193C8B" w:rsidRDefault="00C5158A" w:rsidP="000D313F">
            <w:pPr>
              <w:tabs>
                <w:tab w:val="decimal" w:pos="918"/>
              </w:tabs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dxa"/>
            <w:shd w:val="clear" w:color="auto" w:fill="auto"/>
          </w:tcPr>
          <w:p w14:paraId="1B20C5E2" w14:textId="77777777" w:rsidR="00C5158A" w:rsidRPr="00193C8B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44" w:type="dxa"/>
            <w:shd w:val="clear" w:color="auto" w:fill="auto"/>
          </w:tcPr>
          <w:p w14:paraId="53543442" w14:textId="77777777" w:rsidR="00C5158A" w:rsidRPr="00193C8B" w:rsidRDefault="00C5158A" w:rsidP="000D313F">
            <w:pPr>
              <w:tabs>
                <w:tab w:val="decimal" w:pos="909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6065BAEA" w14:textId="77777777" w:rsidR="00C5158A" w:rsidRPr="00193C8B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33" w:type="dxa"/>
            <w:shd w:val="clear" w:color="auto" w:fill="auto"/>
          </w:tcPr>
          <w:p w14:paraId="39C09546" w14:textId="77777777" w:rsidR="00C5158A" w:rsidRPr="00193C8B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C2B7858" w14:textId="77777777" w:rsidR="00C5158A" w:rsidRPr="00193C8B" w:rsidRDefault="00C5158A" w:rsidP="000D313F">
            <w:pPr>
              <w:ind w:left="-28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AB4A09D" w14:textId="77777777" w:rsidR="00C5158A" w:rsidRPr="00193C8B" w:rsidRDefault="00C5158A" w:rsidP="000D313F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4C38A4B6" w14:textId="77777777" w:rsidTr="000D313F">
        <w:trPr>
          <w:trHeight w:val="137"/>
        </w:trPr>
        <w:tc>
          <w:tcPr>
            <w:tcW w:w="5760" w:type="dxa"/>
          </w:tcPr>
          <w:p w14:paraId="0927CD27" w14:textId="77777777" w:rsidR="00C5158A" w:rsidRPr="003B65FB" w:rsidRDefault="00C5158A" w:rsidP="000D313F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ส่วนปรับปรุงที่ดิน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F61966" w14:textId="77777777" w:rsidR="00C5158A" w:rsidRPr="003B65FB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(3,600)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A393BCA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40B79723" w14:textId="2949D68A" w:rsidR="00C5158A" w:rsidRPr="003B65FB" w:rsidRDefault="00C5158A" w:rsidP="000D313F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(46</w:t>
            </w:r>
            <w:r w:rsidR="00200D1D">
              <w:rPr>
                <w:rFonts w:ascii="Angsana New" w:hAnsi="Angsana New"/>
                <w:sz w:val="28"/>
              </w:rPr>
              <w:t>9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5E2E02FD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4" w:type="dxa"/>
            <w:shd w:val="clear" w:color="auto" w:fill="auto"/>
            <w:vAlign w:val="bottom"/>
          </w:tcPr>
          <w:p w14:paraId="2635859E" w14:textId="77777777" w:rsidR="00C5158A" w:rsidRPr="003B65FB" w:rsidRDefault="00C5158A" w:rsidP="000D313F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E53D2D7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33" w:type="dxa"/>
            <w:shd w:val="clear" w:color="auto" w:fill="auto"/>
            <w:vAlign w:val="bottom"/>
          </w:tcPr>
          <w:p w14:paraId="20CC7725" w14:textId="77777777" w:rsidR="00C5158A" w:rsidRPr="003B65FB" w:rsidRDefault="00C5158A" w:rsidP="000D313F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0395CA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7964DEF" w14:textId="77777777" w:rsidR="00C5158A" w:rsidRPr="003B65FB" w:rsidRDefault="00C5158A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(4,069)</w:t>
            </w:r>
          </w:p>
        </w:tc>
      </w:tr>
      <w:tr w:rsidR="00C5158A" w:rsidRPr="003B65FB" w14:paraId="6006C535" w14:textId="77777777" w:rsidTr="000D313F">
        <w:trPr>
          <w:trHeight w:val="137"/>
        </w:trPr>
        <w:tc>
          <w:tcPr>
            <w:tcW w:w="5760" w:type="dxa"/>
          </w:tcPr>
          <w:p w14:paraId="3413C09F" w14:textId="77777777" w:rsidR="00C5158A" w:rsidRPr="003B65FB" w:rsidRDefault="00C5158A" w:rsidP="000D313F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D159D1" w14:textId="77777777" w:rsidR="00C5158A" w:rsidRPr="003B65FB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(251,179)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E6FA0C3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3B7719CE" w14:textId="77777777" w:rsidR="00C5158A" w:rsidRPr="003B65FB" w:rsidRDefault="00C5158A" w:rsidP="000D313F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</w:t>
            </w:r>
            <w:r>
              <w:rPr>
                <w:rFonts w:ascii="Angsana New" w:hAnsi="Angsana New"/>
                <w:sz w:val="28"/>
              </w:rPr>
              <w:t>9,688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325B9D1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4" w:type="dxa"/>
            <w:shd w:val="clear" w:color="auto" w:fill="auto"/>
            <w:vAlign w:val="bottom"/>
          </w:tcPr>
          <w:p w14:paraId="395679CB" w14:textId="77777777" w:rsidR="00C5158A" w:rsidRPr="003B65FB" w:rsidRDefault="00C5158A" w:rsidP="000D313F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58B25AE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33" w:type="dxa"/>
            <w:shd w:val="clear" w:color="auto" w:fill="auto"/>
            <w:vAlign w:val="bottom"/>
          </w:tcPr>
          <w:p w14:paraId="06316240" w14:textId="77777777" w:rsidR="00C5158A" w:rsidRPr="003B65FB" w:rsidRDefault="00C5158A" w:rsidP="000D313F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92E327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12127F6" w14:textId="77777777" w:rsidR="00C5158A" w:rsidRPr="003B65FB" w:rsidRDefault="00C5158A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</w:t>
            </w:r>
            <w:r>
              <w:rPr>
                <w:rFonts w:ascii="Angsana New" w:hAnsi="Angsana New"/>
                <w:sz w:val="28"/>
              </w:rPr>
              <w:t>70</w:t>
            </w:r>
            <w:r w:rsidRPr="003B65FB">
              <w:rPr>
                <w:rFonts w:ascii="Angsana New" w:hAnsi="Angsana New" w:hint="cs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867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29C421B2" w14:textId="77777777" w:rsidTr="000D313F">
        <w:trPr>
          <w:trHeight w:val="137"/>
        </w:trPr>
        <w:tc>
          <w:tcPr>
            <w:tcW w:w="5760" w:type="dxa"/>
          </w:tcPr>
          <w:p w14:paraId="7EC86EF9" w14:textId="77777777" w:rsidR="00C5158A" w:rsidRPr="003B65FB" w:rsidRDefault="00C5158A" w:rsidP="000D313F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ระบบผลิตไฟฟ้าจากก๊าซชีวภาพ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5635CC" w14:textId="77777777" w:rsidR="00C5158A" w:rsidRPr="003B65FB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(50,905)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85AD051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EF67AE9" w14:textId="77777777" w:rsidR="00C5158A" w:rsidRPr="003B65FB" w:rsidRDefault="00C5158A" w:rsidP="000D313F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(5,817)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0D5FB0F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4" w:type="dxa"/>
            <w:shd w:val="clear" w:color="auto" w:fill="auto"/>
            <w:vAlign w:val="bottom"/>
          </w:tcPr>
          <w:p w14:paraId="5C0D540D" w14:textId="77777777" w:rsidR="00C5158A" w:rsidRPr="003B65FB" w:rsidRDefault="00C5158A" w:rsidP="000D313F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065E5C41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33" w:type="dxa"/>
            <w:shd w:val="clear" w:color="auto" w:fill="auto"/>
            <w:vAlign w:val="bottom"/>
          </w:tcPr>
          <w:p w14:paraId="6D05E1CF" w14:textId="77777777" w:rsidR="00C5158A" w:rsidRPr="003B65FB" w:rsidRDefault="00C5158A" w:rsidP="000D313F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B4A4E2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E262E1E" w14:textId="77777777" w:rsidR="00C5158A" w:rsidRPr="003B65FB" w:rsidRDefault="00C5158A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(56,722)</w:t>
            </w:r>
          </w:p>
        </w:tc>
      </w:tr>
      <w:tr w:rsidR="00C5158A" w:rsidRPr="003B65FB" w14:paraId="2CAC1924" w14:textId="77777777" w:rsidTr="000D313F">
        <w:trPr>
          <w:trHeight w:val="137"/>
        </w:trPr>
        <w:tc>
          <w:tcPr>
            <w:tcW w:w="5760" w:type="dxa"/>
          </w:tcPr>
          <w:p w14:paraId="644D799C" w14:textId="77777777" w:rsidR="00C5158A" w:rsidRPr="008345D6" w:rsidRDefault="00C5158A" w:rsidP="000D313F">
            <w:pPr>
              <w:ind w:left="712" w:hanging="361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3F4E9C" w14:textId="77777777" w:rsidR="00C5158A" w:rsidRPr="003B65FB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(52,219)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6B77098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6673A5B" w14:textId="77777777" w:rsidR="00C5158A" w:rsidRPr="003B65FB" w:rsidRDefault="00C5158A" w:rsidP="000D313F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25,877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136854F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4" w:type="dxa"/>
            <w:shd w:val="clear" w:color="auto" w:fill="auto"/>
            <w:vAlign w:val="bottom"/>
          </w:tcPr>
          <w:p w14:paraId="73A4EFC7" w14:textId="77777777" w:rsidR="00C5158A" w:rsidRPr="003B65FB" w:rsidRDefault="00C5158A" w:rsidP="000D313F">
            <w:pPr>
              <w:tabs>
                <w:tab w:val="decimal" w:pos="72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98F9B75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33" w:type="dxa"/>
            <w:shd w:val="clear" w:color="auto" w:fill="auto"/>
            <w:vAlign w:val="bottom"/>
          </w:tcPr>
          <w:p w14:paraId="354B9C37" w14:textId="77777777" w:rsidR="00C5158A" w:rsidRPr="003B65FB" w:rsidRDefault="00C5158A" w:rsidP="000D313F">
            <w:pPr>
              <w:tabs>
                <w:tab w:val="decimal" w:pos="98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B4B31D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481DCE" w14:textId="77777777" w:rsidR="00C5158A" w:rsidRPr="003B65FB" w:rsidRDefault="00C5158A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78,101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1C42ECA3" w14:textId="77777777" w:rsidTr="000D313F">
        <w:trPr>
          <w:trHeight w:val="137"/>
        </w:trPr>
        <w:tc>
          <w:tcPr>
            <w:tcW w:w="5760" w:type="dxa"/>
          </w:tcPr>
          <w:p w14:paraId="614D417C" w14:textId="77777777" w:rsidR="00C5158A" w:rsidRPr="003B65FB" w:rsidRDefault="00C5158A" w:rsidP="000D313F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เครื่องใช้สำนักงาน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D60FDB" w14:textId="77777777" w:rsidR="00C5158A" w:rsidRPr="003B65FB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(36,522)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E2B2E49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99B6563" w14:textId="77777777" w:rsidR="00C5158A" w:rsidRPr="003B65FB" w:rsidRDefault="00C5158A" w:rsidP="000D313F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(3,425)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98D49A7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4" w:type="dxa"/>
            <w:shd w:val="clear" w:color="auto" w:fill="auto"/>
            <w:vAlign w:val="bottom"/>
          </w:tcPr>
          <w:p w14:paraId="4C4F5878" w14:textId="77777777" w:rsidR="00C5158A" w:rsidRPr="003B65FB" w:rsidRDefault="00C5158A" w:rsidP="000D313F">
            <w:pPr>
              <w:tabs>
                <w:tab w:val="decimal" w:pos="72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1,025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B01D467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33" w:type="dxa"/>
            <w:shd w:val="clear" w:color="auto" w:fill="auto"/>
            <w:vAlign w:val="bottom"/>
          </w:tcPr>
          <w:p w14:paraId="303E40F8" w14:textId="09B1CACB" w:rsidR="00C5158A" w:rsidRPr="003B65FB" w:rsidRDefault="00C5158A" w:rsidP="000D313F">
            <w:pPr>
              <w:tabs>
                <w:tab w:val="decimal" w:pos="98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(54</w:t>
            </w:r>
            <w:r w:rsidR="00960AF7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4F43DB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EEB199F" w14:textId="565C74A5" w:rsidR="00C5158A" w:rsidRPr="003B65FB" w:rsidRDefault="00C5158A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(39,46</w:t>
            </w:r>
            <w:r w:rsidR="00960AF7">
              <w:rPr>
                <w:rFonts w:ascii="Angsana New" w:hAnsi="Angsana New"/>
                <w:sz w:val="28"/>
              </w:rPr>
              <w:t>4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0A08349A" w14:textId="77777777" w:rsidTr="000D313F">
        <w:trPr>
          <w:trHeight w:val="137"/>
        </w:trPr>
        <w:tc>
          <w:tcPr>
            <w:tcW w:w="5760" w:type="dxa"/>
          </w:tcPr>
          <w:p w14:paraId="4E7CF711" w14:textId="77777777" w:rsidR="00C5158A" w:rsidRPr="008345D6" w:rsidRDefault="00C5158A" w:rsidP="000D313F">
            <w:pPr>
              <w:ind w:left="712" w:hanging="361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1F1674" w14:textId="77777777" w:rsidR="00C5158A" w:rsidRPr="003B65FB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(6,413)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2AD1A5C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5D91A6F" w14:textId="77777777" w:rsidR="00C5158A" w:rsidRPr="003B65FB" w:rsidRDefault="00C5158A" w:rsidP="000D313F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(414)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4D7D417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4" w:type="dxa"/>
            <w:shd w:val="clear" w:color="auto" w:fill="auto"/>
            <w:vAlign w:val="bottom"/>
          </w:tcPr>
          <w:p w14:paraId="36F03FF0" w14:textId="77777777" w:rsidR="00C5158A" w:rsidRPr="003B65FB" w:rsidRDefault="00C5158A" w:rsidP="000D313F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9D19BE6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33" w:type="dxa"/>
            <w:shd w:val="clear" w:color="auto" w:fill="auto"/>
            <w:vAlign w:val="bottom"/>
          </w:tcPr>
          <w:p w14:paraId="3956ABDC" w14:textId="77777777" w:rsidR="00C5158A" w:rsidRPr="003B65FB" w:rsidRDefault="00C5158A" w:rsidP="000D313F">
            <w:pPr>
              <w:tabs>
                <w:tab w:val="decimal" w:pos="98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(347)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0BE093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B35672" w14:textId="77777777" w:rsidR="00C5158A" w:rsidRPr="003B65FB" w:rsidRDefault="00C5158A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(7,174)</w:t>
            </w:r>
          </w:p>
        </w:tc>
      </w:tr>
      <w:tr w:rsidR="00C5158A" w:rsidRPr="003B65FB" w14:paraId="5C13CCDB" w14:textId="77777777" w:rsidTr="000D313F">
        <w:trPr>
          <w:trHeight w:val="137"/>
        </w:trPr>
        <w:tc>
          <w:tcPr>
            <w:tcW w:w="5760" w:type="dxa"/>
          </w:tcPr>
          <w:p w14:paraId="77D69B9C" w14:textId="77777777" w:rsidR="00C5158A" w:rsidRPr="003B65FB" w:rsidRDefault="00C5158A" w:rsidP="000D313F">
            <w:pPr>
              <w:ind w:left="712" w:hanging="361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1C9B31" w14:textId="77777777" w:rsidR="00C5158A" w:rsidRPr="003B65FB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(98,194)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77A99D2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56BB9E0" w14:textId="77777777" w:rsidR="00C5158A" w:rsidRPr="003B65FB" w:rsidRDefault="00C5158A" w:rsidP="000D313F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(12,075)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0C67CC7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4" w:type="dxa"/>
            <w:shd w:val="clear" w:color="auto" w:fill="auto"/>
            <w:vAlign w:val="bottom"/>
          </w:tcPr>
          <w:p w14:paraId="29AD8CD3" w14:textId="77777777" w:rsidR="00C5158A" w:rsidRPr="003B65FB" w:rsidRDefault="00C5158A" w:rsidP="000D313F">
            <w:pPr>
              <w:tabs>
                <w:tab w:val="decimal" w:pos="72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97,870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02004CC7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33" w:type="dxa"/>
            <w:shd w:val="clear" w:color="auto" w:fill="auto"/>
            <w:vAlign w:val="bottom"/>
          </w:tcPr>
          <w:p w14:paraId="608E24C4" w14:textId="77777777" w:rsidR="00C5158A" w:rsidRPr="003B65FB" w:rsidRDefault="00C5158A" w:rsidP="000D313F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254F11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57242E" w14:textId="77777777" w:rsidR="00C5158A" w:rsidRPr="003B65FB" w:rsidRDefault="00C5158A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12,399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18F3D8AB" w14:textId="77777777" w:rsidTr="000D313F">
        <w:trPr>
          <w:trHeight w:val="137"/>
        </w:trPr>
        <w:tc>
          <w:tcPr>
            <w:tcW w:w="5760" w:type="dxa"/>
          </w:tcPr>
          <w:p w14:paraId="7EA6C6B8" w14:textId="77777777" w:rsidR="00C5158A" w:rsidRPr="003B65FB" w:rsidRDefault="00C5158A" w:rsidP="000D313F">
            <w:pPr>
              <w:ind w:left="540" w:hanging="189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2286E4" w14:textId="77777777" w:rsidR="00C5158A" w:rsidRPr="003B65FB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(3,168)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A9DB105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E9CDEA4" w14:textId="77777777" w:rsidR="00C5158A" w:rsidRPr="003B65FB" w:rsidRDefault="00C5158A" w:rsidP="000D313F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</w:t>
            </w:r>
            <w:r>
              <w:rPr>
                <w:rFonts w:ascii="Angsana New" w:hAnsi="Angsana New"/>
                <w:sz w:val="28"/>
              </w:rPr>
              <w:t>,416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315FA8C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4" w:type="dxa"/>
            <w:shd w:val="clear" w:color="auto" w:fill="auto"/>
            <w:vAlign w:val="bottom"/>
          </w:tcPr>
          <w:p w14:paraId="7D396C7A" w14:textId="77777777" w:rsidR="00C5158A" w:rsidRPr="003B65FB" w:rsidRDefault="00C5158A" w:rsidP="000D313F">
            <w:pPr>
              <w:tabs>
                <w:tab w:val="decimal" w:pos="72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887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F037731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0485F" w14:textId="77777777" w:rsidR="00C5158A" w:rsidRPr="003B65FB" w:rsidRDefault="00C5158A" w:rsidP="000D313F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E55FD9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69ABA8F" w14:textId="77777777" w:rsidR="00C5158A" w:rsidRPr="003B65FB" w:rsidRDefault="00C5158A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(3</w:t>
            </w:r>
            <w:r>
              <w:rPr>
                <w:rFonts w:ascii="Angsana New" w:hAnsi="Angsana New"/>
                <w:sz w:val="28"/>
              </w:rPr>
              <w:t>,697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3E414D03" w14:textId="77777777" w:rsidTr="000D313F">
        <w:trPr>
          <w:trHeight w:val="137"/>
        </w:trPr>
        <w:tc>
          <w:tcPr>
            <w:tcW w:w="5760" w:type="dxa"/>
          </w:tcPr>
          <w:p w14:paraId="5DCBCDFE" w14:textId="77777777" w:rsidR="00C5158A" w:rsidRPr="003B65FB" w:rsidRDefault="00C5158A" w:rsidP="000D313F">
            <w:pPr>
              <w:ind w:left="1072" w:hanging="505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A7A1D" w14:textId="77777777" w:rsidR="00C5158A" w:rsidRPr="003B65FB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(502,200)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D1B9982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CC427" w14:textId="77777777" w:rsidR="00C5158A" w:rsidRPr="003B65FB" w:rsidRDefault="00C5158A" w:rsidP="000D313F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69,181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E5DE14A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8948D" w14:textId="77777777" w:rsidR="00C5158A" w:rsidRPr="003B65FB" w:rsidRDefault="00C5158A" w:rsidP="000D313F">
            <w:pPr>
              <w:tabs>
                <w:tab w:val="decimal" w:pos="72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99,784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02878F56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28CDE" w14:textId="2773EA1D" w:rsidR="00C5158A" w:rsidRPr="003B65FB" w:rsidRDefault="00C5158A" w:rsidP="000D313F">
            <w:pPr>
              <w:tabs>
                <w:tab w:val="decimal" w:pos="98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89</w:t>
            </w:r>
            <w:r w:rsidR="00960AF7">
              <w:rPr>
                <w:rFonts w:ascii="Angsana New" w:hAnsi="Angsana New"/>
                <w:sz w:val="28"/>
              </w:rPr>
              <w:t>6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32E417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4FCC0" w14:textId="77777777" w:rsidR="00C5158A" w:rsidRPr="003B65FB" w:rsidRDefault="00C5158A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472,493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4E2251B8" w14:textId="77777777" w:rsidTr="000D313F">
        <w:trPr>
          <w:trHeight w:val="137"/>
        </w:trPr>
        <w:tc>
          <w:tcPr>
            <w:tcW w:w="5760" w:type="dxa"/>
          </w:tcPr>
          <w:p w14:paraId="6A342ED9" w14:textId="77777777" w:rsidR="00C5158A" w:rsidRPr="008345D6" w:rsidRDefault="00C5158A" w:rsidP="000D313F">
            <w:pPr>
              <w:ind w:left="532" w:hanging="35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ที่ดิน อาคารและอุปกรณ์</w:t>
            </w:r>
            <w:r w:rsidRPr="003B65FB">
              <w:rPr>
                <w:rFonts w:ascii="Angsana New" w:hAnsi="Angsana New" w:hint="cs"/>
                <w:sz w:val="28"/>
              </w:rPr>
              <w:t xml:space="preserve"> - </w:t>
            </w:r>
            <w:r w:rsidRPr="008345D6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F634F6" w14:textId="77777777" w:rsidR="00C5158A" w:rsidRPr="003B65FB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660,641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65AC46A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32E0AE0" w14:textId="77777777" w:rsidR="00C5158A" w:rsidRPr="003B65FB" w:rsidRDefault="00C5158A" w:rsidP="000D313F">
            <w:pPr>
              <w:tabs>
                <w:tab w:val="decimal" w:pos="91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6863EA4C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4" w:type="dxa"/>
            <w:shd w:val="clear" w:color="auto" w:fill="auto"/>
            <w:vAlign w:val="bottom"/>
          </w:tcPr>
          <w:p w14:paraId="5C2044EB" w14:textId="77777777" w:rsidR="00C5158A" w:rsidRPr="003B65FB" w:rsidRDefault="00C5158A" w:rsidP="000D313F">
            <w:pPr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5D00C702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33" w:type="dxa"/>
            <w:shd w:val="clear" w:color="auto" w:fill="auto"/>
            <w:vAlign w:val="bottom"/>
          </w:tcPr>
          <w:p w14:paraId="01DF7730" w14:textId="77777777" w:rsidR="00C5158A" w:rsidRPr="003B65FB" w:rsidRDefault="00C5158A" w:rsidP="000D313F">
            <w:pPr>
              <w:tabs>
                <w:tab w:val="decimal" w:pos="944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4EC2FA5" w14:textId="77777777" w:rsidR="00C5158A" w:rsidRPr="003B65FB" w:rsidRDefault="00C5158A" w:rsidP="000D313F">
            <w:pPr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ECCA87" w14:textId="77777777" w:rsidR="00C5158A" w:rsidRPr="003B65FB" w:rsidRDefault="00C5158A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727,130</w:t>
            </w:r>
          </w:p>
        </w:tc>
      </w:tr>
      <w:tr w:rsidR="00C5158A" w:rsidRPr="003B65FB" w14:paraId="43D0F514" w14:textId="77777777" w:rsidTr="000D313F">
        <w:trPr>
          <w:trHeight w:val="137"/>
        </w:trPr>
        <w:tc>
          <w:tcPr>
            <w:tcW w:w="5760" w:type="dxa"/>
          </w:tcPr>
          <w:p w14:paraId="15A5CDEC" w14:textId="77777777" w:rsidR="00C5158A" w:rsidRPr="003B65FB" w:rsidRDefault="00C5158A" w:rsidP="000D313F">
            <w:pPr>
              <w:ind w:left="532" w:hanging="352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D9948E" w14:textId="77777777" w:rsidR="00C5158A" w:rsidRPr="003B65FB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79,776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A24B970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DEB042E" w14:textId="77777777" w:rsidR="00C5158A" w:rsidRPr="003B65FB" w:rsidRDefault="00C5158A" w:rsidP="000D313F">
            <w:pPr>
              <w:tabs>
                <w:tab w:val="decimal" w:pos="793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2,140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C0C5AB6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4" w:type="dxa"/>
            <w:shd w:val="clear" w:color="auto" w:fill="auto"/>
            <w:vAlign w:val="bottom"/>
          </w:tcPr>
          <w:p w14:paraId="3100D7A7" w14:textId="21547B02" w:rsidR="00C5158A" w:rsidRPr="003B65FB" w:rsidRDefault="00C5158A" w:rsidP="000D313F">
            <w:pPr>
              <w:tabs>
                <w:tab w:val="decimal" w:pos="72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(70,58</w:t>
            </w:r>
            <w:r w:rsidR="00960AF7">
              <w:rPr>
                <w:rFonts w:ascii="Angsana New" w:hAnsi="Angsana New"/>
                <w:sz w:val="28"/>
              </w:rPr>
              <w:t>3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085DEBED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33" w:type="dxa"/>
            <w:shd w:val="clear" w:color="auto" w:fill="auto"/>
            <w:vAlign w:val="bottom"/>
          </w:tcPr>
          <w:p w14:paraId="163096CD" w14:textId="77777777" w:rsidR="00C5158A" w:rsidRPr="003B65FB" w:rsidRDefault="00C5158A" w:rsidP="000D313F">
            <w:pPr>
              <w:tabs>
                <w:tab w:val="decimal" w:pos="944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15F6AF" w14:textId="77777777" w:rsidR="00C5158A" w:rsidRPr="003B65FB" w:rsidRDefault="00C5158A" w:rsidP="000D313F">
            <w:pPr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2A58AF7" w14:textId="2C1C4DA0" w:rsidR="00C5158A" w:rsidRPr="003B65FB" w:rsidRDefault="00C5158A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11,33</w:t>
            </w:r>
            <w:r w:rsidR="00960AF7">
              <w:rPr>
                <w:rFonts w:ascii="Angsana New" w:hAnsi="Angsana New"/>
                <w:sz w:val="28"/>
              </w:rPr>
              <w:t>3</w:t>
            </w:r>
          </w:p>
        </w:tc>
      </w:tr>
      <w:tr w:rsidR="00C5158A" w:rsidRPr="003B65FB" w:rsidDel="00993BC2" w14:paraId="5607011C" w14:textId="77777777" w:rsidTr="000D313F">
        <w:trPr>
          <w:trHeight w:val="137"/>
        </w:trPr>
        <w:tc>
          <w:tcPr>
            <w:tcW w:w="5760" w:type="dxa"/>
          </w:tcPr>
          <w:p w14:paraId="4256E7D1" w14:textId="77777777" w:rsidR="00C5158A" w:rsidRPr="008345D6" w:rsidRDefault="00C5158A" w:rsidP="000D313F">
            <w:pPr>
              <w:ind w:left="532" w:hanging="352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817D1" w14:textId="77777777" w:rsidR="00C5158A" w:rsidRPr="003B65FB" w:rsidDel="00FB326F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(676)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0866D11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EB3B" w14:textId="77777777" w:rsidR="00C5158A" w:rsidRPr="003B65FB" w:rsidDel="00993BC2" w:rsidRDefault="00C5158A" w:rsidP="000D313F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50D73044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387E1" w14:textId="77777777" w:rsidR="00C5158A" w:rsidRPr="003B65FB" w:rsidDel="00993BC2" w:rsidRDefault="00C5158A" w:rsidP="000D313F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0760A127" w14:textId="77777777" w:rsidR="00C5158A" w:rsidRPr="003B65FB" w:rsidRDefault="00C5158A" w:rsidP="000D313F">
            <w:pPr>
              <w:ind w:left="-288"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3038D" w14:textId="77777777" w:rsidR="00C5158A" w:rsidRPr="003B65FB" w:rsidDel="00993BC2" w:rsidRDefault="00C5158A" w:rsidP="000D313F">
            <w:pPr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7BFC68" w14:textId="77777777" w:rsidR="00C5158A" w:rsidRPr="003B65FB" w:rsidRDefault="00C5158A" w:rsidP="000D313F">
            <w:pPr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F06DC" w14:textId="77777777" w:rsidR="00C5158A" w:rsidRPr="003B65FB" w:rsidDel="00993BC2" w:rsidRDefault="00C5158A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(676)</w:t>
            </w:r>
          </w:p>
        </w:tc>
      </w:tr>
      <w:tr w:rsidR="00C5158A" w:rsidRPr="003B65FB" w14:paraId="170D0EFC" w14:textId="77777777" w:rsidTr="000D313F">
        <w:trPr>
          <w:trHeight w:val="137"/>
        </w:trPr>
        <w:tc>
          <w:tcPr>
            <w:tcW w:w="5760" w:type="dxa"/>
          </w:tcPr>
          <w:p w14:paraId="65C26B2F" w14:textId="77777777" w:rsidR="00C5158A" w:rsidRPr="003B65FB" w:rsidRDefault="00C5158A" w:rsidP="000D313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รวมที่ดิน อาคารและอุปกรณ์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6C602" w14:textId="77777777" w:rsidR="00C5158A" w:rsidRPr="005D5683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D5683">
              <w:rPr>
                <w:rFonts w:ascii="Angsana New" w:hAnsi="Angsana New" w:hint="cs"/>
                <w:b/>
                <w:bCs/>
                <w:sz w:val="28"/>
              </w:rPr>
              <w:t>739,741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937360F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1B6B0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166A6498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1C8DB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7BA31E6C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2FD29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846E556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8ED1B" w14:textId="6560FAA8" w:rsidR="00C5158A" w:rsidRPr="005D5683" w:rsidRDefault="00C5158A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737,78</w:t>
            </w:r>
            <w:r w:rsidR="00960AF7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</w:tr>
      <w:tr w:rsidR="00C5158A" w:rsidRPr="003B65FB" w14:paraId="5BCE384E" w14:textId="77777777" w:rsidTr="000D313F">
        <w:trPr>
          <w:trHeight w:val="137"/>
        </w:trPr>
        <w:tc>
          <w:tcPr>
            <w:tcW w:w="5760" w:type="dxa"/>
          </w:tcPr>
          <w:p w14:paraId="6B049BC8" w14:textId="77777777" w:rsidR="00C5158A" w:rsidRPr="008345D6" w:rsidRDefault="00C5158A" w:rsidP="000D313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ค่าเสื่อมราคาสำหรับปีสิ้นสุดวันที่ 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93760" w14:textId="77777777" w:rsidR="00C5158A" w:rsidRPr="005D5683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6A2E311E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F4489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0F95002F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4B854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1B9063A2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AEDA9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E8C1B87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8C730" w14:textId="77777777" w:rsidR="00C5158A" w:rsidRDefault="00C5158A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5158A" w:rsidRPr="003B65FB" w14:paraId="631BE912" w14:textId="77777777" w:rsidTr="000D313F">
        <w:trPr>
          <w:trHeight w:val="137"/>
        </w:trPr>
        <w:tc>
          <w:tcPr>
            <w:tcW w:w="5760" w:type="dxa"/>
          </w:tcPr>
          <w:p w14:paraId="1152E733" w14:textId="77777777" w:rsidR="00C5158A" w:rsidRPr="008345D6" w:rsidRDefault="00C5158A" w:rsidP="000D313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7C415B" w14:textId="77777777" w:rsidR="00C5158A" w:rsidRPr="005D5683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1DE411E2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518ECC10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6E376E28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44" w:type="dxa"/>
            <w:shd w:val="clear" w:color="auto" w:fill="auto"/>
            <w:vAlign w:val="bottom"/>
          </w:tcPr>
          <w:p w14:paraId="5F89E765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487EF910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33" w:type="dxa"/>
            <w:shd w:val="clear" w:color="auto" w:fill="auto"/>
          </w:tcPr>
          <w:p w14:paraId="4A25BFD1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53C8912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E6350B5" w14:textId="77777777" w:rsidR="00C5158A" w:rsidRDefault="00C5158A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(57,050)</w:t>
            </w:r>
          </w:p>
        </w:tc>
      </w:tr>
      <w:tr w:rsidR="00C5158A" w:rsidRPr="003B65FB" w14:paraId="72B4A29F" w14:textId="77777777" w:rsidTr="000D313F">
        <w:trPr>
          <w:trHeight w:val="137"/>
        </w:trPr>
        <w:tc>
          <w:tcPr>
            <w:tcW w:w="5760" w:type="dxa"/>
          </w:tcPr>
          <w:p w14:paraId="40C95605" w14:textId="77777777" w:rsidR="00C5158A" w:rsidRPr="008345D6" w:rsidRDefault="00C5158A" w:rsidP="000D313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F5C8AC" w14:textId="77777777" w:rsidR="00C5158A" w:rsidRPr="005D5683" w:rsidRDefault="00C5158A" w:rsidP="000D313F">
            <w:pPr>
              <w:tabs>
                <w:tab w:val="decimal" w:pos="900"/>
              </w:tabs>
              <w:ind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1E203392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54672DA6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154F0955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44" w:type="dxa"/>
            <w:shd w:val="clear" w:color="auto" w:fill="auto"/>
            <w:vAlign w:val="bottom"/>
          </w:tcPr>
          <w:p w14:paraId="1425B50F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059FB640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33" w:type="dxa"/>
            <w:shd w:val="clear" w:color="auto" w:fill="auto"/>
          </w:tcPr>
          <w:p w14:paraId="5B1F78C2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1689D91" w14:textId="77777777" w:rsidR="00C5158A" w:rsidRPr="005D5683" w:rsidRDefault="00C5158A" w:rsidP="000D313F">
            <w:pPr>
              <w:ind w:left="-288"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719D85" w14:textId="77777777" w:rsidR="00C5158A" w:rsidRDefault="00C5158A" w:rsidP="000D313F">
            <w:pPr>
              <w:tabs>
                <w:tab w:val="decimal" w:pos="908"/>
              </w:tabs>
              <w:ind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(69,181)</w:t>
            </w:r>
          </w:p>
        </w:tc>
      </w:tr>
    </w:tbl>
    <w:p w14:paraId="16CFAD84" w14:textId="77777777" w:rsidR="00C5158A" w:rsidRDefault="00C5158A" w:rsidP="00C5158A">
      <w:pPr>
        <w:spacing w:before="120" w:after="120"/>
        <w:jc w:val="both"/>
        <w:rPr>
          <w:rFonts w:ascii="Angsana New" w:hAnsi="Angsana New"/>
          <w:color w:val="000000"/>
          <w:spacing w:val="-2"/>
          <w:sz w:val="28"/>
          <w:highlight w:val="yellow"/>
          <w:lang w:val="en-GB"/>
        </w:rPr>
        <w:sectPr w:rsidR="00C5158A" w:rsidSect="00D9003F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cols w:space="720"/>
          <w:docGrid w:linePitch="326"/>
        </w:sectPr>
      </w:pPr>
    </w:p>
    <w:tbl>
      <w:tblPr>
        <w:tblW w:w="1484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1049"/>
        <w:gridCol w:w="1617"/>
        <w:gridCol w:w="1207"/>
        <w:gridCol w:w="1801"/>
        <w:gridCol w:w="95"/>
        <w:gridCol w:w="73"/>
        <w:gridCol w:w="2175"/>
        <w:gridCol w:w="95"/>
        <w:gridCol w:w="1246"/>
        <w:gridCol w:w="180"/>
        <w:gridCol w:w="1170"/>
        <w:gridCol w:w="180"/>
        <w:gridCol w:w="905"/>
        <w:gridCol w:w="180"/>
        <w:gridCol w:w="1772"/>
        <w:gridCol w:w="11"/>
        <w:gridCol w:w="11"/>
      </w:tblGrid>
      <w:tr w:rsidR="00C5158A" w:rsidRPr="003B65FB" w14:paraId="3EB07759" w14:textId="77777777" w:rsidTr="000D313F">
        <w:trPr>
          <w:gridAfter w:val="2"/>
          <w:wAfter w:w="22" w:type="dxa"/>
          <w:trHeight w:val="132"/>
        </w:trPr>
        <w:tc>
          <w:tcPr>
            <w:tcW w:w="1077" w:type="dxa"/>
          </w:tcPr>
          <w:p w14:paraId="38406F41" w14:textId="77777777" w:rsidR="00C5158A" w:rsidRPr="00FA0315" w:rsidRDefault="00C5158A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</w:tcPr>
          <w:p w14:paraId="1AF8E356" w14:textId="77777777" w:rsidR="00C5158A" w:rsidRPr="00FA0315" w:rsidRDefault="00C5158A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17" w:type="dxa"/>
          </w:tcPr>
          <w:p w14:paraId="59362219" w14:textId="77777777" w:rsidR="00C5158A" w:rsidRPr="00FA0315" w:rsidRDefault="00C5158A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176" w:type="dxa"/>
            <w:gridSpan w:val="4"/>
          </w:tcPr>
          <w:p w14:paraId="0CC6FA58" w14:textId="77777777" w:rsidR="00C5158A" w:rsidRPr="00FA0315" w:rsidRDefault="00C5158A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03" w:type="dxa"/>
            <w:gridSpan w:val="9"/>
          </w:tcPr>
          <w:p w14:paraId="487EAC9A" w14:textId="77777777" w:rsidR="00C5158A" w:rsidRPr="00FA0315" w:rsidRDefault="00C5158A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  <w:r w:rsidRPr="00FA0315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A0315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A031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53E4093A" w14:textId="77777777" w:rsidTr="000D313F">
        <w:trPr>
          <w:trHeight w:val="132"/>
        </w:trPr>
        <w:tc>
          <w:tcPr>
            <w:tcW w:w="4950" w:type="dxa"/>
            <w:gridSpan w:val="4"/>
          </w:tcPr>
          <w:p w14:paraId="12DF5E49" w14:textId="77777777" w:rsidR="00C5158A" w:rsidRPr="00FA0315" w:rsidRDefault="00C5158A" w:rsidP="000D313F">
            <w:pPr>
              <w:ind w:left="532" w:firstLine="8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94" w:type="dxa"/>
            <w:gridSpan w:val="14"/>
            <w:tcBorders>
              <w:bottom w:val="single" w:sz="4" w:space="0" w:color="auto"/>
            </w:tcBorders>
          </w:tcPr>
          <w:p w14:paraId="1E30DEE7" w14:textId="77777777" w:rsidR="00C5158A" w:rsidRPr="008345D6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3B65FB" w14:paraId="320AEB8C" w14:textId="77777777" w:rsidTr="000D313F">
        <w:trPr>
          <w:gridAfter w:val="1"/>
          <w:wAfter w:w="11" w:type="dxa"/>
          <w:trHeight w:val="132"/>
        </w:trPr>
        <w:tc>
          <w:tcPr>
            <w:tcW w:w="4950" w:type="dxa"/>
            <w:gridSpan w:val="4"/>
          </w:tcPr>
          <w:p w14:paraId="6E42D095" w14:textId="77777777" w:rsidR="00C5158A" w:rsidRPr="00FA0315" w:rsidRDefault="00C5158A" w:rsidP="000D313F">
            <w:pPr>
              <w:ind w:left="532" w:firstLine="8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  <w:vAlign w:val="center"/>
          </w:tcPr>
          <w:p w14:paraId="1448CE28" w14:textId="77777777" w:rsidR="00C5158A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ยอดยกมา </w:t>
            </w:r>
          </w:p>
          <w:p w14:paraId="481988E8" w14:textId="77777777" w:rsidR="00C5158A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</w:p>
          <w:p w14:paraId="16A604D9" w14:textId="77777777" w:rsidR="00C5158A" w:rsidRPr="008345D6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FA0315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FA0315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95" w:type="dxa"/>
          </w:tcPr>
          <w:p w14:paraId="7A14C721" w14:textId="77777777" w:rsidR="00C5158A" w:rsidRPr="00FA0315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</w:tcPr>
          <w:p w14:paraId="6DB66022" w14:textId="77777777" w:rsidR="009907FA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ผลกระทบจาก</w:t>
            </w:r>
          </w:p>
          <w:p w14:paraId="350779BC" w14:textId="103BE0C6" w:rsidR="00C5158A" w:rsidRPr="00FA0315" w:rsidRDefault="00C5158A" w:rsidP="009907FA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มาตรฐานการรายงาน</w:t>
            </w:r>
            <w:r w:rsidR="009D4369" w:rsidRPr="008345D6">
              <w:rPr>
                <w:rFonts w:ascii="Angsana New" w:hAnsi="Angsana New" w:hint="cs"/>
                <w:sz w:val="28"/>
                <w:cs/>
              </w:rPr>
              <w:t xml:space="preserve">        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ทางการเงินฉบับที่ </w:t>
            </w:r>
            <w:r w:rsidRPr="00FA0315">
              <w:rPr>
                <w:rFonts w:ascii="Angsana New" w:hAnsi="Angsana New" w:hint="cs"/>
                <w:sz w:val="28"/>
              </w:rPr>
              <w:t>16</w:t>
            </w:r>
          </w:p>
        </w:tc>
        <w:tc>
          <w:tcPr>
            <w:tcW w:w="95" w:type="dxa"/>
          </w:tcPr>
          <w:p w14:paraId="7AD5F24B" w14:textId="77777777" w:rsidR="00C5158A" w:rsidRPr="00FA0315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7CBD0EA5" w14:textId="77777777" w:rsidR="00C5158A" w:rsidRPr="00FA0315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7BE7C341" w14:textId="77777777" w:rsidR="00C5158A" w:rsidRPr="00FA0315" w:rsidRDefault="00C5158A" w:rsidP="000D313F">
            <w:pPr>
              <w:ind w:left="-198" w:firstLine="468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3A8370" w14:textId="77777777" w:rsidR="00C5158A" w:rsidRPr="00FA0315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ลดลง)</w:t>
            </w:r>
          </w:p>
        </w:tc>
        <w:tc>
          <w:tcPr>
            <w:tcW w:w="180" w:type="dxa"/>
          </w:tcPr>
          <w:p w14:paraId="30D105AD" w14:textId="77777777" w:rsidR="00C5158A" w:rsidRPr="00FA0315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5DD39B35" w14:textId="77777777" w:rsidR="00C5158A" w:rsidRPr="00FA0315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โอนเข้า (โอนออก)</w:t>
            </w:r>
          </w:p>
        </w:tc>
        <w:tc>
          <w:tcPr>
            <w:tcW w:w="180" w:type="dxa"/>
          </w:tcPr>
          <w:p w14:paraId="19F62689" w14:textId="77777777" w:rsidR="00C5158A" w:rsidRPr="00FA0315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83" w:type="dxa"/>
            <w:gridSpan w:val="2"/>
            <w:tcBorders>
              <w:bottom w:val="single" w:sz="4" w:space="0" w:color="auto"/>
            </w:tcBorders>
            <w:vAlign w:val="center"/>
          </w:tcPr>
          <w:p w14:paraId="133106ED" w14:textId="77777777" w:rsidR="00C5158A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ยอดคงเหลือ </w:t>
            </w:r>
            <w:r>
              <w:rPr>
                <w:rFonts w:ascii="Angsana New" w:hAnsi="Angsana New"/>
                <w:sz w:val="28"/>
              </w:rPr>
              <w:t xml:space="preserve">   </w:t>
            </w:r>
          </w:p>
          <w:p w14:paraId="5AE36B91" w14:textId="77777777" w:rsidR="00C5158A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</w:p>
          <w:p w14:paraId="61A27FBA" w14:textId="77777777" w:rsidR="00C5158A" w:rsidRPr="00FA0315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FA0315">
              <w:rPr>
                <w:rFonts w:ascii="Angsana New" w:hAnsi="Angsana New" w:hint="cs"/>
                <w:sz w:val="28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FA0315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</w:tr>
      <w:tr w:rsidR="00C5158A" w:rsidRPr="003B65FB" w14:paraId="56816B0B" w14:textId="77777777" w:rsidTr="000D313F">
        <w:trPr>
          <w:gridAfter w:val="1"/>
          <w:wAfter w:w="11" w:type="dxa"/>
          <w:trHeight w:val="132"/>
        </w:trPr>
        <w:tc>
          <w:tcPr>
            <w:tcW w:w="4950" w:type="dxa"/>
            <w:gridSpan w:val="4"/>
          </w:tcPr>
          <w:p w14:paraId="67FB1FB1" w14:textId="77777777" w:rsidR="00C5158A" w:rsidRPr="008345D6" w:rsidRDefault="00C5158A" w:rsidP="0030571C">
            <w:pPr>
              <w:ind w:left="532" w:hanging="35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27FBAE3B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" w:type="dxa"/>
          </w:tcPr>
          <w:p w14:paraId="7D57DA9B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48" w:type="dxa"/>
            <w:gridSpan w:val="2"/>
          </w:tcPr>
          <w:p w14:paraId="2E6A6FF6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" w:type="dxa"/>
          </w:tcPr>
          <w:p w14:paraId="4455E963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</w:tcPr>
          <w:p w14:paraId="2EE75D92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CFD8560" w14:textId="77777777" w:rsidR="00C5158A" w:rsidRPr="003B65FB" w:rsidRDefault="00C5158A" w:rsidP="000D313F">
            <w:pPr>
              <w:ind w:left="-198" w:firstLine="468"/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4F29DD3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A9D7B80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56979ACA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111A278E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83" w:type="dxa"/>
            <w:gridSpan w:val="2"/>
          </w:tcPr>
          <w:p w14:paraId="336C22D7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D4AE5" w:rsidRPr="003B65FB" w14:paraId="0098BAEE" w14:textId="77777777" w:rsidTr="000D313F">
        <w:trPr>
          <w:gridAfter w:val="1"/>
          <w:wAfter w:w="11" w:type="dxa"/>
          <w:trHeight w:val="132"/>
        </w:trPr>
        <w:tc>
          <w:tcPr>
            <w:tcW w:w="4950" w:type="dxa"/>
            <w:gridSpan w:val="4"/>
          </w:tcPr>
          <w:p w14:paraId="3DF47623" w14:textId="77777777" w:rsidR="000D4AE5" w:rsidRPr="008345D6" w:rsidRDefault="000D4AE5" w:rsidP="000D4AE5">
            <w:pPr>
              <w:ind w:left="360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801" w:type="dxa"/>
            <w:vAlign w:val="bottom"/>
          </w:tcPr>
          <w:p w14:paraId="66650131" w14:textId="6E087767" w:rsidR="000D4AE5" w:rsidRPr="008345D6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111,650</w:t>
            </w:r>
          </w:p>
        </w:tc>
        <w:tc>
          <w:tcPr>
            <w:tcW w:w="95" w:type="dxa"/>
            <w:vAlign w:val="bottom"/>
          </w:tcPr>
          <w:p w14:paraId="4BEBA4E5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48" w:type="dxa"/>
            <w:gridSpan w:val="2"/>
            <w:vAlign w:val="bottom"/>
          </w:tcPr>
          <w:p w14:paraId="2A21B4D8" w14:textId="77777777" w:rsidR="000D4AE5" w:rsidRPr="008345D6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5" w:type="dxa"/>
          </w:tcPr>
          <w:p w14:paraId="6A23792A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DEC3106" w14:textId="77777777" w:rsidR="000D4AE5" w:rsidRPr="008345D6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19,250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219B2F" w14:textId="77777777" w:rsidR="000D4AE5" w:rsidRPr="003B65FB" w:rsidRDefault="000D4AE5" w:rsidP="000D4AE5">
            <w:pPr>
              <w:ind w:left="-198" w:right="93" w:firstLine="468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4B120C" w14:textId="77777777" w:rsidR="000D4AE5" w:rsidRPr="008345D6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002423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5" w:type="dxa"/>
          </w:tcPr>
          <w:p w14:paraId="70771B05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24547386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3" w:type="dxa"/>
            <w:gridSpan w:val="2"/>
            <w:shd w:val="clear" w:color="auto" w:fill="auto"/>
            <w:vAlign w:val="bottom"/>
          </w:tcPr>
          <w:p w14:paraId="56E093F3" w14:textId="77777777" w:rsidR="000D4AE5" w:rsidRPr="008345D6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130,900</w:t>
            </w:r>
          </w:p>
        </w:tc>
      </w:tr>
      <w:tr w:rsidR="000D4AE5" w:rsidRPr="003B65FB" w14:paraId="474E9CFB" w14:textId="77777777" w:rsidTr="000D313F">
        <w:trPr>
          <w:gridAfter w:val="1"/>
          <w:wAfter w:w="11" w:type="dxa"/>
          <w:trHeight w:val="132"/>
        </w:trPr>
        <w:tc>
          <w:tcPr>
            <w:tcW w:w="4950" w:type="dxa"/>
            <w:gridSpan w:val="4"/>
          </w:tcPr>
          <w:p w14:paraId="7E47F447" w14:textId="77777777" w:rsidR="000D4AE5" w:rsidRPr="008345D6" w:rsidRDefault="000D4AE5" w:rsidP="000D4AE5">
            <w:pPr>
              <w:ind w:left="360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801" w:type="dxa"/>
            <w:vAlign w:val="bottom"/>
          </w:tcPr>
          <w:p w14:paraId="2973545C" w14:textId="1B36DEB8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246,53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5" w:type="dxa"/>
            <w:vAlign w:val="bottom"/>
          </w:tcPr>
          <w:p w14:paraId="48782982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48" w:type="dxa"/>
            <w:gridSpan w:val="2"/>
            <w:vAlign w:val="bottom"/>
          </w:tcPr>
          <w:p w14:paraId="44DD4322" w14:textId="77777777" w:rsidR="000D4AE5" w:rsidRPr="008345D6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95" w:type="dxa"/>
          </w:tcPr>
          <w:p w14:paraId="77654032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25CBDFF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FA031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F18E9E" w14:textId="77777777" w:rsidR="000D4AE5" w:rsidRPr="003B65FB" w:rsidRDefault="000D4AE5" w:rsidP="000D4AE5">
            <w:pPr>
              <w:ind w:left="-198" w:right="93" w:firstLine="468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F918F8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FA0315">
              <w:rPr>
                <w:rFonts w:ascii="Angsana New" w:hAnsi="Angsana New" w:hint="cs"/>
                <w:sz w:val="28"/>
              </w:rPr>
              <w:t>(33,573)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3FBD34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5" w:type="dxa"/>
          </w:tcPr>
          <w:p w14:paraId="124A6F4D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C9C96BE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3" w:type="dxa"/>
            <w:gridSpan w:val="2"/>
            <w:shd w:val="clear" w:color="auto" w:fill="auto"/>
            <w:vAlign w:val="bottom"/>
          </w:tcPr>
          <w:p w14:paraId="2E4FD296" w14:textId="580770C3" w:rsidR="000D4AE5" w:rsidRPr="00C15C78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212,95</w:t>
            </w:r>
            <w:r w:rsidR="00200D1D">
              <w:rPr>
                <w:rFonts w:ascii="Angsana New" w:hAnsi="Angsana New"/>
                <w:sz w:val="28"/>
              </w:rPr>
              <w:t>8</w:t>
            </w:r>
          </w:p>
        </w:tc>
      </w:tr>
      <w:tr w:rsidR="000D4AE5" w:rsidRPr="003B65FB" w14:paraId="31F1926C" w14:textId="77777777" w:rsidTr="000D313F">
        <w:trPr>
          <w:gridAfter w:val="1"/>
          <w:wAfter w:w="11" w:type="dxa"/>
          <w:trHeight w:val="132"/>
        </w:trPr>
        <w:tc>
          <w:tcPr>
            <w:tcW w:w="4950" w:type="dxa"/>
            <w:gridSpan w:val="4"/>
          </w:tcPr>
          <w:p w14:paraId="2DE936E1" w14:textId="77777777" w:rsidR="000D4AE5" w:rsidRPr="003B65FB" w:rsidRDefault="000D4AE5" w:rsidP="000D4AE5">
            <w:pPr>
              <w:ind w:left="360"/>
              <w:contextualSpacing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เครื่องใช้สำนักงาน</w:t>
            </w:r>
          </w:p>
        </w:tc>
        <w:tc>
          <w:tcPr>
            <w:tcW w:w="1801" w:type="dxa"/>
            <w:vAlign w:val="bottom"/>
          </w:tcPr>
          <w:p w14:paraId="66EB2C94" w14:textId="74528062" w:rsidR="000D4AE5" w:rsidRPr="003B65FB" w:rsidRDefault="000D4AE5" w:rsidP="000D4AE5">
            <w:pPr>
              <w:tabs>
                <w:tab w:val="decimal" w:pos="1053"/>
              </w:tabs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29,047</w:t>
            </w:r>
          </w:p>
        </w:tc>
        <w:tc>
          <w:tcPr>
            <w:tcW w:w="95" w:type="dxa"/>
            <w:vAlign w:val="bottom"/>
          </w:tcPr>
          <w:p w14:paraId="671A179C" w14:textId="77777777" w:rsidR="000D4AE5" w:rsidRPr="003B65FB" w:rsidRDefault="000D4AE5" w:rsidP="000D4AE5">
            <w:pPr>
              <w:ind w:left="-72"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48" w:type="dxa"/>
            <w:gridSpan w:val="2"/>
            <w:vAlign w:val="bottom"/>
          </w:tcPr>
          <w:p w14:paraId="6F08A073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5" w:type="dxa"/>
          </w:tcPr>
          <w:p w14:paraId="39004161" w14:textId="77777777" w:rsidR="000D4AE5" w:rsidRPr="003B65FB" w:rsidRDefault="000D4AE5" w:rsidP="000D4AE5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9D90BC4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FA0315">
              <w:rPr>
                <w:rFonts w:ascii="Angsana New" w:hAnsi="Angsana New" w:hint="cs"/>
                <w:sz w:val="28"/>
              </w:rPr>
              <w:t>122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A53CC2" w14:textId="77777777" w:rsidR="000D4AE5" w:rsidRPr="003B65FB" w:rsidRDefault="000D4AE5" w:rsidP="000D4AE5">
            <w:pPr>
              <w:ind w:left="-72"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18E785" w14:textId="4D016068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FA0315">
              <w:rPr>
                <w:rFonts w:ascii="Angsana New" w:hAnsi="Angsana New" w:hint="cs"/>
                <w:sz w:val="28"/>
              </w:rPr>
              <w:t>(201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76BBB3" w14:textId="77777777" w:rsidR="000D4AE5" w:rsidRPr="003B65FB" w:rsidRDefault="000D4AE5" w:rsidP="000D4AE5">
            <w:pPr>
              <w:ind w:left="-72"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5" w:type="dxa"/>
          </w:tcPr>
          <w:p w14:paraId="400B8876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157EE6D2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3" w:type="dxa"/>
            <w:gridSpan w:val="2"/>
            <w:shd w:val="clear" w:color="auto" w:fill="auto"/>
            <w:vAlign w:val="bottom"/>
          </w:tcPr>
          <w:p w14:paraId="4069B27F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28,968</w:t>
            </w:r>
          </w:p>
        </w:tc>
      </w:tr>
      <w:tr w:rsidR="000D4AE5" w:rsidRPr="003B65FB" w14:paraId="42596FE7" w14:textId="77777777" w:rsidTr="000D313F">
        <w:trPr>
          <w:gridAfter w:val="1"/>
          <w:wAfter w:w="11" w:type="dxa"/>
          <w:trHeight w:val="132"/>
        </w:trPr>
        <w:tc>
          <w:tcPr>
            <w:tcW w:w="4950" w:type="dxa"/>
            <w:gridSpan w:val="4"/>
          </w:tcPr>
          <w:p w14:paraId="1B8AFC5F" w14:textId="77777777" w:rsidR="000D4AE5" w:rsidRPr="003B65FB" w:rsidRDefault="000D4AE5" w:rsidP="000D4AE5">
            <w:pPr>
              <w:ind w:left="360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801" w:type="dxa"/>
            <w:vAlign w:val="bottom"/>
          </w:tcPr>
          <w:p w14:paraId="3E0098C3" w14:textId="4A084B36" w:rsidR="000D4AE5" w:rsidRPr="003B65FB" w:rsidRDefault="000D4AE5" w:rsidP="000D4AE5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871</w:t>
            </w:r>
          </w:p>
        </w:tc>
        <w:tc>
          <w:tcPr>
            <w:tcW w:w="95" w:type="dxa"/>
            <w:vAlign w:val="bottom"/>
          </w:tcPr>
          <w:p w14:paraId="37F138EC" w14:textId="77777777" w:rsidR="000D4AE5" w:rsidRPr="003B65FB" w:rsidRDefault="000D4AE5" w:rsidP="000D4AE5">
            <w:pPr>
              <w:ind w:left="-28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48" w:type="dxa"/>
            <w:gridSpan w:val="2"/>
            <w:vAlign w:val="bottom"/>
          </w:tcPr>
          <w:p w14:paraId="3C218589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5" w:type="dxa"/>
          </w:tcPr>
          <w:p w14:paraId="6D0C9D67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7FF60F2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FA031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36E660" w14:textId="77777777" w:rsidR="000D4AE5" w:rsidRPr="003B65FB" w:rsidRDefault="000D4AE5" w:rsidP="000D4AE5">
            <w:pPr>
              <w:tabs>
                <w:tab w:val="decimal" w:pos="714"/>
              </w:tabs>
              <w:ind w:left="-288" w:right="93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30CF23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873886" w14:textId="77777777" w:rsidR="000D4AE5" w:rsidRPr="003B65FB" w:rsidRDefault="000D4AE5" w:rsidP="000D4AE5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5" w:type="dxa"/>
          </w:tcPr>
          <w:p w14:paraId="2190391C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4EBA523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3" w:type="dxa"/>
            <w:gridSpan w:val="2"/>
            <w:shd w:val="clear" w:color="auto" w:fill="auto"/>
            <w:vAlign w:val="bottom"/>
          </w:tcPr>
          <w:p w14:paraId="4F2B11DF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871</w:t>
            </w:r>
          </w:p>
        </w:tc>
      </w:tr>
      <w:tr w:rsidR="000D4AE5" w:rsidRPr="003B65FB" w14:paraId="16EFF3D3" w14:textId="77777777" w:rsidTr="000D313F">
        <w:trPr>
          <w:gridAfter w:val="1"/>
          <w:wAfter w:w="11" w:type="dxa"/>
          <w:trHeight w:val="132"/>
        </w:trPr>
        <w:tc>
          <w:tcPr>
            <w:tcW w:w="4950" w:type="dxa"/>
            <w:gridSpan w:val="4"/>
          </w:tcPr>
          <w:p w14:paraId="7C26CD3A" w14:textId="77777777" w:rsidR="000D4AE5" w:rsidRPr="003B65FB" w:rsidRDefault="000D4AE5" w:rsidP="000D4AE5">
            <w:pPr>
              <w:ind w:left="360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801" w:type="dxa"/>
            <w:vAlign w:val="bottom"/>
          </w:tcPr>
          <w:p w14:paraId="779C21E1" w14:textId="4230EC60" w:rsidR="000D4AE5" w:rsidRPr="003B65FB" w:rsidRDefault="000D4AE5" w:rsidP="000D4AE5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17,698</w:t>
            </w:r>
          </w:p>
        </w:tc>
        <w:tc>
          <w:tcPr>
            <w:tcW w:w="95" w:type="dxa"/>
            <w:vAlign w:val="bottom"/>
          </w:tcPr>
          <w:p w14:paraId="3BCC9FA9" w14:textId="77777777" w:rsidR="000D4AE5" w:rsidRPr="003B65FB" w:rsidRDefault="000D4AE5" w:rsidP="000D4AE5">
            <w:pPr>
              <w:ind w:left="-28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48" w:type="dxa"/>
            <w:gridSpan w:val="2"/>
            <w:vAlign w:val="bottom"/>
          </w:tcPr>
          <w:p w14:paraId="3415F807" w14:textId="77777777" w:rsidR="000D4AE5" w:rsidRPr="003B65FB" w:rsidRDefault="000D4AE5" w:rsidP="000D4AE5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(15,061)</w:t>
            </w:r>
          </w:p>
        </w:tc>
        <w:tc>
          <w:tcPr>
            <w:tcW w:w="95" w:type="dxa"/>
          </w:tcPr>
          <w:p w14:paraId="49D8F205" w14:textId="77777777" w:rsidR="000D4AE5" w:rsidRPr="003B65FB" w:rsidRDefault="000D4AE5" w:rsidP="000D4AE5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2C97C9D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BE61DD" w14:textId="77777777" w:rsidR="000D4AE5" w:rsidRPr="003B65FB" w:rsidRDefault="000D4AE5" w:rsidP="000D4AE5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BD120E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A9AD3" w14:textId="77777777" w:rsidR="000D4AE5" w:rsidRPr="003B65FB" w:rsidRDefault="000D4AE5" w:rsidP="000D4AE5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5" w:type="dxa"/>
          </w:tcPr>
          <w:p w14:paraId="34C24E52" w14:textId="034F899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1,392</w:t>
            </w:r>
          </w:p>
        </w:tc>
        <w:tc>
          <w:tcPr>
            <w:tcW w:w="180" w:type="dxa"/>
          </w:tcPr>
          <w:p w14:paraId="1D436613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3" w:type="dxa"/>
            <w:gridSpan w:val="2"/>
            <w:shd w:val="clear" w:color="auto" w:fill="auto"/>
            <w:vAlign w:val="bottom"/>
          </w:tcPr>
          <w:p w14:paraId="3DAFA8EA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4,029</w:t>
            </w:r>
          </w:p>
        </w:tc>
      </w:tr>
      <w:tr w:rsidR="000D4AE5" w:rsidRPr="003B65FB" w14:paraId="4BA4D241" w14:textId="77777777" w:rsidTr="000D313F">
        <w:trPr>
          <w:gridAfter w:val="1"/>
          <w:wAfter w:w="11" w:type="dxa"/>
          <w:trHeight w:val="132"/>
        </w:trPr>
        <w:tc>
          <w:tcPr>
            <w:tcW w:w="4950" w:type="dxa"/>
            <w:gridSpan w:val="4"/>
          </w:tcPr>
          <w:p w14:paraId="0E699ED3" w14:textId="77777777" w:rsidR="000D4AE5" w:rsidRPr="003B65FB" w:rsidRDefault="000D4AE5" w:rsidP="000D4AE5">
            <w:pPr>
              <w:ind w:left="360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801" w:type="dxa"/>
            <w:vAlign w:val="bottom"/>
          </w:tcPr>
          <w:p w14:paraId="04FECED6" w14:textId="28894271" w:rsidR="000D4AE5" w:rsidRPr="003B65FB" w:rsidRDefault="000D4AE5" w:rsidP="000D4AE5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2,50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5" w:type="dxa"/>
            <w:vAlign w:val="bottom"/>
          </w:tcPr>
          <w:p w14:paraId="3E51947A" w14:textId="77777777" w:rsidR="000D4AE5" w:rsidRPr="003B65FB" w:rsidRDefault="000D4AE5" w:rsidP="000D4AE5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  <w:vAlign w:val="bottom"/>
          </w:tcPr>
          <w:p w14:paraId="5AB9D0A7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5" w:type="dxa"/>
          </w:tcPr>
          <w:p w14:paraId="258689AF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55CD172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DBD835" w14:textId="77777777" w:rsidR="000D4AE5" w:rsidRPr="003B65FB" w:rsidRDefault="000D4AE5" w:rsidP="000D4AE5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024245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B522D1" w14:textId="77777777" w:rsidR="000D4AE5" w:rsidRPr="003B65FB" w:rsidRDefault="000D4AE5" w:rsidP="000D4AE5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560565EB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2823D8D7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3" w:type="dxa"/>
            <w:gridSpan w:val="2"/>
            <w:shd w:val="clear" w:color="auto" w:fill="auto"/>
            <w:vAlign w:val="bottom"/>
          </w:tcPr>
          <w:p w14:paraId="02427C3D" w14:textId="213923BA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2,50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0D4AE5" w:rsidRPr="003B65FB" w14:paraId="0BE817EE" w14:textId="77777777" w:rsidTr="000D313F">
        <w:trPr>
          <w:gridAfter w:val="1"/>
          <w:wAfter w:w="11" w:type="dxa"/>
          <w:trHeight w:val="132"/>
        </w:trPr>
        <w:tc>
          <w:tcPr>
            <w:tcW w:w="4950" w:type="dxa"/>
            <w:gridSpan w:val="4"/>
          </w:tcPr>
          <w:p w14:paraId="0D22D3E5" w14:textId="77777777" w:rsidR="000D4AE5" w:rsidRPr="008345D6" w:rsidRDefault="000D4AE5" w:rsidP="000D4AE5">
            <w:pPr>
              <w:ind w:left="360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รวมราคาทุน</w:t>
            </w:r>
          </w:p>
        </w:tc>
        <w:tc>
          <w:tcPr>
            <w:tcW w:w="1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7BF3A" w14:textId="438C4BE9" w:rsidR="000D4AE5" w:rsidRPr="003B65FB" w:rsidRDefault="000D4AE5" w:rsidP="000D4AE5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408,302</w:t>
            </w:r>
          </w:p>
        </w:tc>
        <w:tc>
          <w:tcPr>
            <w:tcW w:w="95" w:type="dxa"/>
            <w:vAlign w:val="bottom"/>
          </w:tcPr>
          <w:p w14:paraId="6BDFCF09" w14:textId="77777777" w:rsidR="000D4AE5" w:rsidRPr="003B65FB" w:rsidRDefault="000D4AE5" w:rsidP="000D4AE5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68A9A" w14:textId="77777777" w:rsidR="000D4AE5" w:rsidRPr="003B65FB" w:rsidRDefault="000D4AE5" w:rsidP="000D4AE5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(15,061)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</w:tcPr>
          <w:p w14:paraId="6FCFF302" w14:textId="77777777" w:rsidR="000D4AE5" w:rsidRPr="003B65FB" w:rsidRDefault="000D4AE5" w:rsidP="000D4AE5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A955B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19,372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3080D4" w14:textId="77777777" w:rsidR="000D4AE5" w:rsidRPr="003B65FB" w:rsidRDefault="000D4AE5" w:rsidP="000D4AE5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B0469" w14:textId="1C28B446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FA0315">
              <w:rPr>
                <w:rFonts w:ascii="Angsana New" w:hAnsi="Angsana New" w:hint="cs"/>
                <w:sz w:val="28"/>
              </w:rPr>
              <w:t>(</w:t>
            </w:r>
            <w:r w:rsidR="00922480">
              <w:rPr>
                <w:rFonts w:ascii="Angsana New" w:hAnsi="Angsana New"/>
                <w:sz w:val="28"/>
              </w:rPr>
              <w:t>33,774</w:t>
            </w:r>
            <w:r w:rsidRPr="00FA031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74D6E2" w14:textId="77777777" w:rsidR="000D4AE5" w:rsidRPr="003B65FB" w:rsidRDefault="000D4AE5" w:rsidP="000D4AE5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5D64726B" w14:textId="7550E025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1,392</w:t>
            </w:r>
          </w:p>
        </w:tc>
        <w:tc>
          <w:tcPr>
            <w:tcW w:w="180" w:type="dxa"/>
          </w:tcPr>
          <w:p w14:paraId="7186564C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9A33C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380,231</w:t>
            </w:r>
          </w:p>
        </w:tc>
      </w:tr>
      <w:tr w:rsidR="000D4AE5" w:rsidRPr="003B65FB" w14:paraId="31662CB8" w14:textId="77777777" w:rsidTr="000D313F">
        <w:trPr>
          <w:gridAfter w:val="1"/>
          <w:wAfter w:w="11" w:type="dxa"/>
          <w:trHeight w:val="132"/>
        </w:trPr>
        <w:tc>
          <w:tcPr>
            <w:tcW w:w="4950" w:type="dxa"/>
            <w:gridSpan w:val="4"/>
          </w:tcPr>
          <w:p w14:paraId="61EAC4D9" w14:textId="77777777" w:rsidR="000D4AE5" w:rsidRPr="003B65FB" w:rsidRDefault="000D4AE5" w:rsidP="000D4AE5">
            <w:pPr>
              <w:ind w:left="712" w:hanging="532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br w:type="page"/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801" w:type="dxa"/>
            <w:vAlign w:val="bottom"/>
          </w:tcPr>
          <w:p w14:paraId="068EAC4D" w14:textId="77777777" w:rsidR="000D4AE5" w:rsidRPr="003B65FB" w:rsidRDefault="000D4AE5" w:rsidP="000D4AE5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5" w:type="dxa"/>
            <w:vAlign w:val="bottom"/>
          </w:tcPr>
          <w:p w14:paraId="2A74B5EE" w14:textId="77777777" w:rsidR="000D4AE5" w:rsidRPr="003B65FB" w:rsidRDefault="000D4AE5" w:rsidP="000D4AE5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  <w:vAlign w:val="bottom"/>
          </w:tcPr>
          <w:p w14:paraId="5A742887" w14:textId="77777777" w:rsidR="000D4AE5" w:rsidRPr="003B65FB" w:rsidRDefault="000D4AE5" w:rsidP="000D4AE5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5" w:type="dxa"/>
          </w:tcPr>
          <w:p w14:paraId="35439E4E" w14:textId="77777777" w:rsidR="000D4AE5" w:rsidRPr="003B65FB" w:rsidRDefault="000D4AE5" w:rsidP="000D4AE5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E1CF950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95703E" w14:textId="77777777" w:rsidR="000D4AE5" w:rsidRPr="003B65FB" w:rsidRDefault="000D4AE5" w:rsidP="000D4AE5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FFCFDE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D64D38" w14:textId="77777777" w:rsidR="000D4AE5" w:rsidRPr="003B65FB" w:rsidRDefault="000D4AE5" w:rsidP="000D4AE5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375D2174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AD93D41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3" w:type="dxa"/>
            <w:gridSpan w:val="2"/>
            <w:shd w:val="clear" w:color="auto" w:fill="auto"/>
            <w:vAlign w:val="bottom"/>
          </w:tcPr>
          <w:p w14:paraId="4B0F9F7C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D4AE5" w:rsidRPr="003B65FB" w14:paraId="7DACD64E" w14:textId="77777777" w:rsidTr="000D313F">
        <w:trPr>
          <w:gridAfter w:val="1"/>
          <w:wAfter w:w="11" w:type="dxa"/>
          <w:trHeight w:val="132"/>
        </w:trPr>
        <w:tc>
          <w:tcPr>
            <w:tcW w:w="4950" w:type="dxa"/>
            <w:gridSpan w:val="4"/>
          </w:tcPr>
          <w:p w14:paraId="37CE4C10" w14:textId="77777777" w:rsidR="000D4AE5" w:rsidRPr="003B65FB" w:rsidRDefault="000D4AE5" w:rsidP="000D4AE5">
            <w:pPr>
              <w:ind w:left="450" w:hanging="90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801" w:type="dxa"/>
            <w:vAlign w:val="bottom"/>
          </w:tcPr>
          <w:p w14:paraId="0048C4A7" w14:textId="261FC650" w:rsidR="000D4AE5" w:rsidRPr="003B65FB" w:rsidRDefault="000D4AE5" w:rsidP="000D4AE5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(165,858)</w:t>
            </w:r>
          </w:p>
        </w:tc>
        <w:tc>
          <w:tcPr>
            <w:tcW w:w="95" w:type="dxa"/>
            <w:vAlign w:val="bottom"/>
          </w:tcPr>
          <w:p w14:paraId="02ACEF0C" w14:textId="77777777" w:rsidR="000D4AE5" w:rsidRPr="003B65FB" w:rsidRDefault="000D4AE5" w:rsidP="000D4AE5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48" w:type="dxa"/>
            <w:gridSpan w:val="2"/>
            <w:vAlign w:val="bottom"/>
          </w:tcPr>
          <w:p w14:paraId="3F5B5190" w14:textId="77777777" w:rsidR="000D4AE5" w:rsidRPr="003B65FB" w:rsidRDefault="000D4AE5" w:rsidP="000D4AE5">
            <w:pPr>
              <w:tabs>
                <w:tab w:val="decimal" w:pos="549"/>
              </w:tabs>
              <w:ind w:right="9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95" w:type="dxa"/>
          </w:tcPr>
          <w:p w14:paraId="2D54DDFD" w14:textId="77777777" w:rsidR="000D4AE5" w:rsidRPr="003B65FB" w:rsidRDefault="000D4AE5" w:rsidP="000D4AE5">
            <w:pPr>
              <w:tabs>
                <w:tab w:val="decimal" w:pos="549"/>
              </w:tabs>
              <w:ind w:right="93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BD500E9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FA0315">
              <w:rPr>
                <w:rFonts w:ascii="Angsana New" w:hAnsi="Angsana New" w:hint="cs"/>
                <w:sz w:val="28"/>
              </w:rPr>
              <w:t>(4,988)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90C7DB" w14:textId="77777777" w:rsidR="000D4AE5" w:rsidRPr="003B65FB" w:rsidRDefault="000D4AE5" w:rsidP="000D4AE5">
            <w:pPr>
              <w:ind w:left="-288" w:right="9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4FF4E6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72FB51" w14:textId="77777777" w:rsidR="000D4AE5" w:rsidRPr="003B65FB" w:rsidRDefault="000D4AE5" w:rsidP="000D4AE5">
            <w:pPr>
              <w:ind w:left="-288" w:right="9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5" w:type="dxa"/>
          </w:tcPr>
          <w:p w14:paraId="02200B27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2258778A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3" w:type="dxa"/>
            <w:gridSpan w:val="2"/>
            <w:shd w:val="clear" w:color="auto" w:fill="auto"/>
            <w:vAlign w:val="bottom"/>
          </w:tcPr>
          <w:p w14:paraId="36EEAE98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(170,846)</w:t>
            </w:r>
          </w:p>
        </w:tc>
      </w:tr>
      <w:tr w:rsidR="000D4AE5" w:rsidRPr="003B65FB" w14:paraId="30C885F1" w14:textId="77777777" w:rsidTr="000D313F">
        <w:trPr>
          <w:gridAfter w:val="1"/>
          <w:wAfter w:w="11" w:type="dxa"/>
          <w:trHeight w:val="132"/>
        </w:trPr>
        <w:tc>
          <w:tcPr>
            <w:tcW w:w="4950" w:type="dxa"/>
            <w:gridSpan w:val="4"/>
          </w:tcPr>
          <w:p w14:paraId="6AA66D69" w14:textId="77777777" w:rsidR="000D4AE5" w:rsidRPr="003B65FB" w:rsidRDefault="000D4AE5" w:rsidP="000D4AE5">
            <w:pPr>
              <w:ind w:left="450" w:hanging="90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เครื่องใช้สำนักงาน</w:t>
            </w:r>
          </w:p>
        </w:tc>
        <w:tc>
          <w:tcPr>
            <w:tcW w:w="1801" w:type="dxa"/>
            <w:vAlign w:val="bottom"/>
          </w:tcPr>
          <w:p w14:paraId="0DC057BF" w14:textId="3E7EC198" w:rsidR="000D4AE5" w:rsidRPr="003B65FB" w:rsidRDefault="000D4AE5" w:rsidP="000D4AE5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(26,069)</w:t>
            </w:r>
          </w:p>
        </w:tc>
        <w:tc>
          <w:tcPr>
            <w:tcW w:w="95" w:type="dxa"/>
            <w:vAlign w:val="bottom"/>
          </w:tcPr>
          <w:p w14:paraId="26F304DE" w14:textId="77777777" w:rsidR="000D4AE5" w:rsidRPr="003B65FB" w:rsidRDefault="000D4AE5" w:rsidP="000D4AE5">
            <w:pPr>
              <w:tabs>
                <w:tab w:val="decimal" w:pos="1062"/>
              </w:tabs>
              <w:ind w:left="712" w:right="93" w:hanging="3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48" w:type="dxa"/>
            <w:gridSpan w:val="2"/>
            <w:vAlign w:val="bottom"/>
          </w:tcPr>
          <w:p w14:paraId="540E8141" w14:textId="77777777" w:rsidR="000D4AE5" w:rsidRPr="003B65FB" w:rsidRDefault="000D4AE5" w:rsidP="000D4AE5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95" w:type="dxa"/>
          </w:tcPr>
          <w:p w14:paraId="4B8174D4" w14:textId="77777777" w:rsidR="000D4AE5" w:rsidRPr="003B65FB" w:rsidRDefault="000D4AE5" w:rsidP="000D4AE5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06BB72B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FA0315">
              <w:rPr>
                <w:rFonts w:ascii="Angsana New" w:hAnsi="Angsana New" w:hint="cs"/>
                <w:sz w:val="28"/>
              </w:rPr>
              <w:t>(1,083)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EB167" w14:textId="77777777" w:rsidR="000D4AE5" w:rsidRPr="003B65FB" w:rsidRDefault="000D4AE5" w:rsidP="000D4AE5">
            <w:pPr>
              <w:ind w:left="712" w:right="93" w:hanging="38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C8B2E1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834253" w14:textId="77777777" w:rsidR="000D4AE5" w:rsidRPr="003B65FB" w:rsidRDefault="000D4AE5" w:rsidP="000D4AE5">
            <w:pPr>
              <w:ind w:left="712" w:right="93" w:hanging="38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5" w:type="dxa"/>
          </w:tcPr>
          <w:p w14:paraId="5A9422DF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000AB21D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3" w:type="dxa"/>
            <w:gridSpan w:val="2"/>
            <w:shd w:val="clear" w:color="auto" w:fill="auto"/>
            <w:vAlign w:val="bottom"/>
          </w:tcPr>
          <w:p w14:paraId="355FA1A2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(26,956)</w:t>
            </w:r>
          </w:p>
        </w:tc>
      </w:tr>
      <w:tr w:rsidR="000D4AE5" w:rsidRPr="003B65FB" w14:paraId="2EC3B12E" w14:textId="77777777" w:rsidTr="000D313F">
        <w:trPr>
          <w:gridAfter w:val="1"/>
          <w:wAfter w:w="11" w:type="dxa"/>
          <w:trHeight w:val="132"/>
        </w:trPr>
        <w:tc>
          <w:tcPr>
            <w:tcW w:w="4950" w:type="dxa"/>
            <w:gridSpan w:val="4"/>
          </w:tcPr>
          <w:p w14:paraId="17C7379C" w14:textId="77777777" w:rsidR="000D4AE5" w:rsidRPr="003B65FB" w:rsidRDefault="000D4AE5" w:rsidP="000D4AE5">
            <w:pPr>
              <w:ind w:left="450" w:hanging="90"/>
              <w:contextualSpacing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1801" w:type="dxa"/>
            <w:vAlign w:val="bottom"/>
          </w:tcPr>
          <w:p w14:paraId="50AD12F8" w14:textId="6564DD11" w:rsidR="000D4AE5" w:rsidRPr="003B65FB" w:rsidRDefault="000D4AE5" w:rsidP="000D4AE5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(307)</w:t>
            </w:r>
          </w:p>
        </w:tc>
        <w:tc>
          <w:tcPr>
            <w:tcW w:w="95" w:type="dxa"/>
            <w:vAlign w:val="bottom"/>
          </w:tcPr>
          <w:p w14:paraId="1ABD8FE2" w14:textId="77777777" w:rsidR="000D4AE5" w:rsidRPr="003B65FB" w:rsidRDefault="000D4AE5" w:rsidP="000D4AE5">
            <w:pPr>
              <w:tabs>
                <w:tab w:val="decimal" w:pos="1098"/>
              </w:tabs>
              <w:ind w:left="-28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48" w:type="dxa"/>
            <w:gridSpan w:val="2"/>
            <w:vAlign w:val="bottom"/>
          </w:tcPr>
          <w:p w14:paraId="75459821" w14:textId="77777777" w:rsidR="000D4AE5" w:rsidRPr="003B65FB" w:rsidRDefault="000D4AE5" w:rsidP="000D4AE5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" w:type="dxa"/>
          </w:tcPr>
          <w:p w14:paraId="09EA31B0" w14:textId="77777777" w:rsidR="000D4AE5" w:rsidRPr="003B65FB" w:rsidRDefault="000D4AE5" w:rsidP="000D4AE5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880DE9D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FA0315">
              <w:rPr>
                <w:rFonts w:ascii="Angsana New" w:hAnsi="Angsana New" w:hint="cs"/>
                <w:sz w:val="28"/>
              </w:rPr>
              <w:t>(175)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E9174A" w14:textId="77777777" w:rsidR="000D4AE5" w:rsidRPr="003B65FB" w:rsidRDefault="000D4AE5" w:rsidP="000D4AE5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2F14E0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40A88D" w14:textId="77777777" w:rsidR="000D4AE5" w:rsidRPr="003B65FB" w:rsidRDefault="000D4AE5" w:rsidP="000D4AE5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5" w:type="dxa"/>
          </w:tcPr>
          <w:p w14:paraId="4B8EE52A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3FA6216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3" w:type="dxa"/>
            <w:gridSpan w:val="2"/>
            <w:shd w:val="clear" w:color="auto" w:fill="auto"/>
            <w:vAlign w:val="bottom"/>
          </w:tcPr>
          <w:p w14:paraId="7791C872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(482)</w:t>
            </w:r>
          </w:p>
        </w:tc>
      </w:tr>
      <w:tr w:rsidR="000D4AE5" w:rsidRPr="003B65FB" w14:paraId="0176B20C" w14:textId="77777777" w:rsidTr="000D313F">
        <w:trPr>
          <w:gridAfter w:val="1"/>
          <w:wAfter w:w="11" w:type="dxa"/>
          <w:trHeight w:val="132"/>
        </w:trPr>
        <w:tc>
          <w:tcPr>
            <w:tcW w:w="4950" w:type="dxa"/>
            <w:gridSpan w:val="4"/>
          </w:tcPr>
          <w:p w14:paraId="2470FD9E" w14:textId="77777777" w:rsidR="000D4AE5" w:rsidRPr="003B65FB" w:rsidRDefault="000D4AE5" w:rsidP="000D4AE5">
            <w:pPr>
              <w:ind w:left="450" w:hanging="90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801" w:type="dxa"/>
            <w:vAlign w:val="bottom"/>
          </w:tcPr>
          <w:p w14:paraId="1DBE49F4" w14:textId="347C4091" w:rsidR="000D4AE5" w:rsidRPr="003B65FB" w:rsidRDefault="000D4AE5" w:rsidP="000D4AE5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(7,089)</w:t>
            </w:r>
          </w:p>
        </w:tc>
        <w:tc>
          <w:tcPr>
            <w:tcW w:w="95" w:type="dxa"/>
            <w:vAlign w:val="bottom"/>
          </w:tcPr>
          <w:p w14:paraId="2827C7EB" w14:textId="77777777" w:rsidR="000D4AE5" w:rsidRPr="003B65FB" w:rsidRDefault="000D4AE5" w:rsidP="000D4AE5">
            <w:pPr>
              <w:ind w:left="-28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48" w:type="dxa"/>
            <w:gridSpan w:val="2"/>
            <w:vAlign w:val="bottom"/>
          </w:tcPr>
          <w:p w14:paraId="192D57A4" w14:textId="77777777" w:rsidR="000D4AE5" w:rsidRPr="003B65FB" w:rsidRDefault="000D4AE5" w:rsidP="000D4AE5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4,598</w:t>
            </w:r>
          </w:p>
        </w:tc>
        <w:tc>
          <w:tcPr>
            <w:tcW w:w="95" w:type="dxa"/>
          </w:tcPr>
          <w:p w14:paraId="7B87FD2D" w14:textId="77777777" w:rsidR="000D4AE5" w:rsidRPr="003B65FB" w:rsidRDefault="000D4AE5" w:rsidP="000D4AE5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B0895F2" w14:textId="47784A0F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FA0315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88</w:t>
            </w:r>
            <w:r w:rsidRPr="00FA031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6D1C4A" w14:textId="77777777" w:rsidR="000D4AE5" w:rsidRPr="003B65FB" w:rsidRDefault="000D4AE5" w:rsidP="000D4AE5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E2FF47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809B5" w14:textId="77777777" w:rsidR="000D4AE5" w:rsidRPr="003B65FB" w:rsidRDefault="000D4AE5" w:rsidP="000D4AE5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5" w:type="dxa"/>
          </w:tcPr>
          <w:p w14:paraId="1849201A" w14:textId="77777777" w:rsidR="000D4AE5" w:rsidRPr="008345D6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</w:rPr>
              <w:t>(1</w:t>
            </w:r>
            <w:r>
              <w:rPr>
                <w:rFonts w:ascii="Angsana New" w:hAnsi="Angsana New"/>
                <w:sz w:val="28"/>
              </w:rPr>
              <w:t>,129</w:t>
            </w:r>
            <w:r w:rsidRPr="008345D6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80" w:type="dxa"/>
          </w:tcPr>
          <w:p w14:paraId="48613387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3" w:type="dxa"/>
            <w:gridSpan w:val="2"/>
            <w:shd w:val="clear" w:color="auto" w:fill="auto"/>
            <w:vAlign w:val="bottom"/>
          </w:tcPr>
          <w:p w14:paraId="540290B7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(3,708)</w:t>
            </w:r>
          </w:p>
        </w:tc>
      </w:tr>
      <w:tr w:rsidR="000D4AE5" w:rsidRPr="003B65FB" w14:paraId="3D72C279" w14:textId="77777777" w:rsidTr="000D313F">
        <w:trPr>
          <w:gridAfter w:val="1"/>
          <w:wAfter w:w="11" w:type="dxa"/>
          <w:trHeight w:val="132"/>
        </w:trPr>
        <w:tc>
          <w:tcPr>
            <w:tcW w:w="4950" w:type="dxa"/>
            <w:gridSpan w:val="4"/>
          </w:tcPr>
          <w:p w14:paraId="4199299C" w14:textId="77777777" w:rsidR="000D4AE5" w:rsidRPr="003B65FB" w:rsidRDefault="000D4AE5" w:rsidP="000D4AE5">
            <w:pPr>
              <w:ind w:left="450" w:hanging="90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801" w:type="dxa"/>
            <w:vAlign w:val="bottom"/>
          </w:tcPr>
          <w:p w14:paraId="2BDE28CE" w14:textId="48A1E732" w:rsidR="000D4AE5" w:rsidRPr="003B65FB" w:rsidRDefault="000D4AE5" w:rsidP="000D4AE5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(2,492)</w:t>
            </w:r>
          </w:p>
        </w:tc>
        <w:tc>
          <w:tcPr>
            <w:tcW w:w="95" w:type="dxa"/>
            <w:vAlign w:val="bottom"/>
          </w:tcPr>
          <w:p w14:paraId="04D031B1" w14:textId="77777777" w:rsidR="000D4AE5" w:rsidRPr="003B65FB" w:rsidRDefault="000D4AE5" w:rsidP="000D4AE5">
            <w:pPr>
              <w:ind w:left="-28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48" w:type="dxa"/>
            <w:gridSpan w:val="2"/>
            <w:tcBorders>
              <w:bottom w:val="single" w:sz="4" w:space="0" w:color="auto"/>
            </w:tcBorders>
            <w:vAlign w:val="bottom"/>
          </w:tcPr>
          <w:p w14:paraId="420F1863" w14:textId="77777777" w:rsidR="000D4AE5" w:rsidRPr="003B65FB" w:rsidRDefault="000D4AE5" w:rsidP="000D4AE5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95" w:type="dxa"/>
          </w:tcPr>
          <w:p w14:paraId="58275392" w14:textId="77777777" w:rsidR="000D4AE5" w:rsidRPr="003B65FB" w:rsidRDefault="000D4AE5" w:rsidP="000D4AE5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77BDFE6C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FA0315">
              <w:rPr>
                <w:rFonts w:ascii="Angsana New" w:hAnsi="Angsana New" w:hint="cs"/>
                <w:sz w:val="28"/>
              </w:rPr>
              <w:t>(4)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D67523" w14:textId="48DC54DD" w:rsidR="000D4AE5" w:rsidRPr="003B65FB" w:rsidRDefault="000D4AE5" w:rsidP="000D4AE5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589BF4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63AA1F" w14:textId="77777777" w:rsidR="000D4AE5" w:rsidRPr="003B65FB" w:rsidRDefault="000D4AE5" w:rsidP="000D4AE5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58822FDE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157331DD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3" w:type="dxa"/>
            <w:gridSpan w:val="2"/>
            <w:shd w:val="clear" w:color="auto" w:fill="auto"/>
            <w:vAlign w:val="bottom"/>
          </w:tcPr>
          <w:p w14:paraId="7F4CB96F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(2,496)</w:t>
            </w:r>
          </w:p>
        </w:tc>
      </w:tr>
      <w:tr w:rsidR="000D4AE5" w:rsidRPr="003B65FB" w14:paraId="0183F71C" w14:textId="77777777" w:rsidTr="000D313F">
        <w:trPr>
          <w:gridAfter w:val="1"/>
          <w:wAfter w:w="11" w:type="dxa"/>
          <w:trHeight w:val="132"/>
        </w:trPr>
        <w:tc>
          <w:tcPr>
            <w:tcW w:w="4950" w:type="dxa"/>
            <w:gridSpan w:val="4"/>
          </w:tcPr>
          <w:p w14:paraId="769B6C34" w14:textId="77777777" w:rsidR="000D4AE5" w:rsidRPr="008345D6" w:rsidRDefault="000D4AE5" w:rsidP="000D4AE5">
            <w:pPr>
              <w:ind w:left="450" w:hanging="90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2F556" w14:textId="5DCE532C" w:rsidR="000D4AE5" w:rsidRPr="003B65FB" w:rsidRDefault="000D4AE5" w:rsidP="000D4AE5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(201,815)</w:t>
            </w:r>
          </w:p>
        </w:tc>
        <w:tc>
          <w:tcPr>
            <w:tcW w:w="95" w:type="dxa"/>
            <w:vAlign w:val="bottom"/>
          </w:tcPr>
          <w:p w14:paraId="77DAB430" w14:textId="77777777" w:rsidR="000D4AE5" w:rsidRPr="003B65FB" w:rsidRDefault="000D4AE5" w:rsidP="000D4AE5">
            <w:pPr>
              <w:ind w:left="-28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F8E60" w14:textId="77777777" w:rsidR="000D4AE5" w:rsidRPr="003B65FB" w:rsidRDefault="000D4AE5" w:rsidP="000D4AE5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4,598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</w:tcPr>
          <w:p w14:paraId="4D45B2F2" w14:textId="77777777" w:rsidR="000D4AE5" w:rsidRPr="003B65FB" w:rsidRDefault="000D4AE5" w:rsidP="000D4AE5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EBEFE" w14:textId="44430AAC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FA0315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6,338</w:t>
            </w:r>
            <w:r w:rsidRPr="00FA031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21B7EB" w14:textId="77777777" w:rsidR="000D4AE5" w:rsidRPr="003B65FB" w:rsidRDefault="000D4AE5" w:rsidP="000D4AE5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97B34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FA0315">
              <w:rPr>
                <w:rFonts w:ascii="Angsana New" w:hAnsi="Angsana New" w:hint="cs"/>
                <w:sz w:val="28"/>
              </w:rPr>
              <w:t>196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1842A6" w14:textId="77777777" w:rsidR="000D4AE5" w:rsidRPr="003B65FB" w:rsidRDefault="000D4AE5" w:rsidP="000D4AE5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73C19C17" w14:textId="77777777" w:rsidR="000D4AE5" w:rsidRPr="008345D6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1,129</w:t>
            </w:r>
            <w:r w:rsidRPr="008345D6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80" w:type="dxa"/>
          </w:tcPr>
          <w:p w14:paraId="658E0AA0" w14:textId="77777777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A8819" w14:textId="17425025" w:rsidR="000D4AE5" w:rsidRPr="003B65FB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(204,48</w:t>
            </w:r>
            <w:r>
              <w:rPr>
                <w:rFonts w:ascii="Angsana New" w:hAnsi="Angsana New"/>
                <w:sz w:val="28"/>
              </w:rPr>
              <w:t>8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D4AE5" w:rsidRPr="00FA0315" w14:paraId="70F2B88F" w14:textId="77777777" w:rsidTr="000D313F">
        <w:trPr>
          <w:gridAfter w:val="1"/>
          <w:wAfter w:w="11" w:type="dxa"/>
          <w:trHeight w:val="132"/>
        </w:trPr>
        <w:tc>
          <w:tcPr>
            <w:tcW w:w="4950" w:type="dxa"/>
            <w:gridSpan w:val="4"/>
          </w:tcPr>
          <w:p w14:paraId="3EABA059" w14:textId="77777777" w:rsidR="000D4AE5" w:rsidRPr="00FA0315" w:rsidRDefault="000D4AE5" w:rsidP="000D4AE5">
            <w:pPr>
              <w:ind w:left="180"/>
              <w:contextualSpacing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รวมที่ดิน อาคารและอุปกรณ์</w:t>
            </w: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3527E" w14:textId="3DBB4C22" w:rsidR="000D4AE5" w:rsidRPr="00FA0315" w:rsidRDefault="000D4AE5" w:rsidP="000D4AE5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A0315">
              <w:rPr>
                <w:rFonts w:ascii="Angsana New" w:hAnsi="Angsana New" w:hint="cs"/>
                <w:b/>
                <w:bCs/>
                <w:sz w:val="28"/>
              </w:rPr>
              <w:t>206,487</w:t>
            </w:r>
          </w:p>
        </w:tc>
        <w:tc>
          <w:tcPr>
            <w:tcW w:w="95" w:type="dxa"/>
            <w:vAlign w:val="bottom"/>
          </w:tcPr>
          <w:p w14:paraId="20F0A11D" w14:textId="77777777" w:rsidR="000D4AE5" w:rsidRPr="00FA0315" w:rsidRDefault="000D4AE5" w:rsidP="000D4AE5">
            <w:pPr>
              <w:ind w:left="-288"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</w:tcBorders>
            <w:vAlign w:val="bottom"/>
          </w:tcPr>
          <w:p w14:paraId="4A619A3E" w14:textId="77777777" w:rsidR="000D4AE5" w:rsidRPr="00FA0315" w:rsidRDefault="000D4AE5" w:rsidP="000D4AE5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95" w:type="dxa"/>
          </w:tcPr>
          <w:p w14:paraId="1D672C05" w14:textId="77777777" w:rsidR="000D4AE5" w:rsidRPr="00FA0315" w:rsidRDefault="000D4AE5" w:rsidP="000D4AE5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A107A16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284F4D" w14:textId="77777777" w:rsidR="000D4AE5" w:rsidRPr="00FA0315" w:rsidRDefault="000D4AE5" w:rsidP="000D4AE5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76DE03" w14:textId="77777777" w:rsidR="000D4AE5" w:rsidRPr="00FA0315" w:rsidRDefault="000D4AE5" w:rsidP="000D4AE5">
            <w:pPr>
              <w:tabs>
                <w:tab w:val="decimal" w:pos="870"/>
              </w:tabs>
              <w:ind w:right="9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301D43" w14:textId="77777777" w:rsidR="000D4AE5" w:rsidRPr="00FA0315" w:rsidRDefault="000D4AE5" w:rsidP="000D4AE5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55DF7D10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79CDB3F6" w14:textId="77777777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DECCF" w14:textId="0D78E6CE" w:rsidR="000D4AE5" w:rsidRPr="00FA0315" w:rsidRDefault="000D4AE5" w:rsidP="000D4AE5">
            <w:pPr>
              <w:ind w:right="93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A0315">
              <w:rPr>
                <w:rFonts w:ascii="Angsana New" w:hAnsi="Angsana New" w:hint="cs"/>
                <w:b/>
                <w:bCs/>
                <w:sz w:val="28"/>
              </w:rPr>
              <w:t>175,74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</w:tbl>
    <w:p w14:paraId="2A9F2D5A" w14:textId="77777777" w:rsidR="00C5158A" w:rsidRPr="00094C2A" w:rsidRDefault="00C5158A" w:rsidP="00C5158A">
      <w:pPr>
        <w:spacing w:before="120" w:after="120"/>
        <w:jc w:val="both"/>
        <w:rPr>
          <w:rFonts w:ascii="Angsana New" w:hAnsi="Angsana New"/>
          <w:color w:val="000000"/>
          <w:spacing w:val="-2"/>
          <w:szCs w:val="24"/>
          <w:highlight w:val="yellow"/>
          <w:lang w:val="en-GB"/>
        </w:rPr>
      </w:pPr>
    </w:p>
    <w:tbl>
      <w:tblPr>
        <w:tblW w:w="148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51"/>
        <w:gridCol w:w="2399"/>
        <w:gridCol w:w="132"/>
        <w:gridCol w:w="1509"/>
        <w:gridCol w:w="132"/>
        <w:gridCol w:w="1496"/>
        <w:gridCol w:w="105"/>
        <w:gridCol w:w="2526"/>
      </w:tblGrid>
      <w:tr w:rsidR="00C5158A" w:rsidRPr="003B65FB" w14:paraId="68BB82AF" w14:textId="77777777" w:rsidTr="00E47B0D">
        <w:trPr>
          <w:trHeight w:val="358"/>
        </w:trPr>
        <w:tc>
          <w:tcPr>
            <w:tcW w:w="14850" w:type="dxa"/>
            <w:gridSpan w:val="8"/>
          </w:tcPr>
          <w:p w14:paraId="379BA2A6" w14:textId="77777777" w:rsidR="00C5158A" w:rsidRPr="00C838FA" w:rsidRDefault="00C5158A" w:rsidP="000D313F">
            <w:pPr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lastRenderedPageBreak/>
              <w:t>(</w:t>
            </w: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C838FA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C838F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C5158A" w:rsidRPr="003B65FB" w14:paraId="439E0914" w14:textId="77777777" w:rsidTr="00E47B0D">
        <w:trPr>
          <w:trHeight w:val="114"/>
        </w:trPr>
        <w:tc>
          <w:tcPr>
            <w:tcW w:w="6551" w:type="dxa"/>
          </w:tcPr>
          <w:p w14:paraId="7C915F3E" w14:textId="77777777" w:rsidR="00C5158A" w:rsidRPr="00C838FA" w:rsidRDefault="00C5158A" w:rsidP="000D313F">
            <w:pPr>
              <w:ind w:left="532"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99" w:type="dxa"/>
            <w:gridSpan w:val="7"/>
            <w:tcBorders>
              <w:bottom w:val="single" w:sz="4" w:space="0" w:color="auto"/>
            </w:tcBorders>
          </w:tcPr>
          <w:p w14:paraId="6FFFCE66" w14:textId="77777777" w:rsidR="00C5158A" w:rsidRPr="008345D6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158A" w:rsidRPr="003B65FB" w14:paraId="6E9A70FB" w14:textId="77777777" w:rsidTr="00E47B0D">
        <w:trPr>
          <w:trHeight w:val="665"/>
        </w:trPr>
        <w:tc>
          <w:tcPr>
            <w:tcW w:w="6551" w:type="dxa"/>
          </w:tcPr>
          <w:p w14:paraId="20CF1F02" w14:textId="77777777" w:rsidR="00C5158A" w:rsidRPr="00C838FA" w:rsidRDefault="00C5158A" w:rsidP="000D313F">
            <w:pPr>
              <w:ind w:left="532" w:firstLine="8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9" w:type="dxa"/>
            <w:tcBorders>
              <w:bottom w:val="single" w:sz="4" w:space="0" w:color="auto"/>
            </w:tcBorders>
          </w:tcPr>
          <w:p w14:paraId="44E541EE" w14:textId="7B0F5781" w:rsidR="00C5158A" w:rsidRPr="008345D6" w:rsidRDefault="00C5158A" w:rsidP="00E47B0D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ยอดยกมา ณ วันที่</w:t>
            </w:r>
          </w:p>
          <w:p w14:paraId="2A1F15C3" w14:textId="77777777" w:rsidR="00C5158A" w:rsidRPr="008345D6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C838F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838FA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132" w:type="dxa"/>
          </w:tcPr>
          <w:p w14:paraId="0592AC91" w14:textId="77777777" w:rsidR="00C5158A" w:rsidRPr="00C838FA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6F2D82B" w14:textId="77777777" w:rsidR="00C5158A" w:rsidRPr="00C838FA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" w:type="dxa"/>
          </w:tcPr>
          <w:p w14:paraId="0D5BCAE2" w14:textId="77777777" w:rsidR="00C5158A" w:rsidRPr="00C838FA" w:rsidRDefault="00C5158A" w:rsidP="000D313F">
            <w:pPr>
              <w:ind w:left="-198" w:firstLine="46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1582EABD" w14:textId="77777777" w:rsidR="00C5158A" w:rsidRPr="00C838FA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ลดลง)</w:t>
            </w:r>
          </w:p>
        </w:tc>
        <w:tc>
          <w:tcPr>
            <w:tcW w:w="105" w:type="dxa"/>
          </w:tcPr>
          <w:p w14:paraId="5A7415B2" w14:textId="77777777" w:rsidR="00C5158A" w:rsidRPr="00C838FA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tcBorders>
              <w:bottom w:val="single" w:sz="4" w:space="0" w:color="auto"/>
            </w:tcBorders>
          </w:tcPr>
          <w:p w14:paraId="327140FB" w14:textId="233D5E3C" w:rsidR="00C5158A" w:rsidRPr="008345D6" w:rsidRDefault="00C5158A" w:rsidP="00E47B0D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  <w:p w14:paraId="3DD6A591" w14:textId="77777777" w:rsidR="00C5158A" w:rsidRPr="00C838FA" w:rsidRDefault="00C5158A" w:rsidP="000D313F">
            <w:pPr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C838F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838FA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C5158A" w:rsidRPr="003B65FB" w14:paraId="6C22E158" w14:textId="77777777" w:rsidTr="00E47B0D">
        <w:trPr>
          <w:trHeight w:val="114"/>
        </w:trPr>
        <w:tc>
          <w:tcPr>
            <w:tcW w:w="6551" w:type="dxa"/>
          </w:tcPr>
          <w:p w14:paraId="35ED4E10" w14:textId="77777777" w:rsidR="00C5158A" w:rsidRPr="00C838FA" w:rsidRDefault="00C5158A" w:rsidP="000D313F">
            <w:pPr>
              <w:ind w:left="532" w:hanging="352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2399" w:type="dxa"/>
            <w:tcBorders>
              <w:top w:val="single" w:sz="4" w:space="0" w:color="auto"/>
            </w:tcBorders>
          </w:tcPr>
          <w:p w14:paraId="6BD87F78" w14:textId="77777777" w:rsidR="00C5158A" w:rsidRPr="00C838FA" w:rsidRDefault="00C5158A" w:rsidP="000D313F">
            <w:pPr>
              <w:tabs>
                <w:tab w:val="decimal" w:pos="1053"/>
              </w:tabs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14:paraId="6B9F1F9E" w14:textId="77777777" w:rsidR="00C5158A" w:rsidRPr="00C838FA" w:rsidRDefault="00C5158A" w:rsidP="000D313F">
            <w:pPr>
              <w:ind w:left="-7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</w:tcPr>
          <w:p w14:paraId="528CE882" w14:textId="77777777" w:rsidR="00C5158A" w:rsidRPr="00C838FA" w:rsidRDefault="00C5158A" w:rsidP="000D313F">
            <w:pPr>
              <w:ind w:left="-288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14:paraId="02C0A3AA" w14:textId="77777777" w:rsidR="00C5158A" w:rsidRPr="00C838FA" w:rsidRDefault="00C5158A" w:rsidP="000D313F">
            <w:pPr>
              <w:ind w:left="-7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6" w:type="dxa"/>
          </w:tcPr>
          <w:p w14:paraId="33535B78" w14:textId="77777777" w:rsidR="00C5158A" w:rsidRPr="00C838FA" w:rsidRDefault="00C5158A" w:rsidP="000D313F">
            <w:pPr>
              <w:ind w:left="-288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1FE8D29B" w14:textId="77777777" w:rsidR="00C5158A" w:rsidRPr="00C838FA" w:rsidRDefault="00C5158A" w:rsidP="000D313F">
            <w:pPr>
              <w:ind w:left="-7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</w:tcPr>
          <w:p w14:paraId="41E43DC7" w14:textId="77777777" w:rsidR="00C5158A" w:rsidRPr="00C838FA" w:rsidRDefault="00C5158A" w:rsidP="000D313F">
            <w:pPr>
              <w:ind w:left="-288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158A" w:rsidRPr="003B65FB" w14:paraId="643E1519" w14:textId="77777777" w:rsidTr="00E47B0D">
        <w:trPr>
          <w:trHeight w:val="114"/>
        </w:trPr>
        <w:tc>
          <w:tcPr>
            <w:tcW w:w="6551" w:type="dxa"/>
          </w:tcPr>
          <w:p w14:paraId="112BD5F2" w14:textId="77777777" w:rsidR="00C5158A" w:rsidRPr="00C838FA" w:rsidRDefault="00C5158A" w:rsidP="000D313F">
            <w:pPr>
              <w:ind w:left="712" w:hanging="361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399" w:type="dxa"/>
            <w:vAlign w:val="bottom"/>
          </w:tcPr>
          <w:p w14:paraId="59BB6AD2" w14:textId="77777777" w:rsidR="00C5158A" w:rsidRPr="00C838FA" w:rsidRDefault="00C5158A" w:rsidP="000D313F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111,650</w:t>
            </w:r>
          </w:p>
        </w:tc>
        <w:tc>
          <w:tcPr>
            <w:tcW w:w="132" w:type="dxa"/>
            <w:vAlign w:val="bottom"/>
          </w:tcPr>
          <w:p w14:paraId="05FDE631" w14:textId="77777777" w:rsidR="00C5158A" w:rsidRPr="00C838FA" w:rsidRDefault="00C5158A" w:rsidP="000D313F">
            <w:pPr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7874887D" w14:textId="77777777" w:rsidR="00C5158A" w:rsidRPr="00C838FA" w:rsidRDefault="00C5158A" w:rsidP="000D313F">
            <w:pPr>
              <w:tabs>
                <w:tab w:val="decimal" w:pos="549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29A5276F" w14:textId="77777777" w:rsidR="00C5158A" w:rsidRPr="00C838FA" w:rsidRDefault="00C5158A" w:rsidP="000D313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3FE6A943" w14:textId="77777777" w:rsidR="00C5158A" w:rsidRPr="00C838FA" w:rsidRDefault="00C5158A" w:rsidP="000D313F">
            <w:pPr>
              <w:tabs>
                <w:tab w:val="decimal" w:pos="549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0EF84450" w14:textId="77777777" w:rsidR="00C5158A" w:rsidRPr="00C838FA" w:rsidRDefault="00C5158A" w:rsidP="000D313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shd w:val="clear" w:color="auto" w:fill="auto"/>
            <w:vAlign w:val="bottom"/>
          </w:tcPr>
          <w:p w14:paraId="656163C9" w14:textId="77777777" w:rsidR="00C5158A" w:rsidRPr="00C838FA" w:rsidRDefault="00C5158A" w:rsidP="000D313F">
            <w:pPr>
              <w:tabs>
                <w:tab w:val="decimal" w:pos="105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111,650</w:t>
            </w:r>
          </w:p>
        </w:tc>
      </w:tr>
      <w:tr w:rsidR="00C5158A" w:rsidRPr="003B65FB" w14:paraId="33F30B61" w14:textId="77777777" w:rsidTr="00E47B0D">
        <w:trPr>
          <w:trHeight w:val="114"/>
        </w:trPr>
        <w:tc>
          <w:tcPr>
            <w:tcW w:w="6551" w:type="dxa"/>
          </w:tcPr>
          <w:p w14:paraId="3CBC3C52" w14:textId="77777777" w:rsidR="00C5158A" w:rsidRPr="00C838FA" w:rsidRDefault="00C5158A" w:rsidP="000D313F">
            <w:pPr>
              <w:ind w:left="712" w:hanging="361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399" w:type="dxa"/>
            <w:vAlign w:val="bottom"/>
          </w:tcPr>
          <w:p w14:paraId="1C62E045" w14:textId="77777777" w:rsidR="00C5158A" w:rsidRPr="00C838FA" w:rsidRDefault="00C5158A" w:rsidP="000D313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246,344</w:t>
            </w:r>
          </w:p>
        </w:tc>
        <w:tc>
          <w:tcPr>
            <w:tcW w:w="132" w:type="dxa"/>
            <w:vAlign w:val="bottom"/>
          </w:tcPr>
          <w:p w14:paraId="18427FAD" w14:textId="77777777" w:rsidR="00C5158A" w:rsidRPr="00C838FA" w:rsidRDefault="00C5158A" w:rsidP="000D313F">
            <w:pPr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4A28C3B3" w14:textId="77777777" w:rsidR="00C5158A" w:rsidRPr="00C838FA" w:rsidRDefault="00C5158A" w:rsidP="000D313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187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18E8782E" w14:textId="77777777" w:rsidR="00C5158A" w:rsidRPr="00C838FA" w:rsidRDefault="00C5158A" w:rsidP="000D313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2957417F" w14:textId="77777777" w:rsidR="00C5158A" w:rsidRPr="00C838FA" w:rsidRDefault="00C5158A" w:rsidP="000D313F">
            <w:pPr>
              <w:tabs>
                <w:tab w:val="decimal" w:pos="549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1378753D" w14:textId="77777777" w:rsidR="00C5158A" w:rsidRPr="00C838FA" w:rsidRDefault="00C5158A" w:rsidP="000D313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shd w:val="clear" w:color="auto" w:fill="auto"/>
            <w:vAlign w:val="bottom"/>
          </w:tcPr>
          <w:p w14:paraId="0F365F4F" w14:textId="77777777" w:rsidR="00C5158A" w:rsidRPr="00C838FA" w:rsidRDefault="00C5158A" w:rsidP="000D313F">
            <w:pPr>
              <w:tabs>
                <w:tab w:val="decimal" w:pos="105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246,531</w:t>
            </w:r>
          </w:p>
        </w:tc>
      </w:tr>
      <w:tr w:rsidR="00C5158A" w:rsidRPr="003B65FB" w14:paraId="76B2503C" w14:textId="77777777" w:rsidTr="00E47B0D">
        <w:trPr>
          <w:trHeight w:val="114"/>
        </w:trPr>
        <w:tc>
          <w:tcPr>
            <w:tcW w:w="6551" w:type="dxa"/>
          </w:tcPr>
          <w:p w14:paraId="0E084C20" w14:textId="77777777" w:rsidR="00C5158A" w:rsidRPr="00C838FA" w:rsidRDefault="00C5158A" w:rsidP="000D313F">
            <w:pPr>
              <w:ind w:left="712" w:hanging="361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399" w:type="dxa"/>
            <w:vAlign w:val="bottom"/>
          </w:tcPr>
          <w:p w14:paraId="6F5D30D4" w14:textId="77777777" w:rsidR="00C5158A" w:rsidRPr="00C838FA" w:rsidRDefault="00C5158A" w:rsidP="000D313F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28,928</w:t>
            </w:r>
          </w:p>
        </w:tc>
        <w:tc>
          <w:tcPr>
            <w:tcW w:w="132" w:type="dxa"/>
            <w:vAlign w:val="bottom"/>
          </w:tcPr>
          <w:p w14:paraId="6527209C" w14:textId="77777777" w:rsidR="00C5158A" w:rsidRPr="00C838FA" w:rsidRDefault="00C5158A" w:rsidP="000D313F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291AFA95" w14:textId="77777777" w:rsidR="00C5158A" w:rsidRPr="00C838FA" w:rsidRDefault="00C5158A" w:rsidP="000D313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241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0B0BEDEA" w14:textId="77777777" w:rsidR="00C5158A" w:rsidRPr="00C838FA" w:rsidRDefault="00C5158A" w:rsidP="000D313F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63B2DDEE" w14:textId="77777777" w:rsidR="00C5158A" w:rsidRPr="00C838FA" w:rsidRDefault="00C5158A" w:rsidP="000D313F">
            <w:pPr>
              <w:tabs>
                <w:tab w:val="decimal" w:pos="87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  <w:lang w:val="en-GB"/>
              </w:rPr>
              <w:t>(</w:t>
            </w: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122</w:t>
            </w:r>
            <w:r w:rsidRPr="00C838FA">
              <w:rPr>
                <w:rFonts w:ascii="Angsana New" w:eastAsia="Times New Roman" w:hAnsi="Angsan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5FF8EEF1" w14:textId="77777777" w:rsidR="00C5158A" w:rsidRPr="00C838FA" w:rsidRDefault="00C5158A" w:rsidP="000D313F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26" w:type="dxa"/>
            <w:shd w:val="clear" w:color="auto" w:fill="auto"/>
            <w:vAlign w:val="bottom"/>
          </w:tcPr>
          <w:p w14:paraId="6BF37A93" w14:textId="77777777" w:rsidR="00C5158A" w:rsidRPr="00C838FA" w:rsidRDefault="00C5158A" w:rsidP="000D313F">
            <w:pPr>
              <w:tabs>
                <w:tab w:val="decimal" w:pos="105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29,047</w:t>
            </w:r>
          </w:p>
        </w:tc>
      </w:tr>
      <w:tr w:rsidR="00C5158A" w:rsidRPr="003B65FB" w14:paraId="12C7BE74" w14:textId="77777777" w:rsidTr="00E47B0D">
        <w:trPr>
          <w:trHeight w:val="114"/>
        </w:trPr>
        <w:tc>
          <w:tcPr>
            <w:tcW w:w="6551" w:type="dxa"/>
          </w:tcPr>
          <w:p w14:paraId="31BD114C" w14:textId="77777777" w:rsidR="00C5158A" w:rsidRPr="008345D6" w:rsidRDefault="00C5158A" w:rsidP="000D313F">
            <w:pPr>
              <w:ind w:left="712" w:hanging="361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2399" w:type="dxa"/>
            <w:vAlign w:val="bottom"/>
          </w:tcPr>
          <w:p w14:paraId="3D4D620F" w14:textId="77777777" w:rsidR="00C5158A" w:rsidRPr="00C838FA" w:rsidRDefault="00C5158A" w:rsidP="000D313F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771</w:t>
            </w:r>
          </w:p>
        </w:tc>
        <w:tc>
          <w:tcPr>
            <w:tcW w:w="132" w:type="dxa"/>
            <w:vAlign w:val="bottom"/>
          </w:tcPr>
          <w:p w14:paraId="5CB79DEF" w14:textId="77777777" w:rsidR="00C5158A" w:rsidRPr="00C838FA" w:rsidRDefault="00C5158A" w:rsidP="000D313F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0B32B46B" w14:textId="77777777" w:rsidR="00C5158A" w:rsidRPr="00C838FA" w:rsidRDefault="00C5158A" w:rsidP="000D313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100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33401123" w14:textId="77777777" w:rsidR="00C5158A" w:rsidRPr="00C838FA" w:rsidRDefault="00C5158A" w:rsidP="000D313F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3BDE4242" w14:textId="77777777" w:rsidR="00C5158A" w:rsidRPr="00C838FA" w:rsidRDefault="00C5158A" w:rsidP="000D313F">
            <w:pPr>
              <w:tabs>
                <w:tab w:val="decimal" w:pos="549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58A0AFF2" w14:textId="77777777" w:rsidR="00C5158A" w:rsidRPr="00C838FA" w:rsidRDefault="00C5158A" w:rsidP="000D313F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26" w:type="dxa"/>
            <w:shd w:val="clear" w:color="auto" w:fill="auto"/>
            <w:vAlign w:val="bottom"/>
          </w:tcPr>
          <w:p w14:paraId="278ACC2E" w14:textId="77777777" w:rsidR="00C5158A" w:rsidRPr="00C838FA" w:rsidRDefault="00C5158A" w:rsidP="000D313F">
            <w:pPr>
              <w:tabs>
                <w:tab w:val="decimal" w:pos="105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871</w:t>
            </w:r>
          </w:p>
        </w:tc>
      </w:tr>
      <w:tr w:rsidR="00C5158A" w:rsidRPr="003B65FB" w14:paraId="32A04D44" w14:textId="77777777" w:rsidTr="00E47B0D">
        <w:trPr>
          <w:trHeight w:val="114"/>
        </w:trPr>
        <w:tc>
          <w:tcPr>
            <w:tcW w:w="6551" w:type="dxa"/>
          </w:tcPr>
          <w:p w14:paraId="13E23565" w14:textId="77777777" w:rsidR="00C5158A" w:rsidRPr="00C838FA" w:rsidRDefault="00C5158A" w:rsidP="000D313F">
            <w:pPr>
              <w:ind w:left="712" w:hanging="361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99" w:type="dxa"/>
            <w:vAlign w:val="bottom"/>
          </w:tcPr>
          <w:p w14:paraId="68272194" w14:textId="77777777" w:rsidR="00C5158A" w:rsidRPr="00C838FA" w:rsidRDefault="00C5158A" w:rsidP="000D313F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30,621</w:t>
            </w:r>
          </w:p>
        </w:tc>
        <w:tc>
          <w:tcPr>
            <w:tcW w:w="132" w:type="dxa"/>
            <w:vAlign w:val="bottom"/>
          </w:tcPr>
          <w:p w14:paraId="40402C51" w14:textId="77777777" w:rsidR="00C5158A" w:rsidRPr="00C838FA" w:rsidRDefault="00C5158A" w:rsidP="000D313F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78F0FB6F" w14:textId="77777777" w:rsidR="00C5158A" w:rsidRPr="00C838FA" w:rsidRDefault="00C5158A" w:rsidP="000D313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3,700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4FEAD3A0" w14:textId="77777777" w:rsidR="00C5158A" w:rsidRPr="00C838FA" w:rsidRDefault="00C5158A" w:rsidP="000D313F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EC5762A" w14:textId="77777777" w:rsidR="00C5158A" w:rsidRPr="00C838FA" w:rsidRDefault="00C5158A" w:rsidP="000D313F">
            <w:pPr>
              <w:tabs>
                <w:tab w:val="decimal" w:pos="87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  <w:lang w:val="en-GB"/>
              </w:rPr>
              <w:t>(</w:t>
            </w: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16</w:t>
            </w:r>
            <w:r w:rsidRPr="00C838FA">
              <w:rPr>
                <w:rFonts w:ascii="Angsana New" w:eastAsia="Times New Roman" w:hAnsi="Angsana New" w:hint="cs"/>
                <w:sz w:val="26"/>
                <w:szCs w:val="26"/>
                <w:lang w:val="en-GB"/>
              </w:rPr>
              <w:t>,</w:t>
            </w: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623</w:t>
            </w:r>
            <w:r w:rsidRPr="00C838FA">
              <w:rPr>
                <w:rFonts w:ascii="Angsana New" w:eastAsia="Times New Roman" w:hAnsi="Angsan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78532FAD" w14:textId="77777777" w:rsidR="00C5158A" w:rsidRPr="00C838FA" w:rsidRDefault="00C5158A" w:rsidP="000D313F">
            <w:pPr>
              <w:ind w:left="-288" w:right="93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26" w:type="dxa"/>
            <w:shd w:val="clear" w:color="auto" w:fill="auto"/>
            <w:vAlign w:val="bottom"/>
          </w:tcPr>
          <w:p w14:paraId="2A58FAF5" w14:textId="77777777" w:rsidR="00C5158A" w:rsidRPr="00C838FA" w:rsidRDefault="00C5158A" w:rsidP="000D313F">
            <w:pPr>
              <w:tabs>
                <w:tab w:val="decimal" w:pos="105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17,698</w:t>
            </w:r>
          </w:p>
        </w:tc>
      </w:tr>
      <w:tr w:rsidR="00C5158A" w:rsidRPr="003B65FB" w14:paraId="37A7DD59" w14:textId="77777777" w:rsidTr="00E47B0D">
        <w:trPr>
          <w:trHeight w:val="114"/>
        </w:trPr>
        <w:tc>
          <w:tcPr>
            <w:tcW w:w="6551" w:type="dxa"/>
          </w:tcPr>
          <w:p w14:paraId="4AC0EF63" w14:textId="77777777" w:rsidR="00C5158A" w:rsidRPr="00C838FA" w:rsidRDefault="00C5158A" w:rsidP="000D313F">
            <w:pPr>
              <w:ind w:left="540" w:hanging="18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2399" w:type="dxa"/>
            <w:vAlign w:val="bottom"/>
          </w:tcPr>
          <w:p w14:paraId="66AC7FF4" w14:textId="77777777" w:rsidR="00C5158A" w:rsidRPr="00C838FA" w:rsidRDefault="00C5158A" w:rsidP="000D313F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2,505</w:t>
            </w:r>
          </w:p>
        </w:tc>
        <w:tc>
          <w:tcPr>
            <w:tcW w:w="132" w:type="dxa"/>
            <w:vAlign w:val="bottom"/>
          </w:tcPr>
          <w:p w14:paraId="02B5AF6D" w14:textId="77777777" w:rsidR="00C5158A" w:rsidRPr="00C838FA" w:rsidRDefault="00C5158A" w:rsidP="000D313F">
            <w:pPr>
              <w:tabs>
                <w:tab w:val="decimal" w:pos="1062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0F179EC6" w14:textId="77777777" w:rsidR="00C5158A" w:rsidRPr="00C838FA" w:rsidRDefault="00C5158A" w:rsidP="000D313F">
            <w:pPr>
              <w:tabs>
                <w:tab w:val="decimal" w:pos="549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1832D1EC" w14:textId="77777777" w:rsidR="00C5158A" w:rsidRPr="00C838FA" w:rsidRDefault="00C5158A" w:rsidP="000D313F">
            <w:pPr>
              <w:ind w:left="-288"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0AC19DB" w14:textId="77777777" w:rsidR="00C5158A" w:rsidRPr="00C838FA" w:rsidRDefault="00C5158A" w:rsidP="000D313F">
            <w:pPr>
              <w:tabs>
                <w:tab w:val="decimal" w:pos="549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1568DF92" w14:textId="77777777" w:rsidR="00C5158A" w:rsidRPr="00C838FA" w:rsidRDefault="00C5158A" w:rsidP="000D313F">
            <w:pPr>
              <w:ind w:left="-288"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26" w:type="dxa"/>
            <w:shd w:val="clear" w:color="auto" w:fill="auto"/>
            <w:vAlign w:val="bottom"/>
          </w:tcPr>
          <w:p w14:paraId="7355A500" w14:textId="77777777" w:rsidR="00C5158A" w:rsidRPr="00C838FA" w:rsidRDefault="00C5158A" w:rsidP="000D313F">
            <w:pPr>
              <w:tabs>
                <w:tab w:val="decimal" w:pos="105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2,505</w:t>
            </w:r>
          </w:p>
        </w:tc>
      </w:tr>
      <w:tr w:rsidR="00C5158A" w:rsidRPr="003B65FB" w14:paraId="6E5AB6B7" w14:textId="77777777" w:rsidTr="00E47B0D">
        <w:trPr>
          <w:trHeight w:val="114"/>
        </w:trPr>
        <w:tc>
          <w:tcPr>
            <w:tcW w:w="6551" w:type="dxa"/>
          </w:tcPr>
          <w:p w14:paraId="3DE36BFC" w14:textId="77777777" w:rsidR="00C5158A" w:rsidRPr="00C838FA" w:rsidRDefault="00C5158A" w:rsidP="000D313F">
            <w:pPr>
              <w:ind w:left="1072" w:hanging="505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2756B" w14:textId="77777777" w:rsidR="00C5158A" w:rsidRPr="00C838FA" w:rsidRDefault="00C5158A" w:rsidP="000D313F">
            <w:pPr>
              <w:tabs>
                <w:tab w:val="decimal" w:pos="108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420,819</w:t>
            </w:r>
          </w:p>
        </w:tc>
        <w:tc>
          <w:tcPr>
            <w:tcW w:w="132" w:type="dxa"/>
            <w:vAlign w:val="bottom"/>
          </w:tcPr>
          <w:p w14:paraId="514F5FAA" w14:textId="77777777" w:rsidR="00C5158A" w:rsidRPr="00C838FA" w:rsidRDefault="00C5158A" w:rsidP="000D313F">
            <w:pPr>
              <w:tabs>
                <w:tab w:val="decimal" w:pos="1062"/>
              </w:tabs>
              <w:ind w:left="712" w:right="93" w:hanging="3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5D5C5" w14:textId="77777777" w:rsidR="00C5158A" w:rsidRPr="00C838FA" w:rsidRDefault="00C5158A" w:rsidP="000D313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  <w:r w:rsidRPr="00C838FA">
              <w:rPr>
                <w:rFonts w:ascii="Angsana New" w:eastAsia="Times New Roman" w:hAnsi="Angsana New" w:hint="cs"/>
                <w:sz w:val="26"/>
                <w:szCs w:val="26"/>
                <w:lang w:val="en-GB"/>
              </w:rPr>
              <w:t>,</w:t>
            </w: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228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79B6DEAC" w14:textId="77777777" w:rsidR="00C5158A" w:rsidRPr="00C838FA" w:rsidRDefault="00C5158A" w:rsidP="000D313F">
            <w:pPr>
              <w:ind w:left="712" w:right="93" w:hanging="388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97347" w14:textId="77777777" w:rsidR="00C5158A" w:rsidRPr="00C838FA" w:rsidRDefault="00C5158A" w:rsidP="000D313F">
            <w:pPr>
              <w:tabs>
                <w:tab w:val="decimal" w:pos="87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  <w:lang w:val="en-GB"/>
              </w:rPr>
              <w:t>(</w:t>
            </w: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16</w:t>
            </w:r>
            <w:r w:rsidRPr="00C838FA">
              <w:rPr>
                <w:rFonts w:ascii="Angsana New" w:eastAsia="Times New Roman" w:hAnsi="Angsana New" w:hint="cs"/>
                <w:sz w:val="26"/>
                <w:szCs w:val="26"/>
                <w:lang w:val="en-GB"/>
              </w:rPr>
              <w:t>,</w:t>
            </w: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745</w:t>
            </w:r>
            <w:r w:rsidRPr="00C838FA">
              <w:rPr>
                <w:rFonts w:ascii="Angsana New" w:eastAsia="Times New Roman" w:hAnsi="Angsan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6F18624D" w14:textId="77777777" w:rsidR="00C5158A" w:rsidRPr="00C838FA" w:rsidRDefault="00C5158A" w:rsidP="000D313F">
            <w:pPr>
              <w:ind w:left="712" w:right="93" w:hanging="388"/>
              <w:contextualSpacing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</w:p>
        </w:tc>
        <w:tc>
          <w:tcPr>
            <w:tcW w:w="2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01963" w14:textId="77777777" w:rsidR="00C5158A" w:rsidRPr="00C838FA" w:rsidRDefault="00C5158A" w:rsidP="000D313F">
            <w:pPr>
              <w:tabs>
                <w:tab w:val="decimal" w:pos="105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408,302</w:t>
            </w:r>
          </w:p>
        </w:tc>
      </w:tr>
      <w:tr w:rsidR="00C5158A" w:rsidRPr="003B65FB" w14:paraId="2359EDBC" w14:textId="77777777" w:rsidTr="00E47B0D">
        <w:trPr>
          <w:trHeight w:val="114"/>
        </w:trPr>
        <w:tc>
          <w:tcPr>
            <w:tcW w:w="6551" w:type="dxa"/>
          </w:tcPr>
          <w:p w14:paraId="29207CD3" w14:textId="77777777" w:rsidR="00C5158A" w:rsidRPr="00C838FA" w:rsidRDefault="00C5158A" w:rsidP="000D313F">
            <w:pPr>
              <w:ind w:left="532" w:hanging="352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8345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ค่าเสื่อมราคาสะสม:</w:t>
            </w:r>
          </w:p>
        </w:tc>
        <w:tc>
          <w:tcPr>
            <w:tcW w:w="2399" w:type="dxa"/>
            <w:vAlign w:val="bottom"/>
          </w:tcPr>
          <w:p w14:paraId="5E616552" w14:textId="77777777" w:rsidR="00C5158A" w:rsidRPr="00C838FA" w:rsidRDefault="00C5158A" w:rsidP="000D313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  <w:vAlign w:val="bottom"/>
          </w:tcPr>
          <w:p w14:paraId="5978DD3E" w14:textId="77777777" w:rsidR="00C5158A" w:rsidRPr="00C838FA" w:rsidRDefault="00C5158A" w:rsidP="000D313F">
            <w:pPr>
              <w:tabs>
                <w:tab w:val="decimal" w:pos="1098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0CCC874B" w14:textId="77777777" w:rsidR="00C5158A" w:rsidRPr="00C838FA" w:rsidRDefault="00C5158A" w:rsidP="000D313F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  <w:shd w:val="clear" w:color="auto" w:fill="auto"/>
            <w:vAlign w:val="bottom"/>
          </w:tcPr>
          <w:p w14:paraId="1D6EEDB6" w14:textId="77777777" w:rsidR="00C5158A" w:rsidRPr="00C838FA" w:rsidRDefault="00C5158A" w:rsidP="000D313F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43A23210" w14:textId="77777777" w:rsidR="00C5158A" w:rsidRPr="00C838FA" w:rsidRDefault="00C5158A" w:rsidP="000D313F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  <w:vAlign w:val="bottom"/>
          </w:tcPr>
          <w:p w14:paraId="40676C93" w14:textId="77777777" w:rsidR="00C5158A" w:rsidRPr="00C838FA" w:rsidRDefault="00C5158A" w:rsidP="000D313F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shd w:val="clear" w:color="auto" w:fill="auto"/>
            <w:vAlign w:val="bottom"/>
          </w:tcPr>
          <w:p w14:paraId="5ABD184B" w14:textId="77777777" w:rsidR="00C5158A" w:rsidRPr="00C838FA" w:rsidRDefault="00C5158A" w:rsidP="000D313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158A" w:rsidRPr="003B65FB" w14:paraId="1D6B7725" w14:textId="77777777" w:rsidTr="00E47B0D">
        <w:trPr>
          <w:trHeight w:val="114"/>
        </w:trPr>
        <w:tc>
          <w:tcPr>
            <w:tcW w:w="6551" w:type="dxa"/>
          </w:tcPr>
          <w:p w14:paraId="4C01FBC5" w14:textId="77777777" w:rsidR="00C5158A" w:rsidRPr="00C838FA" w:rsidRDefault="00C5158A" w:rsidP="000D313F">
            <w:pPr>
              <w:ind w:left="712" w:hanging="361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399" w:type="dxa"/>
            <w:vAlign w:val="bottom"/>
          </w:tcPr>
          <w:p w14:paraId="0324906F" w14:textId="77777777" w:rsidR="00C5158A" w:rsidRPr="00C838FA" w:rsidRDefault="00C5158A" w:rsidP="000D313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(160,841)</w:t>
            </w:r>
          </w:p>
        </w:tc>
        <w:tc>
          <w:tcPr>
            <w:tcW w:w="132" w:type="dxa"/>
            <w:vAlign w:val="bottom"/>
          </w:tcPr>
          <w:p w14:paraId="2CC599F6" w14:textId="77777777" w:rsidR="00C5158A" w:rsidRPr="00C838FA" w:rsidRDefault="00C5158A" w:rsidP="000D313F">
            <w:pPr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33B04F95" w14:textId="77777777" w:rsidR="00C5158A" w:rsidRPr="00C838FA" w:rsidRDefault="00C5158A" w:rsidP="000D313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(5,017)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0DE9D01D" w14:textId="77777777" w:rsidR="00C5158A" w:rsidRPr="00C838FA" w:rsidRDefault="00C5158A" w:rsidP="000D313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5DE198DD" w14:textId="77777777" w:rsidR="00C5158A" w:rsidRPr="00C838FA" w:rsidRDefault="00C5158A" w:rsidP="000D313F">
            <w:pPr>
              <w:tabs>
                <w:tab w:val="decimal" w:pos="549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32B23632" w14:textId="77777777" w:rsidR="00C5158A" w:rsidRPr="00C838FA" w:rsidRDefault="00C5158A" w:rsidP="000D313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shd w:val="clear" w:color="auto" w:fill="auto"/>
            <w:vAlign w:val="bottom"/>
          </w:tcPr>
          <w:p w14:paraId="79D5E2D1" w14:textId="77777777" w:rsidR="00C5158A" w:rsidRPr="00C838FA" w:rsidRDefault="00C5158A" w:rsidP="000D313F">
            <w:pPr>
              <w:tabs>
                <w:tab w:val="decimal" w:pos="105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(165,858)</w:t>
            </w:r>
          </w:p>
        </w:tc>
      </w:tr>
      <w:tr w:rsidR="00C5158A" w:rsidRPr="003B65FB" w14:paraId="0F6DC20E" w14:textId="77777777" w:rsidTr="00E47B0D">
        <w:trPr>
          <w:trHeight w:val="114"/>
        </w:trPr>
        <w:tc>
          <w:tcPr>
            <w:tcW w:w="6551" w:type="dxa"/>
          </w:tcPr>
          <w:p w14:paraId="3EC68CCD" w14:textId="77777777" w:rsidR="00C5158A" w:rsidRPr="00C838FA" w:rsidRDefault="00C5158A" w:rsidP="000D313F">
            <w:pPr>
              <w:ind w:left="712" w:hanging="361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399" w:type="dxa"/>
            <w:vAlign w:val="bottom"/>
          </w:tcPr>
          <w:p w14:paraId="62145D73" w14:textId="77777777" w:rsidR="00C5158A" w:rsidRPr="00C838FA" w:rsidRDefault="00C5158A" w:rsidP="000D313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(24,959)</w:t>
            </w:r>
          </w:p>
        </w:tc>
        <w:tc>
          <w:tcPr>
            <w:tcW w:w="132" w:type="dxa"/>
            <w:vAlign w:val="bottom"/>
          </w:tcPr>
          <w:p w14:paraId="425201D5" w14:textId="77777777" w:rsidR="00C5158A" w:rsidRPr="00C838FA" w:rsidRDefault="00C5158A" w:rsidP="000D313F">
            <w:pPr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5F1D2849" w14:textId="77777777" w:rsidR="00C5158A" w:rsidRPr="00C838FA" w:rsidRDefault="00C5158A" w:rsidP="000D313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(1,214)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7C9F6589" w14:textId="77777777" w:rsidR="00C5158A" w:rsidRPr="00C838FA" w:rsidRDefault="00C5158A" w:rsidP="000D313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0A0743FD" w14:textId="77777777" w:rsidR="00C5158A" w:rsidRPr="00C838FA" w:rsidRDefault="00C5158A" w:rsidP="000D313F">
            <w:pPr>
              <w:tabs>
                <w:tab w:val="decimal" w:pos="87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104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53C80744" w14:textId="77777777" w:rsidR="00C5158A" w:rsidRPr="00C838FA" w:rsidRDefault="00C5158A" w:rsidP="000D313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shd w:val="clear" w:color="auto" w:fill="auto"/>
            <w:vAlign w:val="bottom"/>
          </w:tcPr>
          <w:p w14:paraId="3BCBAB0C" w14:textId="77777777" w:rsidR="00C5158A" w:rsidRPr="00C838FA" w:rsidRDefault="00C5158A" w:rsidP="000D313F">
            <w:pPr>
              <w:tabs>
                <w:tab w:val="decimal" w:pos="105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(26,069)</w:t>
            </w:r>
          </w:p>
        </w:tc>
      </w:tr>
      <w:tr w:rsidR="00C5158A" w:rsidRPr="003B65FB" w14:paraId="430C57DF" w14:textId="77777777" w:rsidTr="00E47B0D">
        <w:trPr>
          <w:trHeight w:val="114"/>
        </w:trPr>
        <w:tc>
          <w:tcPr>
            <w:tcW w:w="6551" w:type="dxa"/>
          </w:tcPr>
          <w:p w14:paraId="00BA4CA3" w14:textId="77777777" w:rsidR="00C5158A" w:rsidRPr="008345D6" w:rsidRDefault="00C5158A" w:rsidP="000D313F">
            <w:pPr>
              <w:ind w:left="712" w:hanging="361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2399" w:type="dxa"/>
            <w:vAlign w:val="bottom"/>
          </w:tcPr>
          <w:p w14:paraId="061AA983" w14:textId="77777777" w:rsidR="00C5158A" w:rsidRPr="00C838FA" w:rsidRDefault="00C5158A" w:rsidP="000D313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(148)</w:t>
            </w:r>
          </w:p>
        </w:tc>
        <w:tc>
          <w:tcPr>
            <w:tcW w:w="132" w:type="dxa"/>
            <w:vAlign w:val="bottom"/>
          </w:tcPr>
          <w:p w14:paraId="47E5C515" w14:textId="77777777" w:rsidR="00C5158A" w:rsidRPr="00C838FA" w:rsidRDefault="00C5158A" w:rsidP="000D313F">
            <w:pPr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54C68855" w14:textId="77777777" w:rsidR="00C5158A" w:rsidRPr="00C838FA" w:rsidRDefault="00C5158A" w:rsidP="000D313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(159)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5F690D54" w14:textId="77777777" w:rsidR="00C5158A" w:rsidRPr="00C838FA" w:rsidRDefault="00C5158A" w:rsidP="000D313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5C31314C" w14:textId="77777777" w:rsidR="00C5158A" w:rsidRPr="00C838FA" w:rsidRDefault="00C5158A" w:rsidP="000D313F">
            <w:pPr>
              <w:tabs>
                <w:tab w:val="decimal" w:pos="549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663D0C05" w14:textId="77777777" w:rsidR="00C5158A" w:rsidRPr="00C838FA" w:rsidRDefault="00C5158A" w:rsidP="000D313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shd w:val="clear" w:color="auto" w:fill="auto"/>
            <w:vAlign w:val="bottom"/>
          </w:tcPr>
          <w:p w14:paraId="4F030CBC" w14:textId="77777777" w:rsidR="00C5158A" w:rsidRPr="00C838FA" w:rsidRDefault="00C5158A" w:rsidP="000D313F">
            <w:pPr>
              <w:tabs>
                <w:tab w:val="decimal" w:pos="105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(307)</w:t>
            </w:r>
          </w:p>
        </w:tc>
      </w:tr>
      <w:tr w:rsidR="00C5158A" w:rsidRPr="003B65FB" w14:paraId="2471E0FE" w14:textId="77777777" w:rsidTr="00E47B0D">
        <w:trPr>
          <w:trHeight w:val="114"/>
        </w:trPr>
        <w:tc>
          <w:tcPr>
            <w:tcW w:w="6551" w:type="dxa"/>
          </w:tcPr>
          <w:p w14:paraId="4B93DC1B" w14:textId="77777777" w:rsidR="00C5158A" w:rsidRPr="00C838FA" w:rsidRDefault="00C5158A" w:rsidP="000D313F">
            <w:pPr>
              <w:ind w:left="712" w:hanging="361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99" w:type="dxa"/>
            <w:vAlign w:val="bottom"/>
          </w:tcPr>
          <w:p w14:paraId="026FC656" w14:textId="77777777" w:rsidR="00C5158A" w:rsidRPr="00C838FA" w:rsidRDefault="00C5158A" w:rsidP="000D313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(20,084)</w:t>
            </w:r>
          </w:p>
        </w:tc>
        <w:tc>
          <w:tcPr>
            <w:tcW w:w="132" w:type="dxa"/>
            <w:vAlign w:val="bottom"/>
          </w:tcPr>
          <w:p w14:paraId="15189282" w14:textId="77777777" w:rsidR="00C5158A" w:rsidRPr="00C838FA" w:rsidRDefault="00C5158A" w:rsidP="000D313F">
            <w:pPr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6AB940B8" w14:textId="77777777" w:rsidR="00C5158A" w:rsidRPr="00C838FA" w:rsidRDefault="00C5158A" w:rsidP="000D313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(2,785)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5FF4CC3A" w14:textId="77777777" w:rsidR="00C5158A" w:rsidRPr="00C838FA" w:rsidRDefault="00C5158A" w:rsidP="000D313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4D4BB0CD" w14:textId="77777777" w:rsidR="00C5158A" w:rsidRPr="00C838FA" w:rsidRDefault="00C5158A" w:rsidP="000D313F">
            <w:pPr>
              <w:tabs>
                <w:tab w:val="decimal" w:pos="87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15</w:t>
            </w:r>
            <w:r w:rsidRPr="00C838FA">
              <w:rPr>
                <w:rFonts w:ascii="Angsana New" w:eastAsia="Times New Roman" w:hAnsi="Angsana New" w:hint="cs"/>
                <w:sz w:val="26"/>
                <w:szCs w:val="26"/>
                <w:lang w:val="en-GB"/>
              </w:rPr>
              <w:t>,</w:t>
            </w: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780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6BCA793E" w14:textId="77777777" w:rsidR="00C5158A" w:rsidRPr="00C838FA" w:rsidRDefault="00C5158A" w:rsidP="000D313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shd w:val="clear" w:color="auto" w:fill="auto"/>
            <w:vAlign w:val="bottom"/>
          </w:tcPr>
          <w:p w14:paraId="519A3862" w14:textId="77777777" w:rsidR="00C5158A" w:rsidRPr="00C838FA" w:rsidRDefault="00C5158A" w:rsidP="000D313F">
            <w:pPr>
              <w:tabs>
                <w:tab w:val="decimal" w:pos="105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(7,089)</w:t>
            </w:r>
          </w:p>
        </w:tc>
      </w:tr>
      <w:tr w:rsidR="00C5158A" w:rsidRPr="003B65FB" w14:paraId="1C4F1FE4" w14:textId="77777777" w:rsidTr="00E47B0D">
        <w:trPr>
          <w:trHeight w:val="114"/>
        </w:trPr>
        <w:tc>
          <w:tcPr>
            <w:tcW w:w="6551" w:type="dxa"/>
          </w:tcPr>
          <w:p w14:paraId="3FD13E80" w14:textId="77777777" w:rsidR="00C5158A" w:rsidRPr="00C838FA" w:rsidRDefault="00C5158A" w:rsidP="000D313F">
            <w:pPr>
              <w:ind w:left="540" w:hanging="189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2399" w:type="dxa"/>
            <w:vAlign w:val="bottom"/>
          </w:tcPr>
          <w:p w14:paraId="59578040" w14:textId="77777777" w:rsidR="00C5158A" w:rsidRPr="00C838FA" w:rsidRDefault="00C5158A" w:rsidP="000D313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(2,488)</w:t>
            </w:r>
          </w:p>
        </w:tc>
        <w:tc>
          <w:tcPr>
            <w:tcW w:w="132" w:type="dxa"/>
            <w:vAlign w:val="bottom"/>
          </w:tcPr>
          <w:p w14:paraId="0CE00998" w14:textId="77777777" w:rsidR="00C5158A" w:rsidRPr="00C838FA" w:rsidRDefault="00C5158A" w:rsidP="000D313F">
            <w:pPr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09DCC6BE" w14:textId="77777777" w:rsidR="00C5158A" w:rsidRPr="00C838FA" w:rsidRDefault="00C5158A" w:rsidP="000D313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(4)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75C1152D" w14:textId="77777777" w:rsidR="00C5158A" w:rsidRPr="00C838FA" w:rsidRDefault="00C5158A" w:rsidP="000D313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0B565B5C" w14:textId="77777777" w:rsidR="00C5158A" w:rsidRPr="00C838FA" w:rsidRDefault="00C5158A" w:rsidP="000D313F">
            <w:pPr>
              <w:tabs>
                <w:tab w:val="decimal" w:pos="549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0AFB7D37" w14:textId="77777777" w:rsidR="00C5158A" w:rsidRPr="00C838FA" w:rsidRDefault="00C5158A" w:rsidP="000D313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shd w:val="clear" w:color="auto" w:fill="auto"/>
            <w:vAlign w:val="bottom"/>
          </w:tcPr>
          <w:p w14:paraId="6CFF6192" w14:textId="77777777" w:rsidR="00C5158A" w:rsidRPr="00C838FA" w:rsidRDefault="00C5158A" w:rsidP="000D313F">
            <w:pPr>
              <w:tabs>
                <w:tab w:val="decimal" w:pos="105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(2,492)</w:t>
            </w:r>
          </w:p>
        </w:tc>
      </w:tr>
      <w:tr w:rsidR="00C5158A" w:rsidRPr="003B65FB" w14:paraId="711F6134" w14:textId="77777777" w:rsidTr="00E47B0D">
        <w:trPr>
          <w:trHeight w:val="114"/>
        </w:trPr>
        <w:tc>
          <w:tcPr>
            <w:tcW w:w="6551" w:type="dxa"/>
          </w:tcPr>
          <w:p w14:paraId="22873F6D" w14:textId="77777777" w:rsidR="00C5158A" w:rsidRPr="00C838FA" w:rsidRDefault="00C5158A" w:rsidP="000D313F">
            <w:pPr>
              <w:ind w:left="1072" w:hanging="505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รวมค่าเสื่อมราคาสะสม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90B05" w14:textId="77777777" w:rsidR="00C5158A" w:rsidRPr="00C838FA" w:rsidRDefault="00C5158A" w:rsidP="000D313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(208,520)</w:t>
            </w:r>
          </w:p>
        </w:tc>
        <w:tc>
          <w:tcPr>
            <w:tcW w:w="132" w:type="dxa"/>
            <w:vAlign w:val="bottom"/>
          </w:tcPr>
          <w:p w14:paraId="3F48912A" w14:textId="77777777" w:rsidR="00C5158A" w:rsidRPr="00C838FA" w:rsidRDefault="00C5158A" w:rsidP="000D313F">
            <w:pPr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5C3A2" w14:textId="77777777" w:rsidR="00C5158A" w:rsidRPr="00C838FA" w:rsidRDefault="00C5158A" w:rsidP="000D313F">
            <w:pPr>
              <w:tabs>
                <w:tab w:val="decimal" w:pos="90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(9,179)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385F13B7" w14:textId="77777777" w:rsidR="00C5158A" w:rsidRPr="00C838FA" w:rsidRDefault="00C5158A" w:rsidP="000D313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4229B" w14:textId="77777777" w:rsidR="00C5158A" w:rsidRPr="00C838FA" w:rsidRDefault="00C5158A" w:rsidP="000D313F">
            <w:pPr>
              <w:tabs>
                <w:tab w:val="decimal" w:pos="870"/>
              </w:tabs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15</w:t>
            </w:r>
            <w:r w:rsidRPr="00C838FA">
              <w:rPr>
                <w:rFonts w:ascii="Angsana New" w:eastAsia="Times New Roman" w:hAnsi="Angsana New" w:hint="cs"/>
                <w:sz w:val="26"/>
                <w:szCs w:val="26"/>
                <w:lang w:val="en-GB"/>
              </w:rPr>
              <w:t>,</w:t>
            </w:r>
            <w:r w:rsidRPr="00C838FA">
              <w:rPr>
                <w:rFonts w:ascii="Angsana New" w:eastAsia="Times New Roman" w:hAnsi="Angsana New" w:hint="cs"/>
                <w:sz w:val="26"/>
                <w:szCs w:val="26"/>
              </w:rPr>
              <w:t>884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123066F5" w14:textId="77777777" w:rsidR="00C5158A" w:rsidRPr="00C838FA" w:rsidRDefault="00C5158A" w:rsidP="000D313F">
            <w:pPr>
              <w:tabs>
                <w:tab w:val="decimal" w:pos="714"/>
              </w:tabs>
              <w:ind w:left="-288" w:right="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A85E4" w14:textId="77777777" w:rsidR="00C5158A" w:rsidRPr="00C838FA" w:rsidRDefault="00C5158A" w:rsidP="000D313F">
            <w:pPr>
              <w:tabs>
                <w:tab w:val="decimal" w:pos="1050"/>
              </w:tabs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(201,815)</w:t>
            </w:r>
          </w:p>
        </w:tc>
      </w:tr>
      <w:tr w:rsidR="00C5158A" w:rsidRPr="003B65FB" w14:paraId="19207221" w14:textId="77777777" w:rsidTr="00E47B0D">
        <w:trPr>
          <w:trHeight w:val="114"/>
        </w:trPr>
        <w:tc>
          <w:tcPr>
            <w:tcW w:w="6551" w:type="dxa"/>
          </w:tcPr>
          <w:p w14:paraId="5BE0FEE0" w14:textId="77777777" w:rsidR="00C5158A" w:rsidRPr="00C838FA" w:rsidRDefault="00C5158A" w:rsidP="000D313F">
            <w:pPr>
              <w:ind w:left="532" w:hanging="352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รวมที่ดิน อาคารและอุปกรณ์</w:t>
            </w:r>
          </w:p>
        </w:tc>
        <w:tc>
          <w:tcPr>
            <w:tcW w:w="23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EC24C" w14:textId="77777777" w:rsidR="00C5158A" w:rsidRPr="00C838FA" w:rsidRDefault="00C5158A" w:rsidP="000D313F">
            <w:pPr>
              <w:tabs>
                <w:tab w:val="decimal" w:pos="1098"/>
              </w:tabs>
              <w:ind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b/>
                <w:bCs/>
                <w:sz w:val="26"/>
                <w:szCs w:val="26"/>
              </w:rPr>
              <w:t>212,299</w:t>
            </w:r>
          </w:p>
        </w:tc>
        <w:tc>
          <w:tcPr>
            <w:tcW w:w="132" w:type="dxa"/>
            <w:vAlign w:val="bottom"/>
          </w:tcPr>
          <w:p w14:paraId="2290BF2B" w14:textId="77777777" w:rsidR="00C5158A" w:rsidRPr="00C838FA" w:rsidRDefault="00C5158A" w:rsidP="000D313F">
            <w:pPr>
              <w:ind w:left="-288"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26029B21" w14:textId="77777777" w:rsidR="00C5158A" w:rsidRPr="00C838FA" w:rsidRDefault="00C5158A" w:rsidP="000D313F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" w:type="dxa"/>
            <w:shd w:val="clear" w:color="auto" w:fill="auto"/>
            <w:vAlign w:val="bottom"/>
          </w:tcPr>
          <w:p w14:paraId="4D0617E8" w14:textId="77777777" w:rsidR="00C5158A" w:rsidRPr="00C838FA" w:rsidRDefault="00C5158A" w:rsidP="000D313F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DCFEDBA" w14:textId="77777777" w:rsidR="00C5158A" w:rsidRPr="00C838FA" w:rsidRDefault="00C5158A" w:rsidP="000D313F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  <w:vAlign w:val="bottom"/>
          </w:tcPr>
          <w:p w14:paraId="2CDFFF98" w14:textId="77777777" w:rsidR="00C5158A" w:rsidRPr="00C838FA" w:rsidRDefault="00C5158A" w:rsidP="000D313F">
            <w:pPr>
              <w:tabs>
                <w:tab w:val="decimal" w:pos="714"/>
              </w:tabs>
              <w:ind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5D29FC" w14:textId="77777777" w:rsidR="00C5158A" w:rsidRPr="00C838FA" w:rsidRDefault="00C5158A" w:rsidP="000D313F">
            <w:pPr>
              <w:tabs>
                <w:tab w:val="decimal" w:pos="1050"/>
              </w:tabs>
              <w:ind w:right="9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838FA">
              <w:rPr>
                <w:rFonts w:ascii="Angsana New" w:hAnsi="Angsana New" w:hint="cs"/>
                <w:b/>
                <w:bCs/>
                <w:sz w:val="26"/>
                <w:szCs w:val="26"/>
              </w:rPr>
              <w:t>206,487</w:t>
            </w:r>
          </w:p>
        </w:tc>
      </w:tr>
      <w:tr w:rsidR="00C5158A" w:rsidRPr="003B65FB" w14:paraId="5B1B4985" w14:textId="77777777" w:rsidTr="00E47B0D">
        <w:trPr>
          <w:trHeight w:val="114"/>
        </w:trPr>
        <w:tc>
          <w:tcPr>
            <w:tcW w:w="6551" w:type="dxa"/>
          </w:tcPr>
          <w:p w14:paraId="0845EFDA" w14:textId="77777777" w:rsidR="00C5158A" w:rsidRPr="008345D6" w:rsidRDefault="00C5158A" w:rsidP="000D313F">
            <w:pPr>
              <w:ind w:left="532" w:hanging="352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ค่าเสื่อมราคาสำหรับปีสิ้นสุดวันที่ </w:t>
            </w:r>
            <w:r w:rsidRPr="00C838FA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8345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399" w:type="dxa"/>
          </w:tcPr>
          <w:p w14:paraId="7E0F424D" w14:textId="77777777" w:rsidR="00C5158A" w:rsidRPr="00C838FA" w:rsidRDefault="00C5158A" w:rsidP="000D313F">
            <w:pPr>
              <w:tabs>
                <w:tab w:val="decimal" w:pos="10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14:paraId="2A6F8873" w14:textId="77777777" w:rsidR="00C5158A" w:rsidRPr="00C838FA" w:rsidRDefault="00C5158A" w:rsidP="000D313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</w:tcPr>
          <w:p w14:paraId="13D25CA7" w14:textId="77777777" w:rsidR="00C5158A" w:rsidRPr="00C838FA" w:rsidRDefault="00C5158A" w:rsidP="000D313F">
            <w:pPr>
              <w:tabs>
                <w:tab w:val="decimal" w:pos="714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  <w:shd w:val="clear" w:color="auto" w:fill="auto"/>
          </w:tcPr>
          <w:p w14:paraId="083920FA" w14:textId="77777777" w:rsidR="00C5158A" w:rsidRPr="00C838FA" w:rsidRDefault="00C5158A" w:rsidP="000D313F">
            <w:pPr>
              <w:tabs>
                <w:tab w:val="decimal" w:pos="714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</w:tcPr>
          <w:p w14:paraId="12B2D40A" w14:textId="77777777" w:rsidR="00C5158A" w:rsidRPr="00C838FA" w:rsidRDefault="00C5158A" w:rsidP="000D313F">
            <w:pPr>
              <w:tabs>
                <w:tab w:val="decimal" w:pos="714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  <w:shd w:val="clear" w:color="auto" w:fill="auto"/>
          </w:tcPr>
          <w:p w14:paraId="717D4677" w14:textId="77777777" w:rsidR="00C5158A" w:rsidRPr="00C838FA" w:rsidRDefault="00C5158A" w:rsidP="000D313F">
            <w:pPr>
              <w:tabs>
                <w:tab w:val="decimal" w:pos="714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shd w:val="clear" w:color="auto" w:fill="auto"/>
          </w:tcPr>
          <w:p w14:paraId="6E054454" w14:textId="77777777" w:rsidR="00C5158A" w:rsidRPr="00C838FA" w:rsidRDefault="00C5158A" w:rsidP="000D313F">
            <w:pPr>
              <w:tabs>
                <w:tab w:val="decimal" w:pos="1050"/>
              </w:tabs>
              <w:ind w:right="-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158A" w:rsidRPr="003B65FB" w14:paraId="39BD719E" w14:textId="77777777" w:rsidTr="00E47B0D">
        <w:trPr>
          <w:trHeight w:val="114"/>
        </w:trPr>
        <w:tc>
          <w:tcPr>
            <w:tcW w:w="6551" w:type="dxa"/>
          </w:tcPr>
          <w:p w14:paraId="40E048A9" w14:textId="77777777" w:rsidR="00C5158A" w:rsidRPr="008345D6" w:rsidRDefault="00C5158A" w:rsidP="000D313F">
            <w:pPr>
              <w:ind w:left="532" w:hanging="352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345D6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399" w:type="dxa"/>
          </w:tcPr>
          <w:p w14:paraId="775050F6" w14:textId="77777777" w:rsidR="00C5158A" w:rsidRPr="00C838FA" w:rsidRDefault="00C5158A" w:rsidP="000D313F">
            <w:pPr>
              <w:tabs>
                <w:tab w:val="decimal" w:pos="10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14:paraId="5F3ED7D7" w14:textId="77777777" w:rsidR="00C5158A" w:rsidRPr="00C838FA" w:rsidRDefault="00C5158A" w:rsidP="000D313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</w:tcPr>
          <w:p w14:paraId="08EB314B" w14:textId="77777777" w:rsidR="00C5158A" w:rsidRPr="00C838FA" w:rsidRDefault="00C5158A" w:rsidP="000D313F">
            <w:pPr>
              <w:tabs>
                <w:tab w:val="decimal" w:pos="714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  <w:shd w:val="clear" w:color="auto" w:fill="auto"/>
          </w:tcPr>
          <w:p w14:paraId="41CECA16" w14:textId="77777777" w:rsidR="00C5158A" w:rsidRPr="00C838FA" w:rsidRDefault="00C5158A" w:rsidP="000D313F">
            <w:pPr>
              <w:tabs>
                <w:tab w:val="decimal" w:pos="714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</w:tcPr>
          <w:p w14:paraId="352B7E8B" w14:textId="77777777" w:rsidR="00C5158A" w:rsidRPr="00C838FA" w:rsidRDefault="00C5158A" w:rsidP="000D313F">
            <w:pPr>
              <w:tabs>
                <w:tab w:val="decimal" w:pos="714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5" w:type="dxa"/>
            <w:shd w:val="clear" w:color="auto" w:fill="auto"/>
          </w:tcPr>
          <w:p w14:paraId="60A25816" w14:textId="77777777" w:rsidR="00C5158A" w:rsidRPr="00C838FA" w:rsidRDefault="00C5158A" w:rsidP="000D313F">
            <w:pPr>
              <w:tabs>
                <w:tab w:val="decimal" w:pos="714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1A29AB" w14:textId="77777777" w:rsidR="00C5158A" w:rsidRPr="00C838FA" w:rsidRDefault="00C5158A" w:rsidP="000D313F">
            <w:pPr>
              <w:tabs>
                <w:tab w:val="decimal" w:pos="105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/>
                <w:sz w:val="26"/>
                <w:szCs w:val="26"/>
              </w:rPr>
              <w:t>(6,338)</w:t>
            </w:r>
          </w:p>
        </w:tc>
      </w:tr>
      <w:tr w:rsidR="00C5158A" w:rsidRPr="003B65FB" w14:paraId="43D3A52C" w14:textId="77777777" w:rsidTr="00E47B0D">
        <w:trPr>
          <w:trHeight w:val="114"/>
        </w:trPr>
        <w:tc>
          <w:tcPr>
            <w:tcW w:w="6551" w:type="dxa"/>
          </w:tcPr>
          <w:p w14:paraId="33BC94D7" w14:textId="77777777" w:rsidR="00C5158A" w:rsidRPr="008345D6" w:rsidRDefault="00C5158A" w:rsidP="000D313F">
            <w:pPr>
              <w:ind w:left="532" w:hanging="352"/>
              <w:contextualSpacing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838F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345D6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399" w:type="dxa"/>
          </w:tcPr>
          <w:p w14:paraId="64A6B8CC" w14:textId="77777777" w:rsidR="00C5158A" w:rsidRPr="00C838FA" w:rsidRDefault="00C5158A" w:rsidP="000D313F">
            <w:pPr>
              <w:tabs>
                <w:tab w:val="decimal" w:pos="10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14:paraId="6B0C48E4" w14:textId="77777777" w:rsidR="00C5158A" w:rsidRPr="00C838FA" w:rsidRDefault="00C5158A" w:rsidP="000D313F">
            <w:pPr>
              <w:ind w:left="-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</w:tcPr>
          <w:p w14:paraId="51554A6A" w14:textId="77777777" w:rsidR="00C5158A" w:rsidRPr="00C838FA" w:rsidRDefault="00C5158A" w:rsidP="000D313F">
            <w:pPr>
              <w:tabs>
                <w:tab w:val="decimal" w:pos="714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  <w:shd w:val="clear" w:color="auto" w:fill="auto"/>
          </w:tcPr>
          <w:p w14:paraId="50149A73" w14:textId="77777777" w:rsidR="00C5158A" w:rsidRPr="00C838FA" w:rsidRDefault="00C5158A" w:rsidP="000D313F">
            <w:pPr>
              <w:tabs>
                <w:tab w:val="decimal" w:pos="714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</w:tcPr>
          <w:p w14:paraId="417614BB" w14:textId="77777777" w:rsidR="00C5158A" w:rsidRPr="00C838FA" w:rsidRDefault="00C5158A" w:rsidP="000D313F">
            <w:pPr>
              <w:tabs>
                <w:tab w:val="decimal" w:pos="714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5" w:type="dxa"/>
            <w:shd w:val="clear" w:color="auto" w:fill="auto"/>
          </w:tcPr>
          <w:p w14:paraId="6A061370" w14:textId="77777777" w:rsidR="00C5158A" w:rsidRPr="00C838FA" w:rsidRDefault="00C5158A" w:rsidP="000D313F">
            <w:pPr>
              <w:tabs>
                <w:tab w:val="decimal" w:pos="714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2490CC" w14:textId="77777777" w:rsidR="00C5158A" w:rsidRPr="00C838FA" w:rsidRDefault="00C5158A" w:rsidP="000D313F">
            <w:pPr>
              <w:tabs>
                <w:tab w:val="decimal" w:pos="1050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38FA">
              <w:rPr>
                <w:rFonts w:ascii="Angsana New" w:hAnsi="Angsana New"/>
                <w:sz w:val="26"/>
                <w:szCs w:val="26"/>
              </w:rPr>
              <w:t>(9,179)</w:t>
            </w:r>
          </w:p>
        </w:tc>
      </w:tr>
    </w:tbl>
    <w:p w14:paraId="44C8B0E5" w14:textId="77777777" w:rsidR="00AA50DD" w:rsidRPr="008345D6" w:rsidRDefault="00AA50DD" w:rsidP="00C5158A">
      <w:pPr>
        <w:spacing w:before="120" w:after="120"/>
        <w:ind w:left="720" w:right="454"/>
        <w:jc w:val="both"/>
        <w:rPr>
          <w:rFonts w:ascii="Angsana New" w:hAnsi="Angsana New"/>
          <w:color w:val="000000"/>
          <w:spacing w:val="-2"/>
          <w:sz w:val="28"/>
        </w:rPr>
        <w:sectPr w:rsidR="00AA50DD" w:rsidRPr="008345D6" w:rsidSect="00D9003F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cols w:space="720"/>
          <w:docGrid w:linePitch="326"/>
        </w:sectPr>
      </w:pPr>
    </w:p>
    <w:p w14:paraId="29745244" w14:textId="02C4CF5B" w:rsidR="00C5158A" w:rsidRDefault="00C5158A" w:rsidP="005D57C5">
      <w:pPr>
        <w:spacing w:before="120" w:after="120"/>
        <w:ind w:left="720" w:right="4"/>
        <w:jc w:val="both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lastRenderedPageBreak/>
        <w:t>ณ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094C2A">
        <w:rPr>
          <w:rFonts w:ascii="Angsana New" w:hAnsi="Angsana New"/>
          <w:color w:val="000000"/>
          <w:spacing w:val="-2"/>
          <w:sz w:val="28"/>
          <w:lang w:val="en-GB"/>
        </w:rPr>
        <w:t xml:space="preserve">31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094C2A">
        <w:rPr>
          <w:rFonts w:ascii="Angsana New" w:hAnsi="Angsana New"/>
          <w:color w:val="000000"/>
          <w:spacing w:val="-2"/>
          <w:sz w:val="28"/>
          <w:lang w:val="en-GB"/>
        </w:rPr>
        <w:t xml:space="preserve">2563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และวันที่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094C2A">
        <w:rPr>
          <w:rFonts w:ascii="Angsana New" w:hAnsi="Angsana New"/>
          <w:color w:val="000000"/>
          <w:spacing w:val="-2"/>
          <w:sz w:val="28"/>
          <w:lang w:val="en-GB"/>
        </w:rPr>
        <w:t xml:space="preserve">31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094C2A">
        <w:rPr>
          <w:rFonts w:ascii="Angsana New" w:hAnsi="Angsana New"/>
          <w:color w:val="000000"/>
          <w:spacing w:val="-2"/>
          <w:sz w:val="28"/>
          <w:lang w:val="en-GB"/>
        </w:rPr>
        <w:t xml:space="preserve">2562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บริษัทและบริษัทย่อยได้นำที่ดินพร้อมสิ่งปลูกสร้างและเครื่องจักรมูลค่าสุทธิตามบัญชีจำนวนประมาณ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094C2A">
        <w:rPr>
          <w:rFonts w:ascii="Angsana New" w:hAnsi="Angsana New"/>
          <w:color w:val="000000"/>
          <w:spacing w:val="-2"/>
          <w:sz w:val="28"/>
          <w:lang w:val="en-GB"/>
        </w:rPr>
        <w:t xml:space="preserve">314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และ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094C2A">
        <w:rPr>
          <w:rFonts w:ascii="Angsana New" w:hAnsi="Angsana New"/>
          <w:color w:val="000000"/>
          <w:spacing w:val="-2"/>
          <w:sz w:val="28"/>
          <w:lang w:val="en-GB"/>
        </w:rPr>
        <w:t>341</w:t>
      </w:r>
      <w:r>
        <w:rPr>
          <w:rFonts w:ascii="Angsana New" w:hAnsi="Angsana New"/>
          <w:color w:val="000000"/>
          <w:spacing w:val="-2"/>
          <w:sz w:val="28"/>
          <w:lang w:val="en-GB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ตามลำดับ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โดยเป็นส่วนของงบการเงินเฉพาะกิจการจำนวน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094C2A">
        <w:rPr>
          <w:rFonts w:ascii="Angsana New" w:hAnsi="Angsana New"/>
          <w:color w:val="000000"/>
          <w:spacing w:val="-2"/>
          <w:sz w:val="28"/>
          <w:lang w:val="en-GB"/>
        </w:rPr>
        <w:t xml:space="preserve">173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และ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094C2A">
        <w:rPr>
          <w:rFonts w:ascii="Angsana New" w:hAnsi="Angsana New"/>
          <w:color w:val="000000"/>
          <w:spacing w:val="-2"/>
          <w:sz w:val="28"/>
          <w:lang w:val="en-GB"/>
        </w:rPr>
        <w:t xml:space="preserve">192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ตามลำดับ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เป็นหลักประกันวงเงินสินเชื่อเงินกู้ยืมระยะยาวที่ได้รับจากธนาคาร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ดูหมายเหตุ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D51108">
        <w:rPr>
          <w:rFonts w:ascii="Angsana New" w:hAnsi="Angsana New"/>
          <w:color w:val="000000"/>
          <w:spacing w:val="-2"/>
          <w:sz w:val="28"/>
        </w:rPr>
        <w:t>30</w:t>
      </w:r>
      <w:r w:rsidRPr="00094C2A">
        <w:rPr>
          <w:rFonts w:ascii="Angsana New" w:hAnsi="Angsana New"/>
          <w:color w:val="000000"/>
          <w:spacing w:val="-2"/>
          <w:sz w:val="28"/>
          <w:lang w:val="en-GB"/>
        </w:rPr>
        <w:t>)</w:t>
      </w:r>
    </w:p>
    <w:p w14:paraId="6E84C6E7" w14:textId="1C0CE930" w:rsidR="00C5158A" w:rsidRPr="003B65FB" w:rsidRDefault="00C5158A" w:rsidP="005D57C5">
      <w:pPr>
        <w:tabs>
          <w:tab w:val="left" w:pos="900"/>
          <w:tab w:val="left" w:pos="2160"/>
          <w:tab w:val="left" w:pos="2880"/>
        </w:tabs>
        <w:spacing w:after="120"/>
        <w:ind w:left="72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บริษัทและบริษัทย่อยได้จัดให้มีการประเมินราคาสินทรัพย์โดยผู้ประเมินราคาอิสระในปี</w:t>
      </w:r>
      <w:r w:rsidR="005D57C5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2563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ตามรายกลุ่มของสินทรัพย์ซึ่งเกณฑ์ที่ใช้ประเมินราคาสินทรัพย์มีดังนี้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</w:p>
    <w:p w14:paraId="76CF81B4" w14:textId="77777777" w:rsidR="00C5158A" w:rsidRPr="008345D6" w:rsidRDefault="00C5158A" w:rsidP="00EB6CB1">
      <w:pPr>
        <w:tabs>
          <w:tab w:val="left" w:pos="900"/>
          <w:tab w:val="left" w:pos="2160"/>
          <w:tab w:val="left" w:pos="2880"/>
        </w:tabs>
        <w:spacing w:after="120"/>
        <w:ind w:left="720"/>
        <w:jc w:val="both"/>
        <w:rPr>
          <w:rFonts w:ascii="Angsana New" w:hAnsi="Angsana New"/>
          <w:color w:val="000000"/>
          <w:spacing w:val="-2"/>
          <w:sz w:val="28"/>
          <w:cs/>
        </w:rPr>
      </w:pPr>
      <w:r w:rsidRPr="008345D6">
        <w:rPr>
          <w:rFonts w:ascii="Angsana New" w:hAnsi="Angsana New" w:hint="cs"/>
          <w:color w:val="000000"/>
          <w:spacing w:val="-2"/>
          <w:sz w:val="28"/>
        </w:rPr>
        <w:t xml:space="preserve">-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ที่ดินประเมินราคาโดยใช้วิธีเปรียบเทียบราคาตลาด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(Market </w:t>
      </w:r>
      <w:proofErr w:type="spellStart"/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Appraoch</w:t>
      </w:r>
      <w:proofErr w:type="spellEnd"/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)</w:t>
      </w:r>
    </w:p>
    <w:p w14:paraId="11AFC4EA" w14:textId="77777777" w:rsidR="00C5158A" w:rsidRPr="003B65FB" w:rsidRDefault="00C5158A" w:rsidP="00EB6CB1">
      <w:pPr>
        <w:tabs>
          <w:tab w:val="left" w:pos="900"/>
          <w:tab w:val="left" w:pos="2160"/>
          <w:tab w:val="left" w:pos="2880"/>
        </w:tabs>
        <w:spacing w:after="120"/>
        <w:ind w:left="720"/>
        <w:jc w:val="both"/>
        <w:rPr>
          <w:rFonts w:ascii="Angsana New" w:hAnsi="Angsana New"/>
          <w:color w:val="000000"/>
          <w:spacing w:val="-2"/>
          <w:sz w:val="28"/>
          <w:cs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</w:rPr>
        <w:t xml:space="preserve">-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อาคารและส่วนปรับปรุงอาคารประเมินราคาโดยใช้มูลค่าต้นทุน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(Cost </w:t>
      </w:r>
      <w:proofErr w:type="spellStart"/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Appraoch</w:t>
      </w:r>
      <w:proofErr w:type="spellEnd"/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)</w:t>
      </w:r>
    </w:p>
    <w:p w14:paraId="1F21F57D" w14:textId="6347FA27" w:rsidR="00C5158A" w:rsidRPr="003B65FB" w:rsidRDefault="00C5158A" w:rsidP="00EB6CB1">
      <w:pPr>
        <w:tabs>
          <w:tab w:val="left" w:pos="900"/>
          <w:tab w:val="left" w:pos="2160"/>
          <w:tab w:val="left" w:pos="2880"/>
        </w:tabs>
        <w:spacing w:after="120"/>
        <w:ind w:left="720"/>
        <w:jc w:val="both"/>
        <w:rPr>
          <w:rFonts w:ascii="Angsana New" w:hAnsi="Angsana New"/>
          <w:color w:val="000000"/>
          <w:spacing w:val="-2"/>
          <w:sz w:val="28"/>
          <w:lang w:val="en-GB"/>
        </w:rPr>
      </w:pPr>
      <w:r w:rsidRPr="003B65FB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หากบริษัทและบริษัทย่อยแสดงมูลค่าของที่ดิน อาคารและส่วนปรับปรุงอาคารดังกล่าวด้วยวิธีราคาทุน มูลค่าสุทธิตามบัญชี ณ วันที่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31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DA00B0">
        <w:rPr>
          <w:rFonts w:ascii="Angsana New" w:hAnsi="Angsana New"/>
          <w:color w:val="000000"/>
          <w:spacing w:val="-2"/>
          <w:sz w:val="28"/>
          <w:lang w:val="en-GB"/>
        </w:rPr>
        <w:t>3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และ</w:t>
      </w:r>
      <w:r w:rsidRPr="008345D6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="00DA00B0">
        <w:rPr>
          <w:rFonts w:ascii="Angsana New" w:hAnsi="Angsana New"/>
          <w:color w:val="000000"/>
          <w:spacing w:val="-2"/>
          <w:sz w:val="28"/>
          <w:lang w:val="en-GB"/>
        </w:rPr>
        <w:t>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จะเป็นดังนี้ </w:t>
      </w:r>
    </w:p>
    <w:tbl>
      <w:tblPr>
        <w:tblW w:w="846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610"/>
        <w:gridCol w:w="1260"/>
        <w:gridCol w:w="270"/>
        <w:gridCol w:w="1260"/>
        <w:gridCol w:w="270"/>
        <w:gridCol w:w="1350"/>
        <w:gridCol w:w="270"/>
        <w:gridCol w:w="1170"/>
      </w:tblGrid>
      <w:tr w:rsidR="00C5158A" w:rsidRPr="003B65FB" w14:paraId="4CE1F63A" w14:textId="77777777" w:rsidTr="005D57C5">
        <w:tc>
          <w:tcPr>
            <w:tcW w:w="2610" w:type="dxa"/>
          </w:tcPr>
          <w:p w14:paraId="74D383E4" w14:textId="77777777" w:rsidR="00C5158A" w:rsidRPr="003B65FB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7177A69B" w14:textId="77777777" w:rsidR="00C5158A" w:rsidRPr="003B65FB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163F6DFD" w14:textId="77777777" w:rsidR="00C5158A" w:rsidRPr="003B65FB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1A6B491F" w14:textId="77777777" w:rsidR="00C5158A" w:rsidRPr="003B65FB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20E0E54F" w14:textId="77777777" w:rsidR="00C5158A" w:rsidRPr="003B65FB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6EC9C044" w14:textId="77777777" w:rsidR="00C5158A" w:rsidRPr="003B65FB" w:rsidRDefault="00C5158A" w:rsidP="000D313F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 xml:space="preserve">: </w:t>
            </w:r>
            <w:r w:rsidRPr="008345D6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พันบาท</w:t>
            </w:r>
            <w:r w:rsidRPr="003B65FB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)</w:t>
            </w:r>
          </w:p>
        </w:tc>
      </w:tr>
      <w:tr w:rsidR="00C5158A" w:rsidRPr="003B65FB" w14:paraId="3EC098E2" w14:textId="77777777" w:rsidTr="005D57C5">
        <w:tc>
          <w:tcPr>
            <w:tcW w:w="2610" w:type="dxa"/>
          </w:tcPr>
          <w:p w14:paraId="13AFDCED" w14:textId="77777777" w:rsidR="00C5158A" w:rsidRPr="003B65FB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CBB1902" w14:textId="77777777" w:rsidR="00C5158A" w:rsidRPr="003B65FB" w:rsidRDefault="00C5158A" w:rsidP="000D313F">
            <w:pPr>
              <w:ind w:left="360" w:right="301"/>
              <w:jc w:val="center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BB4250" w14:textId="77777777" w:rsidR="00C5158A" w:rsidRPr="003B65FB" w:rsidRDefault="00C5158A" w:rsidP="000D313F">
            <w:pPr>
              <w:ind w:left="360" w:right="301"/>
              <w:jc w:val="center"/>
              <w:rPr>
                <w:rFonts w:ascii="Angsana New" w:hAnsi="Angsana New"/>
                <w:color w:val="000000"/>
                <w:spacing w:val="-2"/>
                <w:sz w:val="28"/>
                <w:cs/>
                <w:lang w:val="en-GB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AEBAFB4" w14:textId="77777777" w:rsidR="00C5158A" w:rsidRPr="003B65FB" w:rsidRDefault="00C5158A" w:rsidP="000D313F">
            <w:pPr>
              <w:ind w:left="360" w:right="301"/>
              <w:jc w:val="center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3B65FB" w14:paraId="017A9EF9" w14:textId="77777777" w:rsidTr="005D57C5">
        <w:tc>
          <w:tcPr>
            <w:tcW w:w="2610" w:type="dxa"/>
          </w:tcPr>
          <w:p w14:paraId="7DB5DFC1" w14:textId="77777777" w:rsidR="00C5158A" w:rsidRPr="003B65FB" w:rsidRDefault="00C5158A" w:rsidP="000D313F">
            <w:pPr>
              <w:ind w:left="36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55DE28" w14:textId="77777777" w:rsidR="00C5158A" w:rsidRPr="003B65FB" w:rsidRDefault="00C5158A" w:rsidP="000D313F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3885DE" w14:textId="77777777" w:rsidR="00C5158A" w:rsidRPr="003B65FB" w:rsidRDefault="00C5158A" w:rsidP="000D313F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744740" w14:textId="77777777" w:rsidR="00C5158A" w:rsidRPr="003B65FB" w:rsidRDefault="00C5158A" w:rsidP="000D313F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2562</w:t>
            </w:r>
          </w:p>
        </w:tc>
        <w:tc>
          <w:tcPr>
            <w:tcW w:w="270" w:type="dxa"/>
          </w:tcPr>
          <w:p w14:paraId="48DE4588" w14:textId="77777777" w:rsidR="00C5158A" w:rsidRPr="003B65FB" w:rsidRDefault="00C5158A" w:rsidP="000D313F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1E3FBC" w14:textId="77777777" w:rsidR="00C5158A" w:rsidRPr="003B65FB" w:rsidRDefault="00C5158A" w:rsidP="000D313F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2563</w:t>
            </w:r>
          </w:p>
        </w:tc>
        <w:tc>
          <w:tcPr>
            <w:tcW w:w="270" w:type="dxa"/>
          </w:tcPr>
          <w:p w14:paraId="2D7FD428" w14:textId="77777777" w:rsidR="00C5158A" w:rsidRPr="003B65FB" w:rsidRDefault="00C5158A" w:rsidP="000D313F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FAD99A" w14:textId="77777777" w:rsidR="00C5158A" w:rsidRPr="003B65FB" w:rsidRDefault="00C5158A" w:rsidP="000D313F">
            <w:pPr>
              <w:ind w:left="360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2562</w:t>
            </w:r>
          </w:p>
        </w:tc>
      </w:tr>
      <w:tr w:rsidR="00C5158A" w:rsidRPr="003B65FB" w14:paraId="6B17B884" w14:textId="77777777" w:rsidTr="005D57C5">
        <w:tc>
          <w:tcPr>
            <w:tcW w:w="2610" w:type="dxa"/>
            <w:shd w:val="clear" w:color="auto" w:fill="auto"/>
          </w:tcPr>
          <w:p w14:paraId="58316882" w14:textId="77777777" w:rsidR="00C5158A" w:rsidRPr="003B65FB" w:rsidRDefault="00C5158A" w:rsidP="000D313F">
            <w:pPr>
              <w:ind w:left="-34"/>
              <w:jc w:val="thaiDistribute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8329F3" w14:textId="77777777" w:rsidR="00C5158A" w:rsidRPr="007A3FE5" w:rsidRDefault="00C5158A" w:rsidP="000D313F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7A3FE5"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  <w:t>77,659</w:t>
            </w:r>
          </w:p>
        </w:tc>
        <w:tc>
          <w:tcPr>
            <w:tcW w:w="270" w:type="dxa"/>
            <w:shd w:val="clear" w:color="auto" w:fill="auto"/>
          </w:tcPr>
          <w:p w14:paraId="14ED5C12" w14:textId="77777777" w:rsidR="00C5158A" w:rsidRPr="007A3FE5" w:rsidRDefault="00C5158A" w:rsidP="000D313F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F1DDB3" w14:textId="77777777" w:rsidR="00C5158A" w:rsidRPr="003B65FB" w:rsidRDefault="00C5158A" w:rsidP="000D313F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09D320F4" w14:textId="77777777" w:rsidR="00C5158A" w:rsidRPr="003B65FB" w:rsidRDefault="00C5158A" w:rsidP="000D313F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3A3ED1D" w14:textId="77777777" w:rsidR="00C5158A" w:rsidRPr="003B65FB" w:rsidRDefault="00C5158A" w:rsidP="000D313F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pacing w:val="-2"/>
                <w:sz w:val="28"/>
              </w:rPr>
              <w:t>67,200</w:t>
            </w:r>
          </w:p>
        </w:tc>
        <w:tc>
          <w:tcPr>
            <w:tcW w:w="270" w:type="dxa"/>
          </w:tcPr>
          <w:p w14:paraId="42CC150D" w14:textId="77777777" w:rsidR="00C5158A" w:rsidRPr="003B65FB" w:rsidRDefault="00C5158A" w:rsidP="000D313F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A50714F" w14:textId="77777777" w:rsidR="00C5158A" w:rsidRPr="003B65FB" w:rsidRDefault="00C5158A" w:rsidP="000D313F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-</w:t>
            </w:r>
          </w:p>
        </w:tc>
      </w:tr>
      <w:tr w:rsidR="00C5158A" w:rsidRPr="003B65FB" w14:paraId="0036FA35" w14:textId="77777777" w:rsidTr="005D57C5">
        <w:tc>
          <w:tcPr>
            <w:tcW w:w="2610" w:type="dxa"/>
            <w:shd w:val="clear" w:color="auto" w:fill="auto"/>
          </w:tcPr>
          <w:p w14:paraId="080E9179" w14:textId="77777777" w:rsidR="00C5158A" w:rsidRPr="008345D6" w:rsidRDefault="00C5158A" w:rsidP="000D313F">
            <w:pPr>
              <w:ind w:left="-34"/>
              <w:jc w:val="thaiDistribute"/>
              <w:rPr>
                <w:rFonts w:ascii="Angsana New" w:hAnsi="Angsana New"/>
                <w:color w:val="000000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31EF89A1" w14:textId="77777777" w:rsidR="00C5158A" w:rsidRPr="007A3FE5" w:rsidRDefault="00C5158A" w:rsidP="00DA00B0">
            <w:pPr>
              <w:ind w:left="360" w:right="-130"/>
              <w:jc w:val="center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7A3FE5"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  <w:t>186,337</w:t>
            </w:r>
          </w:p>
        </w:tc>
        <w:tc>
          <w:tcPr>
            <w:tcW w:w="270" w:type="dxa"/>
            <w:shd w:val="clear" w:color="auto" w:fill="auto"/>
          </w:tcPr>
          <w:p w14:paraId="4D7FA195" w14:textId="77777777" w:rsidR="00C5158A" w:rsidRPr="007A3FE5" w:rsidRDefault="00C5158A" w:rsidP="000D313F">
            <w:pPr>
              <w:ind w:left="360"/>
              <w:jc w:val="center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4669E88" w14:textId="77777777" w:rsidR="00C5158A" w:rsidRPr="003B65FB" w:rsidRDefault="00C5158A" w:rsidP="000D313F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FDC933B" w14:textId="77777777" w:rsidR="00C5158A" w:rsidRDefault="00C5158A" w:rsidP="000D313F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C0937BE" w14:textId="77777777" w:rsidR="00C5158A" w:rsidRPr="008345D6" w:rsidRDefault="00C5158A" w:rsidP="000D313F">
            <w:pPr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  <w:t>75,687</w:t>
            </w:r>
          </w:p>
        </w:tc>
        <w:tc>
          <w:tcPr>
            <w:tcW w:w="270" w:type="dxa"/>
          </w:tcPr>
          <w:p w14:paraId="78AC50C8" w14:textId="77777777" w:rsidR="00C5158A" w:rsidRPr="003B65FB" w:rsidRDefault="00C5158A" w:rsidP="000D313F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5A403EB" w14:textId="77777777" w:rsidR="00C5158A" w:rsidRPr="003B65FB" w:rsidRDefault="00C5158A" w:rsidP="000D313F">
            <w:pPr>
              <w:tabs>
                <w:tab w:val="decimal" w:pos="884"/>
              </w:tabs>
              <w:ind w:left="360"/>
              <w:jc w:val="right"/>
              <w:rPr>
                <w:rFonts w:ascii="Angsana New" w:hAnsi="Angsana New"/>
                <w:color w:val="000000"/>
                <w:spacing w:val="-2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color w:val="000000"/>
                <w:spacing w:val="-2"/>
                <w:sz w:val="28"/>
                <w:lang w:val="en-GB"/>
              </w:rPr>
              <w:t>-</w:t>
            </w:r>
          </w:p>
        </w:tc>
      </w:tr>
    </w:tbl>
    <w:p w14:paraId="582980B2" w14:textId="5BD546AC" w:rsidR="00C5158A" w:rsidRDefault="00C5158A" w:rsidP="005D57C5">
      <w:pPr>
        <w:spacing w:before="120" w:after="120"/>
        <w:ind w:left="720" w:right="4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ณ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313902">
        <w:rPr>
          <w:rFonts w:ascii="Angsana New" w:hAnsi="Angsana New"/>
          <w:color w:val="000000"/>
          <w:spacing w:val="-2"/>
          <w:sz w:val="28"/>
          <w:lang w:val="en-GB"/>
        </w:rPr>
        <w:t xml:space="preserve">31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313902">
        <w:rPr>
          <w:rFonts w:ascii="Angsana New" w:hAnsi="Angsana New"/>
          <w:color w:val="000000"/>
          <w:spacing w:val="-2"/>
          <w:sz w:val="28"/>
          <w:lang w:val="en-GB"/>
        </w:rPr>
        <w:t xml:space="preserve">2563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บริษัทและบริษัทย่อยมียอดคงเหลือของยานพาหนะซึ่งได้มาภายใต้สัญญาเช่าทางการเงิน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โดยมีมูลค่าสุทธิตามบัญชีเป็นจำนวนเงิน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313902">
        <w:rPr>
          <w:rFonts w:ascii="Angsana New" w:hAnsi="Angsana New"/>
          <w:color w:val="000000"/>
          <w:spacing w:val="-2"/>
          <w:sz w:val="28"/>
          <w:lang w:val="en-GB"/>
        </w:rPr>
        <w:t xml:space="preserve">6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งบการเงินเฉพาะกิจการ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: </w:t>
      </w:r>
      <w:r w:rsidRPr="00313902">
        <w:rPr>
          <w:rFonts w:ascii="Angsana New" w:hAnsi="Angsana New"/>
          <w:color w:val="000000"/>
          <w:spacing w:val="-2"/>
          <w:sz w:val="28"/>
          <w:lang w:val="en-GB"/>
        </w:rPr>
        <w:t xml:space="preserve">4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>) (</w:t>
      </w:r>
      <w:r w:rsidRPr="00313902">
        <w:rPr>
          <w:rFonts w:ascii="Angsana New" w:hAnsi="Angsana New"/>
          <w:color w:val="000000"/>
          <w:spacing w:val="-2"/>
          <w:sz w:val="28"/>
          <w:lang w:val="en-GB"/>
        </w:rPr>
        <w:t xml:space="preserve">2562: 11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5D57C5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        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>(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งบการเงินเฉพาะกิจการ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: </w:t>
      </w:r>
      <w:r w:rsidRPr="00313902">
        <w:rPr>
          <w:rFonts w:ascii="Angsana New" w:hAnsi="Angsana New"/>
          <w:color w:val="000000"/>
          <w:spacing w:val="-2"/>
          <w:sz w:val="28"/>
          <w:lang w:val="en-GB"/>
        </w:rPr>
        <w:t xml:space="preserve">10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>)</w:t>
      </w:r>
    </w:p>
    <w:p w14:paraId="4B3B0468" w14:textId="77777777" w:rsidR="00C5158A" w:rsidRDefault="00C5158A" w:rsidP="005D57C5">
      <w:pPr>
        <w:spacing w:before="120" w:after="120"/>
        <w:ind w:left="720" w:right="4"/>
        <w:jc w:val="thaiDistribute"/>
        <w:rPr>
          <w:rFonts w:ascii="Angsana New" w:hAnsi="Angsana New"/>
          <w:color w:val="000000"/>
          <w:spacing w:val="-2"/>
          <w:sz w:val="28"/>
          <w:highlight w:val="yellow"/>
          <w:lang w:val="en-GB"/>
        </w:rPr>
        <w:sectPr w:rsidR="00C5158A" w:rsidSect="00D9003F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26"/>
        </w:sect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ณ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313902">
        <w:rPr>
          <w:rFonts w:ascii="Angsana New" w:hAnsi="Angsana New"/>
          <w:color w:val="000000"/>
          <w:spacing w:val="-2"/>
          <w:sz w:val="28"/>
          <w:lang w:val="en-GB"/>
        </w:rPr>
        <w:t xml:space="preserve">31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313902">
        <w:rPr>
          <w:rFonts w:ascii="Angsana New" w:hAnsi="Angsana New"/>
          <w:color w:val="000000"/>
          <w:spacing w:val="-2"/>
          <w:sz w:val="28"/>
          <w:lang w:val="en-GB"/>
        </w:rPr>
        <w:t xml:space="preserve">2563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บริษัทและบริษัทย่อยมีอาคารและอุปกรณ์จำนวนหนึ่งซึ่งตัดค่าเสื่อมราคาหมดแล้วแต่ยังใช้งานอยู่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313902">
        <w:rPr>
          <w:rFonts w:ascii="Angsana New" w:hAnsi="Angsana New"/>
          <w:color w:val="000000"/>
          <w:spacing w:val="-2"/>
          <w:sz w:val="28"/>
          <w:lang w:val="en-GB"/>
        </w:rPr>
        <w:t xml:space="preserve">304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313902">
        <w:rPr>
          <w:rFonts w:ascii="Angsana New" w:hAnsi="Angsana New"/>
          <w:color w:val="000000"/>
          <w:spacing w:val="-2"/>
          <w:sz w:val="28"/>
          <w:lang w:val="en-GB"/>
        </w:rPr>
        <w:t xml:space="preserve">2562: 143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>) (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งบการเงินเฉพาะกิจการ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: </w:t>
      </w:r>
      <w:r w:rsidRPr="00313902">
        <w:rPr>
          <w:rFonts w:ascii="Angsana New" w:hAnsi="Angsana New"/>
          <w:color w:val="000000"/>
          <w:spacing w:val="-2"/>
          <w:sz w:val="28"/>
          <w:lang w:val="en-GB"/>
        </w:rPr>
        <w:t xml:space="preserve">264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 xml:space="preserve"> (</w:t>
      </w:r>
      <w:r w:rsidRPr="00313902">
        <w:rPr>
          <w:rFonts w:ascii="Angsana New" w:hAnsi="Angsana New"/>
          <w:color w:val="000000"/>
          <w:spacing w:val="-2"/>
          <w:sz w:val="28"/>
          <w:lang w:val="en-GB"/>
        </w:rPr>
        <w:t xml:space="preserve">2562: 67.50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  <w:r w:rsidRPr="008345D6">
        <w:rPr>
          <w:rFonts w:ascii="Angsana New" w:hAnsi="Angsana New"/>
          <w:color w:val="000000"/>
          <w:spacing w:val="-2"/>
          <w:sz w:val="28"/>
          <w:cs/>
        </w:rPr>
        <w:t>)</w:t>
      </w:r>
    </w:p>
    <w:p w14:paraId="605B5F6D" w14:textId="77777777" w:rsidR="00C5158A" w:rsidRPr="006F64A1" w:rsidRDefault="00C5158A" w:rsidP="00C5158A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สินทรัพย์สิทธิการใช้</w:t>
      </w:r>
    </w:p>
    <w:p w14:paraId="2C68B6EF" w14:textId="77777777" w:rsidR="00C5158A" w:rsidRPr="003B65FB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B65FB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รายการเปลี่ยนแปลงของบัญชีสินทรัพย์สิทธิการใช้</w:t>
      </w:r>
      <w:r w:rsidRPr="003B65FB">
        <w:rPr>
          <w:rFonts w:ascii="Angsana New" w:hAnsi="Angsana New" w:hint="cs"/>
          <w:sz w:val="28"/>
          <w:cs/>
          <w:lang w:val="en-GB"/>
        </w:rPr>
        <w:t>สำหรับปีสิ้นสุดวันที่</w:t>
      </w:r>
      <w:r w:rsidRPr="003B65FB">
        <w:rPr>
          <w:rFonts w:ascii="Angsana New" w:hAnsi="Angsana New" w:hint="cs"/>
          <w:sz w:val="28"/>
          <w:lang w:val="en-GB"/>
        </w:rPr>
        <w:t xml:space="preserve"> </w:t>
      </w:r>
      <w:r w:rsidRPr="003B65FB">
        <w:rPr>
          <w:rFonts w:ascii="Angsana New" w:hAnsi="Angsana New" w:hint="cs"/>
          <w:sz w:val="28"/>
        </w:rPr>
        <w:t>31</w:t>
      </w:r>
      <w:r w:rsidRPr="008345D6">
        <w:rPr>
          <w:rFonts w:ascii="Angsana New" w:hAnsi="Angsana New" w:hint="cs"/>
          <w:sz w:val="28"/>
          <w:cs/>
        </w:rPr>
        <w:t xml:space="preserve"> ธันวาคม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2563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แบ่งตามประเภทสินทรัพย์สรุปได้ดังนี้</w:t>
      </w:r>
    </w:p>
    <w:tbl>
      <w:tblPr>
        <w:tblW w:w="990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0"/>
        <w:gridCol w:w="180"/>
        <w:gridCol w:w="1620"/>
        <w:gridCol w:w="90"/>
        <w:gridCol w:w="810"/>
        <w:gridCol w:w="90"/>
        <w:gridCol w:w="810"/>
        <w:gridCol w:w="90"/>
        <w:gridCol w:w="990"/>
        <w:gridCol w:w="90"/>
        <w:gridCol w:w="1336"/>
        <w:gridCol w:w="14"/>
      </w:tblGrid>
      <w:tr w:rsidR="00C5158A" w:rsidRPr="003B65FB" w14:paraId="576EFD6E" w14:textId="77777777" w:rsidTr="009D4369">
        <w:trPr>
          <w:trHeight w:val="144"/>
        </w:trPr>
        <w:tc>
          <w:tcPr>
            <w:tcW w:w="2520" w:type="dxa"/>
          </w:tcPr>
          <w:p w14:paraId="483EBC9A" w14:textId="77777777" w:rsidR="00C5158A" w:rsidRPr="003B65FB" w:rsidRDefault="00C5158A" w:rsidP="000D313F">
            <w:pPr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29D62841" w14:textId="77777777" w:rsidR="00C5158A" w:rsidRPr="00442C31" w:rsidRDefault="00C5158A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7D303F5" w14:textId="77777777" w:rsidR="00C5158A" w:rsidRPr="00442C31" w:rsidRDefault="00C5158A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154B8647" w14:textId="77777777" w:rsidR="00C5158A" w:rsidRPr="00442C31" w:rsidRDefault="00C5158A" w:rsidP="000D313F">
            <w:pPr>
              <w:tabs>
                <w:tab w:val="left" w:pos="390"/>
              </w:tabs>
              <w:contextualSpacing/>
              <w:rPr>
                <w:rFonts w:ascii="Angsana New" w:hAnsi="Angsana New"/>
                <w:sz w:val="28"/>
              </w:rPr>
            </w:pPr>
            <w:r w:rsidRPr="00442C31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90" w:type="dxa"/>
          </w:tcPr>
          <w:p w14:paraId="0D6B1515" w14:textId="77777777" w:rsidR="00C5158A" w:rsidRPr="00442C31" w:rsidRDefault="00C5158A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60147E73" w14:textId="77777777" w:rsidR="00C5158A" w:rsidRPr="00442C31" w:rsidRDefault="00C5158A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D43E7FC" w14:textId="77777777" w:rsidR="00C5158A" w:rsidRPr="00442C31" w:rsidRDefault="00C5158A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012758BC" w14:textId="77777777" w:rsidR="00C5158A" w:rsidRPr="00442C31" w:rsidRDefault="00C5158A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D83E1E3" w14:textId="77777777" w:rsidR="00C5158A" w:rsidRPr="00442C31" w:rsidRDefault="00C5158A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77DA725" w14:textId="77777777" w:rsidR="00C5158A" w:rsidRPr="00442C31" w:rsidRDefault="00C5158A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A82080A" w14:textId="77777777" w:rsidR="00C5158A" w:rsidRPr="00442C31" w:rsidRDefault="00C5158A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097B3A0F" w14:textId="77777777" w:rsidR="00C5158A" w:rsidRPr="00442C31" w:rsidRDefault="00C5158A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  <w:r w:rsidRPr="00442C31">
              <w:rPr>
                <w:rFonts w:ascii="Angsana New" w:hAnsi="Angsana New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8345D6">
              <w:rPr>
                <w:rFonts w:ascii="Angsana New" w:hAnsi="Angsana New"/>
                <w:sz w:val="28"/>
                <w:cs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8345D6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C5158A" w:rsidRPr="003B65FB" w14:paraId="28B927F4" w14:textId="77777777" w:rsidTr="009D4369">
        <w:trPr>
          <w:gridAfter w:val="1"/>
          <w:wAfter w:w="14" w:type="dxa"/>
          <w:trHeight w:val="144"/>
        </w:trPr>
        <w:tc>
          <w:tcPr>
            <w:tcW w:w="2520" w:type="dxa"/>
          </w:tcPr>
          <w:p w14:paraId="57FD56B3" w14:textId="77777777" w:rsidR="00C5158A" w:rsidRPr="003B65FB" w:rsidRDefault="00C5158A" w:rsidP="000D313F">
            <w:pPr>
              <w:ind w:left="532" w:firstLine="8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366" w:type="dxa"/>
            <w:gridSpan w:val="11"/>
            <w:tcBorders>
              <w:bottom w:val="single" w:sz="4" w:space="0" w:color="auto"/>
            </w:tcBorders>
          </w:tcPr>
          <w:p w14:paraId="2CF406E4" w14:textId="77777777" w:rsidR="00C5158A" w:rsidRPr="008345D6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C5158A" w:rsidRPr="003B65FB" w14:paraId="39A5B2B9" w14:textId="77777777" w:rsidTr="009D4369">
        <w:trPr>
          <w:trHeight w:val="144"/>
        </w:trPr>
        <w:tc>
          <w:tcPr>
            <w:tcW w:w="2520" w:type="dxa"/>
          </w:tcPr>
          <w:p w14:paraId="623E8E49" w14:textId="77777777" w:rsidR="00C5158A" w:rsidRPr="003B65FB" w:rsidRDefault="00C5158A" w:rsidP="000D313F">
            <w:pPr>
              <w:ind w:left="532" w:firstLine="8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4E56DC6" w14:textId="50AA2935" w:rsidR="00C5158A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ยอดยกมา </w:t>
            </w:r>
            <w:r>
              <w:rPr>
                <w:rFonts w:ascii="Angsana New" w:hAnsi="Angsana New"/>
                <w:sz w:val="28"/>
              </w:rPr>
              <w:t xml:space="preserve">  </w:t>
            </w:r>
            <w:r w:rsidR="00101F23" w:rsidRPr="008345D6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B103F2" w14:textId="77777777" w:rsidR="00C5158A" w:rsidRPr="008345D6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42C31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442C31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80" w:type="dxa"/>
          </w:tcPr>
          <w:p w14:paraId="61F12B89" w14:textId="77777777" w:rsidR="00C5158A" w:rsidRPr="00442C31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55394DB" w14:textId="664C1F5C" w:rsidR="00C5158A" w:rsidRPr="00442C31" w:rsidRDefault="00C5158A" w:rsidP="009D4369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ผลกระทบจากมาตรฐานกา</w:t>
            </w:r>
            <w:r w:rsidR="009D4369" w:rsidRPr="008345D6">
              <w:rPr>
                <w:rFonts w:ascii="Angsana New" w:hAnsi="Angsana New" w:hint="cs"/>
                <w:sz w:val="28"/>
                <w:cs/>
              </w:rPr>
              <w:t>ร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รายงานทางการเงินฉบับที่ </w:t>
            </w:r>
            <w:r w:rsidRPr="00442C31">
              <w:rPr>
                <w:rFonts w:ascii="Angsana New" w:hAnsi="Angsana New" w:hint="cs"/>
                <w:sz w:val="28"/>
              </w:rPr>
              <w:t>16</w:t>
            </w:r>
          </w:p>
        </w:tc>
        <w:tc>
          <w:tcPr>
            <w:tcW w:w="90" w:type="dxa"/>
          </w:tcPr>
          <w:p w14:paraId="22828295" w14:textId="77777777" w:rsidR="00C5158A" w:rsidRPr="00442C31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3D84CB3" w14:textId="77777777" w:rsidR="00C5158A" w:rsidRPr="00442C31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C0315D8" w14:textId="77777777" w:rsidR="00C5158A" w:rsidRPr="00442C31" w:rsidRDefault="00C5158A" w:rsidP="000D313F">
            <w:pPr>
              <w:ind w:left="-198" w:firstLine="468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D69B664" w14:textId="77777777" w:rsidR="00C5158A" w:rsidRPr="00442C31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ลดลง)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B86F9A4" w14:textId="77777777" w:rsidR="00C5158A" w:rsidRPr="00442C31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423BDDB" w14:textId="77777777" w:rsidR="00C5158A" w:rsidRPr="00442C31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โอนเข้า</w:t>
            </w:r>
            <w:r w:rsidRPr="008345D6">
              <w:rPr>
                <w:rFonts w:ascii="Angsana New" w:hAnsi="Angsana New"/>
                <w:sz w:val="28"/>
                <w:cs/>
              </w:rPr>
              <w:t xml:space="preserve"> (</w:t>
            </w:r>
            <w:r w:rsidRPr="008345D6">
              <w:rPr>
                <w:rFonts w:ascii="Angsana New" w:hAnsi="Angsana New" w:hint="cs"/>
                <w:sz w:val="28"/>
                <w:cs/>
              </w:rPr>
              <w:t>โอนออก</w:t>
            </w:r>
            <w:r w:rsidRPr="008345D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3733A8" w14:textId="77777777" w:rsidR="00C5158A" w:rsidRPr="00442C31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5773F" w14:textId="77777777" w:rsidR="00C5158A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6C7C5CBD" w14:textId="77777777" w:rsidR="00C5158A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FEA8FC" w14:textId="77777777" w:rsidR="00C5158A" w:rsidRPr="00442C31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42C31">
              <w:rPr>
                <w:rFonts w:ascii="Angsana New" w:hAnsi="Angsana New" w:hint="cs"/>
                <w:sz w:val="28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442C31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</w:tr>
      <w:tr w:rsidR="00C5158A" w:rsidRPr="003B65FB" w14:paraId="04DDB53A" w14:textId="77777777" w:rsidTr="009D4369">
        <w:trPr>
          <w:trHeight w:val="144"/>
        </w:trPr>
        <w:tc>
          <w:tcPr>
            <w:tcW w:w="2520" w:type="dxa"/>
          </w:tcPr>
          <w:p w14:paraId="24C641B2" w14:textId="77777777" w:rsidR="00C5158A" w:rsidRPr="008345D6" w:rsidRDefault="00C5158A" w:rsidP="009D4369">
            <w:pPr>
              <w:ind w:left="270" w:hanging="178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260" w:type="dxa"/>
          </w:tcPr>
          <w:p w14:paraId="64D2FF03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D8DFC85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1B1D3969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B30225F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10A37D51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B0B47FE" w14:textId="77777777" w:rsidR="00C5158A" w:rsidRPr="003B65FB" w:rsidRDefault="00C5158A" w:rsidP="000D313F">
            <w:pPr>
              <w:ind w:left="-198" w:firstLine="468"/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0" w:type="dxa"/>
          </w:tcPr>
          <w:p w14:paraId="2AD5C4A0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5E4F096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AEE88C1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C011AEC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gridSpan w:val="2"/>
          </w:tcPr>
          <w:p w14:paraId="61729C29" w14:textId="77777777" w:rsidR="00C5158A" w:rsidRPr="003B65FB" w:rsidRDefault="00C5158A" w:rsidP="000D313F">
            <w:pPr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5158A" w:rsidRPr="003B65FB" w14:paraId="3C9C60BA" w14:textId="77777777" w:rsidTr="009D4369">
        <w:trPr>
          <w:trHeight w:val="144"/>
        </w:trPr>
        <w:tc>
          <w:tcPr>
            <w:tcW w:w="2520" w:type="dxa"/>
          </w:tcPr>
          <w:p w14:paraId="487E2DDD" w14:textId="77777777" w:rsidR="00C5158A" w:rsidRPr="008345D6" w:rsidRDefault="00C5158A" w:rsidP="009D4369">
            <w:pPr>
              <w:ind w:left="182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</w:tcPr>
          <w:p w14:paraId="2BB24F2D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72944DA8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3E741DD8" w14:textId="77777777" w:rsidR="00C5158A" w:rsidRPr="008345D6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C11204">
              <w:rPr>
                <w:rFonts w:ascii="Angsana New" w:hAnsi="Angsana New"/>
                <w:sz w:val="28"/>
              </w:rPr>
              <w:t>221,872</w:t>
            </w:r>
          </w:p>
        </w:tc>
        <w:tc>
          <w:tcPr>
            <w:tcW w:w="90" w:type="dxa"/>
          </w:tcPr>
          <w:p w14:paraId="07A9AC08" w14:textId="77777777" w:rsidR="00C5158A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396A1A" w14:textId="77777777" w:rsidR="00C5158A" w:rsidRPr="008345D6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A82DF5" w14:textId="77777777" w:rsidR="00C5158A" w:rsidRPr="003B65FB" w:rsidRDefault="00C5158A" w:rsidP="000D313F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AF7C08E" w14:textId="77777777" w:rsidR="00C5158A" w:rsidRPr="008345D6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A2FC67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0B9B5CA" w14:textId="77777777" w:rsidR="00C5158A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2F7FCCF7" w14:textId="77777777" w:rsidR="00C5158A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gridSpan w:val="2"/>
          </w:tcPr>
          <w:p w14:paraId="54E6FD9D" w14:textId="77777777" w:rsidR="00C5158A" w:rsidRPr="008345D6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1204">
              <w:rPr>
                <w:rFonts w:ascii="Angsana New" w:hAnsi="Angsana New"/>
                <w:sz w:val="28"/>
              </w:rPr>
              <w:t>221,872</w:t>
            </w:r>
          </w:p>
        </w:tc>
      </w:tr>
      <w:tr w:rsidR="00C5158A" w:rsidRPr="003B65FB" w14:paraId="7C8D73E2" w14:textId="77777777" w:rsidTr="009D4369">
        <w:trPr>
          <w:trHeight w:val="144"/>
        </w:trPr>
        <w:tc>
          <w:tcPr>
            <w:tcW w:w="2520" w:type="dxa"/>
          </w:tcPr>
          <w:p w14:paraId="5637A09A" w14:textId="77777777" w:rsidR="00C5158A" w:rsidRPr="008345D6" w:rsidRDefault="00C5158A" w:rsidP="009D4369">
            <w:pPr>
              <w:ind w:left="182" w:firstLine="8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2F191667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707D3AD1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0F46561F" w14:textId="77777777" w:rsidR="00C5158A" w:rsidRPr="00C11204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C11204">
              <w:rPr>
                <w:rFonts w:ascii="Angsana New" w:hAnsi="Angsana New"/>
                <w:sz w:val="28"/>
              </w:rPr>
              <w:t>8,528</w:t>
            </w:r>
          </w:p>
        </w:tc>
        <w:tc>
          <w:tcPr>
            <w:tcW w:w="90" w:type="dxa"/>
          </w:tcPr>
          <w:p w14:paraId="18628FD9" w14:textId="77777777" w:rsidR="00C5158A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8352E3C" w14:textId="77777777" w:rsidR="00C5158A" w:rsidRPr="008345D6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3B6254" w14:textId="77777777" w:rsidR="00C5158A" w:rsidRPr="003B65FB" w:rsidRDefault="00C5158A" w:rsidP="000D313F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03802A3" w14:textId="77777777" w:rsidR="00C5158A" w:rsidRPr="008345D6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CA040D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40A4296" w14:textId="77777777" w:rsidR="00C5158A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58A9427E" w14:textId="77777777" w:rsidR="00C5158A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gridSpan w:val="2"/>
          </w:tcPr>
          <w:p w14:paraId="7068B8FB" w14:textId="77777777" w:rsidR="00C5158A" w:rsidRPr="008345D6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11204">
              <w:rPr>
                <w:rFonts w:ascii="Angsana New" w:hAnsi="Angsana New"/>
                <w:sz w:val="28"/>
              </w:rPr>
              <w:t>8,528</w:t>
            </w:r>
          </w:p>
        </w:tc>
      </w:tr>
      <w:tr w:rsidR="00C5158A" w:rsidRPr="003B65FB" w14:paraId="5DC739F4" w14:textId="77777777" w:rsidTr="009D4369">
        <w:trPr>
          <w:trHeight w:val="144"/>
        </w:trPr>
        <w:tc>
          <w:tcPr>
            <w:tcW w:w="2520" w:type="dxa"/>
          </w:tcPr>
          <w:p w14:paraId="59A3AB4C" w14:textId="77777777" w:rsidR="00C5158A" w:rsidRPr="008345D6" w:rsidRDefault="00C5158A" w:rsidP="009D4369">
            <w:pPr>
              <w:ind w:left="182" w:firstLine="8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76EF68BC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5991E43D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4CEDE063" w14:textId="77777777" w:rsidR="00C5158A" w:rsidRPr="008345D6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2,881</w:t>
            </w:r>
          </w:p>
        </w:tc>
        <w:tc>
          <w:tcPr>
            <w:tcW w:w="90" w:type="dxa"/>
          </w:tcPr>
          <w:p w14:paraId="5CC602D7" w14:textId="77777777" w:rsidR="00C5158A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367D9E2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1E7C88" w14:textId="77777777" w:rsidR="00C5158A" w:rsidRPr="003B65FB" w:rsidRDefault="00C5158A" w:rsidP="000D313F">
            <w:pPr>
              <w:ind w:left="-198" w:right="90" w:firstLine="468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69C478B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718D0B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33CA7E7" w14:textId="77777777" w:rsidR="00C5158A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590218A4" w14:textId="77777777" w:rsidR="00C5158A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gridSpan w:val="2"/>
          </w:tcPr>
          <w:p w14:paraId="40782F9C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2,881</w:t>
            </w:r>
          </w:p>
        </w:tc>
      </w:tr>
      <w:tr w:rsidR="00C5158A" w:rsidRPr="003B65FB" w14:paraId="15DA5039" w14:textId="77777777" w:rsidTr="009D4369">
        <w:trPr>
          <w:trHeight w:val="144"/>
        </w:trPr>
        <w:tc>
          <w:tcPr>
            <w:tcW w:w="2520" w:type="dxa"/>
          </w:tcPr>
          <w:p w14:paraId="3F072E04" w14:textId="77777777" w:rsidR="00C5158A" w:rsidRPr="003B65FB" w:rsidRDefault="00C5158A" w:rsidP="009D4369">
            <w:pPr>
              <w:ind w:left="182" w:firstLine="8"/>
              <w:contextualSpacing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260" w:type="dxa"/>
          </w:tcPr>
          <w:p w14:paraId="117D2A45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09CB523E" w14:textId="77777777" w:rsidR="00C5158A" w:rsidRPr="003B65FB" w:rsidRDefault="00C5158A" w:rsidP="000D313F">
            <w:pPr>
              <w:ind w:left="-72"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581EB857" w14:textId="77777777" w:rsidR="00C5158A" w:rsidRPr="003B65FB" w:rsidRDefault="00C5158A" w:rsidP="000D313F">
            <w:pPr>
              <w:tabs>
                <w:tab w:val="center" w:pos="486"/>
              </w:tabs>
              <w:ind w:left="-288" w:right="9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17,007</w:t>
            </w:r>
          </w:p>
        </w:tc>
        <w:tc>
          <w:tcPr>
            <w:tcW w:w="90" w:type="dxa"/>
          </w:tcPr>
          <w:p w14:paraId="2D92B4B4" w14:textId="77777777" w:rsidR="00C5158A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02B21B9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B9A939" w14:textId="77777777" w:rsidR="00C5158A" w:rsidRPr="003B65FB" w:rsidRDefault="00C5158A" w:rsidP="000D313F">
            <w:pPr>
              <w:ind w:left="-72"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A9DC2A8" w14:textId="77777777" w:rsidR="00C5158A" w:rsidRPr="003B65FB" w:rsidRDefault="00C5158A" w:rsidP="000D313F">
            <w:pPr>
              <w:ind w:left="-288" w:right="9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(3,700)</w:t>
            </w:r>
          </w:p>
        </w:tc>
        <w:tc>
          <w:tcPr>
            <w:tcW w:w="90" w:type="dxa"/>
            <w:shd w:val="clear" w:color="auto" w:fill="auto"/>
          </w:tcPr>
          <w:p w14:paraId="61415D6D" w14:textId="77777777" w:rsidR="00C5158A" w:rsidRPr="003B65FB" w:rsidRDefault="00C5158A" w:rsidP="000D313F">
            <w:pPr>
              <w:ind w:left="-72"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AA19DB" w14:textId="77777777" w:rsidR="00C5158A" w:rsidRDefault="00C5158A" w:rsidP="000D313F">
            <w:pPr>
              <w:ind w:left="-288" w:right="9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(1,392)</w:t>
            </w:r>
          </w:p>
        </w:tc>
        <w:tc>
          <w:tcPr>
            <w:tcW w:w="90" w:type="dxa"/>
          </w:tcPr>
          <w:p w14:paraId="4FAEB8AE" w14:textId="77777777" w:rsidR="00C5158A" w:rsidRDefault="00C5158A" w:rsidP="000D313F">
            <w:pPr>
              <w:ind w:left="-288"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CEFC80B" w14:textId="77777777" w:rsidR="00C5158A" w:rsidRPr="003B65FB" w:rsidRDefault="00C5158A" w:rsidP="000D313F">
            <w:pPr>
              <w:ind w:left="-288"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1,915</w:t>
            </w:r>
          </w:p>
        </w:tc>
      </w:tr>
      <w:tr w:rsidR="00C5158A" w:rsidRPr="00864EB5" w14:paraId="5FA5D598" w14:textId="77777777" w:rsidTr="009D4369">
        <w:trPr>
          <w:trHeight w:val="144"/>
        </w:trPr>
        <w:tc>
          <w:tcPr>
            <w:tcW w:w="2520" w:type="dxa"/>
          </w:tcPr>
          <w:p w14:paraId="734468DB" w14:textId="77777777" w:rsidR="00C5158A" w:rsidRPr="00763D87" w:rsidRDefault="00C5158A" w:rsidP="009D4369">
            <w:pPr>
              <w:ind w:left="182" w:firstLine="8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7784B5" w14:textId="77777777" w:rsidR="00C5158A" w:rsidRPr="00763D87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763D87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5E2AE400" w14:textId="77777777" w:rsidR="00C5158A" w:rsidRPr="00763D87" w:rsidRDefault="00C5158A" w:rsidP="000D313F">
            <w:pPr>
              <w:ind w:left="-28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E79C272" w14:textId="77777777" w:rsidR="00C5158A" w:rsidRPr="00763D87" w:rsidRDefault="00C5158A" w:rsidP="000D313F">
            <w:pPr>
              <w:tabs>
                <w:tab w:val="decimal" w:pos="54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763D87">
              <w:rPr>
                <w:rFonts w:ascii="Angsana New" w:hAnsi="Angsana New"/>
                <w:sz w:val="28"/>
              </w:rPr>
              <w:t>250,288</w:t>
            </w:r>
          </w:p>
        </w:tc>
        <w:tc>
          <w:tcPr>
            <w:tcW w:w="90" w:type="dxa"/>
          </w:tcPr>
          <w:p w14:paraId="10255F37" w14:textId="77777777" w:rsidR="00C5158A" w:rsidRPr="00763D87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2859E" w14:textId="77777777" w:rsidR="00C5158A" w:rsidRPr="00763D87" w:rsidRDefault="00C5158A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763D8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8CC090" w14:textId="77777777" w:rsidR="00C5158A" w:rsidRPr="00763D87" w:rsidRDefault="00C5158A" w:rsidP="000D313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416B2" w14:textId="77777777" w:rsidR="00C5158A" w:rsidRPr="00763D87" w:rsidRDefault="00C5158A" w:rsidP="000D313F">
            <w:pPr>
              <w:tabs>
                <w:tab w:val="decimal" w:pos="54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763D87">
              <w:rPr>
                <w:rFonts w:ascii="Angsana New" w:hAnsi="Angsana New"/>
                <w:sz w:val="28"/>
              </w:rPr>
              <w:t>(3,700)</w:t>
            </w:r>
          </w:p>
        </w:tc>
        <w:tc>
          <w:tcPr>
            <w:tcW w:w="90" w:type="dxa"/>
            <w:shd w:val="clear" w:color="auto" w:fill="auto"/>
          </w:tcPr>
          <w:p w14:paraId="44A7A852" w14:textId="77777777" w:rsidR="00C5158A" w:rsidRPr="00763D87" w:rsidRDefault="00C5158A" w:rsidP="000D313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EF11CCA" w14:textId="77777777" w:rsidR="00C5158A" w:rsidRPr="00763D87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763D87">
              <w:rPr>
                <w:rFonts w:ascii="Angsana New" w:hAnsi="Angsana New"/>
                <w:sz w:val="28"/>
              </w:rPr>
              <w:t>(1,392)</w:t>
            </w:r>
          </w:p>
        </w:tc>
        <w:tc>
          <w:tcPr>
            <w:tcW w:w="90" w:type="dxa"/>
          </w:tcPr>
          <w:p w14:paraId="32EA6AC5" w14:textId="77777777" w:rsidR="00C5158A" w:rsidRPr="00763D87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EC4EE" w14:textId="77777777" w:rsidR="00C5158A" w:rsidRPr="00763D87" w:rsidRDefault="00C5158A" w:rsidP="000D313F">
            <w:pPr>
              <w:ind w:left="-288"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763D87">
              <w:rPr>
                <w:rFonts w:ascii="Angsana New" w:hAnsi="Angsana New"/>
                <w:sz w:val="28"/>
              </w:rPr>
              <w:t>245,196</w:t>
            </w:r>
          </w:p>
        </w:tc>
      </w:tr>
      <w:tr w:rsidR="00C5158A" w:rsidRPr="003B65FB" w14:paraId="62381C2A" w14:textId="77777777" w:rsidTr="009D4369">
        <w:trPr>
          <w:trHeight w:val="144"/>
        </w:trPr>
        <w:tc>
          <w:tcPr>
            <w:tcW w:w="2520" w:type="dxa"/>
          </w:tcPr>
          <w:p w14:paraId="78002113" w14:textId="77777777" w:rsidR="00C5158A" w:rsidRPr="003B65FB" w:rsidRDefault="00C5158A" w:rsidP="009D4369">
            <w:pPr>
              <w:ind w:left="182" w:firstLine="8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br w:type="page"/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260" w:type="dxa"/>
          </w:tcPr>
          <w:p w14:paraId="3801D595" w14:textId="77777777" w:rsidR="00C5158A" w:rsidRPr="003B65FB" w:rsidRDefault="00C5158A" w:rsidP="000D313F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96B7C63" w14:textId="77777777" w:rsidR="00C5158A" w:rsidRPr="003B65FB" w:rsidRDefault="00C5158A" w:rsidP="000D313F">
            <w:pPr>
              <w:ind w:left="-28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B8FB1D6" w14:textId="77777777" w:rsidR="00C5158A" w:rsidRPr="003B65FB" w:rsidRDefault="00C5158A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" w:type="dxa"/>
          </w:tcPr>
          <w:p w14:paraId="02A650B6" w14:textId="77777777" w:rsidR="00C5158A" w:rsidRPr="003B65FB" w:rsidRDefault="00C5158A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173143C" w14:textId="77777777" w:rsidR="00C5158A" w:rsidRPr="003B65FB" w:rsidRDefault="00C5158A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DC0B87" w14:textId="77777777" w:rsidR="00C5158A" w:rsidRPr="003B65FB" w:rsidRDefault="00C5158A" w:rsidP="000D313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2B320B1" w14:textId="77777777" w:rsidR="00C5158A" w:rsidRPr="003B65FB" w:rsidRDefault="00C5158A" w:rsidP="000D313F">
            <w:pPr>
              <w:tabs>
                <w:tab w:val="decimal" w:pos="549"/>
              </w:tabs>
              <w:ind w:right="9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CFA20CF" w14:textId="77777777" w:rsidR="00C5158A" w:rsidRPr="003B65FB" w:rsidRDefault="00C5158A" w:rsidP="000D313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C97E71" w14:textId="77777777" w:rsidR="00C5158A" w:rsidRPr="003B65FB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7047558" w14:textId="77777777" w:rsidR="00C5158A" w:rsidRPr="003B65FB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1165E9A" w14:textId="77777777" w:rsidR="00C5158A" w:rsidRPr="003B65FB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455649A2" w14:textId="77777777" w:rsidTr="009D4369">
        <w:trPr>
          <w:trHeight w:val="144"/>
        </w:trPr>
        <w:tc>
          <w:tcPr>
            <w:tcW w:w="2520" w:type="dxa"/>
          </w:tcPr>
          <w:p w14:paraId="1D9D6D33" w14:textId="77777777" w:rsidR="00C5158A" w:rsidRPr="003B65FB" w:rsidRDefault="00C5158A" w:rsidP="009D4369">
            <w:pPr>
              <w:ind w:left="182" w:firstLine="8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</w:tcPr>
          <w:p w14:paraId="3B72ED42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4304CB80" w14:textId="77777777" w:rsidR="00C5158A" w:rsidRPr="003B65FB" w:rsidRDefault="00C5158A" w:rsidP="000D313F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29FFD521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(19,603)</w:t>
            </w:r>
          </w:p>
        </w:tc>
        <w:tc>
          <w:tcPr>
            <w:tcW w:w="90" w:type="dxa"/>
          </w:tcPr>
          <w:p w14:paraId="56A00E7B" w14:textId="77777777" w:rsidR="00C5158A" w:rsidRDefault="00C5158A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5586710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76BD9C" w14:textId="77777777" w:rsidR="00C5158A" w:rsidRPr="003B65FB" w:rsidRDefault="00C5158A" w:rsidP="000D313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554D99F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2D7B55" w14:textId="77777777" w:rsidR="00C5158A" w:rsidRPr="003B65FB" w:rsidRDefault="00C5158A" w:rsidP="000D313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90" w:type="dxa"/>
          </w:tcPr>
          <w:p w14:paraId="72E14C29" w14:textId="77777777" w:rsidR="00C5158A" w:rsidRPr="003B65FB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833AA65" w14:textId="77777777" w:rsidR="00C5158A" w:rsidRPr="003B65FB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11CB4F2" w14:textId="77777777" w:rsidR="00C5158A" w:rsidRPr="003B65FB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(19,603)</w:t>
            </w:r>
          </w:p>
        </w:tc>
      </w:tr>
      <w:tr w:rsidR="00C5158A" w:rsidRPr="003B65FB" w14:paraId="33882C0D" w14:textId="77777777" w:rsidTr="009D4369">
        <w:trPr>
          <w:trHeight w:val="144"/>
        </w:trPr>
        <w:tc>
          <w:tcPr>
            <w:tcW w:w="2520" w:type="dxa"/>
          </w:tcPr>
          <w:p w14:paraId="1A539BA7" w14:textId="77777777" w:rsidR="00C5158A" w:rsidRPr="008345D6" w:rsidRDefault="00C5158A" w:rsidP="009D4369">
            <w:pPr>
              <w:ind w:left="182" w:firstLine="8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148725C5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</w:tcPr>
          <w:p w14:paraId="1FC0B0B7" w14:textId="77777777" w:rsidR="00C5158A" w:rsidRPr="003B65FB" w:rsidRDefault="00C5158A" w:rsidP="000D313F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3E480E29" w14:textId="77777777" w:rsidR="00C5158A" w:rsidRDefault="00C5158A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(346)</w:t>
            </w:r>
          </w:p>
        </w:tc>
        <w:tc>
          <w:tcPr>
            <w:tcW w:w="90" w:type="dxa"/>
          </w:tcPr>
          <w:p w14:paraId="6D53FEC7" w14:textId="77777777" w:rsidR="00C5158A" w:rsidRDefault="00C5158A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A6207DC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D46E98" w14:textId="77777777" w:rsidR="00C5158A" w:rsidRPr="003B65FB" w:rsidRDefault="00C5158A" w:rsidP="000D313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9A397BB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00CAF6" w14:textId="77777777" w:rsidR="00C5158A" w:rsidRPr="003B65FB" w:rsidRDefault="00C5158A" w:rsidP="000D313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90" w:type="dxa"/>
          </w:tcPr>
          <w:p w14:paraId="4D76F3AB" w14:textId="77777777" w:rsidR="00C5158A" w:rsidRPr="003B65FB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76EB8B7" w14:textId="77777777" w:rsidR="00C5158A" w:rsidRPr="003B65FB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DB13D44" w14:textId="77777777" w:rsidR="00C5158A" w:rsidRPr="003B65FB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(346)</w:t>
            </w:r>
          </w:p>
        </w:tc>
      </w:tr>
      <w:tr w:rsidR="00C5158A" w:rsidRPr="003B65FB" w14:paraId="5040EC11" w14:textId="77777777" w:rsidTr="009D4369">
        <w:trPr>
          <w:trHeight w:val="144"/>
        </w:trPr>
        <w:tc>
          <w:tcPr>
            <w:tcW w:w="2520" w:type="dxa"/>
          </w:tcPr>
          <w:p w14:paraId="0A0EBA1B" w14:textId="77777777" w:rsidR="00C5158A" w:rsidRPr="008345D6" w:rsidRDefault="00C5158A" w:rsidP="009D4369">
            <w:pPr>
              <w:ind w:left="182" w:firstLine="8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720646F1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75DC8109" w14:textId="77777777" w:rsidR="00C5158A" w:rsidRPr="003B65FB" w:rsidRDefault="00C5158A" w:rsidP="000D313F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274F2F48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(1,027)</w:t>
            </w:r>
          </w:p>
        </w:tc>
        <w:tc>
          <w:tcPr>
            <w:tcW w:w="90" w:type="dxa"/>
          </w:tcPr>
          <w:p w14:paraId="23D59E1F" w14:textId="77777777" w:rsidR="00C5158A" w:rsidRDefault="00C5158A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51FD13E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AB2A64" w14:textId="77777777" w:rsidR="00C5158A" w:rsidRPr="003B65FB" w:rsidRDefault="00C5158A" w:rsidP="000D313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1860344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37FF61" w14:textId="77777777" w:rsidR="00C5158A" w:rsidRPr="003B65FB" w:rsidRDefault="00C5158A" w:rsidP="000D313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90" w:type="dxa"/>
          </w:tcPr>
          <w:p w14:paraId="384CDE24" w14:textId="77777777" w:rsidR="00C5158A" w:rsidRPr="003B65FB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7F2EF5E" w14:textId="77777777" w:rsidR="00C5158A" w:rsidRPr="003B65FB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DD5DB0A" w14:textId="77777777" w:rsidR="00C5158A" w:rsidRPr="003B65FB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(1,027)</w:t>
            </w:r>
          </w:p>
        </w:tc>
      </w:tr>
      <w:tr w:rsidR="00C5158A" w:rsidRPr="003B65FB" w14:paraId="7EA69F7B" w14:textId="77777777" w:rsidTr="009D4369">
        <w:trPr>
          <w:trHeight w:val="144"/>
        </w:trPr>
        <w:tc>
          <w:tcPr>
            <w:tcW w:w="2520" w:type="dxa"/>
          </w:tcPr>
          <w:p w14:paraId="65AD356B" w14:textId="77777777" w:rsidR="00C5158A" w:rsidRPr="003B65FB" w:rsidRDefault="00C5158A" w:rsidP="009D4369">
            <w:pPr>
              <w:ind w:left="182" w:firstLine="8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0E743A1" w14:textId="77777777" w:rsidR="00C5158A" w:rsidRPr="003B65FB" w:rsidRDefault="00C5158A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031A57B3" w14:textId="77777777" w:rsidR="00C5158A" w:rsidRPr="003B65FB" w:rsidRDefault="00C5158A" w:rsidP="000D313F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24A32A32" w14:textId="77777777" w:rsidR="00C5158A" w:rsidRPr="003B65FB" w:rsidRDefault="00C5158A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(5,044)</w:t>
            </w:r>
          </w:p>
        </w:tc>
        <w:tc>
          <w:tcPr>
            <w:tcW w:w="90" w:type="dxa"/>
          </w:tcPr>
          <w:p w14:paraId="2296948A" w14:textId="77777777" w:rsidR="00C5158A" w:rsidRDefault="00C5158A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5CD2A7C" w14:textId="77777777" w:rsidR="00C5158A" w:rsidRPr="003B65FB" w:rsidRDefault="00C5158A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(3,203)</w:t>
            </w:r>
          </w:p>
        </w:tc>
        <w:tc>
          <w:tcPr>
            <w:tcW w:w="90" w:type="dxa"/>
            <w:shd w:val="clear" w:color="auto" w:fill="auto"/>
          </w:tcPr>
          <w:p w14:paraId="2AE37AF0" w14:textId="77777777" w:rsidR="00C5158A" w:rsidRPr="003B65FB" w:rsidRDefault="00C5158A" w:rsidP="000D313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3F02340" w14:textId="77777777" w:rsidR="00C5158A" w:rsidRPr="003B65FB" w:rsidRDefault="00C5158A" w:rsidP="000D313F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783</w:t>
            </w:r>
          </w:p>
        </w:tc>
        <w:tc>
          <w:tcPr>
            <w:tcW w:w="90" w:type="dxa"/>
            <w:shd w:val="clear" w:color="auto" w:fill="auto"/>
          </w:tcPr>
          <w:p w14:paraId="5E8534D3" w14:textId="77777777" w:rsidR="00C5158A" w:rsidRPr="003B65FB" w:rsidRDefault="00C5158A" w:rsidP="000D313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48761E" w14:textId="77777777" w:rsidR="00C5158A" w:rsidRPr="003B65FB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1,129</w:t>
            </w:r>
          </w:p>
        </w:tc>
        <w:tc>
          <w:tcPr>
            <w:tcW w:w="90" w:type="dxa"/>
          </w:tcPr>
          <w:p w14:paraId="71E83337" w14:textId="77777777" w:rsidR="00C5158A" w:rsidRPr="003B65FB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401A868" w14:textId="77777777" w:rsidR="00C5158A" w:rsidRPr="003B65FB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(6,335)</w:t>
            </w:r>
          </w:p>
        </w:tc>
      </w:tr>
      <w:tr w:rsidR="00C5158A" w:rsidRPr="003B65FB" w14:paraId="09146921" w14:textId="77777777" w:rsidTr="009D4369">
        <w:trPr>
          <w:trHeight w:val="144"/>
        </w:trPr>
        <w:tc>
          <w:tcPr>
            <w:tcW w:w="2520" w:type="dxa"/>
          </w:tcPr>
          <w:p w14:paraId="59411BB5" w14:textId="77777777" w:rsidR="00C5158A" w:rsidRPr="00763D87" w:rsidRDefault="00C5158A" w:rsidP="009D4369">
            <w:pPr>
              <w:ind w:left="92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1D0C97E" w14:textId="77777777" w:rsidR="00C5158A" w:rsidRPr="00763D87" w:rsidRDefault="00C5158A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 w:rsidRPr="00763D87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31CEBF57" w14:textId="77777777" w:rsidR="00C5158A" w:rsidRPr="00763D87" w:rsidRDefault="00C5158A" w:rsidP="000D313F">
            <w:pPr>
              <w:tabs>
                <w:tab w:val="decimal" w:pos="1062"/>
              </w:tabs>
              <w:ind w:left="712" w:right="90" w:hanging="3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38F3AE7" w14:textId="77777777" w:rsidR="00C5158A" w:rsidRPr="00763D87" w:rsidRDefault="00C5158A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763D87">
              <w:rPr>
                <w:rFonts w:ascii="Angsana New" w:eastAsia="Times New Roman" w:hAnsi="Angsana New"/>
                <w:sz w:val="28"/>
                <w:lang w:val="en-GB"/>
              </w:rPr>
              <w:t>(26,020)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14:paraId="08D3A901" w14:textId="77777777" w:rsidR="00C5158A" w:rsidRPr="00763D87" w:rsidRDefault="00C5158A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75338" w14:textId="77777777" w:rsidR="00C5158A" w:rsidRPr="00763D87" w:rsidRDefault="00C5158A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763D87">
              <w:rPr>
                <w:rFonts w:ascii="Angsana New" w:eastAsia="Times New Roman" w:hAnsi="Angsana New"/>
                <w:sz w:val="28"/>
                <w:lang w:val="en-GB"/>
              </w:rPr>
              <w:t>(3,203)</w:t>
            </w:r>
          </w:p>
        </w:tc>
        <w:tc>
          <w:tcPr>
            <w:tcW w:w="90" w:type="dxa"/>
            <w:shd w:val="clear" w:color="auto" w:fill="auto"/>
          </w:tcPr>
          <w:p w14:paraId="23106C9A" w14:textId="77777777" w:rsidR="00C5158A" w:rsidRPr="00763D87" w:rsidRDefault="00C5158A" w:rsidP="000D313F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320F1" w14:textId="77777777" w:rsidR="00C5158A" w:rsidRPr="00763D87" w:rsidRDefault="00C5158A" w:rsidP="000D313F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763D87">
              <w:rPr>
                <w:rFonts w:ascii="Angsana New" w:eastAsia="Times New Roman" w:hAnsi="Angsana New"/>
                <w:sz w:val="28"/>
                <w:lang w:val="en-GB"/>
              </w:rPr>
              <w:t>783</w:t>
            </w:r>
          </w:p>
        </w:tc>
        <w:tc>
          <w:tcPr>
            <w:tcW w:w="90" w:type="dxa"/>
            <w:shd w:val="clear" w:color="auto" w:fill="auto"/>
          </w:tcPr>
          <w:p w14:paraId="06B3A4F5" w14:textId="77777777" w:rsidR="00C5158A" w:rsidRPr="00763D87" w:rsidRDefault="00C5158A" w:rsidP="000D313F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4CBF198" w14:textId="77777777" w:rsidR="00C5158A" w:rsidRPr="00763D87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763D87">
              <w:rPr>
                <w:rFonts w:ascii="Angsana New" w:hAnsi="Angsana New"/>
                <w:sz w:val="28"/>
              </w:rPr>
              <w:t>1,129</w:t>
            </w:r>
          </w:p>
        </w:tc>
        <w:tc>
          <w:tcPr>
            <w:tcW w:w="90" w:type="dxa"/>
          </w:tcPr>
          <w:p w14:paraId="0F001C9A" w14:textId="77777777" w:rsidR="00C5158A" w:rsidRPr="00763D87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60542" w14:textId="77777777" w:rsidR="00C5158A" w:rsidRPr="00763D87" w:rsidRDefault="00C5158A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763D87">
              <w:rPr>
                <w:rFonts w:ascii="Angsana New" w:hAnsi="Angsana New"/>
                <w:sz w:val="28"/>
              </w:rPr>
              <w:t>(27,311)</w:t>
            </w:r>
          </w:p>
        </w:tc>
      </w:tr>
      <w:tr w:rsidR="00C5158A" w:rsidRPr="003B65FB" w14:paraId="1B985434" w14:textId="77777777" w:rsidTr="009D4369">
        <w:trPr>
          <w:trHeight w:val="144"/>
        </w:trPr>
        <w:tc>
          <w:tcPr>
            <w:tcW w:w="2520" w:type="dxa"/>
          </w:tcPr>
          <w:p w14:paraId="6F11DAA5" w14:textId="77777777" w:rsidR="00C5158A" w:rsidRPr="003B65FB" w:rsidRDefault="00C5158A" w:rsidP="009D4369">
            <w:pPr>
              <w:ind w:left="182" w:hanging="90"/>
              <w:contextualSpacing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สินทรัพย์สิทธิการใช้สุทธิ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FDECF8" w14:textId="77777777" w:rsidR="00C5158A" w:rsidRPr="00685FC0" w:rsidRDefault="00C5158A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85FC0">
              <w:rPr>
                <w:rFonts w:ascii="Angsana New" w:eastAsia="Times New Roman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180" w:type="dxa"/>
          </w:tcPr>
          <w:p w14:paraId="1A78B7D8" w14:textId="77777777" w:rsidR="00C5158A" w:rsidRPr="00685FC0" w:rsidRDefault="00C5158A" w:rsidP="000D313F">
            <w:pPr>
              <w:tabs>
                <w:tab w:val="decimal" w:pos="1098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4319377" w14:textId="77777777" w:rsidR="00C5158A" w:rsidRPr="00685FC0" w:rsidRDefault="00C5158A" w:rsidP="000D313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CF30656" w14:textId="77777777" w:rsidR="00C5158A" w:rsidRPr="00685FC0" w:rsidRDefault="00C5158A" w:rsidP="000D313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246DD5F" w14:textId="77777777" w:rsidR="00C5158A" w:rsidRPr="00685FC0" w:rsidRDefault="00C5158A" w:rsidP="000D313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3A74DF7" w14:textId="77777777" w:rsidR="00C5158A" w:rsidRPr="00685FC0" w:rsidRDefault="00C5158A" w:rsidP="000D313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466EF5F" w14:textId="77777777" w:rsidR="00C5158A" w:rsidRPr="00685FC0" w:rsidRDefault="00C5158A" w:rsidP="000D313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BF9E5E8" w14:textId="77777777" w:rsidR="00C5158A" w:rsidRPr="00685FC0" w:rsidRDefault="00C5158A" w:rsidP="000D313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F5B951" w14:textId="77777777" w:rsidR="00C5158A" w:rsidRPr="00685FC0" w:rsidRDefault="00C5158A" w:rsidP="000D313F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9D32F91" w14:textId="77777777" w:rsidR="00C5158A" w:rsidRPr="00685FC0" w:rsidRDefault="00C5158A" w:rsidP="000D313F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4B109" w14:textId="77777777" w:rsidR="00C5158A" w:rsidRPr="00685FC0" w:rsidRDefault="00C5158A" w:rsidP="000D313F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85FC0">
              <w:rPr>
                <w:rFonts w:ascii="Angsana New" w:hAnsi="Angsana New"/>
                <w:b/>
                <w:bCs/>
                <w:sz w:val="28"/>
              </w:rPr>
              <w:t>217,885</w:t>
            </w:r>
          </w:p>
        </w:tc>
      </w:tr>
    </w:tbl>
    <w:p w14:paraId="70B773C1" w14:textId="77777777" w:rsidR="00C5158A" w:rsidRPr="009D4369" w:rsidRDefault="00C5158A" w:rsidP="00C5158A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10"/>
          <w:szCs w:val="10"/>
        </w:rPr>
      </w:pPr>
    </w:p>
    <w:tbl>
      <w:tblPr>
        <w:tblW w:w="990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5"/>
        <w:gridCol w:w="1258"/>
        <w:gridCol w:w="93"/>
        <w:gridCol w:w="1800"/>
        <w:gridCol w:w="91"/>
        <w:gridCol w:w="8"/>
        <w:gridCol w:w="805"/>
        <w:gridCol w:w="90"/>
        <w:gridCol w:w="900"/>
        <w:gridCol w:w="90"/>
        <w:gridCol w:w="991"/>
        <w:gridCol w:w="90"/>
        <w:gridCol w:w="1709"/>
      </w:tblGrid>
      <w:tr w:rsidR="00C00429" w:rsidRPr="003B65FB" w14:paraId="3275DC61" w14:textId="77777777" w:rsidTr="003C3776">
        <w:trPr>
          <w:trHeight w:val="144"/>
        </w:trPr>
        <w:tc>
          <w:tcPr>
            <w:tcW w:w="1975" w:type="dxa"/>
          </w:tcPr>
          <w:p w14:paraId="48E0ACB9" w14:textId="77777777" w:rsidR="00C00429" w:rsidRPr="003B65FB" w:rsidRDefault="00C00429" w:rsidP="009D4369">
            <w:pPr>
              <w:tabs>
                <w:tab w:val="left" w:pos="-180"/>
              </w:tabs>
              <w:ind w:left="-180" w:firstLine="180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8" w:type="dxa"/>
          </w:tcPr>
          <w:p w14:paraId="6E4F078D" w14:textId="77777777" w:rsidR="00C00429" w:rsidRPr="00685FC0" w:rsidRDefault="00C00429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3" w:type="dxa"/>
          </w:tcPr>
          <w:p w14:paraId="063B5334" w14:textId="07206649" w:rsidR="00C00429" w:rsidRPr="00685FC0" w:rsidRDefault="00C00429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14:paraId="2CF39748" w14:textId="77777777" w:rsidR="00C00429" w:rsidRPr="00685FC0" w:rsidRDefault="00C00429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1" w:type="dxa"/>
          </w:tcPr>
          <w:p w14:paraId="17FF7123" w14:textId="77777777" w:rsidR="00C00429" w:rsidRPr="00685FC0" w:rsidRDefault="00C00429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dxa"/>
            <w:gridSpan w:val="2"/>
          </w:tcPr>
          <w:p w14:paraId="3DA4063C" w14:textId="77777777" w:rsidR="00C00429" w:rsidRPr="00685FC0" w:rsidRDefault="00C00429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8900051" w14:textId="77777777" w:rsidR="00C00429" w:rsidRPr="00685FC0" w:rsidRDefault="00C00429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2768F912" w14:textId="77777777" w:rsidR="00C00429" w:rsidRPr="00685FC0" w:rsidRDefault="00C00429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DAEFF3B" w14:textId="77777777" w:rsidR="00C00429" w:rsidRPr="00685FC0" w:rsidRDefault="00C00429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1" w:type="dxa"/>
          </w:tcPr>
          <w:p w14:paraId="0127F29F" w14:textId="69903E32" w:rsidR="00C00429" w:rsidRPr="00685FC0" w:rsidRDefault="00C00429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EE9E1CE" w14:textId="77777777" w:rsidR="00C00429" w:rsidRPr="00685FC0" w:rsidRDefault="00C00429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9" w:type="dxa"/>
          </w:tcPr>
          <w:p w14:paraId="68E19DF6" w14:textId="436E0606" w:rsidR="00C00429" w:rsidRPr="00685FC0" w:rsidRDefault="00C00429" w:rsidP="000D313F">
            <w:pPr>
              <w:contextualSpacing/>
              <w:jc w:val="right"/>
              <w:rPr>
                <w:rFonts w:ascii="Angsana New" w:hAnsi="Angsana New"/>
                <w:sz w:val="28"/>
              </w:rPr>
            </w:pPr>
            <w:r w:rsidRPr="00685FC0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85FC0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685FC0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047E5" w:rsidRPr="003B65FB" w14:paraId="106830F4" w14:textId="77777777" w:rsidTr="003C3776">
        <w:trPr>
          <w:trHeight w:val="144"/>
        </w:trPr>
        <w:tc>
          <w:tcPr>
            <w:tcW w:w="1975" w:type="dxa"/>
          </w:tcPr>
          <w:p w14:paraId="6E94524C" w14:textId="77777777" w:rsidR="008047E5" w:rsidRPr="00685FC0" w:rsidRDefault="008047E5" w:rsidP="000D313F">
            <w:pPr>
              <w:ind w:left="532" w:firstLine="8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925" w:type="dxa"/>
            <w:gridSpan w:val="12"/>
            <w:tcBorders>
              <w:bottom w:val="single" w:sz="4" w:space="0" w:color="auto"/>
            </w:tcBorders>
          </w:tcPr>
          <w:p w14:paraId="4B261E60" w14:textId="7E65FFD6" w:rsidR="008047E5" w:rsidRPr="008345D6" w:rsidRDefault="008047E5" w:rsidP="000D313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00429" w:rsidRPr="003B65FB" w14:paraId="6F482594" w14:textId="77777777" w:rsidTr="003C3776">
        <w:trPr>
          <w:trHeight w:val="144"/>
        </w:trPr>
        <w:tc>
          <w:tcPr>
            <w:tcW w:w="1975" w:type="dxa"/>
          </w:tcPr>
          <w:p w14:paraId="082ABF96" w14:textId="77777777" w:rsidR="00C00429" w:rsidRPr="003B65FB" w:rsidRDefault="00C00429" w:rsidP="000D313F">
            <w:pPr>
              <w:ind w:left="532" w:firstLine="8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6B0480C8" w14:textId="77777777" w:rsidR="00C00429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26CD67B4" w14:textId="77777777" w:rsidR="00C00429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ณ วันที่ </w:t>
            </w:r>
          </w:p>
          <w:p w14:paraId="31101F5C" w14:textId="77777777" w:rsidR="00C00429" w:rsidRPr="008345D6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685FC0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685FC0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528FE463" w14:textId="77777777" w:rsidR="00C00429" w:rsidRPr="00685FC0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9A63DD6" w14:textId="23A839B9" w:rsidR="00C00429" w:rsidRPr="00685FC0" w:rsidRDefault="00C00429" w:rsidP="009D4369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ผลกระทบจากมาตรฐานการรายงานทางการเงิน ฉบับที่ </w:t>
            </w:r>
            <w:r w:rsidRPr="00685FC0">
              <w:rPr>
                <w:rFonts w:ascii="Angsana New" w:hAnsi="Angsana New" w:hint="cs"/>
                <w:sz w:val="28"/>
              </w:rPr>
              <w:t>16</w:t>
            </w:r>
          </w:p>
        </w:tc>
        <w:tc>
          <w:tcPr>
            <w:tcW w:w="99" w:type="dxa"/>
            <w:gridSpan w:val="2"/>
            <w:tcBorders>
              <w:top w:val="single" w:sz="4" w:space="0" w:color="auto"/>
            </w:tcBorders>
          </w:tcPr>
          <w:p w14:paraId="799F382B" w14:textId="77777777" w:rsidR="00C00429" w:rsidRPr="00685FC0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14:paraId="6C3ACC85" w14:textId="77777777" w:rsidR="00C00429" w:rsidRPr="00685FC0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6C4F0BF" w14:textId="77777777" w:rsidR="00C00429" w:rsidRPr="00685FC0" w:rsidRDefault="00C00429" w:rsidP="000D313F">
            <w:pPr>
              <w:ind w:left="-198" w:firstLine="468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C548E8D" w14:textId="77777777" w:rsidR="00C00429" w:rsidRPr="00685FC0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ลดลง)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5538C5" w14:textId="77777777" w:rsidR="00C00429" w:rsidRPr="00685FC0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02ED95C9" w14:textId="7C65D998" w:rsidR="00C00429" w:rsidRPr="00685FC0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โอนเข้า</w:t>
            </w:r>
            <w:r w:rsidRPr="008345D6">
              <w:rPr>
                <w:rFonts w:ascii="Angsana New" w:hAnsi="Angsana New"/>
                <w:sz w:val="28"/>
                <w:cs/>
              </w:rPr>
              <w:t xml:space="preserve"> (</w:t>
            </w:r>
            <w:r w:rsidRPr="008345D6">
              <w:rPr>
                <w:rFonts w:ascii="Angsana New" w:hAnsi="Angsana New" w:hint="cs"/>
                <w:sz w:val="28"/>
                <w:cs/>
              </w:rPr>
              <w:t>โอนออก</w:t>
            </w:r>
            <w:r w:rsidRPr="008345D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D10EC86" w14:textId="77777777" w:rsidR="00C00429" w:rsidRPr="00685FC0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6F97FC7C" w14:textId="133D9885" w:rsidR="00C00429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ยอดคงเหลือ </w:t>
            </w:r>
          </w:p>
          <w:p w14:paraId="34BE114B" w14:textId="77777777" w:rsidR="00C00429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</w:p>
          <w:p w14:paraId="7AAA388B" w14:textId="77777777" w:rsidR="00C00429" w:rsidRPr="00685FC0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85FC0">
              <w:rPr>
                <w:rFonts w:ascii="Angsana New" w:hAnsi="Angsana New" w:hint="cs"/>
                <w:sz w:val="28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685FC0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</w:tr>
      <w:tr w:rsidR="00C00429" w:rsidRPr="003B65FB" w14:paraId="78D8AF41" w14:textId="77777777" w:rsidTr="003C3776">
        <w:trPr>
          <w:trHeight w:val="144"/>
        </w:trPr>
        <w:tc>
          <w:tcPr>
            <w:tcW w:w="1975" w:type="dxa"/>
          </w:tcPr>
          <w:p w14:paraId="14019DA8" w14:textId="77777777" w:rsidR="00C00429" w:rsidRPr="008345D6" w:rsidRDefault="00C00429" w:rsidP="00763D87">
            <w:pPr>
              <w:ind w:left="9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ราคาทุน:</w:t>
            </w:r>
          </w:p>
        </w:tc>
        <w:tc>
          <w:tcPr>
            <w:tcW w:w="1258" w:type="dxa"/>
          </w:tcPr>
          <w:p w14:paraId="1D09E457" w14:textId="77777777" w:rsidR="00C00429" w:rsidRPr="003B65FB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" w:type="dxa"/>
          </w:tcPr>
          <w:p w14:paraId="1F899AD3" w14:textId="77777777" w:rsidR="00C00429" w:rsidRPr="003B65FB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14:paraId="7D05537C" w14:textId="77777777" w:rsidR="00C00429" w:rsidRPr="003B65FB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" w:type="dxa"/>
            <w:gridSpan w:val="2"/>
          </w:tcPr>
          <w:p w14:paraId="5060BD26" w14:textId="77777777" w:rsidR="00C00429" w:rsidRPr="003B65FB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5" w:type="dxa"/>
          </w:tcPr>
          <w:p w14:paraId="2A453372" w14:textId="77777777" w:rsidR="00C00429" w:rsidRPr="003B65FB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BD371AF" w14:textId="77777777" w:rsidR="00C00429" w:rsidRPr="003B65FB" w:rsidRDefault="00C00429" w:rsidP="000D313F">
            <w:pPr>
              <w:ind w:left="-198" w:firstLine="468"/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14:paraId="39BD152D" w14:textId="77777777" w:rsidR="00C00429" w:rsidRPr="003B65FB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7756C2B" w14:textId="77777777" w:rsidR="00C00429" w:rsidRPr="003B65FB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25E22795" w14:textId="196F8CB3" w:rsidR="00C00429" w:rsidRPr="003B65FB" w:rsidRDefault="00C00429" w:rsidP="000D313F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F12D4ED" w14:textId="77777777" w:rsidR="00C00429" w:rsidRPr="003B65FB" w:rsidRDefault="00C00429" w:rsidP="000D313F">
            <w:pPr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9" w:type="dxa"/>
          </w:tcPr>
          <w:p w14:paraId="70153680" w14:textId="4D4EB216" w:rsidR="00C00429" w:rsidRPr="003B65FB" w:rsidRDefault="00C00429" w:rsidP="000D313F">
            <w:pPr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00429" w:rsidRPr="003B65FB" w14:paraId="707CEE2A" w14:textId="77777777" w:rsidTr="003C3776">
        <w:trPr>
          <w:trHeight w:val="144"/>
        </w:trPr>
        <w:tc>
          <w:tcPr>
            <w:tcW w:w="1975" w:type="dxa"/>
          </w:tcPr>
          <w:p w14:paraId="2BC83A0A" w14:textId="77777777" w:rsidR="00C00429" w:rsidRPr="003B65FB" w:rsidRDefault="00C00429" w:rsidP="00763D87">
            <w:pPr>
              <w:ind w:left="182"/>
              <w:contextualSpacing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258" w:type="dxa"/>
          </w:tcPr>
          <w:p w14:paraId="3B675AFD" w14:textId="77777777" w:rsidR="00C00429" w:rsidRPr="003B65FB" w:rsidRDefault="00C00429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93" w:type="dxa"/>
          </w:tcPr>
          <w:p w14:paraId="071A6F16" w14:textId="77777777" w:rsidR="00C00429" w:rsidRPr="003B65FB" w:rsidRDefault="00C00429" w:rsidP="000D313F">
            <w:pPr>
              <w:ind w:left="-72"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14:paraId="1C2443EF" w14:textId="77777777" w:rsidR="00C00429" w:rsidRPr="003B65FB" w:rsidRDefault="00C00429" w:rsidP="000D313F">
            <w:pPr>
              <w:tabs>
                <w:tab w:val="center" w:pos="486"/>
              </w:tabs>
              <w:ind w:left="-288"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15,061</w:t>
            </w:r>
          </w:p>
        </w:tc>
        <w:tc>
          <w:tcPr>
            <w:tcW w:w="99" w:type="dxa"/>
            <w:gridSpan w:val="2"/>
          </w:tcPr>
          <w:p w14:paraId="364EF05B" w14:textId="77777777" w:rsidR="00C00429" w:rsidRPr="003B65FB" w:rsidRDefault="00C00429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5" w:type="dxa"/>
            <w:shd w:val="clear" w:color="auto" w:fill="auto"/>
          </w:tcPr>
          <w:p w14:paraId="0D67A64F" w14:textId="77777777" w:rsidR="00C00429" w:rsidRPr="003B65FB" w:rsidRDefault="00C00429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63D09B" w14:textId="77777777" w:rsidR="00C00429" w:rsidRPr="003B65FB" w:rsidRDefault="00C00429" w:rsidP="000D313F">
            <w:pPr>
              <w:ind w:left="-72"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46B514" w14:textId="3F94369D" w:rsidR="00C00429" w:rsidRPr="003B65FB" w:rsidRDefault="00C00429" w:rsidP="000D313F">
            <w:pPr>
              <w:ind w:left="-288"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(</w:t>
            </w:r>
            <w:r>
              <w:rPr>
                <w:rFonts w:ascii="Angsana New" w:eastAsia="Times New Roman" w:hAnsi="Angsana New"/>
                <w:sz w:val="28"/>
                <w:lang w:val="en-GB"/>
              </w:rPr>
              <w:t>3,700</w:t>
            </w: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)</w:t>
            </w:r>
          </w:p>
        </w:tc>
        <w:tc>
          <w:tcPr>
            <w:tcW w:w="90" w:type="dxa"/>
          </w:tcPr>
          <w:p w14:paraId="4F727D0E" w14:textId="77777777" w:rsidR="00C00429" w:rsidRPr="003B65FB" w:rsidRDefault="00C00429" w:rsidP="000D313F">
            <w:pPr>
              <w:ind w:left="-72"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3F9DBA40" w14:textId="0D0D851C" w:rsidR="00C00429" w:rsidRPr="003B65FB" w:rsidRDefault="00C21E0E" w:rsidP="000D313F">
            <w:pPr>
              <w:ind w:left="-72" w:right="90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(1,392)</w:t>
            </w:r>
          </w:p>
        </w:tc>
        <w:tc>
          <w:tcPr>
            <w:tcW w:w="90" w:type="dxa"/>
          </w:tcPr>
          <w:p w14:paraId="62A91CAD" w14:textId="77777777" w:rsidR="00C00429" w:rsidRPr="003B65FB" w:rsidRDefault="00C00429" w:rsidP="000D313F">
            <w:pPr>
              <w:ind w:left="-288"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9" w:type="dxa"/>
            <w:shd w:val="clear" w:color="auto" w:fill="auto"/>
          </w:tcPr>
          <w:p w14:paraId="20FEF800" w14:textId="707F6741" w:rsidR="00C00429" w:rsidRPr="003B65FB" w:rsidRDefault="00C00429" w:rsidP="000D313F">
            <w:pPr>
              <w:ind w:left="-288"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9,969</w:t>
            </w:r>
          </w:p>
        </w:tc>
      </w:tr>
      <w:tr w:rsidR="00C00429" w:rsidRPr="003B65FB" w14:paraId="62650882" w14:textId="77777777" w:rsidTr="003C3776">
        <w:trPr>
          <w:trHeight w:val="144"/>
        </w:trPr>
        <w:tc>
          <w:tcPr>
            <w:tcW w:w="1975" w:type="dxa"/>
          </w:tcPr>
          <w:p w14:paraId="03C9BD1E" w14:textId="77777777" w:rsidR="00C00429" w:rsidRPr="00763D87" w:rsidRDefault="00C00429" w:rsidP="00763D87">
            <w:pPr>
              <w:ind w:left="92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รวมราคาทุน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6D68E51D" w14:textId="77777777" w:rsidR="00C00429" w:rsidRPr="00763D87" w:rsidRDefault="00C00429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763D87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93" w:type="dxa"/>
          </w:tcPr>
          <w:p w14:paraId="6C2A72BB" w14:textId="77777777" w:rsidR="00C00429" w:rsidRPr="00763D87" w:rsidRDefault="00C00429" w:rsidP="000D313F">
            <w:pPr>
              <w:ind w:left="-28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3807109" w14:textId="77777777" w:rsidR="00C00429" w:rsidRPr="00763D87" w:rsidRDefault="00C00429" w:rsidP="000D313F">
            <w:pPr>
              <w:tabs>
                <w:tab w:val="decimal" w:pos="54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763D87">
              <w:rPr>
                <w:rFonts w:ascii="Angsana New" w:eastAsia="Times New Roman" w:hAnsi="Angsana New" w:hint="cs"/>
                <w:sz w:val="28"/>
                <w:lang w:val="en-GB"/>
              </w:rPr>
              <w:t>15,061</w:t>
            </w:r>
          </w:p>
        </w:tc>
        <w:tc>
          <w:tcPr>
            <w:tcW w:w="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7D3EE8" w14:textId="77777777" w:rsidR="00C00429" w:rsidRPr="00763D87" w:rsidRDefault="00C00429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345EA" w14:textId="77777777" w:rsidR="00C00429" w:rsidRPr="00763D87" w:rsidRDefault="00C00429" w:rsidP="000D313F">
            <w:pPr>
              <w:ind w:right="90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763D8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FDF09B" w14:textId="77777777" w:rsidR="00C00429" w:rsidRPr="00763D87" w:rsidRDefault="00C00429" w:rsidP="000D313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458E8" w14:textId="63FD83A4" w:rsidR="00C00429" w:rsidRPr="00763D87" w:rsidRDefault="00C00429" w:rsidP="000D313F">
            <w:pPr>
              <w:tabs>
                <w:tab w:val="decimal" w:pos="54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763D87">
              <w:rPr>
                <w:rFonts w:ascii="Angsana New" w:eastAsia="Times New Roman" w:hAnsi="Angsana New" w:hint="cs"/>
                <w:sz w:val="28"/>
                <w:lang w:val="en-GB"/>
              </w:rPr>
              <w:t>(</w:t>
            </w:r>
            <w:r w:rsidR="003C3776">
              <w:rPr>
                <w:rFonts w:ascii="Angsana New" w:eastAsia="Times New Roman" w:hAnsi="Angsana New"/>
                <w:sz w:val="28"/>
              </w:rPr>
              <w:t>3,700</w:t>
            </w:r>
            <w:r w:rsidRPr="00763D87">
              <w:rPr>
                <w:rFonts w:ascii="Angsana New" w:eastAsia="Times New Roman" w:hAnsi="Angsana New" w:hint="cs"/>
                <w:sz w:val="28"/>
                <w:lang w:val="en-GB"/>
              </w:rPr>
              <w:t>)</w:t>
            </w:r>
          </w:p>
        </w:tc>
        <w:tc>
          <w:tcPr>
            <w:tcW w:w="90" w:type="dxa"/>
          </w:tcPr>
          <w:p w14:paraId="5178279D" w14:textId="77777777" w:rsidR="00C00429" w:rsidRPr="00763D87" w:rsidRDefault="00C00429" w:rsidP="000D313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373A7" w14:textId="41C220F0" w:rsidR="00C00429" w:rsidRPr="00763D87" w:rsidRDefault="003C3776" w:rsidP="000D313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(1,392)</w:t>
            </w:r>
          </w:p>
        </w:tc>
        <w:tc>
          <w:tcPr>
            <w:tcW w:w="90" w:type="dxa"/>
          </w:tcPr>
          <w:p w14:paraId="702AC38D" w14:textId="77777777" w:rsidR="00C00429" w:rsidRPr="00763D87" w:rsidRDefault="00C00429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8B06C" w14:textId="0CBE00A0" w:rsidR="00C00429" w:rsidRPr="00763D87" w:rsidRDefault="00C00429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763D87">
              <w:rPr>
                <w:rFonts w:ascii="Angsana New" w:hAnsi="Angsana New" w:hint="cs"/>
                <w:sz w:val="28"/>
              </w:rPr>
              <w:t>9,969</w:t>
            </w:r>
          </w:p>
        </w:tc>
      </w:tr>
      <w:tr w:rsidR="00C00429" w:rsidRPr="003B65FB" w14:paraId="3A208F64" w14:textId="77777777" w:rsidTr="003C3776">
        <w:trPr>
          <w:trHeight w:val="144"/>
        </w:trPr>
        <w:tc>
          <w:tcPr>
            <w:tcW w:w="1975" w:type="dxa"/>
          </w:tcPr>
          <w:p w14:paraId="590444EF" w14:textId="77777777" w:rsidR="00C00429" w:rsidRPr="003B65FB" w:rsidRDefault="00C00429" w:rsidP="00763D87">
            <w:pPr>
              <w:ind w:left="92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br w:type="page"/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ค่าเสื่อมราคาสะสม:</w:t>
            </w:r>
          </w:p>
        </w:tc>
        <w:tc>
          <w:tcPr>
            <w:tcW w:w="1258" w:type="dxa"/>
          </w:tcPr>
          <w:p w14:paraId="13D55945" w14:textId="77777777" w:rsidR="00C00429" w:rsidRPr="003B65FB" w:rsidRDefault="00C00429" w:rsidP="000D313F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3" w:type="dxa"/>
          </w:tcPr>
          <w:p w14:paraId="7ACE7ABD" w14:textId="77777777" w:rsidR="00C00429" w:rsidRPr="003B65FB" w:rsidRDefault="00C00429" w:rsidP="000D313F">
            <w:pPr>
              <w:ind w:left="-28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E479A39" w14:textId="77777777" w:rsidR="00C00429" w:rsidRPr="003B65FB" w:rsidRDefault="00C00429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9" w:type="dxa"/>
            <w:gridSpan w:val="2"/>
          </w:tcPr>
          <w:p w14:paraId="7BF45665" w14:textId="77777777" w:rsidR="00C00429" w:rsidRPr="003B65FB" w:rsidRDefault="00C00429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05" w:type="dxa"/>
            <w:shd w:val="clear" w:color="auto" w:fill="auto"/>
          </w:tcPr>
          <w:p w14:paraId="67A34ACA" w14:textId="77777777" w:rsidR="00C00429" w:rsidRPr="003B65FB" w:rsidRDefault="00C00429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E790903" w14:textId="77777777" w:rsidR="00C00429" w:rsidRPr="003B65FB" w:rsidRDefault="00C00429" w:rsidP="000D313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45BABEF" w14:textId="77777777" w:rsidR="00C00429" w:rsidRPr="003B65FB" w:rsidRDefault="00C00429" w:rsidP="000D313F">
            <w:pPr>
              <w:tabs>
                <w:tab w:val="decimal" w:pos="549"/>
              </w:tabs>
              <w:ind w:right="9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24CC4AC5" w14:textId="77777777" w:rsidR="00C00429" w:rsidRPr="003B65FB" w:rsidRDefault="00C00429" w:rsidP="000D313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4BDF9C68" w14:textId="0994995D" w:rsidR="00C00429" w:rsidRPr="003B65FB" w:rsidRDefault="00C00429" w:rsidP="000D313F">
            <w:pPr>
              <w:tabs>
                <w:tab w:val="decimal" w:pos="714"/>
              </w:tabs>
              <w:ind w:left="-288"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7FEBED4" w14:textId="77777777" w:rsidR="00C00429" w:rsidRPr="003B65FB" w:rsidRDefault="00C00429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9" w:type="dxa"/>
            <w:shd w:val="clear" w:color="auto" w:fill="auto"/>
          </w:tcPr>
          <w:p w14:paraId="5C801E8B" w14:textId="339CF8BA" w:rsidR="00C00429" w:rsidRPr="003B65FB" w:rsidRDefault="00C00429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00429" w:rsidRPr="003B65FB" w14:paraId="54B928B0" w14:textId="77777777" w:rsidTr="003C3776">
        <w:trPr>
          <w:trHeight w:val="144"/>
        </w:trPr>
        <w:tc>
          <w:tcPr>
            <w:tcW w:w="1975" w:type="dxa"/>
          </w:tcPr>
          <w:p w14:paraId="0E29C174" w14:textId="77777777" w:rsidR="00C00429" w:rsidRPr="003B65FB" w:rsidRDefault="00C00429" w:rsidP="00763D87">
            <w:pPr>
              <w:ind w:left="182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258" w:type="dxa"/>
          </w:tcPr>
          <w:p w14:paraId="72EF359C" w14:textId="77777777" w:rsidR="00C00429" w:rsidRPr="003B65FB" w:rsidRDefault="00C00429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93" w:type="dxa"/>
          </w:tcPr>
          <w:p w14:paraId="5DE8A3E5" w14:textId="77777777" w:rsidR="00C00429" w:rsidRPr="003B65FB" w:rsidRDefault="00C00429" w:rsidP="000D313F">
            <w:pPr>
              <w:tabs>
                <w:tab w:val="decimal" w:pos="106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14:paraId="40E47CB5" w14:textId="77777777" w:rsidR="00C00429" w:rsidRPr="003B65FB" w:rsidRDefault="00C00429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(4,598)</w:t>
            </w:r>
          </w:p>
        </w:tc>
        <w:tc>
          <w:tcPr>
            <w:tcW w:w="99" w:type="dxa"/>
            <w:gridSpan w:val="2"/>
          </w:tcPr>
          <w:p w14:paraId="1890F08A" w14:textId="77777777" w:rsidR="00C00429" w:rsidRPr="003B65FB" w:rsidRDefault="00C00429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05" w:type="dxa"/>
            <w:shd w:val="clear" w:color="auto" w:fill="auto"/>
          </w:tcPr>
          <w:p w14:paraId="0B68AE3C" w14:textId="0E4589B8" w:rsidR="00C00429" w:rsidRPr="003B65FB" w:rsidRDefault="00C00429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</w:rPr>
              <w:t>(2,81</w:t>
            </w:r>
            <w:r w:rsidR="003C3776">
              <w:rPr>
                <w:rFonts w:ascii="Angsana New" w:eastAsia="Times New Roman" w:hAnsi="Angsana New"/>
                <w:sz w:val="28"/>
              </w:rPr>
              <w:t>3</w:t>
            </w:r>
            <w:r w:rsidRPr="003B65FB">
              <w:rPr>
                <w:rFonts w:ascii="Angsana New" w:eastAsia="Times New Roman" w:hAnsi="Angsana New" w:hint="cs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F0EDF1" w14:textId="77777777" w:rsidR="00C00429" w:rsidRPr="003B65FB" w:rsidRDefault="00C00429" w:rsidP="000D313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AE50E98" w14:textId="629CCB43" w:rsidR="00C00429" w:rsidRPr="003B65FB" w:rsidRDefault="003C3776" w:rsidP="000D313F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783</w:t>
            </w:r>
          </w:p>
        </w:tc>
        <w:tc>
          <w:tcPr>
            <w:tcW w:w="90" w:type="dxa"/>
          </w:tcPr>
          <w:p w14:paraId="2EA35B79" w14:textId="77777777" w:rsidR="00C00429" w:rsidRPr="003B65FB" w:rsidRDefault="00C00429" w:rsidP="000D313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006DA11C" w14:textId="3F1B4111" w:rsidR="00C00429" w:rsidRPr="003B65FB" w:rsidRDefault="003C3776" w:rsidP="000D313F">
            <w:pPr>
              <w:ind w:left="-288" w:right="90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1,129</w:t>
            </w:r>
          </w:p>
        </w:tc>
        <w:tc>
          <w:tcPr>
            <w:tcW w:w="90" w:type="dxa"/>
          </w:tcPr>
          <w:p w14:paraId="53A1E86E" w14:textId="77777777" w:rsidR="00C00429" w:rsidRPr="003B65FB" w:rsidRDefault="00C00429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9" w:type="dxa"/>
            <w:shd w:val="clear" w:color="auto" w:fill="auto"/>
          </w:tcPr>
          <w:p w14:paraId="08CA5204" w14:textId="52CF0F83" w:rsidR="00C00429" w:rsidRPr="003B65FB" w:rsidRDefault="00C00429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(5,</w:t>
            </w:r>
            <w:r w:rsidR="00AA4B1E">
              <w:rPr>
                <w:rFonts w:ascii="Angsana New" w:hAnsi="Angsana New"/>
                <w:sz w:val="28"/>
              </w:rPr>
              <w:t>499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00429" w:rsidRPr="003B65FB" w14:paraId="26E728AE" w14:textId="77777777" w:rsidTr="003C3776">
        <w:trPr>
          <w:trHeight w:val="144"/>
        </w:trPr>
        <w:tc>
          <w:tcPr>
            <w:tcW w:w="1975" w:type="dxa"/>
          </w:tcPr>
          <w:p w14:paraId="5E5AC6FC" w14:textId="77777777" w:rsidR="00C00429" w:rsidRPr="00763D87" w:rsidRDefault="00C00429" w:rsidP="00763D87">
            <w:pPr>
              <w:ind w:left="182" w:hanging="90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5B908803" w14:textId="77777777" w:rsidR="00C00429" w:rsidRPr="00763D87" w:rsidRDefault="00C00429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sz w:val="28"/>
              </w:rPr>
            </w:pPr>
            <w:r w:rsidRPr="00763D87">
              <w:rPr>
                <w:rFonts w:ascii="Angsana New" w:eastAsia="Times New Roman" w:hAnsi="Angsana New" w:hint="cs"/>
                <w:sz w:val="28"/>
              </w:rPr>
              <w:t>-</w:t>
            </w:r>
          </w:p>
        </w:tc>
        <w:tc>
          <w:tcPr>
            <w:tcW w:w="93" w:type="dxa"/>
          </w:tcPr>
          <w:p w14:paraId="52BECC75" w14:textId="77777777" w:rsidR="00C00429" w:rsidRPr="00763D87" w:rsidRDefault="00C00429" w:rsidP="000D313F">
            <w:pPr>
              <w:tabs>
                <w:tab w:val="decimal" w:pos="1062"/>
              </w:tabs>
              <w:ind w:left="712" w:right="90" w:hanging="3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CB67785" w14:textId="77777777" w:rsidR="00C00429" w:rsidRPr="00763D87" w:rsidRDefault="00C00429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763D87">
              <w:rPr>
                <w:rFonts w:ascii="Angsana New" w:eastAsia="Times New Roman" w:hAnsi="Angsana New" w:hint="cs"/>
                <w:sz w:val="28"/>
              </w:rPr>
              <w:t>(4,598)</w:t>
            </w:r>
          </w:p>
        </w:tc>
        <w:tc>
          <w:tcPr>
            <w:tcW w:w="99" w:type="dxa"/>
            <w:gridSpan w:val="2"/>
          </w:tcPr>
          <w:p w14:paraId="7F143368" w14:textId="77777777" w:rsidR="00C00429" w:rsidRPr="00763D87" w:rsidRDefault="00C00429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513FE" w14:textId="3304AFAC" w:rsidR="00C00429" w:rsidRPr="00763D87" w:rsidRDefault="00C00429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763D87">
              <w:rPr>
                <w:rFonts w:ascii="Angsana New" w:eastAsia="Times New Roman" w:hAnsi="Angsana New" w:hint="cs"/>
                <w:sz w:val="28"/>
              </w:rPr>
              <w:t>(2,81</w:t>
            </w:r>
            <w:r w:rsidR="003C3776">
              <w:rPr>
                <w:rFonts w:ascii="Angsana New" w:eastAsia="Times New Roman" w:hAnsi="Angsana New"/>
                <w:sz w:val="28"/>
              </w:rPr>
              <w:t>3</w:t>
            </w:r>
            <w:r w:rsidRPr="00763D87">
              <w:rPr>
                <w:rFonts w:ascii="Angsana New" w:eastAsia="Times New Roman" w:hAnsi="Angsana New" w:hint="cs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DCD0CF" w14:textId="77777777" w:rsidR="00C00429" w:rsidRPr="00763D87" w:rsidRDefault="00C00429" w:rsidP="000D313F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397BA" w14:textId="1A508DD3" w:rsidR="00C00429" w:rsidRPr="00763D87" w:rsidRDefault="003C3776" w:rsidP="000D313F">
            <w:pPr>
              <w:tabs>
                <w:tab w:val="decimal" w:pos="870"/>
              </w:tabs>
              <w:ind w:right="9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783</w:t>
            </w:r>
          </w:p>
        </w:tc>
        <w:tc>
          <w:tcPr>
            <w:tcW w:w="90" w:type="dxa"/>
          </w:tcPr>
          <w:p w14:paraId="2CC0FE8A" w14:textId="77777777" w:rsidR="00C00429" w:rsidRPr="00763D87" w:rsidRDefault="00C00429" w:rsidP="000D313F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07E3B" w14:textId="1E5FEF5A" w:rsidR="00C00429" w:rsidRPr="00763D87" w:rsidRDefault="003C3776" w:rsidP="000D313F">
            <w:pPr>
              <w:ind w:left="712" w:right="90" w:hanging="388"/>
              <w:contextualSpacing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lang w:val="en-GB"/>
              </w:rPr>
              <w:t>1,129</w:t>
            </w:r>
          </w:p>
        </w:tc>
        <w:tc>
          <w:tcPr>
            <w:tcW w:w="90" w:type="dxa"/>
          </w:tcPr>
          <w:p w14:paraId="1B70C0C8" w14:textId="77777777" w:rsidR="00C00429" w:rsidRPr="00763D87" w:rsidRDefault="00C00429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77819" w14:textId="48F7B134" w:rsidR="00C00429" w:rsidRPr="00763D87" w:rsidRDefault="00C00429" w:rsidP="000D313F">
            <w:pPr>
              <w:tabs>
                <w:tab w:val="decimal" w:pos="105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763D87">
              <w:rPr>
                <w:rFonts w:ascii="Angsana New" w:hAnsi="Angsana New" w:hint="cs"/>
                <w:sz w:val="28"/>
              </w:rPr>
              <w:t>(5,</w:t>
            </w:r>
            <w:r w:rsidR="00AA4B1E">
              <w:rPr>
                <w:rFonts w:ascii="Angsana New" w:hAnsi="Angsana New"/>
                <w:sz w:val="28"/>
              </w:rPr>
              <w:t>499</w:t>
            </w:r>
            <w:r w:rsidRPr="00763D8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00429" w:rsidRPr="003B65FB" w14:paraId="795B388F" w14:textId="77777777" w:rsidTr="003C3776">
        <w:trPr>
          <w:trHeight w:val="144"/>
        </w:trPr>
        <w:tc>
          <w:tcPr>
            <w:tcW w:w="1975" w:type="dxa"/>
          </w:tcPr>
          <w:p w14:paraId="0D106DA3" w14:textId="77777777" w:rsidR="00C00429" w:rsidRPr="003B65FB" w:rsidRDefault="00C00429" w:rsidP="00763D87">
            <w:pPr>
              <w:ind w:left="452" w:hanging="352"/>
              <w:contextualSpacing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สินทรัพย์สิทธิการใช้สุทธิ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A4AB233" w14:textId="77777777" w:rsidR="00C00429" w:rsidRPr="00454298" w:rsidRDefault="00C00429" w:rsidP="000D313F">
            <w:pPr>
              <w:ind w:right="90"/>
              <w:contextualSpacing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454298">
              <w:rPr>
                <w:rFonts w:ascii="Angsana New" w:eastAsia="Times New Roman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93" w:type="dxa"/>
          </w:tcPr>
          <w:p w14:paraId="2EA319E8" w14:textId="77777777" w:rsidR="00C00429" w:rsidRPr="00454298" w:rsidRDefault="00C00429" w:rsidP="000D313F">
            <w:pPr>
              <w:tabs>
                <w:tab w:val="decimal" w:pos="1098"/>
              </w:tabs>
              <w:ind w:left="-288"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225A8C8" w14:textId="77777777" w:rsidR="00C00429" w:rsidRPr="00454298" w:rsidRDefault="00C00429" w:rsidP="000D313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" w:type="dxa"/>
            <w:gridSpan w:val="2"/>
          </w:tcPr>
          <w:p w14:paraId="39C8CFC8" w14:textId="77777777" w:rsidR="00C00429" w:rsidRPr="00454298" w:rsidRDefault="00C00429" w:rsidP="000D313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05" w:type="dxa"/>
            <w:shd w:val="clear" w:color="auto" w:fill="auto"/>
          </w:tcPr>
          <w:p w14:paraId="67D7FE4D" w14:textId="77777777" w:rsidR="00C00429" w:rsidRPr="00454298" w:rsidRDefault="00C00429" w:rsidP="000D313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443B739" w14:textId="77777777" w:rsidR="00C00429" w:rsidRPr="00454298" w:rsidRDefault="00C00429" w:rsidP="000D313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4D8EB17" w14:textId="77777777" w:rsidR="00C00429" w:rsidRPr="00454298" w:rsidRDefault="00C00429" w:rsidP="000D313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14F5CF1" w14:textId="77777777" w:rsidR="00C00429" w:rsidRPr="00454298" w:rsidRDefault="00C00429" w:rsidP="000D313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60BF7B9D" w14:textId="02F1CCED" w:rsidR="00C00429" w:rsidRPr="00454298" w:rsidRDefault="00C00429" w:rsidP="000D313F">
            <w:pPr>
              <w:tabs>
                <w:tab w:val="decimal" w:pos="714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C99F565" w14:textId="77777777" w:rsidR="00C00429" w:rsidRPr="00454298" w:rsidRDefault="00C00429" w:rsidP="000D313F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620F6" w14:textId="6C1AD2B4" w:rsidR="00C00429" w:rsidRPr="00454298" w:rsidRDefault="00C00429" w:rsidP="000D313F">
            <w:pPr>
              <w:tabs>
                <w:tab w:val="decimal" w:pos="1098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4298">
              <w:rPr>
                <w:rFonts w:ascii="Angsana New" w:hAnsi="Angsana New" w:hint="cs"/>
                <w:b/>
                <w:bCs/>
                <w:sz w:val="28"/>
              </w:rPr>
              <w:t>4,4</w:t>
            </w:r>
            <w:r w:rsidR="00AA4B1E">
              <w:rPr>
                <w:rFonts w:ascii="Angsana New" w:hAnsi="Angsana New"/>
                <w:b/>
                <w:bCs/>
                <w:sz w:val="28"/>
              </w:rPr>
              <w:t>70</w:t>
            </w:r>
          </w:p>
        </w:tc>
      </w:tr>
    </w:tbl>
    <w:p w14:paraId="0F3CAE95" w14:textId="77777777" w:rsidR="00C5158A" w:rsidRPr="0064185A" w:rsidRDefault="00C5158A" w:rsidP="00C5158A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ค่าความนิยม</w:t>
      </w:r>
    </w:p>
    <w:p w14:paraId="26024F4A" w14:textId="77777777" w:rsidR="00C5158A" w:rsidRPr="003B65FB" w:rsidRDefault="00C5158A" w:rsidP="00C5158A">
      <w:pPr>
        <w:pStyle w:val="ListParagraph"/>
        <w:spacing w:line="240" w:lineRule="atLeast"/>
        <w:ind w:left="360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 xml:space="preserve">รายการเปลี่ยนแปลงของบัญชีค่าความนิยมสำหรับปีสิ้นสุดวันที่ </w:t>
      </w:r>
      <w:r w:rsidRPr="008345D6">
        <w:rPr>
          <w:rFonts w:ascii="Angsana New" w:hAnsi="Angsana New" w:hint="cs"/>
          <w:sz w:val="28"/>
        </w:rPr>
        <w:t xml:space="preserve">31 </w:t>
      </w:r>
      <w:r w:rsidRPr="008345D6">
        <w:rPr>
          <w:rFonts w:ascii="Angsana New" w:hAnsi="Angsana New" w:hint="cs"/>
          <w:sz w:val="28"/>
          <w:cs/>
        </w:rPr>
        <w:t xml:space="preserve">ธันวาคม </w:t>
      </w:r>
      <w:r w:rsidRPr="008345D6">
        <w:rPr>
          <w:rFonts w:ascii="Angsana New" w:hAnsi="Angsana New" w:hint="cs"/>
          <w:sz w:val="28"/>
        </w:rPr>
        <w:t xml:space="preserve">2563 </w:t>
      </w:r>
      <w:r w:rsidRPr="008345D6">
        <w:rPr>
          <w:rFonts w:ascii="Angsana New" w:hAnsi="Angsana New" w:hint="cs"/>
          <w:sz w:val="28"/>
          <w:cs/>
        </w:rPr>
        <w:t xml:space="preserve">และ </w:t>
      </w:r>
      <w:r w:rsidRPr="008345D6">
        <w:rPr>
          <w:rFonts w:ascii="Angsana New" w:hAnsi="Angsana New" w:hint="cs"/>
          <w:sz w:val="28"/>
        </w:rPr>
        <w:t xml:space="preserve">2562 </w:t>
      </w:r>
      <w:r w:rsidRPr="008345D6">
        <w:rPr>
          <w:rFonts w:ascii="Angsana New" w:hAnsi="Angsana New" w:hint="cs"/>
          <w:sz w:val="28"/>
          <w:cs/>
        </w:rPr>
        <w:t>สรุปได้ดังนี้</w:t>
      </w:r>
    </w:p>
    <w:p w14:paraId="41A89676" w14:textId="77777777" w:rsidR="00C5158A" w:rsidRPr="003B65FB" w:rsidRDefault="00C5158A" w:rsidP="00C5158A">
      <w:pPr>
        <w:tabs>
          <w:tab w:val="left" w:pos="900"/>
          <w:tab w:val="left" w:pos="1440"/>
          <w:tab w:val="left" w:pos="1980"/>
        </w:tabs>
        <w:ind w:left="360" w:hanging="360"/>
        <w:jc w:val="right"/>
        <w:rPr>
          <w:rFonts w:ascii="Angsana New" w:hAnsi="Angsana New"/>
          <w:caps/>
          <w:sz w:val="28"/>
        </w:rPr>
      </w:pPr>
      <w:r w:rsidRPr="003B65FB">
        <w:rPr>
          <w:rFonts w:ascii="Angsana New" w:hAnsi="Angsana New" w:hint="cs"/>
          <w:caps/>
          <w:sz w:val="28"/>
        </w:rPr>
        <w:t>(</w:t>
      </w:r>
      <w:r w:rsidRPr="008345D6">
        <w:rPr>
          <w:rFonts w:ascii="Angsana New" w:hAnsi="Angsana New" w:hint="cs"/>
          <w:caps/>
          <w:sz w:val="28"/>
          <w:cs/>
        </w:rPr>
        <w:t>หน่วย</w:t>
      </w:r>
      <w:r w:rsidRPr="003B65FB">
        <w:rPr>
          <w:rFonts w:ascii="Angsana New" w:hAnsi="Angsana New" w:hint="cs"/>
          <w:caps/>
          <w:sz w:val="28"/>
        </w:rPr>
        <w:t xml:space="preserve">: </w:t>
      </w:r>
      <w:r w:rsidRPr="008345D6">
        <w:rPr>
          <w:rFonts w:ascii="Angsana New" w:hAnsi="Angsana New" w:hint="cs"/>
          <w:caps/>
          <w:sz w:val="28"/>
          <w:cs/>
        </w:rPr>
        <w:t>พันบาท</w:t>
      </w:r>
      <w:r w:rsidRPr="003B65FB">
        <w:rPr>
          <w:rFonts w:ascii="Angsana New" w:hAnsi="Angsana New" w:hint="cs"/>
          <w:caps/>
          <w:sz w:val="28"/>
        </w:rPr>
        <w:t>)</w:t>
      </w:r>
    </w:p>
    <w:tbl>
      <w:tblPr>
        <w:tblW w:w="928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210"/>
        <w:gridCol w:w="1530"/>
        <w:gridCol w:w="1548"/>
      </w:tblGrid>
      <w:tr w:rsidR="00C5158A" w:rsidRPr="003B65FB" w14:paraId="34188253" w14:textId="77777777" w:rsidTr="000D313F">
        <w:trPr>
          <w:cantSplit/>
        </w:trPr>
        <w:tc>
          <w:tcPr>
            <w:tcW w:w="6210" w:type="dxa"/>
            <w:vAlign w:val="bottom"/>
          </w:tcPr>
          <w:p w14:paraId="7BA0F8C4" w14:textId="77777777" w:rsidR="00C5158A" w:rsidRPr="003B65FB" w:rsidRDefault="00C5158A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3078" w:type="dxa"/>
            <w:gridSpan w:val="2"/>
            <w:vAlign w:val="bottom"/>
          </w:tcPr>
          <w:p w14:paraId="6974777A" w14:textId="77777777" w:rsidR="00C5158A" w:rsidRPr="008345D6" w:rsidRDefault="00C5158A" w:rsidP="000D313F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C5158A" w:rsidRPr="003B65FB" w14:paraId="5EF52331" w14:textId="77777777" w:rsidTr="000D313F">
        <w:trPr>
          <w:cantSplit/>
        </w:trPr>
        <w:tc>
          <w:tcPr>
            <w:tcW w:w="6210" w:type="dxa"/>
            <w:vAlign w:val="bottom"/>
          </w:tcPr>
          <w:p w14:paraId="2B4C7F6C" w14:textId="77777777" w:rsidR="00C5158A" w:rsidRPr="003B65FB" w:rsidRDefault="00C5158A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0C120D6" w14:textId="77777777" w:rsidR="00C5158A" w:rsidRPr="008345D6" w:rsidRDefault="00C5158A" w:rsidP="00D90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548" w:type="dxa"/>
            <w:vAlign w:val="bottom"/>
          </w:tcPr>
          <w:p w14:paraId="7C1579F8" w14:textId="77777777" w:rsidR="00C5158A" w:rsidRPr="008345D6" w:rsidRDefault="00C5158A" w:rsidP="00D900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C5158A" w:rsidRPr="003B65FB" w14:paraId="51883EE0" w14:textId="77777777" w:rsidTr="000D313F">
        <w:trPr>
          <w:cantSplit/>
        </w:trPr>
        <w:tc>
          <w:tcPr>
            <w:tcW w:w="6210" w:type="dxa"/>
            <w:vAlign w:val="bottom"/>
          </w:tcPr>
          <w:p w14:paraId="7D53F1A1" w14:textId="77777777" w:rsidR="00C5158A" w:rsidRPr="003B65FB" w:rsidRDefault="00C5158A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8699DBC" w14:textId="77777777" w:rsidR="00C5158A" w:rsidRPr="003B65FB" w:rsidRDefault="00C5158A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vAlign w:val="bottom"/>
          </w:tcPr>
          <w:p w14:paraId="26D4ECAC" w14:textId="77777777" w:rsidR="00C5158A" w:rsidRPr="003B65FB" w:rsidRDefault="00C5158A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“</w:t>
            </w:r>
            <w:r w:rsidRPr="008345D6">
              <w:rPr>
                <w:rFonts w:ascii="Angsana New" w:hAnsi="Angsana New" w:hint="cs"/>
                <w:sz w:val="28"/>
                <w:cs/>
              </w:rPr>
              <w:t>ปรับปรุงใหม่</w:t>
            </w:r>
            <w:r w:rsidRPr="003B65FB">
              <w:rPr>
                <w:rFonts w:ascii="Angsana New" w:hAnsi="Angsana New" w:hint="cs"/>
                <w:sz w:val="28"/>
              </w:rPr>
              <w:t>”</w:t>
            </w:r>
          </w:p>
        </w:tc>
      </w:tr>
      <w:tr w:rsidR="00C5158A" w:rsidRPr="003B65FB" w14:paraId="5CC27371" w14:textId="77777777" w:rsidTr="000D313F">
        <w:tc>
          <w:tcPr>
            <w:tcW w:w="6210" w:type="dxa"/>
            <w:vAlign w:val="bottom"/>
          </w:tcPr>
          <w:p w14:paraId="72E100A5" w14:textId="77777777" w:rsidR="00C5158A" w:rsidRPr="008345D6" w:rsidRDefault="00C5158A" w:rsidP="000D313F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ยอดคงเหลือต้นปี</w:t>
            </w:r>
          </w:p>
        </w:tc>
        <w:tc>
          <w:tcPr>
            <w:tcW w:w="1530" w:type="dxa"/>
            <w:vAlign w:val="bottom"/>
          </w:tcPr>
          <w:p w14:paraId="3CE2C203" w14:textId="77777777" w:rsidR="00C5158A" w:rsidRPr="003B65FB" w:rsidRDefault="00C5158A" w:rsidP="000D313F">
            <w:pP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192,697</w:t>
            </w:r>
          </w:p>
        </w:tc>
        <w:tc>
          <w:tcPr>
            <w:tcW w:w="1548" w:type="dxa"/>
          </w:tcPr>
          <w:p w14:paraId="6239C188" w14:textId="77777777" w:rsidR="00C5158A" w:rsidRPr="008345D6" w:rsidRDefault="00C5158A" w:rsidP="000D313F">
            <w:pP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186,695</w:t>
            </w:r>
          </w:p>
        </w:tc>
      </w:tr>
      <w:tr w:rsidR="00C5158A" w:rsidRPr="003B65FB" w14:paraId="01F11615" w14:textId="77777777" w:rsidTr="000D313F">
        <w:tc>
          <w:tcPr>
            <w:tcW w:w="6210" w:type="dxa"/>
            <w:vAlign w:val="bottom"/>
          </w:tcPr>
          <w:p w14:paraId="2AD3AB9D" w14:textId="77777777" w:rsidR="00C5158A" w:rsidRPr="008345D6" w:rsidRDefault="00C5158A" w:rsidP="000D313F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8345D6">
              <w:rPr>
                <w:rFonts w:ascii="Angsana New" w:hAnsi="Angsana New" w:hint="cs"/>
                <w:caps/>
                <w:sz w:val="28"/>
                <w:cs/>
              </w:rPr>
              <w:t xml:space="preserve">เพิ่มขึ้นจากการซื้อธุรกิจ </w:t>
            </w:r>
          </w:p>
        </w:tc>
        <w:tc>
          <w:tcPr>
            <w:tcW w:w="1530" w:type="dxa"/>
            <w:vAlign w:val="bottom"/>
          </w:tcPr>
          <w:p w14:paraId="156B7FA7" w14:textId="77777777" w:rsidR="00C5158A" w:rsidRPr="003B65FB" w:rsidRDefault="00C5158A" w:rsidP="000D313F">
            <w:pP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8" w:type="dxa"/>
          </w:tcPr>
          <w:p w14:paraId="580CE66F" w14:textId="77777777" w:rsidR="00C5158A" w:rsidRPr="003B65FB" w:rsidRDefault="00C5158A" w:rsidP="000D313F">
            <w:pP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56,737</w:t>
            </w:r>
          </w:p>
        </w:tc>
      </w:tr>
      <w:tr w:rsidR="00C5158A" w:rsidRPr="003B65FB" w14:paraId="1CCCBCF5" w14:textId="77777777" w:rsidTr="000D313F">
        <w:tc>
          <w:tcPr>
            <w:tcW w:w="6210" w:type="dxa"/>
            <w:vAlign w:val="bottom"/>
          </w:tcPr>
          <w:p w14:paraId="18E8CA5F" w14:textId="77777777" w:rsidR="00C5158A" w:rsidRPr="008345D6" w:rsidRDefault="00C5158A" w:rsidP="000D313F">
            <w:pPr>
              <w:tabs>
                <w:tab w:val="left" w:pos="415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8345D6">
              <w:rPr>
                <w:rFonts w:ascii="Angsana New" w:hAnsi="Angsana New" w:hint="cs"/>
                <w:caps/>
                <w:sz w:val="28"/>
                <w:u w:val="single"/>
                <w:cs/>
              </w:rPr>
              <w:t>หัก</w:t>
            </w:r>
            <w:r w:rsidRPr="00D13C08">
              <w:rPr>
                <w:rFonts w:ascii="Angsana New" w:hAnsi="Angsana New" w:hint="cs"/>
                <w:caps/>
                <w:sz w:val="28"/>
              </w:rPr>
              <w:t>:</w:t>
            </w:r>
            <w:r w:rsidRPr="00D13C08">
              <w:rPr>
                <w:rFonts w:ascii="Angsana New" w:hAnsi="Angsana New" w:hint="cs"/>
                <w:caps/>
                <w:sz w:val="28"/>
              </w:rPr>
              <w:tab/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 xml:space="preserve">ผลกระทบจากการวัดมูลค่า ณ วันที่ซื้อกิจการ (ดูหมายเหตุข้อ </w:t>
            </w:r>
            <w:r w:rsidRPr="00D13C08">
              <w:rPr>
                <w:rFonts w:ascii="Angsana New" w:hAnsi="Angsana New"/>
                <w:caps/>
                <w:sz w:val="28"/>
              </w:rPr>
              <w:t>6.3</w:t>
            </w:r>
            <w:r w:rsidRPr="008345D6">
              <w:rPr>
                <w:rFonts w:ascii="Angsana New" w:hAnsi="Angsana New" w:hint="cs"/>
                <w:caps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35A84E78" w14:textId="77777777" w:rsidR="00C5158A" w:rsidRPr="003B65FB" w:rsidRDefault="00C5158A" w:rsidP="000D313F">
            <w:pPr>
              <w:tabs>
                <w:tab w:val="decimal" w:pos="61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8" w:type="dxa"/>
          </w:tcPr>
          <w:p w14:paraId="14D725AB" w14:textId="77777777" w:rsidR="00C5158A" w:rsidRPr="003B65FB" w:rsidRDefault="00C5158A" w:rsidP="000D313F">
            <w:pP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29,510</w:t>
            </w:r>
            <w:r w:rsidRPr="008345D6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1A276ED8" w14:textId="77777777" w:rsidTr="000D313F">
        <w:tc>
          <w:tcPr>
            <w:tcW w:w="6210" w:type="dxa"/>
            <w:vAlign w:val="bottom"/>
          </w:tcPr>
          <w:p w14:paraId="7579C071" w14:textId="77777777" w:rsidR="00C5158A" w:rsidRPr="008345D6" w:rsidRDefault="00C5158A" w:rsidP="009B569A">
            <w:pPr>
              <w:tabs>
                <w:tab w:val="left" w:pos="415"/>
                <w:tab w:val="left" w:pos="1440"/>
                <w:tab w:val="left" w:pos="2160"/>
                <w:tab w:val="left" w:pos="2415"/>
              </w:tabs>
              <w:ind w:left="-18" w:right="-43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D13C08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D13C08">
              <w:rPr>
                <w:rFonts w:ascii="Angsana New" w:hAnsi="Angsana New" w:hint="cs"/>
                <w:caps/>
                <w:sz w:val="28"/>
              </w:rPr>
              <w:tab/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ลดลงจากการจำหน่ายเงินลงทุนในบริษัทย่อย</w:t>
            </w:r>
            <w:r w:rsidRPr="00D13C08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caps/>
                <w:sz w:val="28"/>
              </w:rPr>
              <w:t>(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 xml:space="preserve">ดูหมายเหตุข้อ </w:t>
            </w:r>
            <w:r w:rsidRPr="00D13C08">
              <w:rPr>
                <w:rFonts w:ascii="Angsana New" w:hAnsi="Angsana New"/>
                <w:caps/>
                <w:sz w:val="28"/>
              </w:rPr>
              <w:t>16.3.2</w:t>
            </w:r>
            <w:r w:rsidRPr="008345D6">
              <w:rPr>
                <w:rFonts w:ascii="Angsana New" w:hAnsi="Angsana New" w:hint="cs"/>
                <w:caps/>
                <w:sz w:val="28"/>
              </w:rPr>
              <w:t>)</w:t>
            </w:r>
            <w:r w:rsidRPr="00D13C08">
              <w:rPr>
                <w:rFonts w:ascii="Angsana New" w:hAnsi="Angsana New" w:hint="cs"/>
                <w:caps/>
                <w:sz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AD8AD27" w14:textId="77777777" w:rsidR="00C5158A" w:rsidRPr="003B65FB" w:rsidRDefault="00C5158A" w:rsidP="000D313F">
            <w:pPr>
              <w:tabs>
                <w:tab w:val="decimal" w:pos="61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(27,227)</w:t>
            </w:r>
          </w:p>
        </w:tc>
        <w:tc>
          <w:tcPr>
            <w:tcW w:w="1548" w:type="dxa"/>
          </w:tcPr>
          <w:p w14:paraId="4577A5FB" w14:textId="77777777" w:rsidR="00C5158A" w:rsidRPr="003B65FB" w:rsidRDefault="00C5158A" w:rsidP="000D313F">
            <w:pP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5158A" w:rsidRPr="003B65FB" w14:paraId="4447342D" w14:textId="77777777" w:rsidTr="000D313F">
        <w:tc>
          <w:tcPr>
            <w:tcW w:w="6210" w:type="dxa"/>
            <w:vAlign w:val="bottom"/>
          </w:tcPr>
          <w:p w14:paraId="75D41414" w14:textId="77777777" w:rsidR="00C5158A" w:rsidRPr="008345D6" w:rsidRDefault="00C5158A" w:rsidP="000D313F">
            <w:pPr>
              <w:tabs>
                <w:tab w:val="left" w:pos="415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8345D6">
              <w:rPr>
                <w:rFonts w:ascii="Angsana New" w:hAnsi="Angsana New" w:hint="cs"/>
                <w:caps/>
                <w:sz w:val="28"/>
                <w:cs/>
              </w:rPr>
              <w:t>ค่าเผื่อการด้อยค่า</w:t>
            </w:r>
          </w:p>
        </w:tc>
        <w:tc>
          <w:tcPr>
            <w:tcW w:w="1530" w:type="dxa"/>
            <w:vAlign w:val="bottom"/>
          </w:tcPr>
          <w:p w14:paraId="64134BA2" w14:textId="77777777" w:rsidR="00C5158A" w:rsidRPr="003B65FB" w:rsidRDefault="00C5158A" w:rsidP="000D313F">
            <w:pPr>
              <w:pBdr>
                <w:bottom w:val="single" w:sz="6" w:space="1" w:color="auto"/>
              </w:pBd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8" w:type="dxa"/>
            <w:vAlign w:val="bottom"/>
          </w:tcPr>
          <w:p w14:paraId="5349762B" w14:textId="77777777" w:rsidR="00C5158A" w:rsidRPr="003B65FB" w:rsidRDefault="00C5158A" w:rsidP="000D313F">
            <w:pPr>
              <w:pBdr>
                <w:bottom w:val="single" w:sz="6" w:space="1" w:color="auto"/>
              </w:pBdr>
              <w:tabs>
                <w:tab w:val="decimal" w:pos="61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(21,225)</w:t>
            </w:r>
          </w:p>
        </w:tc>
      </w:tr>
      <w:tr w:rsidR="00C5158A" w:rsidRPr="003B65FB" w14:paraId="2DB3EFCD" w14:textId="77777777" w:rsidTr="000D313F">
        <w:tc>
          <w:tcPr>
            <w:tcW w:w="6210" w:type="dxa"/>
            <w:vAlign w:val="bottom"/>
          </w:tcPr>
          <w:p w14:paraId="7AA9730B" w14:textId="77777777" w:rsidR="00C5158A" w:rsidRPr="003B65FB" w:rsidRDefault="00C5158A" w:rsidP="000D313F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cap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ยอดคงเหลือปลายปี</w:t>
            </w:r>
          </w:p>
        </w:tc>
        <w:tc>
          <w:tcPr>
            <w:tcW w:w="1530" w:type="dxa"/>
            <w:vAlign w:val="bottom"/>
          </w:tcPr>
          <w:p w14:paraId="51AF5EE3" w14:textId="77777777" w:rsidR="00C5158A" w:rsidRPr="00454298" w:rsidRDefault="00C5158A" w:rsidP="000D313F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54298">
              <w:rPr>
                <w:rFonts w:ascii="Angsana New" w:hAnsi="Angsana New"/>
                <w:b/>
                <w:bCs/>
                <w:sz w:val="28"/>
              </w:rPr>
              <w:t>165,470</w:t>
            </w:r>
          </w:p>
        </w:tc>
        <w:tc>
          <w:tcPr>
            <w:tcW w:w="1548" w:type="dxa"/>
          </w:tcPr>
          <w:p w14:paraId="4FD807E6" w14:textId="77777777" w:rsidR="00C5158A" w:rsidRPr="008345D6" w:rsidRDefault="00C5158A" w:rsidP="000D313F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192,697</w:t>
            </w:r>
          </w:p>
        </w:tc>
      </w:tr>
    </w:tbl>
    <w:p w14:paraId="6B035EDE" w14:textId="77777777" w:rsidR="00C5158A" w:rsidRPr="003B65FB" w:rsidRDefault="00C5158A" w:rsidP="00C5158A">
      <w:pPr>
        <w:spacing w:before="240" w:after="240"/>
        <w:ind w:left="36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 xml:space="preserve">ค่าความนิยมของปี </w:t>
      </w:r>
      <w:r w:rsidRPr="003B65FB">
        <w:rPr>
          <w:rFonts w:ascii="Angsana New" w:hAnsi="Angsana New" w:hint="cs"/>
          <w:sz w:val="28"/>
        </w:rPr>
        <w:t>256</w:t>
      </w:r>
      <w:r>
        <w:rPr>
          <w:rFonts w:ascii="Angsana New" w:hAnsi="Angsana New"/>
          <w:sz w:val="28"/>
        </w:rPr>
        <w:t>2</w:t>
      </w:r>
      <w:r w:rsidRPr="008345D6">
        <w:rPr>
          <w:rFonts w:ascii="Angsana New" w:hAnsi="Angsana New" w:hint="cs"/>
          <w:sz w:val="28"/>
          <w:cs/>
        </w:rPr>
        <w:t xml:space="preserve"> เกิดจากการที่บริษัทและบริษัทย่อยซื้อหุ้นสามัญในกลุ่มบริษัท อีโค เอ็นเนอร์ยี่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 xml:space="preserve">กรุ๊ป คอร์ปอเรชั่น จำกัด </w:t>
      </w:r>
    </w:p>
    <w:p w14:paraId="7B5B4ADA" w14:textId="55207E29" w:rsidR="00C5158A" w:rsidRPr="008345D6" w:rsidRDefault="00C5158A" w:rsidP="00C5158A">
      <w:pPr>
        <w:spacing w:after="240"/>
        <w:ind w:left="360"/>
        <w:jc w:val="thaiDistribute"/>
        <w:rPr>
          <w:rFonts w:ascii="Angsana New" w:hAnsi="Angsana New"/>
          <w:sz w:val="28"/>
          <w:cs/>
        </w:rPr>
      </w:pPr>
      <w:r w:rsidRPr="008345D6">
        <w:rPr>
          <w:rFonts w:ascii="Angsana New" w:hAnsi="Angsana New" w:hint="cs"/>
          <w:sz w:val="28"/>
          <w:cs/>
        </w:rPr>
        <w:t xml:space="preserve">บริษัทและบริษัทย่อย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</w:t>
      </w:r>
    </w:p>
    <w:p w14:paraId="78539616" w14:textId="77777777" w:rsidR="00C5158A" w:rsidRPr="001F3686" w:rsidRDefault="00C5158A" w:rsidP="00C5158A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ฝ่ายบริหารพิจารณาอัตราการเติบโตจากผลประกอบการในอดีต การคาดการณ์การเติบโตของตลาดรวมทั้ง การเติบโตของผลิตภัณฑ์มวลรวมในประเทศ 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14:paraId="784844FC" w14:textId="77777777" w:rsidR="00C5158A" w:rsidRPr="0064185A" w:rsidRDefault="00C5158A" w:rsidP="00C5158A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>สิทธิการเช่า</w:t>
      </w:r>
      <w:r w:rsidRPr="0064185A">
        <w:rPr>
          <w:rFonts w:ascii="Angsana New" w:hAnsi="Angsana New" w:hint="cs"/>
          <w:b/>
          <w:bCs/>
          <w:sz w:val="28"/>
        </w:rPr>
        <w:t xml:space="preserve"> </w:t>
      </w:r>
    </w:p>
    <w:p w14:paraId="078B77AE" w14:textId="77777777" w:rsidR="00C5158A" w:rsidRPr="003B65FB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 xml:space="preserve">รายการเปลี่ยนแปลงของสิทธิการเช่า ณ วันที่ </w:t>
      </w:r>
      <w:r w:rsidRPr="003B65FB">
        <w:rPr>
          <w:rFonts w:ascii="Angsana New" w:hAnsi="Angsana New" w:hint="cs"/>
          <w:sz w:val="28"/>
        </w:rPr>
        <w:t xml:space="preserve">31 </w:t>
      </w:r>
      <w:r w:rsidRPr="008345D6">
        <w:rPr>
          <w:rFonts w:ascii="Angsana New" w:hAnsi="Angsana New" w:hint="cs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 xml:space="preserve">และ </w:t>
      </w:r>
      <w:r w:rsidRPr="003B65FB">
        <w:rPr>
          <w:rFonts w:ascii="Angsana New" w:hAnsi="Angsana New" w:hint="cs"/>
          <w:sz w:val="28"/>
        </w:rPr>
        <w:t>256</w:t>
      </w:r>
      <w:r>
        <w:rPr>
          <w:rFonts w:ascii="Angsana New" w:hAnsi="Angsana New"/>
          <w:sz w:val="28"/>
        </w:rPr>
        <w:t>2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สรุปได้ดังนี้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080"/>
        <w:gridCol w:w="86"/>
        <w:gridCol w:w="1084"/>
        <w:gridCol w:w="86"/>
        <w:gridCol w:w="994"/>
        <w:gridCol w:w="90"/>
        <w:gridCol w:w="990"/>
      </w:tblGrid>
      <w:tr w:rsidR="00C5158A" w:rsidRPr="003B65FB" w14:paraId="2EC63D96" w14:textId="77777777" w:rsidTr="000D313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C7AF2B4" w14:textId="77777777" w:rsidR="00C5158A" w:rsidRPr="003B65FB" w:rsidRDefault="00C5158A" w:rsidP="000D313F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DA879" w14:textId="77777777" w:rsidR="00C5158A" w:rsidRPr="003B65FB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DF515ED" w14:textId="77777777" w:rsidR="00C5158A" w:rsidRPr="008345D6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71B7C" w14:textId="77777777" w:rsidR="00C5158A" w:rsidRPr="008345D6" w:rsidRDefault="00C5158A" w:rsidP="000D313F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C5158A" w:rsidRPr="003B65FB" w14:paraId="5206E888" w14:textId="77777777" w:rsidTr="000D313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6357FA8" w14:textId="77777777" w:rsidR="00C5158A" w:rsidRPr="003B65FB" w:rsidRDefault="00C5158A" w:rsidP="000D313F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F138B" w14:textId="77777777" w:rsidR="00C5158A" w:rsidRPr="003B65FB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94D8839" w14:textId="77777777" w:rsidR="00C5158A" w:rsidRPr="003B65FB" w:rsidRDefault="00C5158A" w:rsidP="000D313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6FCC8B" w14:textId="77777777" w:rsidR="00C5158A" w:rsidRPr="003B65FB" w:rsidRDefault="00C5158A" w:rsidP="000D313F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3B65FB" w14:paraId="3E10A312" w14:textId="77777777" w:rsidTr="000D313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E1382F1" w14:textId="77777777" w:rsidR="00C5158A" w:rsidRPr="003B65FB" w:rsidRDefault="00C5158A" w:rsidP="000D313F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35A13" w14:textId="77777777" w:rsidR="00C5158A" w:rsidRPr="003B65FB" w:rsidRDefault="00C5158A" w:rsidP="000D313F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8F374EE" w14:textId="77777777" w:rsidR="00C5158A" w:rsidRPr="008345D6" w:rsidRDefault="00C5158A" w:rsidP="000D313F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982D6" w14:textId="77777777" w:rsidR="00C5158A" w:rsidRPr="003B65FB" w:rsidRDefault="00C5158A" w:rsidP="000D313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97D2450" w14:textId="77777777" w:rsidR="00C5158A" w:rsidRPr="008345D6" w:rsidRDefault="00C5158A" w:rsidP="000D313F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6B900" w14:textId="77777777" w:rsidR="00C5158A" w:rsidRPr="003B65FB" w:rsidRDefault="00C5158A" w:rsidP="000D313F">
            <w:pPr>
              <w:ind w:left="72" w:right="72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5407B8" w14:textId="77777777" w:rsidR="00C5158A" w:rsidRPr="008345D6" w:rsidRDefault="00C5158A" w:rsidP="000D313F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90C11" w14:textId="77777777" w:rsidR="00C5158A" w:rsidRPr="008345D6" w:rsidRDefault="00C5158A" w:rsidP="000D313F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C5158A" w:rsidRPr="003B65FB" w14:paraId="63A08F39" w14:textId="77777777" w:rsidTr="000D313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F4CBA8A" w14:textId="77777777" w:rsidR="00C5158A" w:rsidRPr="008345D6" w:rsidRDefault="00C5158A" w:rsidP="000D313F">
            <w:pPr>
              <w:pStyle w:val="Heading5"/>
              <w:keepNext w:val="0"/>
              <w:spacing w:line="240" w:lineRule="auto"/>
              <w:ind w:left="-3" w:right="58" w:firstLine="0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8345D6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D012B" w14:textId="77777777" w:rsidR="00C5158A" w:rsidRPr="003B65FB" w:rsidRDefault="00C5158A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62,653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2C1EF" w14:textId="77777777" w:rsidR="00C5158A" w:rsidRPr="003B65FB" w:rsidRDefault="00C5158A" w:rsidP="000D31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16DC91" w14:textId="77777777" w:rsidR="00C5158A" w:rsidRPr="003B65FB" w:rsidRDefault="00C5158A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48,339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7189280" w14:textId="77777777" w:rsidR="00C5158A" w:rsidRPr="003B65FB" w:rsidRDefault="00C5158A" w:rsidP="000D313F">
            <w:pPr>
              <w:tabs>
                <w:tab w:val="decimal" w:pos="12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8FAA9" w14:textId="77777777" w:rsidR="00C5158A" w:rsidRPr="003B65FB" w:rsidRDefault="00C5158A" w:rsidP="000D313F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750E26" w14:textId="77777777" w:rsidR="00C5158A" w:rsidRPr="003B65FB" w:rsidRDefault="00C5158A" w:rsidP="000D313F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C78BC" w14:textId="77777777" w:rsidR="00C5158A" w:rsidRPr="003B65FB" w:rsidRDefault="00C5158A" w:rsidP="000D313F">
            <w:pPr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588</w:t>
            </w:r>
          </w:p>
        </w:tc>
      </w:tr>
      <w:tr w:rsidR="00C5158A" w:rsidRPr="003B65FB" w14:paraId="0255612A" w14:textId="77777777" w:rsidTr="000D313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1A37020" w14:textId="77777777" w:rsidR="00C5158A" w:rsidRPr="008345D6" w:rsidRDefault="00C5158A" w:rsidP="000D313F">
            <w:pPr>
              <w:pStyle w:val="Heading5"/>
              <w:keepNext w:val="0"/>
              <w:spacing w:line="240" w:lineRule="auto"/>
              <w:ind w:left="-3" w:right="58" w:firstLine="0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8345D6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13D1D" w14:textId="77777777" w:rsidR="00C5158A" w:rsidRPr="003B65FB" w:rsidRDefault="00C5158A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7,954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251EF" w14:textId="77777777" w:rsidR="00C5158A" w:rsidRPr="003B65FB" w:rsidRDefault="00C5158A" w:rsidP="000D31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13D8" w14:textId="77777777" w:rsidR="00C5158A" w:rsidRPr="003B65FB" w:rsidRDefault="00C5158A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16,720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47C0D07" w14:textId="77777777" w:rsidR="00C5158A" w:rsidRPr="003B65FB" w:rsidRDefault="00C5158A" w:rsidP="000D313F">
            <w:pPr>
              <w:tabs>
                <w:tab w:val="decimal" w:pos="12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C8AED" w14:textId="77777777" w:rsidR="00C5158A" w:rsidRPr="003B65FB" w:rsidRDefault="00C5158A" w:rsidP="000D313F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3A8794" w14:textId="77777777" w:rsidR="00C5158A" w:rsidRPr="003B65FB" w:rsidRDefault="00C5158A" w:rsidP="000D313F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701EAB" w14:textId="77777777" w:rsidR="00C5158A" w:rsidRPr="003B65FB" w:rsidRDefault="00C5158A" w:rsidP="000D313F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5158A" w:rsidRPr="003B65FB" w14:paraId="00DFB9CE" w14:textId="77777777" w:rsidTr="000D313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07D2FF9" w14:textId="77777777" w:rsidR="00C5158A" w:rsidRPr="008345D6" w:rsidRDefault="00C5158A" w:rsidP="000D313F">
            <w:pPr>
              <w:pStyle w:val="Heading5"/>
              <w:keepNext w:val="0"/>
              <w:spacing w:line="240" w:lineRule="auto"/>
              <w:ind w:left="-3" w:right="58" w:firstLine="0"/>
              <w:rPr>
                <w:b w:val="0"/>
                <w:bCs w:val="0"/>
                <w:sz w:val="28"/>
                <w:szCs w:val="28"/>
                <w:cs/>
              </w:rPr>
            </w:pPr>
            <w:r w:rsidRPr="008345D6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62146" w14:textId="77777777" w:rsidR="00C5158A" w:rsidRPr="003B65FB" w:rsidRDefault="00C5158A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(2,303)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765A6" w14:textId="77777777" w:rsidR="00C5158A" w:rsidRPr="003B65FB" w:rsidRDefault="00C5158A" w:rsidP="000D313F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38ECF" w14:textId="77777777" w:rsidR="00C5158A" w:rsidRPr="003B65FB" w:rsidRDefault="00C5158A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(2,406)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EA7E8E" w14:textId="77777777" w:rsidR="00C5158A" w:rsidRPr="003B65FB" w:rsidRDefault="00C5158A" w:rsidP="000D313F">
            <w:pPr>
              <w:tabs>
                <w:tab w:val="decimal" w:pos="12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5E1E2" w14:textId="77777777" w:rsidR="00C5158A" w:rsidRPr="003B65FB" w:rsidRDefault="00C5158A" w:rsidP="000D313F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B75BD6" w14:textId="77777777" w:rsidR="00C5158A" w:rsidRPr="003B65FB" w:rsidRDefault="00C5158A" w:rsidP="000D313F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44B1E8B" w14:textId="77777777" w:rsidR="00C5158A" w:rsidRPr="003B65FB" w:rsidRDefault="00C5158A" w:rsidP="000D313F">
            <w:pPr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(575)</w:t>
            </w:r>
          </w:p>
        </w:tc>
      </w:tr>
      <w:tr w:rsidR="00C5158A" w:rsidRPr="003B65FB" w14:paraId="345B6F56" w14:textId="77777777" w:rsidTr="000D313F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1E7B854" w14:textId="77777777" w:rsidR="00C5158A" w:rsidRPr="008345D6" w:rsidRDefault="00C5158A" w:rsidP="000D313F">
            <w:pPr>
              <w:pStyle w:val="Heading5"/>
              <w:keepNext w:val="0"/>
              <w:spacing w:line="240" w:lineRule="auto"/>
              <w:ind w:left="-3" w:right="58" w:firstLine="0"/>
              <w:rPr>
                <w:sz w:val="28"/>
                <w:szCs w:val="28"/>
                <w:cs/>
              </w:rPr>
            </w:pPr>
            <w:r w:rsidRPr="008345D6">
              <w:rPr>
                <w:rFonts w:hint="cs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97339A" w14:textId="77777777" w:rsidR="00C5158A" w:rsidRPr="003B65FB" w:rsidRDefault="00C5158A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68,304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36C0E" w14:textId="77777777" w:rsidR="00C5158A" w:rsidRPr="003B65FB" w:rsidRDefault="00C5158A" w:rsidP="000D313F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7533CD" w14:textId="77777777" w:rsidR="00C5158A" w:rsidRPr="003B65FB" w:rsidRDefault="00C5158A" w:rsidP="000D313F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62,653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350E35E" w14:textId="77777777" w:rsidR="00C5158A" w:rsidRPr="003B65FB" w:rsidRDefault="00C5158A" w:rsidP="000D313F">
            <w:pPr>
              <w:tabs>
                <w:tab w:val="decimal" w:pos="126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F40DA" w14:textId="77777777" w:rsidR="00C5158A" w:rsidRPr="003B65FB" w:rsidRDefault="00C5158A" w:rsidP="000D313F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D7AB69" w14:textId="77777777" w:rsidR="00C5158A" w:rsidRPr="003B65FB" w:rsidRDefault="00C5158A" w:rsidP="000D313F">
            <w:pPr>
              <w:tabs>
                <w:tab w:val="decimal" w:pos="90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8D7A82B" w14:textId="77777777" w:rsidR="00C5158A" w:rsidRPr="003B65FB" w:rsidRDefault="00C5158A" w:rsidP="000D313F">
            <w:pPr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13</w:t>
            </w:r>
          </w:p>
        </w:tc>
      </w:tr>
    </w:tbl>
    <w:p w14:paraId="32CAF76E" w14:textId="77777777" w:rsidR="00C5158A" w:rsidRPr="003B65FB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lastRenderedPageBreak/>
        <w:t xml:space="preserve">ในปี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</w:t>
      </w:r>
      <w:r w:rsidRPr="008345D6">
        <w:rPr>
          <w:rFonts w:ascii="Angsana New" w:hAnsi="Angsana New" w:hint="cs"/>
          <w:color w:val="000000"/>
          <w:spacing w:val="-2"/>
          <w:sz w:val="28"/>
        </w:rPr>
        <w:t>3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บริษัท สตาร์ ปิโตรเลียม พลัส จำกัด และบริษัท สตาร์ แก็ส จำกัด ซึ่งเป็นบริษัทย่อยได้ทำสัญญาเช่าสถานี โดยมีระยะเวลาเช่า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30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ปี เพื่อใช้ในการประกอบกิจการ ซึ่งบริษัทย่อยได้จ่ายค่าสิทธิการเช่าดังกล่าวแล้ว เป็นจำนวนเงิน </w:t>
      </w:r>
      <w:r>
        <w:rPr>
          <w:rFonts w:ascii="Angsana New" w:hAnsi="Angsana New"/>
          <w:color w:val="000000"/>
          <w:spacing w:val="-2"/>
          <w:sz w:val="28"/>
        </w:rPr>
        <w:t>7.95</w:t>
      </w:r>
      <w:r w:rsidRPr="00D06EEB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ล้านบาท</w:t>
      </w:r>
    </w:p>
    <w:p w14:paraId="11CCACE7" w14:textId="77777777" w:rsidR="00C5158A" w:rsidRPr="00D67354" w:rsidRDefault="00C5158A" w:rsidP="00C5158A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>สินทรัพย์ไม่มีตัวตน</w:t>
      </w:r>
    </w:p>
    <w:p w14:paraId="7411E059" w14:textId="77777777" w:rsidR="00C5158A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สินทรัพย์ไม่มีตัวตน ณ วันที่ </w:t>
      </w:r>
      <w:r w:rsidRPr="008345D6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8345D6">
        <w:rPr>
          <w:rFonts w:ascii="Angsana New" w:hAnsi="Angsana New" w:hint="cs"/>
          <w:color w:val="000000"/>
          <w:spacing w:val="-2"/>
          <w:sz w:val="28"/>
        </w:rPr>
        <w:t xml:space="preserve">2563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8345D6">
        <w:rPr>
          <w:rFonts w:ascii="Angsana New" w:hAnsi="Angsana New" w:hint="cs"/>
          <w:color w:val="000000"/>
          <w:spacing w:val="-2"/>
          <w:sz w:val="28"/>
        </w:rPr>
        <w:t xml:space="preserve">2562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มีดังนี้</w:t>
      </w:r>
    </w:p>
    <w:tbl>
      <w:tblPr>
        <w:tblW w:w="9919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104"/>
        <w:gridCol w:w="791"/>
        <w:gridCol w:w="109"/>
        <w:gridCol w:w="881"/>
        <w:gridCol w:w="70"/>
        <w:gridCol w:w="1100"/>
        <w:gridCol w:w="98"/>
        <w:gridCol w:w="1072"/>
        <w:gridCol w:w="120"/>
        <w:gridCol w:w="1344"/>
      </w:tblGrid>
      <w:tr w:rsidR="00C5158A" w:rsidRPr="003B65FB" w14:paraId="4BAA49D1" w14:textId="77777777" w:rsidTr="001F5541">
        <w:trPr>
          <w:trHeight w:val="144"/>
          <w:tblHeader/>
        </w:trPr>
        <w:tc>
          <w:tcPr>
            <w:tcW w:w="2970" w:type="dxa"/>
          </w:tcPr>
          <w:p w14:paraId="6CD8ACA4" w14:textId="77777777" w:rsidR="00C5158A" w:rsidRPr="008345D6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949" w:type="dxa"/>
            <w:gridSpan w:val="11"/>
          </w:tcPr>
          <w:p w14:paraId="4F640896" w14:textId="77777777" w:rsidR="00C5158A" w:rsidRPr="00454298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 w:rsidRPr="00454298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4298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429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575A35C2" w14:textId="77777777" w:rsidTr="001F5541">
        <w:trPr>
          <w:trHeight w:val="144"/>
          <w:tblHeader/>
        </w:trPr>
        <w:tc>
          <w:tcPr>
            <w:tcW w:w="2970" w:type="dxa"/>
          </w:tcPr>
          <w:p w14:paraId="5EDEC345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949" w:type="dxa"/>
            <w:gridSpan w:val="11"/>
            <w:tcBorders>
              <w:bottom w:val="single" w:sz="4" w:space="0" w:color="auto"/>
            </w:tcBorders>
          </w:tcPr>
          <w:p w14:paraId="22F620EF" w14:textId="77777777" w:rsidR="00C5158A" w:rsidRPr="00454298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C5158A" w:rsidRPr="003B65FB" w14:paraId="4C21B3F9" w14:textId="77777777" w:rsidTr="001F5541">
        <w:trPr>
          <w:trHeight w:val="144"/>
          <w:tblHeader/>
        </w:trPr>
        <w:tc>
          <w:tcPr>
            <w:tcW w:w="2970" w:type="dxa"/>
          </w:tcPr>
          <w:p w14:paraId="3ACD3183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bottom w:val="single" w:sz="4" w:space="0" w:color="auto"/>
            </w:tcBorders>
          </w:tcPr>
          <w:p w14:paraId="6CF146DA" w14:textId="77777777" w:rsidR="00C5158A" w:rsidRPr="00454298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7F381858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CE3E171" w14:textId="190FDE6B" w:rsidR="00C5158A" w:rsidRPr="008345D6" w:rsidRDefault="00C5158A" w:rsidP="006B488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4298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454298">
              <w:rPr>
                <w:rFonts w:ascii="Angsana New" w:hAnsi="Angsana New" w:hint="cs"/>
                <w:sz w:val="28"/>
              </w:rPr>
              <w:t xml:space="preserve"> 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04" w:type="dxa"/>
          </w:tcPr>
          <w:p w14:paraId="1D4C5184" w14:textId="77777777" w:rsidR="00C5158A" w:rsidRPr="00454298" w:rsidRDefault="00C5158A" w:rsidP="000D313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91" w:type="dxa"/>
            <w:vMerge w:val="restart"/>
            <w:tcBorders>
              <w:bottom w:val="single" w:sz="4" w:space="0" w:color="auto"/>
            </w:tcBorders>
          </w:tcPr>
          <w:p w14:paraId="13E007E7" w14:textId="77777777" w:rsidR="00C5158A" w:rsidRPr="00454298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  <w:r w:rsidRPr="00454298">
              <w:rPr>
                <w:rFonts w:ascii="Angsana New" w:hAnsi="Angsana New" w:hint="cs"/>
                <w:sz w:val="28"/>
              </w:rPr>
              <w:br/>
            </w:r>
          </w:p>
        </w:tc>
        <w:tc>
          <w:tcPr>
            <w:tcW w:w="109" w:type="dxa"/>
          </w:tcPr>
          <w:p w14:paraId="149BDF52" w14:textId="77777777" w:rsidR="00C5158A" w:rsidRPr="00454298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vMerge w:val="restart"/>
            <w:tcBorders>
              <w:bottom w:val="single" w:sz="4" w:space="0" w:color="auto"/>
            </w:tcBorders>
          </w:tcPr>
          <w:p w14:paraId="3AD2FB52" w14:textId="77777777" w:rsidR="00C5158A" w:rsidRPr="00454298" w:rsidRDefault="00C5158A" w:rsidP="000D313F">
            <w:pPr>
              <w:ind w:left="-198" w:firstLine="198"/>
              <w:jc w:val="center"/>
              <w:rPr>
                <w:rFonts w:ascii="Angsana New" w:hAnsi="Angsana New"/>
                <w:sz w:val="28"/>
              </w:rPr>
            </w:pPr>
            <w:r w:rsidRPr="00454298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ลดลง</w:t>
            </w:r>
            <w:r w:rsidRPr="0045429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70" w:type="dxa"/>
          </w:tcPr>
          <w:p w14:paraId="4B004AE9" w14:textId="77777777" w:rsidR="00C5158A" w:rsidRPr="00454298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Merge w:val="restart"/>
            <w:tcBorders>
              <w:bottom w:val="single" w:sz="4" w:space="0" w:color="auto"/>
            </w:tcBorders>
          </w:tcPr>
          <w:p w14:paraId="13B47DDA" w14:textId="77777777" w:rsidR="001F5541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  <w:p w14:paraId="6546A97B" w14:textId="2AF853D3" w:rsidR="00C5158A" w:rsidRPr="00454298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จากการซื้อธุรกิจ</w:t>
            </w:r>
          </w:p>
        </w:tc>
        <w:tc>
          <w:tcPr>
            <w:tcW w:w="98" w:type="dxa"/>
          </w:tcPr>
          <w:p w14:paraId="62E0AF8B" w14:textId="77777777" w:rsidR="00C5158A" w:rsidRPr="00454298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72" w:type="dxa"/>
            <w:vMerge w:val="restart"/>
            <w:tcBorders>
              <w:bottom w:val="single" w:sz="4" w:space="0" w:color="auto"/>
            </w:tcBorders>
          </w:tcPr>
          <w:p w14:paraId="60BB5BDC" w14:textId="77777777" w:rsidR="00C5158A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ลดลง)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  <w:p w14:paraId="0EBFE423" w14:textId="77777777" w:rsidR="00C5158A" w:rsidRPr="00454298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จากการขายธุรกิจ</w:t>
            </w:r>
          </w:p>
        </w:tc>
        <w:tc>
          <w:tcPr>
            <w:tcW w:w="120" w:type="dxa"/>
          </w:tcPr>
          <w:p w14:paraId="729FC4B0" w14:textId="77777777" w:rsidR="00C5158A" w:rsidRPr="00454298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4" w:type="dxa"/>
            <w:vMerge w:val="restart"/>
            <w:tcBorders>
              <w:bottom w:val="single" w:sz="4" w:space="0" w:color="auto"/>
            </w:tcBorders>
          </w:tcPr>
          <w:p w14:paraId="76499A0E" w14:textId="77777777" w:rsidR="00C5158A" w:rsidRPr="00454298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 w:rsidRPr="00454298">
              <w:rPr>
                <w:rFonts w:ascii="Angsana New" w:hAnsi="Angsana New" w:hint="cs"/>
                <w:sz w:val="28"/>
              </w:rPr>
              <w:t xml:space="preserve"> </w:t>
            </w:r>
          </w:p>
          <w:p w14:paraId="00A810B0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A94DE51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54298">
              <w:rPr>
                <w:rFonts w:ascii="Angsana New" w:hAnsi="Angsana New" w:hint="cs"/>
                <w:sz w:val="28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454298">
              <w:rPr>
                <w:rFonts w:ascii="Angsana New" w:hAnsi="Angsana New" w:hint="cs"/>
                <w:sz w:val="28"/>
              </w:rPr>
              <w:t xml:space="preserve"> 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</w:tr>
      <w:tr w:rsidR="00C5158A" w:rsidRPr="003B65FB" w14:paraId="3E9B3CE6" w14:textId="77777777" w:rsidTr="001F5541">
        <w:trPr>
          <w:trHeight w:val="144"/>
          <w:tblHeader/>
        </w:trPr>
        <w:tc>
          <w:tcPr>
            <w:tcW w:w="2970" w:type="dxa"/>
          </w:tcPr>
          <w:p w14:paraId="44024800" w14:textId="77777777" w:rsidR="00C5158A" w:rsidRPr="008345D6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2690FB19" w14:textId="77777777" w:rsidR="00C5158A" w:rsidRPr="00454298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4" w:type="dxa"/>
          </w:tcPr>
          <w:p w14:paraId="22FDB26B" w14:textId="77777777" w:rsidR="00C5158A" w:rsidRPr="00454298" w:rsidRDefault="00C5158A" w:rsidP="000D313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91" w:type="dxa"/>
            <w:vMerge/>
            <w:tcBorders>
              <w:bottom w:val="single" w:sz="4" w:space="0" w:color="auto"/>
            </w:tcBorders>
          </w:tcPr>
          <w:p w14:paraId="79B27F85" w14:textId="77777777" w:rsidR="00C5158A" w:rsidRPr="00454298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4FD30A8D" w14:textId="77777777" w:rsidR="00C5158A" w:rsidRPr="00454298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vMerge/>
            <w:tcBorders>
              <w:bottom w:val="single" w:sz="4" w:space="0" w:color="auto"/>
            </w:tcBorders>
          </w:tcPr>
          <w:p w14:paraId="6E48992A" w14:textId="77777777" w:rsidR="00C5158A" w:rsidRPr="00454298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" w:type="dxa"/>
          </w:tcPr>
          <w:p w14:paraId="7228C735" w14:textId="77777777" w:rsidR="00C5158A" w:rsidRPr="00454298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Merge/>
            <w:tcBorders>
              <w:bottom w:val="single" w:sz="4" w:space="0" w:color="auto"/>
            </w:tcBorders>
          </w:tcPr>
          <w:p w14:paraId="216F2C46" w14:textId="77777777" w:rsidR="00C5158A" w:rsidRPr="00454298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8" w:type="dxa"/>
          </w:tcPr>
          <w:p w14:paraId="4102422F" w14:textId="77777777" w:rsidR="00C5158A" w:rsidRPr="00454298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vMerge/>
            <w:tcBorders>
              <w:bottom w:val="single" w:sz="4" w:space="0" w:color="auto"/>
            </w:tcBorders>
          </w:tcPr>
          <w:p w14:paraId="0EB1ED3A" w14:textId="77777777" w:rsidR="00C5158A" w:rsidRPr="00454298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" w:type="dxa"/>
          </w:tcPr>
          <w:p w14:paraId="5AE68FFA" w14:textId="77777777" w:rsidR="00C5158A" w:rsidRPr="00454298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vMerge/>
            <w:tcBorders>
              <w:bottom w:val="single" w:sz="4" w:space="0" w:color="auto"/>
            </w:tcBorders>
          </w:tcPr>
          <w:p w14:paraId="5A2E55B7" w14:textId="77777777" w:rsidR="00C5158A" w:rsidRPr="00454298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1D000DF4" w14:textId="77777777" w:rsidTr="001F5541">
        <w:trPr>
          <w:trHeight w:val="144"/>
        </w:trPr>
        <w:tc>
          <w:tcPr>
            <w:tcW w:w="2970" w:type="dxa"/>
          </w:tcPr>
          <w:p w14:paraId="647C2137" w14:textId="77777777" w:rsidR="00C5158A" w:rsidRPr="003B65FB" w:rsidRDefault="00C5158A" w:rsidP="000D313F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ราคาทุน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1316C5" w14:textId="77777777" w:rsidR="00C5158A" w:rsidRPr="003B65FB" w:rsidRDefault="00C5158A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" w:type="dxa"/>
          </w:tcPr>
          <w:p w14:paraId="3C5D4A99" w14:textId="77777777" w:rsidR="00C5158A" w:rsidRPr="003B65FB" w:rsidRDefault="00C5158A" w:rsidP="000D313F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6203B0EA" w14:textId="77777777" w:rsidR="00C5158A" w:rsidRPr="003B65FB" w:rsidRDefault="00C5158A" w:rsidP="000D313F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42A6D8F9" w14:textId="77777777" w:rsidR="00C5158A" w:rsidRPr="003B65FB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15DEABBD" w14:textId="77777777" w:rsidR="00C5158A" w:rsidRPr="003B65FB" w:rsidRDefault="00C5158A" w:rsidP="000D313F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" w:type="dxa"/>
          </w:tcPr>
          <w:p w14:paraId="1A6F3EFD" w14:textId="77777777" w:rsidR="00C5158A" w:rsidRPr="003B65FB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8D034C5" w14:textId="77777777" w:rsidR="00C5158A" w:rsidRPr="003B65FB" w:rsidRDefault="00C5158A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" w:type="dxa"/>
          </w:tcPr>
          <w:p w14:paraId="268540A3" w14:textId="77777777" w:rsidR="00C5158A" w:rsidRPr="003B65FB" w:rsidRDefault="00C5158A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610D633D" w14:textId="77777777" w:rsidR="00C5158A" w:rsidRPr="003B65FB" w:rsidRDefault="00C5158A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" w:type="dxa"/>
          </w:tcPr>
          <w:p w14:paraId="59A4F393" w14:textId="77777777" w:rsidR="00C5158A" w:rsidRPr="003B65FB" w:rsidRDefault="00C5158A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28213521" w14:textId="77777777" w:rsidR="00C5158A" w:rsidRPr="003B65FB" w:rsidRDefault="00C5158A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0ED2D338" w14:textId="77777777" w:rsidTr="00422D67">
        <w:trPr>
          <w:trHeight w:val="144"/>
        </w:trPr>
        <w:tc>
          <w:tcPr>
            <w:tcW w:w="2970" w:type="dxa"/>
          </w:tcPr>
          <w:p w14:paraId="262410C0" w14:textId="77777777" w:rsidR="00C5158A" w:rsidRPr="008345D6" w:rsidRDefault="00C5158A" w:rsidP="00422D67">
            <w:pPr>
              <w:ind w:left="532" w:hanging="2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260" w:type="dxa"/>
            <w:vAlign w:val="bottom"/>
          </w:tcPr>
          <w:p w14:paraId="20FC0888" w14:textId="77777777" w:rsidR="00422D67" w:rsidRDefault="00422D67" w:rsidP="00422D6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</w:p>
          <w:p w14:paraId="50A357B0" w14:textId="3001543A" w:rsidR="00C5158A" w:rsidRPr="00AF22E7" w:rsidRDefault="00200D1D" w:rsidP="00422D6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163,932</w:t>
            </w:r>
          </w:p>
        </w:tc>
        <w:tc>
          <w:tcPr>
            <w:tcW w:w="104" w:type="dxa"/>
            <w:vAlign w:val="bottom"/>
          </w:tcPr>
          <w:p w14:paraId="2567CEC9" w14:textId="77777777" w:rsidR="00C5158A" w:rsidRPr="00AF22E7" w:rsidRDefault="00C5158A" w:rsidP="00422D67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91" w:type="dxa"/>
            <w:vAlign w:val="bottom"/>
          </w:tcPr>
          <w:p w14:paraId="5208D856" w14:textId="77777777" w:rsidR="00422D67" w:rsidRDefault="00422D67" w:rsidP="00422D67">
            <w:pPr>
              <w:tabs>
                <w:tab w:val="decimal" w:pos="810"/>
              </w:tabs>
              <w:jc w:val="right"/>
              <w:rPr>
                <w:rFonts w:ascii="Angsana New" w:hAnsi="Angsana New"/>
                <w:sz w:val="28"/>
              </w:rPr>
            </w:pPr>
          </w:p>
          <w:p w14:paraId="1A74B250" w14:textId="7FE01169" w:rsidR="00C5158A" w:rsidRPr="00AF22E7" w:rsidRDefault="00C5158A" w:rsidP="00422D67">
            <w:pPr>
              <w:tabs>
                <w:tab w:val="decimal" w:pos="810"/>
              </w:tabs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888</w:t>
            </w:r>
          </w:p>
        </w:tc>
        <w:tc>
          <w:tcPr>
            <w:tcW w:w="109" w:type="dxa"/>
            <w:vAlign w:val="bottom"/>
          </w:tcPr>
          <w:p w14:paraId="09E970DF" w14:textId="77777777" w:rsidR="00C5158A" w:rsidRPr="00AF22E7" w:rsidRDefault="00C5158A" w:rsidP="00422D67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vAlign w:val="bottom"/>
          </w:tcPr>
          <w:p w14:paraId="61119392" w14:textId="77777777" w:rsidR="00422D67" w:rsidRDefault="00422D67" w:rsidP="00422D6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  <w:p w14:paraId="5B9BCB44" w14:textId="38604A5D" w:rsidR="00C5158A" w:rsidRPr="00AF22E7" w:rsidRDefault="00C5158A" w:rsidP="00422D6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70" w:type="dxa"/>
            <w:vAlign w:val="bottom"/>
          </w:tcPr>
          <w:p w14:paraId="02D1C8A6" w14:textId="77777777" w:rsidR="00C5158A" w:rsidRPr="00AF22E7" w:rsidRDefault="00C5158A" w:rsidP="00422D67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Align w:val="bottom"/>
          </w:tcPr>
          <w:p w14:paraId="450B2CB8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" w:type="dxa"/>
            <w:vAlign w:val="bottom"/>
          </w:tcPr>
          <w:p w14:paraId="58BF7353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vAlign w:val="bottom"/>
          </w:tcPr>
          <w:p w14:paraId="43B817E3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(34)</w:t>
            </w:r>
          </w:p>
        </w:tc>
        <w:tc>
          <w:tcPr>
            <w:tcW w:w="120" w:type="dxa"/>
            <w:vAlign w:val="bottom"/>
          </w:tcPr>
          <w:p w14:paraId="0879260D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2AB5783F" w14:textId="21D06A9D" w:rsidR="00C5158A" w:rsidRPr="00AF22E7" w:rsidRDefault="00200D1D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164,785</w:t>
            </w:r>
          </w:p>
        </w:tc>
      </w:tr>
      <w:tr w:rsidR="00C5158A" w:rsidRPr="003B65FB" w14:paraId="7D0E6BE1" w14:textId="77777777" w:rsidTr="00422D67">
        <w:trPr>
          <w:trHeight w:val="144"/>
        </w:trPr>
        <w:tc>
          <w:tcPr>
            <w:tcW w:w="2970" w:type="dxa"/>
          </w:tcPr>
          <w:p w14:paraId="48FDC603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อนุสิทธิบัตร</w:t>
            </w:r>
          </w:p>
        </w:tc>
        <w:tc>
          <w:tcPr>
            <w:tcW w:w="1260" w:type="dxa"/>
            <w:vAlign w:val="bottom"/>
          </w:tcPr>
          <w:p w14:paraId="4AA2438C" w14:textId="77777777" w:rsidR="00C5158A" w:rsidRPr="00AF22E7" w:rsidRDefault="00C5158A" w:rsidP="00422D6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4" w:type="dxa"/>
            <w:vAlign w:val="bottom"/>
          </w:tcPr>
          <w:p w14:paraId="4E061F43" w14:textId="77777777" w:rsidR="00C5158A" w:rsidRPr="00AF22E7" w:rsidRDefault="00C5158A" w:rsidP="00422D67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91" w:type="dxa"/>
            <w:vAlign w:val="bottom"/>
          </w:tcPr>
          <w:p w14:paraId="5BEA192A" w14:textId="77777777" w:rsidR="00C5158A" w:rsidRPr="00AF22E7" w:rsidRDefault="00C5158A" w:rsidP="00422D67">
            <w:pPr>
              <w:tabs>
                <w:tab w:val="decimal" w:pos="810"/>
              </w:tabs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109" w:type="dxa"/>
            <w:vAlign w:val="bottom"/>
          </w:tcPr>
          <w:p w14:paraId="3ED45991" w14:textId="77777777" w:rsidR="00C5158A" w:rsidRPr="00AF22E7" w:rsidRDefault="00C5158A" w:rsidP="00422D67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vAlign w:val="bottom"/>
          </w:tcPr>
          <w:p w14:paraId="737CEC6F" w14:textId="77777777" w:rsidR="00C5158A" w:rsidRPr="00AF22E7" w:rsidRDefault="00C5158A" w:rsidP="00422D6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0" w:type="dxa"/>
            <w:vAlign w:val="bottom"/>
          </w:tcPr>
          <w:p w14:paraId="1A875995" w14:textId="77777777" w:rsidR="00C5158A" w:rsidRPr="00AF22E7" w:rsidRDefault="00C5158A" w:rsidP="00422D67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Align w:val="bottom"/>
          </w:tcPr>
          <w:p w14:paraId="55847B53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" w:type="dxa"/>
            <w:vAlign w:val="bottom"/>
          </w:tcPr>
          <w:p w14:paraId="567C02F5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vAlign w:val="bottom"/>
          </w:tcPr>
          <w:p w14:paraId="6E8A48BE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4A1595C3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391F33AE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143</w:t>
            </w:r>
          </w:p>
        </w:tc>
      </w:tr>
      <w:tr w:rsidR="00C5158A" w:rsidRPr="003B65FB" w14:paraId="0AAC78FC" w14:textId="77777777" w:rsidTr="00422D67">
        <w:trPr>
          <w:trHeight w:val="144"/>
        </w:trPr>
        <w:tc>
          <w:tcPr>
            <w:tcW w:w="2970" w:type="dxa"/>
          </w:tcPr>
          <w:p w14:paraId="2D4D967E" w14:textId="77777777" w:rsidR="00C5158A" w:rsidRPr="003B65FB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สิทธิภายใต้สัญญาซื้อขายไฟฟ้า</w:t>
            </w:r>
          </w:p>
        </w:tc>
        <w:tc>
          <w:tcPr>
            <w:tcW w:w="1260" w:type="dxa"/>
            <w:vAlign w:val="bottom"/>
          </w:tcPr>
          <w:p w14:paraId="14932E14" w14:textId="7C6AF912" w:rsidR="00C5158A" w:rsidRPr="00AF22E7" w:rsidRDefault="00200D1D" w:rsidP="00422D6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90,240</w:t>
            </w:r>
            <w:r w:rsidR="00C5158A" w:rsidRPr="00AF22E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04" w:type="dxa"/>
            <w:vAlign w:val="bottom"/>
          </w:tcPr>
          <w:p w14:paraId="6D5B619F" w14:textId="77777777" w:rsidR="00C5158A" w:rsidRPr="00AF22E7" w:rsidRDefault="00C5158A" w:rsidP="00422D67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91" w:type="dxa"/>
            <w:vAlign w:val="bottom"/>
          </w:tcPr>
          <w:p w14:paraId="65BCFEFB" w14:textId="77777777" w:rsidR="00C5158A" w:rsidRPr="00AF22E7" w:rsidRDefault="00C5158A" w:rsidP="00422D67">
            <w:pPr>
              <w:tabs>
                <w:tab w:val="decimal" w:pos="480"/>
                <w:tab w:val="decimal" w:pos="8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" w:type="dxa"/>
            <w:vAlign w:val="bottom"/>
          </w:tcPr>
          <w:p w14:paraId="1E8EC485" w14:textId="77777777" w:rsidR="00C5158A" w:rsidRPr="00AF22E7" w:rsidRDefault="00C5158A" w:rsidP="00422D67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vAlign w:val="bottom"/>
          </w:tcPr>
          <w:p w14:paraId="6615D3EB" w14:textId="77777777" w:rsidR="00C5158A" w:rsidRPr="00AF22E7" w:rsidRDefault="00C5158A" w:rsidP="00422D6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0" w:type="dxa"/>
            <w:vAlign w:val="bottom"/>
          </w:tcPr>
          <w:p w14:paraId="6E6FC1A6" w14:textId="77777777" w:rsidR="00C5158A" w:rsidRPr="00AF22E7" w:rsidRDefault="00C5158A" w:rsidP="00422D67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Align w:val="bottom"/>
          </w:tcPr>
          <w:p w14:paraId="5064F0FE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" w:type="dxa"/>
            <w:vAlign w:val="bottom"/>
          </w:tcPr>
          <w:p w14:paraId="4B7E2B7F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vAlign w:val="bottom"/>
          </w:tcPr>
          <w:p w14:paraId="42577E34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31916D47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331A1536" w14:textId="2D9304E0" w:rsidR="00C5158A" w:rsidRPr="00AF22E7" w:rsidRDefault="00200D1D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90,420</w:t>
            </w:r>
          </w:p>
        </w:tc>
      </w:tr>
      <w:tr w:rsidR="00C5158A" w:rsidRPr="003B65FB" w:rsidDel="00945A11" w14:paraId="19BCDB9F" w14:textId="77777777" w:rsidTr="00422D67">
        <w:trPr>
          <w:trHeight w:val="144"/>
        </w:trPr>
        <w:tc>
          <w:tcPr>
            <w:tcW w:w="2970" w:type="dxa"/>
          </w:tcPr>
          <w:p w14:paraId="15AA1026" w14:textId="77777777" w:rsidR="00C5158A" w:rsidRPr="008345D6" w:rsidRDefault="00C5158A" w:rsidP="00422D67">
            <w:pPr>
              <w:ind w:left="532" w:hanging="2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260" w:type="dxa"/>
            <w:vAlign w:val="bottom"/>
          </w:tcPr>
          <w:p w14:paraId="383A48EA" w14:textId="77777777" w:rsidR="00C5158A" w:rsidRPr="00AF22E7" w:rsidDel="00DB23B3" w:rsidRDefault="00C5158A" w:rsidP="00422D6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 w:hint="cs"/>
                <w:sz w:val="28"/>
              </w:rPr>
              <w:t xml:space="preserve">69,045 </w:t>
            </w:r>
          </w:p>
        </w:tc>
        <w:tc>
          <w:tcPr>
            <w:tcW w:w="104" w:type="dxa"/>
            <w:vAlign w:val="bottom"/>
          </w:tcPr>
          <w:p w14:paraId="2F0BFAF2" w14:textId="77777777" w:rsidR="00C5158A" w:rsidRPr="00AF22E7" w:rsidRDefault="00C5158A" w:rsidP="00422D67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91" w:type="dxa"/>
            <w:vAlign w:val="bottom"/>
          </w:tcPr>
          <w:p w14:paraId="79A6E9C1" w14:textId="77777777" w:rsidR="00C5158A" w:rsidRPr="00AF22E7" w:rsidDel="00DB23B3" w:rsidRDefault="00C5158A" w:rsidP="00422D67">
            <w:pPr>
              <w:tabs>
                <w:tab w:val="decimal" w:pos="480"/>
                <w:tab w:val="decimal" w:pos="8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" w:type="dxa"/>
            <w:vAlign w:val="bottom"/>
          </w:tcPr>
          <w:p w14:paraId="13629B22" w14:textId="77777777" w:rsidR="00C5158A" w:rsidRPr="00AF22E7" w:rsidRDefault="00C5158A" w:rsidP="00422D67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vAlign w:val="bottom"/>
          </w:tcPr>
          <w:p w14:paraId="48E6314E" w14:textId="77777777" w:rsidR="00C5158A" w:rsidRPr="00AF22E7" w:rsidDel="00DB23B3" w:rsidRDefault="00C5158A" w:rsidP="00422D6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(16,666)</w:t>
            </w:r>
          </w:p>
        </w:tc>
        <w:tc>
          <w:tcPr>
            <w:tcW w:w="70" w:type="dxa"/>
            <w:vAlign w:val="bottom"/>
          </w:tcPr>
          <w:p w14:paraId="41FE61E4" w14:textId="77777777" w:rsidR="00C5158A" w:rsidRPr="00AF22E7" w:rsidDel="00DB23B3" w:rsidRDefault="00C5158A" w:rsidP="00422D67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Align w:val="bottom"/>
          </w:tcPr>
          <w:p w14:paraId="56FE3886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" w:type="dxa"/>
            <w:vAlign w:val="bottom"/>
          </w:tcPr>
          <w:p w14:paraId="71CB5E91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vAlign w:val="bottom"/>
          </w:tcPr>
          <w:p w14:paraId="21F7E47A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3E04E347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5C8FF528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52,379</w:t>
            </w:r>
          </w:p>
        </w:tc>
      </w:tr>
      <w:tr w:rsidR="00C5158A" w:rsidRPr="003B65FB" w14:paraId="3E90E0A2" w14:textId="77777777" w:rsidTr="00422D67">
        <w:trPr>
          <w:trHeight w:val="144"/>
        </w:trPr>
        <w:tc>
          <w:tcPr>
            <w:tcW w:w="2970" w:type="dxa"/>
          </w:tcPr>
          <w:p w14:paraId="7D421F4D" w14:textId="77777777" w:rsidR="00C5158A" w:rsidRPr="003B65FB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260" w:type="dxa"/>
            <w:vAlign w:val="bottom"/>
          </w:tcPr>
          <w:p w14:paraId="6CB7C42E" w14:textId="77777777" w:rsidR="00C5158A" w:rsidRPr="00AF22E7" w:rsidRDefault="00C5158A" w:rsidP="00422D6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 w:hint="cs"/>
                <w:sz w:val="28"/>
              </w:rPr>
              <w:t xml:space="preserve">82,640 </w:t>
            </w:r>
          </w:p>
        </w:tc>
        <w:tc>
          <w:tcPr>
            <w:tcW w:w="104" w:type="dxa"/>
            <w:vAlign w:val="bottom"/>
          </w:tcPr>
          <w:p w14:paraId="60EE189D" w14:textId="77777777" w:rsidR="00C5158A" w:rsidRPr="00AF22E7" w:rsidRDefault="00C5158A" w:rsidP="00422D67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91" w:type="dxa"/>
            <w:vAlign w:val="bottom"/>
          </w:tcPr>
          <w:p w14:paraId="29331B46" w14:textId="77777777" w:rsidR="00C5158A" w:rsidRPr="008345D6" w:rsidRDefault="00C5158A" w:rsidP="00422D67">
            <w:pPr>
              <w:tabs>
                <w:tab w:val="decimal" w:pos="480"/>
                <w:tab w:val="decimal" w:pos="810"/>
              </w:tabs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" w:type="dxa"/>
            <w:vAlign w:val="bottom"/>
          </w:tcPr>
          <w:p w14:paraId="28AA16E9" w14:textId="77777777" w:rsidR="00C5158A" w:rsidRPr="00AF22E7" w:rsidRDefault="00C5158A" w:rsidP="00422D67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vAlign w:val="bottom"/>
          </w:tcPr>
          <w:p w14:paraId="203DB141" w14:textId="77777777" w:rsidR="00C5158A" w:rsidRPr="00AF22E7" w:rsidRDefault="00C5158A" w:rsidP="00422D6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0" w:type="dxa"/>
            <w:vAlign w:val="bottom"/>
          </w:tcPr>
          <w:p w14:paraId="79C5BE76" w14:textId="77777777" w:rsidR="00C5158A" w:rsidRPr="00AF22E7" w:rsidRDefault="00C5158A" w:rsidP="00422D67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Align w:val="bottom"/>
          </w:tcPr>
          <w:p w14:paraId="3228A962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" w:type="dxa"/>
            <w:vAlign w:val="bottom"/>
          </w:tcPr>
          <w:p w14:paraId="5CF6D976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vAlign w:val="bottom"/>
          </w:tcPr>
          <w:p w14:paraId="05015AF0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200A5F37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48F37308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82,640</w:t>
            </w:r>
          </w:p>
        </w:tc>
      </w:tr>
      <w:tr w:rsidR="00C5158A" w:rsidRPr="003B65FB" w14:paraId="70C97A6F" w14:textId="77777777" w:rsidTr="00422D67">
        <w:trPr>
          <w:trHeight w:val="144"/>
        </w:trPr>
        <w:tc>
          <w:tcPr>
            <w:tcW w:w="2970" w:type="dxa"/>
          </w:tcPr>
          <w:p w14:paraId="570681D0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สัญญาที่ทำกับลูกค้า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AEF609" w14:textId="77777777" w:rsidR="00C5158A" w:rsidRPr="00AF22E7" w:rsidRDefault="00C5158A" w:rsidP="00422D6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 w:hint="cs"/>
                <w:sz w:val="28"/>
              </w:rPr>
              <w:t xml:space="preserve">52,009 </w:t>
            </w:r>
          </w:p>
        </w:tc>
        <w:tc>
          <w:tcPr>
            <w:tcW w:w="104" w:type="dxa"/>
            <w:vAlign w:val="bottom"/>
          </w:tcPr>
          <w:p w14:paraId="66217934" w14:textId="77777777" w:rsidR="00C5158A" w:rsidRPr="00AF22E7" w:rsidRDefault="00C5158A" w:rsidP="00422D67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2D33BA1A" w14:textId="77777777" w:rsidR="00C5158A" w:rsidRPr="00AF22E7" w:rsidRDefault="00C5158A" w:rsidP="00422D67">
            <w:pPr>
              <w:tabs>
                <w:tab w:val="decimal" w:pos="480"/>
                <w:tab w:val="decimal" w:pos="8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" w:type="dxa"/>
            <w:vAlign w:val="bottom"/>
          </w:tcPr>
          <w:p w14:paraId="347734BD" w14:textId="77777777" w:rsidR="00C5158A" w:rsidRPr="00AF22E7" w:rsidRDefault="00C5158A" w:rsidP="00422D67">
            <w:pPr>
              <w:tabs>
                <w:tab w:val="decimal" w:pos="1098"/>
                <w:tab w:val="decimal" w:pos="1170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5C2F0077" w14:textId="77777777" w:rsidR="00C5158A" w:rsidRPr="00AF22E7" w:rsidRDefault="00C5158A" w:rsidP="00422D6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0" w:type="dxa"/>
            <w:vAlign w:val="bottom"/>
          </w:tcPr>
          <w:p w14:paraId="1231ABDA" w14:textId="77777777" w:rsidR="00C5158A" w:rsidRPr="00AF22E7" w:rsidRDefault="00C5158A" w:rsidP="00422D67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169A7CC6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" w:type="dxa"/>
            <w:tcBorders>
              <w:bottom w:val="single" w:sz="4" w:space="0" w:color="auto"/>
            </w:tcBorders>
            <w:vAlign w:val="bottom"/>
          </w:tcPr>
          <w:p w14:paraId="3FB182B5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17F03E3C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tcBorders>
              <w:bottom w:val="single" w:sz="4" w:space="0" w:color="auto"/>
            </w:tcBorders>
            <w:vAlign w:val="bottom"/>
          </w:tcPr>
          <w:p w14:paraId="76904D86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18FB03B2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52,009</w:t>
            </w:r>
          </w:p>
        </w:tc>
      </w:tr>
      <w:tr w:rsidR="00C5158A" w:rsidRPr="00422D67" w14:paraId="10DC1134" w14:textId="77777777" w:rsidTr="00422D67">
        <w:trPr>
          <w:trHeight w:val="144"/>
        </w:trPr>
        <w:tc>
          <w:tcPr>
            <w:tcW w:w="2970" w:type="dxa"/>
          </w:tcPr>
          <w:p w14:paraId="7C6AEC0E" w14:textId="77777777" w:rsidR="00C5158A" w:rsidRPr="008345D6" w:rsidRDefault="00C5158A" w:rsidP="000D313F">
            <w:pPr>
              <w:ind w:left="532" w:hanging="25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EDF7B" w14:textId="449FBD58" w:rsidR="00C5158A" w:rsidRPr="00DA11CA" w:rsidRDefault="00200D1D" w:rsidP="00422D67">
            <w:pPr>
              <w:tabs>
                <w:tab w:val="decimal" w:pos="82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458,046</w:t>
            </w:r>
            <w:r w:rsidR="00C5158A" w:rsidRPr="00DA11CA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</w:p>
        </w:tc>
        <w:tc>
          <w:tcPr>
            <w:tcW w:w="104" w:type="dxa"/>
            <w:vAlign w:val="bottom"/>
          </w:tcPr>
          <w:p w14:paraId="6300380A" w14:textId="77777777" w:rsidR="00C5158A" w:rsidRPr="00DA11CA" w:rsidRDefault="00C5158A" w:rsidP="00422D67">
            <w:pPr>
              <w:tabs>
                <w:tab w:val="decimal" w:pos="1170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2C6FB" w14:textId="77777777" w:rsidR="00C5158A" w:rsidRPr="00DA11CA" w:rsidRDefault="00C5158A" w:rsidP="00422D67">
            <w:pPr>
              <w:tabs>
                <w:tab w:val="decimal" w:pos="81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A11CA">
              <w:rPr>
                <w:rFonts w:ascii="Angsana New" w:hAnsi="Angsana New"/>
                <w:b/>
                <w:bCs/>
                <w:sz w:val="28"/>
              </w:rPr>
              <w:t>1,031</w:t>
            </w:r>
          </w:p>
        </w:tc>
        <w:tc>
          <w:tcPr>
            <w:tcW w:w="109" w:type="dxa"/>
            <w:vAlign w:val="bottom"/>
          </w:tcPr>
          <w:p w14:paraId="40483B83" w14:textId="77777777" w:rsidR="00C5158A" w:rsidRPr="00DA11CA" w:rsidRDefault="00C5158A" w:rsidP="00422D67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FF080" w14:textId="77777777" w:rsidR="00C5158A" w:rsidRPr="00DA11CA" w:rsidRDefault="00C5158A" w:rsidP="00422D6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A11CA">
              <w:rPr>
                <w:rFonts w:ascii="Angsana New" w:hAnsi="Angsana New"/>
                <w:b/>
                <w:bCs/>
                <w:sz w:val="28"/>
              </w:rPr>
              <w:t>(16,667)</w:t>
            </w:r>
          </w:p>
        </w:tc>
        <w:tc>
          <w:tcPr>
            <w:tcW w:w="70" w:type="dxa"/>
            <w:vAlign w:val="bottom"/>
          </w:tcPr>
          <w:p w14:paraId="1A5A2529" w14:textId="77777777" w:rsidR="00C5158A" w:rsidRPr="00DA11CA" w:rsidRDefault="00C5158A" w:rsidP="00422D67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05463" w14:textId="77777777" w:rsidR="00C5158A" w:rsidRPr="00422D6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422D6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2202D" w14:textId="77777777" w:rsidR="00C5158A" w:rsidRPr="00DA11CA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91965" w14:textId="77777777" w:rsidR="00C5158A" w:rsidRPr="00DA11CA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A11CA">
              <w:rPr>
                <w:rFonts w:ascii="Angsana New" w:hAnsi="Angsana New"/>
                <w:b/>
                <w:bCs/>
                <w:sz w:val="28"/>
              </w:rPr>
              <w:t>(34)</w:t>
            </w:r>
          </w:p>
        </w:tc>
        <w:tc>
          <w:tcPr>
            <w:tcW w:w="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FF044" w14:textId="77777777" w:rsidR="00C5158A" w:rsidRPr="00DA11CA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11981" w14:textId="2DB1A860" w:rsidR="00C5158A" w:rsidRPr="00DA11CA" w:rsidRDefault="00200D1D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442,376</w:t>
            </w:r>
          </w:p>
        </w:tc>
      </w:tr>
      <w:tr w:rsidR="00C5158A" w:rsidRPr="003B65FB" w14:paraId="5B8AD000" w14:textId="77777777" w:rsidTr="00422D67">
        <w:trPr>
          <w:trHeight w:val="144"/>
        </w:trPr>
        <w:tc>
          <w:tcPr>
            <w:tcW w:w="2970" w:type="dxa"/>
          </w:tcPr>
          <w:p w14:paraId="658CB93A" w14:textId="77777777" w:rsidR="00C5158A" w:rsidRPr="003B65FB" w:rsidRDefault="00C5158A" w:rsidP="000D313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br w:type="page"/>
            </w:r>
          </w:p>
        </w:tc>
        <w:tc>
          <w:tcPr>
            <w:tcW w:w="1260" w:type="dxa"/>
            <w:vAlign w:val="bottom"/>
          </w:tcPr>
          <w:p w14:paraId="62AADD43" w14:textId="77777777" w:rsidR="00C5158A" w:rsidRPr="00AF22E7" w:rsidRDefault="00C5158A" w:rsidP="00422D67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" w:type="dxa"/>
            <w:vAlign w:val="bottom"/>
          </w:tcPr>
          <w:p w14:paraId="4FF734AC" w14:textId="77777777" w:rsidR="00C5158A" w:rsidRPr="00AF22E7" w:rsidRDefault="00C5158A" w:rsidP="00422D67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1" w:type="dxa"/>
            <w:vAlign w:val="bottom"/>
          </w:tcPr>
          <w:p w14:paraId="59AC8273" w14:textId="77777777" w:rsidR="00C5158A" w:rsidRPr="00AF22E7" w:rsidRDefault="00C5158A" w:rsidP="00422D6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  <w:vAlign w:val="bottom"/>
          </w:tcPr>
          <w:p w14:paraId="4A15590F" w14:textId="77777777" w:rsidR="00C5158A" w:rsidRPr="00AF22E7" w:rsidRDefault="00C5158A" w:rsidP="00422D67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vAlign w:val="bottom"/>
          </w:tcPr>
          <w:p w14:paraId="300661C7" w14:textId="77777777" w:rsidR="00C5158A" w:rsidRPr="00AF22E7" w:rsidRDefault="00C5158A" w:rsidP="00422D6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" w:type="dxa"/>
            <w:vAlign w:val="bottom"/>
          </w:tcPr>
          <w:p w14:paraId="7FE1D426" w14:textId="77777777" w:rsidR="00C5158A" w:rsidRPr="00AF22E7" w:rsidRDefault="00C5158A" w:rsidP="00422D67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1594B33D" w14:textId="77777777" w:rsidR="00C5158A" w:rsidRPr="00AF22E7" w:rsidRDefault="00C5158A" w:rsidP="00422D67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04ACE156" w14:textId="77777777" w:rsidR="00C5158A" w:rsidRPr="00AF22E7" w:rsidRDefault="00C5158A" w:rsidP="00422D67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774D603A" w14:textId="77777777" w:rsidR="00C5158A" w:rsidRPr="00AF22E7" w:rsidRDefault="00C5158A" w:rsidP="00422D67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" w:type="dxa"/>
            <w:vAlign w:val="bottom"/>
          </w:tcPr>
          <w:p w14:paraId="6E7195EA" w14:textId="77777777" w:rsidR="00C5158A" w:rsidRPr="00AF22E7" w:rsidRDefault="00C5158A" w:rsidP="00422D67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16913429" w14:textId="77777777" w:rsidR="00C5158A" w:rsidRPr="00AF22E7" w:rsidRDefault="00C5158A" w:rsidP="00422D67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64701A8E" w14:textId="77777777" w:rsidTr="00422D67">
        <w:trPr>
          <w:trHeight w:val="144"/>
        </w:trPr>
        <w:tc>
          <w:tcPr>
            <w:tcW w:w="2970" w:type="dxa"/>
          </w:tcPr>
          <w:p w14:paraId="775A784C" w14:textId="77777777" w:rsidR="00C5158A" w:rsidRPr="008345D6" w:rsidRDefault="00C5158A" w:rsidP="000D313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ค่าตัดจำหน่ายสะสม:</w:t>
            </w:r>
          </w:p>
        </w:tc>
        <w:tc>
          <w:tcPr>
            <w:tcW w:w="1260" w:type="dxa"/>
            <w:vAlign w:val="bottom"/>
          </w:tcPr>
          <w:p w14:paraId="64C5F5D1" w14:textId="77777777" w:rsidR="00C5158A" w:rsidRPr="00AF22E7" w:rsidRDefault="00C5158A" w:rsidP="00422D67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" w:type="dxa"/>
            <w:vAlign w:val="bottom"/>
          </w:tcPr>
          <w:p w14:paraId="197436A8" w14:textId="77777777" w:rsidR="00C5158A" w:rsidRPr="00AF22E7" w:rsidRDefault="00C5158A" w:rsidP="00422D67">
            <w:pPr>
              <w:tabs>
                <w:tab w:val="decimal" w:pos="966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1" w:type="dxa"/>
            <w:vAlign w:val="bottom"/>
          </w:tcPr>
          <w:p w14:paraId="1A619BCE" w14:textId="77777777" w:rsidR="00C5158A" w:rsidRPr="00AF22E7" w:rsidRDefault="00C5158A" w:rsidP="00422D6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  <w:vAlign w:val="bottom"/>
          </w:tcPr>
          <w:p w14:paraId="2DA30055" w14:textId="77777777" w:rsidR="00C5158A" w:rsidRPr="00AF22E7" w:rsidRDefault="00C5158A" w:rsidP="00422D67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vAlign w:val="bottom"/>
          </w:tcPr>
          <w:p w14:paraId="61509631" w14:textId="77777777" w:rsidR="00C5158A" w:rsidRPr="00AF22E7" w:rsidRDefault="00C5158A" w:rsidP="00422D6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" w:type="dxa"/>
            <w:vAlign w:val="bottom"/>
          </w:tcPr>
          <w:p w14:paraId="6B9EC36B" w14:textId="77777777" w:rsidR="00C5158A" w:rsidRPr="00AF22E7" w:rsidRDefault="00C5158A" w:rsidP="00422D67">
            <w:pPr>
              <w:ind w:lef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Align w:val="bottom"/>
          </w:tcPr>
          <w:p w14:paraId="44BBD61C" w14:textId="77777777" w:rsidR="00C5158A" w:rsidRPr="00AF22E7" w:rsidRDefault="00C5158A" w:rsidP="00422D67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" w:type="dxa"/>
            <w:vAlign w:val="bottom"/>
          </w:tcPr>
          <w:p w14:paraId="7511BBEC" w14:textId="77777777" w:rsidR="00C5158A" w:rsidRPr="00AF22E7" w:rsidRDefault="00C5158A" w:rsidP="00422D67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vAlign w:val="bottom"/>
          </w:tcPr>
          <w:p w14:paraId="44633F13" w14:textId="77777777" w:rsidR="00C5158A" w:rsidRPr="00AF22E7" w:rsidRDefault="00C5158A" w:rsidP="00422D67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" w:type="dxa"/>
            <w:vAlign w:val="bottom"/>
          </w:tcPr>
          <w:p w14:paraId="2E779CF0" w14:textId="77777777" w:rsidR="00C5158A" w:rsidRPr="00AF22E7" w:rsidRDefault="00C5158A" w:rsidP="00422D67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3DCC5F48" w14:textId="77777777" w:rsidR="00C5158A" w:rsidRPr="00AF22E7" w:rsidRDefault="00C5158A" w:rsidP="00422D67">
            <w:pPr>
              <w:tabs>
                <w:tab w:val="decimal" w:pos="1093"/>
                <w:tab w:val="decimal" w:pos="1498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14F65C14" w14:textId="77777777" w:rsidTr="00422D67">
        <w:trPr>
          <w:trHeight w:val="144"/>
        </w:trPr>
        <w:tc>
          <w:tcPr>
            <w:tcW w:w="2970" w:type="dxa"/>
          </w:tcPr>
          <w:p w14:paraId="3BB7ABC7" w14:textId="77777777" w:rsidR="00C5158A" w:rsidRPr="008345D6" w:rsidRDefault="00C5158A" w:rsidP="00422D67">
            <w:pPr>
              <w:ind w:left="532" w:hanging="2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260" w:type="dxa"/>
            <w:vAlign w:val="bottom"/>
          </w:tcPr>
          <w:p w14:paraId="1045C43E" w14:textId="78BFECF7" w:rsidR="00C5158A" w:rsidRPr="00AF22E7" w:rsidRDefault="00C5158A" w:rsidP="00422D67">
            <w:pPr>
              <w:ind w:right="8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 w:hint="cs"/>
                <w:sz w:val="28"/>
              </w:rPr>
              <w:t>(</w:t>
            </w:r>
            <w:r w:rsidR="00200D1D">
              <w:rPr>
                <w:rFonts w:ascii="Angsana New" w:hAnsi="Angsana New"/>
                <w:sz w:val="28"/>
              </w:rPr>
              <w:t>58,348</w:t>
            </w:r>
            <w:r w:rsidRPr="00AF22E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4" w:type="dxa"/>
            <w:vAlign w:val="bottom"/>
          </w:tcPr>
          <w:p w14:paraId="5F8634EB" w14:textId="77777777" w:rsidR="00C5158A" w:rsidRPr="00AF22E7" w:rsidRDefault="00C5158A" w:rsidP="00422D67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91" w:type="dxa"/>
            <w:vAlign w:val="bottom"/>
          </w:tcPr>
          <w:p w14:paraId="3AA916A1" w14:textId="4BA3974A" w:rsidR="00C5158A" w:rsidRPr="00AF22E7" w:rsidRDefault="00C5158A" w:rsidP="00422D67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(1,21</w:t>
            </w:r>
            <w:r w:rsidR="00200D1D">
              <w:rPr>
                <w:rFonts w:ascii="Angsana New" w:hAnsi="Angsana New"/>
                <w:sz w:val="28"/>
              </w:rPr>
              <w:t>2</w:t>
            </w:r>
            <w:r w:rsidRPr="00AF22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9" w:type="dxa"/>
            <w:vAlign w:val="bottom"/>
          </w:tcPr>
          <w:p w14:paraId="03D5F09D" w14:textId="77777777" w:rsidR="00C5158A" w:rsidRPr="00AF22E7" w:rsidRDefault="00C5158A" w:rsidP="00422D67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vAlign w:val="bottom"/>
          </w:tcPr>
          <w:p w14:paraId="417C6D82" w14:textId="77777777" w:rsidR="00C5158A" w:rsidRPr="00AF22E7" w:rsidRDefault="00C5158A" w:rsidP="00422D6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0" w:type="dxa"/>
            <w:vAlign w:val="bottom"/>
          </w:tcPr>
          <w:p w14:paraId="5D81F016" w14:textId="77777777" w:rsidR="00C5158A" w:rsidRPr="00AF22E7" w:rsidRDefault="00C5158A" w:rsidP="00422D67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Align w:val="bottom"/>
          </w:tcPr>
          <w:p w14:paraId="5CE4705B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" w:type="dxa"/>
            <w:vAlign w:val="bottom"/>
          </w:tcPr>
          <w:p w14:paraId="42B73045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vAlign w:val="bottom"/>
          </w:tcPr>
          <w:p w14:paraId="08C39F69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0" w:type="dxa"/>
            <w:vAlign w:val="bottom"/>
          </w:tcPr>
          <w:p w14:paraId="53C7388A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1CD0E538" w14:textId="7BAF614B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</w:t>
            </w:r>
            <w:r w:rsidR="00200D1D">
              <w:rPr>
                <w:rFonts w:ascii="Angsana New" w:hAnsi="Angsana New"/>
                <w:sz w:val="28"/>
              </w:rPr>
              <w:t>59,545</w:t>
            </w:r>
            <w:r w:rsidRPr="00AF22E7">
              <w:rPr>
                <w:rFonts w:ascii="Angsana New" w:hAnsi="Angsana New"/>
                <w:sz w:val="28"/>
              </w:rPr>
              <w:t>)</w:t>
            </w:r>
          </w:p>
        </w:tc>
      </w:tr>
      <w:tr w:rsidR="00C5158A" w:rsidRPr="003B65FB" w14:paraId="37EDF8E6" w14:textId="77777777" w:rsidTr="00422D67">
        <w:trPr>
          <w:trHeight w:val="144"/>
        </w:trPr>
        <w:tc>
          <w:tcPr>
            <w:tcW w:w="2970" w:type="dxa"/>
          </w:tcPr>
          <w:p w14:paraId="4A3730B9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อนุสิทธิบัตร</w:t>
            </w:r>
          </w:p>
        </w:tc>
        <w:tc>
          <w:tcPr>
            <w:tcW w:w="1260" w:type="dxa"/>
            <w:vAlign w:val="bottom"/>
          </w:tcPr>
          <w:p w14:paraId="425511A8" w14:textId="77777777" w:rsidR="00C5158A" w:rsidRPr="00AF22E7" w:rsidRDefault="00C5158A" w:rsidP="00422D67">
            <w:pPr>
              <w:ind w:right="8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4" w:type="dxa"/>
            <w:vAlign w:val="bottom"/>
          </w:tcPr>
          <w:p w14:paraId="54933BD0" w14:textId="77777777" w:rsidR="00C5158A" w:rsidRPr="00AF22E7" w:rsidRDefault="00C5158A" w:rsidP="00422D67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91" w:type="dxa"/>
            <w:vAlign w:val="bottom"/>
          </w:tcPr>
          <w:p w14:paraId="2F6A75FA" w14:textId="77777777" w:rsidR="00C5158A" w:rsidRPr="00AF22E7" w:rsidRDefault="00C5158A" w:rsidP="00422D67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(54)</w:t>
            </w:r>
          </w:p>
        </w:tc>
        <w:tc>
          <w:tcPr>
            <w:tcW w:w="109" w:type="dxa"/>
            <w:vAlign w:val="bottom"/>
          </w:tcPr>
          <w:p w14:paraId="223CC260" w14:textId="77777777" w:rsidR="00C5158A" w:rsidRPr="00AF22E7" w:rsidRDefault="00C5158A" w:rsidP="00422D67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vAlign w:val="bottom"/>
          </w:tcPr>
          <w:p w14:paraId="0FF9AC74" w14:textId="77777777" w:rsidR="00C5158A" w:rsidRPr="00AF22E7" w:rsidRDefault="00C5158A" w:rsidP="00422D6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0" w:type="dxa"/>
            <w:vAlign w:val="bottom"/>
          </w:tcPr>
          <w:p w14:paraId="78598DDE" w14:textId="77777777" w:rsidR="00C5158A" w:rsidRPr="00AF22E7" w:rsidRDefault="00C5158A" w:rsidP="00422D67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Align w:val="bottom"/>
          </w:tcPr>
          <w:p w14:paraId="1EA4728A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" w:type="dxa"/>
            <w:vAlign w:val="bottom"/>
          </w:tcPr>
          <w:p w14:paraId="25CAD966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vAlign w:val="bottom"/>
          </w:tcPr>
          <w:p w14:paraId="7202D98C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7260B23D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02A2BB09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(54)</w:t>
            </w:r>
          </w:p>
        </w:tc>
      </w:tr>
      <w:tr w:rsidR="00C5158A" w:rsidRPr="003B65FB" w14:paraId="4EB5AC28" w14:textId="77777777" w:rsidTr="00422D67">
        <w:trPr>
          <w:trHeight w:val="144"/>
        </w:trPr>
        <w:tc>
          <w:tcPr>
            <w:tcW w:w="2970" w:type="dxa"/>
          </w:tcPr>
          <w:p w14:paraId="3F7264FA" w14:textId="77777777" w:rsidR="00C5158A" w:rsidRPr="003B65FB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สิทธิภายใต้สัญญาซื้อขายไฟฟ้า</w:t>
            </w:r>
          </w:p>
        </w:tc>
        <w:tc>
          <w:tcPr>
            <w:tcW w:w="1260" w:type="dxa"/>
            <w:vAlign w:val="bottom"/>
          </w:tcPr>
          <w:p w14:paraId="22989800" w14:textId="2EF162EB" w:rsidR="00C5158A" w:rsidRPr="00AF22E7" w:rsidRDefault="00C5158A" w:rsidP="00422D67">
            <w:pPr>
              <w:ind w:right="8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 w:hint="cs"/>
                <w:sz w:val="28"/>
              </w:rPr>
              <w:t>(</w:t>
            </w:r>
            <w:r w:rsidR="00200D1D">
              <w:rPr>
                <w:rFonts w:ascii="Angsana New" w:hAnsi="Angsana New"/>
                <w:sz w:val="28"/>
              </w:rPr>
              <w:t>14,628</w:t>
            </w:r>
            <w:r w:rsidRPr="00AF22E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4" w:type="dxa"/>
            <w:vAlign w:val="bottom"/>
          </w:tcPr>
          <w:p w14:paraId="530BEEEC" w14:textId="77777777" w:rsidR="00C5158A" w:rsidRPr="00AF22E7" w:rsidRDefault="00C5158A" w:rsidP="00422D67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91" w:type="dxa"/>
            <w:vAlign w:val="bottom"/>
          </w:tcPr>
          <w:p w14:paraId="0BD9B30C" w14:textId="77777777" w:rsidR="00C5158A" w:rsidRPr="00AF22E7" w:rsidRDefault="00C5158A" w:rsidP="00422D67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(3,940)</w:t>
            </w:r>
          </w:p>
        </w:tc>
        <w:tc>
          <w:tcPr>
            <w:tcW w:w="109" w:type="dxa"/>
            <w:vAlign w:val="bottom"/>
          </w:tcPr>
          <w:p w14:paraId="39B688A2" w14:textId="77777777" w:rsidR="00C5158A" w:rsidRPr="00AF22E7" w:rsidRDefault="00C5158A" w:rsidP="00422D67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vAlign w:val="bottom"/>
          </w:tcPr>
          <w:p w14:paraId="2AA48E50" w14:textId="77777777" w:rsidR="00C5158A" w:rsidRPr="00AF22E7" w:rsidRDefault="00C5158A" w:rsidP="00422D6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0" w:type="dxa"/>
            <w:vAlign w:val="bottom"/>
          </w:tcPr>
          <w:p w14:paraId="05F45647" w14:textId="77777777" w:rsidR="00C5158A" w:rsidRPr="00AF22E7" w:rsidRDefault="00C5158A" w:rsidP="00422D67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Align w:val="bottom"/>
          </w:tcPr>
          <w:p w14:paraId="099E92A6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" w:type="dxa"/>
            <w:vAlign w:val="bottom"/>
          </w:tcPr>
          <w:p w14:paraId="236CAE44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vAlign w:val="bottom"/>
          </w:tcPr>
          <w:p w14:paraId="1B6636E1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3B5416DA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23FD7D1E" w14:textId="4919AA4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</w:t>
            </w:r>
            <w:r w:rsidR="00200D1D">
              <w:rPr>
                <w:rFonts w:ascii="Angsana New" w:hAnsi="Angsana New"/>
                <w:sz w:val="28"/>
              </w:rPr>
              <w:t>18,568</w:t>
            </w:r>
            <w:r w:rsidRPr="00AF22E7">
              <w:rPr>
                <w:rFonts w:ascii="Angsana New" w:hAnsi="Angsana New"/>
                <w:sz w:val="28"/>
              </w:rPr>
              <w:t>)</w:t>
            </w:r>
          </w:p>
        </w:tc>
      </w:tr>
      <w:tr w:rsidR="00C5158A" w:rsidRPr="003B65FB" w:rsidDel="00945A11" w14:paraId="66F84B08" w14:textId="77777777" w:rsidTr="00422D67">
        <w:trPr>
          <w:trHeight w:val="144"/>
        </w:trPr>
        <w:tc>
          <w:tcPr>
            <w:tcW w:w="2970" w:type="dxa"/>
          </w:tcPr>
          <w:p w14:paraId="2A9A6694" w14:textId="77777777" w:rsidR="00C5158A" w:rsidRPr="008345D6" w:rsidRDefault="00C5158A" w:rsidP="00422D67">
            <w:pPr>
              <w:ind w:left="532" w:hanging="2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260" w:type="dxa"/>
            <w:vAlign w:val="bottom"/>
          </w:tcPr>
          <w:p w14:paraId="005E12C3" w14:textId="77777777" w:rsidR="00C5158A" w:rsidRPr="00AF22E7" w:rsidDel="001F4D94" w:rsidRDefault="00C5158A" w:rsidP="00422D67">
            <w:pPr>
              <w:ind w:right="8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 w:hint="cs"/>
                <w:sz w:val="28"/>
              </w:rPr>
              <w:t>(12,521)</w:t>
            </w:r>
          </w:p>
        </w:tc>
        <w:tc>
          <w:tcPr>
            <w:tcW w:w="104" w:type="dxa"/>
            <w:vAlign w:val="bottom"/>
          </w:tcPr>
          <w:p w14:paraId="340271E5" w14:textId="77777777" w:rsidR="00C5158A" w:rsidRPr="00AF22E7" w:rsidRDefault="00C5158A" w:rsidP="00422D67">
            <w:pPr>
              <w:tabs>
                <w:tab w:val="decimal" w:pos="966"/>
                <w:tab w:val="decimal" w:pos="1170"/>
              </w:tabs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91" w:type="dxa"/>
            <w:vAlign w:val="bottom"/>
          </w:tcPr>
          <w:p w14:paraId="5CD83ABA" w14:textId="77777777" w:rsidR="00C5158A" w:rsidRPr="00AF22E7" w:rsidRDefault="00C5158A" w:rsidP="00422D67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(12,291)</w:t>
            </w:r>
          </w:p>
        </w:tc>
        <w:tc>
          <w:tcPr>
            <w:tcW w:w="109" w:type="dxa"/>
            <w:vAlign w:val="bottom"/>
          </w:tcPr>
          <w:p w14:paraId="6E51E64E" w14:textId="77777777" w:rsidR="00C5158A" w:rsidRPr="00AF22E7" w:rsidRDefault="00C5158A" w:rsidP="00422D67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vAlign w:val="bottom"/>
          </w:tcPr>
          <w:p w14:paraId="56FD3E63" w14:textId="77777777" w:rsidR="00C5158A" w:rsidRPr="00AF22E7" w:rsidDel="00DB23B3" w:rsidRDefault="00C5158A" w:rsidP="00422D6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3,340</w:t>
            </w:r>
          </w:p>
        </w:tc>
        <w:tc>
          <w:tcPr>
            <w:tcW w:w="70" w:type="dxa"/>
            <w:vAlign w:val="bottom"/>
          </w:tcPr>
          <w:p w14:paraId="4C4F4623" w14:textId="77777777" w:rsidR="00C5158A" w:rsidRPr="00AF22E7" w:rsidDel="001F4D94" w:rsidRDefault="00C5158A" w:rsidP="00422D67">
            <w:pPr>
              <w:tabs>
                <w:tab w:val="decimal" w:pos="109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Align w:val="bottom"/>
          </w:tcPr>
          <w:p w14:paraId="18429551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" w:type="dxa"/>
            <w:vAlign w:val="bottom"/>
          </w:tcPr>
          <w:p w14:paraId="4D670DC8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vAlign w:val="bottom"/>
          </w:tcPr>
          <w:p w14:paraId="058884D5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615C8451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354D0652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(21,472)</w:t>
            </w:r>
          </w:p>
        </w:tc>
      </w:tr>
      <w:tr w:rsidR="00C5158A" w:rsidRPr="003B65FB" w14:paraId="49C292A1" w14:textId="77777777" w:rsidTr="00422D67">
        <w:trPr>
          <w:trHeight w:val="144"/>
        </w:trPr>
        <w:tc>
          <w:tcPr>
            <w:tcW w:w="2970" w:type="dxa"/>
          </w:tcPr>
          <w:p w14:paraId="5E636A8A" w14:textId="77777777" w:rsidR="00C5158A" w:rsidRPr="003B65FB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260" w:type="dxa"/>
            <w:vAlign w:val="bottom"/>
          </w:tcPr>
          <w:p w14:paraId="26FB1AE8" w14:textId="77777777" w:rsidR="00C5158A" w:rsidRPr="00AF22E7" w:rsidRDefault="00C5158A" w:rsidP="00422D67">
            <w:pPr>
              <w:ind w:right="8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 w:hint="cs"/>
                <w:sz w:val="28"/>
              </w:rPr>
              <w:t>(10,548)</w:t>
            </w:r>
          </w:p>
        </w:tc>
        <w:tc>
          <w:tcPr>
            <w:tcW w:w="104" w:type="dxa"/>
            <w:vAlign w:val="bottom"/>
          </w:tcPr>
          <w:p w14:paraId="0A4409E8" w14:textId="77777777" w:rsidR="00C5158A" w:rsidRPr="00AF22E7" w:rsidRDefault="00C5158A" w:rsidP="00422D67">
            <w:pPr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91" w:type="dxa"/>
            <w:vAlign w:val="bottom"/>
          </w:tcPr>
          <w:p w14:paraId="6F3CB1AA" w14:textId="77777777" w:rsidR="00C5158A" w:rsidRPr="00AF22E7" w:rsidRDefault="00C5158A" w:rsidP="00422D67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(3,737)</w:t>
            </w:r>
          </w:p>
        </w:tc>
        <w:tc>
          <w:tcPr>
            <w:tcW w:w="109" w:type="dxa"/>
            <w:vAlign w:val="bottom"/>
          </w:tcPr>
          <w:p w14:paraId="0678C34B" w14:textId="77777777" w:rsidR="00C5158A" w:rsidRPr="00AF22E7" w:rsidRDefault="00C5158A" w:rsidP="00422D67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vAlign w:val="bottom"/>
          </w:tcPr>
          <w:p w14:paraId="61E8C386" w14:textId="77777777" w:rsidR="00C5158A" w:rsidRPr="00AF22E7" w:rsidRDefault="00C5158A" w:rsidP="00422D6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0" w:type="dxa"/>
            <w:vAlign w:val="bottom"/>
          </w:tcPr>
          <w:p w14:paraId="39A1DD1F" w14:textId="77777777" w:rsidR="00C5158A" w:rsidRPr="00AF22E7" w:rsidRDefault="00C5158A" w:rsidP="00422D67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Align w:val="bottom"/>
          </w:tcPr>
          <w:p w14:paraId="11ACC841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" w:type="dxa"/>
            <w:vAlign w:val="bottom"/>
          </w:tcPr>
          <w:p w14:paraId="2C8B1EDC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vAlign w:val="bottom"/>
          </w:tcPr>
          <w:p w14:paraId="702BAF11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56E81483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2067D0D1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(14,285)</w:t>
            </w:r>
          </w:p>
        </w:tc>
      </w:tr>
      <w:tr w:rsidR="00C5158A" w:rsidRPr="003B65FB" w14:paraId="7E68A0BE" w14:textId="77777777" w:rsidTr="00422D67">
        <w:trPr>
          <w:trHeight w:val="144"/>
        </w:trPr>
        <w:tc>
          <w:tcPr>
            <w:tcW w:w="2970" w:type="dxa"/>
          </w:tcPr>
          <w:p w14:paraId="488006E0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ข้อมูลลูกค้า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9497CA" w14:textId="77777777" w:rsidR="00C5158A" w:rsidRPr="00AF22E7" w:rsidRDefault="00C5158A" w:rsidP="00422D67">
            <w:pPr>
              <w:tabs>
                <w:tab w:val="decimal" w:pos="65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 w:hint="cs"/>
                <w:sz w:val="28"/>
              </w:rPr>
              <w:t>(8,692)</w:t>
            </w:r>
          </w:p>
        </w:tc>
        <w:tc>
          <w:tcPr>
            <w:tcW w:w="104" w:type="dxa"/>
            <w:vAlign w:val="bottom"/>
          </w:tcPr>
          <w:p w14:paraId="4990071C" w14:textId="77777777" w:rsidR="00C5158A" w:rsidRPr="00AF22E7" w:rsidRDefault="00C5158A" w:rsidP="00422D67">
            <w:pPr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356D9836" w14:textId="77777777" w:rsidR="00C5158A" w:rsidRPr="00AF22E7" w:rsidRDefault="00C5158A" w:rsidP="00422D67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(10,430)</w:t>
            </w:r>
          </w:p>
        </w:tc>
        <w:tc>
          <w:tcPr>
            <w:tcW w:w="109" w:type="dxa"/>
            <w:vAlign w:val="bottom"/>
          </w:tcPr>
          <w:p w14:paraId="48751DB1" w14:textId="77777777" w:rsidR="00C5158A" w:rsidRPr="00AF22E7" w:rsidRDefault="00C5158A" w:rsidP="00422D67">
            <w:pPr>
              <w:tabs>
                <w:tab w:val="decimal" w:pos="1098"/>
              </w:tabs>
              <w:ind w:left="-72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5000F37B" w14:textId="77777777" w:rsidR="00C5158A" w:rsidRPr="00AF22E7" w:rsidRDefault="00C5158A" w:rsidP="00422D6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0" w:type="dxa"/>
            <w:vAlign w:val="bottom"/>
          </w:tcPr>
          <w:p w14:paraId="4F8989E7" w14:textId="77777777" w:rsidR="00C5158A" w:rsidRPr="00AF22E7" w:rsidRDefault="00C5158A" w:rsidP="00422D67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6A7C430C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" w:type="dxa"/>
            <w:vAlign w:val="bottom"/>
          </w:tcPr>
          <w:p w14:paraId="3C252549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78143A02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" w:type="dxa"/>
            <w:vAlign w:val="bottom"/>
          </w:tcPr>
          <w:p w14:paraId="3B024C6C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623AA213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(19,122)</w:t>
            </w:r>
          </w:p>
        </w:tc>
      </w:tr>
      <w:tr w:rsidR="00C5158A" w:rsidRPr="003B65FB" w14:paraId="609BF5FB" w14:textId="77777777" w:rsidTr="00422D67">
        <w:trPr>
          <w:trHeight w:val="144"/>
        </w:trPr>
        <w:tc>
          <w:tcPr>
            <w:tcW w:w="2970" w:type="dxa"/>
          </w:tcPr>
          <w:p w14:paraId="0EEBA42B" w14:textId="77777777" w:rsidR="00C5158A" w:rsidRPr="003B65FB" w:rsidRDefault="00C5158A" w:rsidP="000D313F">
            <w:pPr>
              <w:ind w:left="280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5C4F1" w14:textId="77777777" w:rsidR="00C5158A" w:rsidRPr="00AF22E7" w:rsidRDefault="00C5158A" w:rsidP="00422D67">
            <w:pPr>
              <w:ind w:right="8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114,610</w:t>
            </w:r>
            <w:r w:rsidRPr="00AF22E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4" w:type="dxa"/>
            <w:vAlign w:val="bottom"/>
          </w:tcPr>
          <w:p w14:paraId="5560F152" w14:textId="77777777" w:rsidR="00C5158A" w:rsidRPr="00AF22E7" w:rsidRDefault="00C5158A" w:rsidP="00422D67">
            <w:pPr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0316B13C" w14:textId="77777777" w:rsidR="00C5158A" w:rsidRPr="00AF22E7" w:rsidRDefault="00C5158A" w:rsidP="00422D67">
            <w:pPr>
              <w:tabs>
                <w:tab w:val="decimal" w:pos="810"/>
              </w:tabs>
              <w:ind w:right="7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(31,666)</w:t>
            </w:r>
          </w:p>
        </w:tc>
        <w:tc>
          <w:tcPr>
            <w:tcW w:w="109" w:type="dxa"/>
            <w:vAlign w:val="bottom"/>
          </w:tcPr>
          <w:p w14:paraId="1899EC98" w14:textId="77777777" w:rsidR="00C5158A" w:rsidRPr="00AF22E7" w:rsidRDefault="00C5158A" w:rsidP="00422D67">
            <w:pPr>
              <w:tabs>
                <w:tab w:val="decimal" w:pos="1098"/>
              </w:tabs>
              <w:ind w:left="-288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6416339F" w14:textId="77777777" w:rsidR="00C5158A" w:rsidRPr="00AF22E7" w:rsidRDefault="00C5158A" w:rsidP="00422D67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3,340</w:t>
            </w:r>
          </w:p>
        </w:tc>
        <w:tc>
          <w:tcPr>
            <w:tcW w:w="70" w:type="dxa"/>
            <w:vAlign w:val="bottom"/>
          </w:tcPr>
          <w:p w14:paraId="42C758A4" w14:textId="77777777" w:rsidR="00C5158A" w:rsidRPr="00AF22E7" w:rsidRDefault="00C5158A" w:rsidP="00422D67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06B69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" w:type="dxa"/>
            <w:vAlign w:val="bottom"/>
          </w:tcPr>
          <w:p w14:paraId="49458132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A444B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0" w:type="dxa"/>
            <w:vAlign w:val="bottom"/>
          </w:tcPr>
          <w:p w14:paraId="0F9A9EA8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9C5495B" w14:textId="29AA3FAA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</w:t>
            </w:r>
            <w:r w:rsidR="00200D1D">
              <w:rPr>
                <w:rFonts w:ascii="Angsana New" w:hAnsi="Angsana New"/>
                <w:sz w:val="28"/>
              </w:rPr>
              <w:t>133,046</w:t>
            </w:r>
            <w:r w:rsidRPr="00AF22E7">
              <w:rPr>
                <w:rFonts w:ascii="Angsana New" w:hAnsi="Angsana New"/>
                <w:sz w:val="28"/>
              </w:rPr>
              <w:t>)</w:t>
            </w:r>
          </w:p>
        </w:tc>
      </w:tr>
      <w:tr w:rsidR="00C5158A" w:rsidRPr="003B65FB" w14:paraId="00FDAD7B" w14:textId="77777777" w:rsidTr="00422D67">
        <w:trPr>
          <w:trHeight w:val="144"/>
        </w:trPr>
        <w:tc>
          <w:tcPr>
            <w:tcW w:w="2970" w:type="dxa"/>
          </w:tcPr>
          <w:p w14:paraId="5A389ACA" w14:textId="77777777" w:rsidR="00C5158A" w:rsidRPr="008345D6" w:rsidRDefault="00C5158A" w:rsidP="000D313F">
            <w:pPr>
              <w:ind w:left="532" w:hanging="260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สินทรัพย์ไม่มีตัวตน </w:t>
            </w:r>
            <w:r w:rsidRPr="003B65FB">
              <w:rPr>
                <w:rFonts w:ascii="Angsana New" w:hAnsi="Angsana New" w:hint="cs"/>
                <w:sz w:val="28"/>
              </w:rPr>
              <w:t xml:space="preserve">- </w:t>
            </w:r>
            <w:r w:rsidRPr="008345D6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9713D8" w14:textId="77777777" w:rsidR="00C5158A" w:rsidRPr="00AF22E7" w:rsidRDefault="00C5158A" w:rsidP="00422D67">
            <w:pPr>
              <w:ind w:right="8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 w:hint="cs"/>
                <w:sz w:val="28"/>
              </w:rPr>
              <w:t>353,3</w:t>
            </w:r>
            <w:r w:rsidRPr="00AF22E7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04" w:type="dxa"/>
            <w:vAlign w:val="bottom"/>
          </w:tcPr>
          <w:p w14:paraId="66E124DA" w14:textId="77777777" w:rsidR="00C5158A" w:rsidRPr="00AF22E7" w:rsidRDefault="00C5158A" w:rsidP="00422D67">
            <w:pPr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664FA1CD" w14:textId="77777777" w:rsidR="00C5158A" w:rsidRPr="00AF22E7" w:rsidRDefault="00C5158A" w:rsidP="00422D67">
            <w:pPr>
              <w:tabs>
                <w:tab w:val="decimal" w:pos="1089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  <w:vAlign w:val="bottom"/>
          </w:tcPr>
          <w:p w14:paraId="17FF10D0" w14:textId="77777777" w:rsidR="00C5158A" w:rsidRPr="00AF22E7" w:rsidRDefault="00C5158A" w:rsidP="00422D67">
            <w:pPr>
              <w:tabs>
                <w:tab w:val="decimal" w:pos="1098"/>
              </w:tabs>
              <w:ind w:left="-288"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F34BF26" w14:textId="77777777" w:rsidR="00C5158A" w:rsidRPr="00AF22E7" w:rsidRDefault="00C5158A" w:rsidP="00422D67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" w:type="dxa"/>
            <w:vAlign w:val="bottom"/>
          </w:tcPr>
          <w:p w14:paraId="1595E881" w14:textId="77777777" w:rsidR="00C5158A" w:rsidRPr="00AF22E7" w:rsidRDefault="00C5158A" w:rsidP="00422D67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33054C38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" w:type="dxa"/>
            <w:vAlign w:val="bottom"/>
          </w:tcPr>
          <w:p w14:paraId="6D49D263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44191C32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" w:type="dxa"/>
            <w:vAlign w:val="bottom"/>
          </w:tcPr>
          <w:p w14:paraId="125B8A4D" w14:textId="77777777" w:rsidR="00C5158A" w:rsidRPr="00AF22E7" w:rsidRDefault="00C5158A" w:rsidP="00422D67">
            <w:pPr>
              <w:tabs>
                <w:tab w:val="decimal" w:pos="108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CD5612C" w14:textId="0663A8D5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309,3</w:t>
            </w:r>
            <w:r w:rsidR="00200D1D">
              <w:rPr>
                <w:rFonts w:ascii="Angsana New" w:hAnsi="Angsana New"/>
                <w:sz w:val="28"/>
              </w:rPr>
              <w:t>30</w:t>
            </w:r>
          </w:p>
        </w:tc>
      </w:tr>
      <w:tr w:rsidR="00C5158A" w:rsidRPr="003B65FB" w14:paraId="5EC64FF9" w14:textId="77777777" w:rsidTr="001F5541">
        <w:trPr>
          <w:trHeight w:val="144"/>
        </w:trPr>
        <w:tc>
          <w:tcPr>
            <w:tcW w:w="2970" w:type="dxa"/>
          </w:tcPr>
          <w:p w14:paraId="1EF4E8A8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8E2583" w14:textId="77777777" w:rsidR="00C5158A" w:rsidRPr="00AF22E7" w:rsidRDefault="00C5158A" w:rsidP="000D313F">
            <w:pPr>
              <w:ind w:right="8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 w:hint="cs"/>
                <w:sz w:val="28"/>
              </w:rPr>
              <w:t>(101,747)</w:t>
            </w:r>
          </w:p>
        </w:tc>
        <w:tc>
          <w:tcPr>
            <w:tcW w:w="104" w:type="dxa"/>
          </w:tcPr>
          <w:p w14:paraId="4C41E593" w14:textId="77777777" w:rsidR="00C5158A" w:rsidRPr="00AF22E7" w:rsidRDefault="00C5158A" w:rsidP="000D313F">
            <w:pPr>
              <w:ind w:left="532" w:hanging="35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91" w:type="dxa"/>
          </w:tcPr>
          <w:p w14:paraId="17110578" w14:textId="77777777" w:rsidR="00C5158A" w:rsidRPr="00AF22E7" w:rsidRDefault="00C5158A" w:rsidP="000D313F">
            <w:pPr>
              <w:tabs>
                <w:tab w:val="decimal" w:pos="462"/>
              </w:tabs>
              <w:ind w:right="96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030B8C49" w14:textId="77777777" w:rsidR="00C5158A" w:rsidRPr="00AF22E7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81" w:type="dxa"/>
          </w:tcPr>
          <w:p w14:paraId="6D118F21" w14:textId="77777777" w:rsidR="00C5158A" w:rsidRPr="00AF22E7" w:rsidRDefault="00C5158A" w:rsidP="000D313F">
            <w:pPr>
              <w:tabs>
                <w:tab w:val="decimal" w:pos="462"/>
              </w:tabs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" w:type="dxa"/>
          </w:tcPr>
          <w:p w14:paraId="55ACD130" w14:textId="77777777" w:rsidR="00C5158A" w:rsidRPr="00AF22E7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</w:tcPr>
          <w:p w14:paraId="61E1F414" w14:textId="77777777" w:rsidR="00C5158A" w:rsidRPr="00AF22E7" w:rsidRDefault="00C5158A" w:rsidP="000D313F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8"/>
              </w:rPr>
            </w:pPr>
          </w:p>
        </w:tc>
        <w:tc>
          <w:tcPr>
            <w:tcW w:w="98" w:type="dxa"/>
          </w:tcPr>
          <w:p w14:paraId="345D94B5" w14:textId="77777777" w:rsidR="00C5158A" w:rsidRPr="00AF22E7" w:rsidRDefault="00C5158A" w:rsidP="000D313F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</w:tcPr>
          <w:p w14:paraId="051EBDBF" w14:textId="77777777" w:rsidR="00C5158A" w:rsidRPr="00AF22E7" w:rsidRDefault="00C5158A" w:rsidP="000D313F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8"/>
              </w:rPr>
            </w:pPr>
          </w:p>
        </w:tc>
        <w:tc>
          <w:tcPr>
            <w:tcW w:w="120" w:type="dxa"/>
          </w:tcPr>
          <w:p w14:paraId="076201A3" w14:textId="77777777" w:rsidR="00C5158A" w:rsidRPr="00AF22E7" w:rsidRDefault="00C5158A" w:rsidP="000D313F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5E574FF" w14:textId="77777777" w:rsidR="00C5158A" w:rsidRPr="00AF22E7" w:rsidRDefault="00C5158A" w:rsidP="00422D67">
            <w:pPr>
              <w:tabs>
                <w:tab w:val="decimal" w:pos="108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(101,747)</w:t>
            </w:r>
          </w:p>
        </w:tc>
      </w:tr>
      <w:tr w:rsidR="00C5158A" w:rsidRPr="003B65FB" w14:paraId="447145A1" w14:textId="77777777" w:rsidTr="001F5541">
        <w:trPr>
          <w:trHeight w:val="144"/>
        </w:trPr>
        <w:tc>
          <w:tcPr>
            <w:tcW w:w="2970" w:type="dxa"/>
          </w:tcPr>
          <w:p w14:paraId="78F6EE87" w14:textId="77777777" w:rsidR="00C5158A" w:rsidRPr="003B65FB" w:rsidRDefault="00C5158A" w:rsidP="000D313F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รวมสินทรัพย์ไม่มีตัวตน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29A08A" w14:textId="77777777" w:rsidR="00C5158A" w:rsidRPr="00DA11CA" w:rsidRDefault="00C5158A" w:rsidP="000D313F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A11CA">
              <w:rPr>
                <w:rFonts w:ascii="Angsana New" w:hAnsi="Angsana New" w:hint="cs"/>
                <w:b/>
                <w:bCs/>
                <w:sz w:val="28"/>
              </w:rPr>
              <w:t>251,5</w:t>
            </w:r>
            <w:r w:rsidRPr="00DA11CA"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  <w:tc>
          <w:tcPr>
            <w:tcW w:w="104" w:type="dxa"/>
          </w:tcPr>
          <w:p w14:paraId="3C008C66" w14:textId="77777777" w:rsidR="00C5158A" w:rsidRPr="00DA11CA" w:rsidRDefault="00C5158A" w:rsidP="000D313F">
            <w:pPr>
              <w:jc w:val="thaiDistribute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791" w:type="dxa"/>
          </w:tcPr>
          <w:p w14:paraId="7C16FCB8" w14:textId="77777777" w:rsidR="00C5158A" w:rsidRPr="00DA11CA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" w:type="dxa"/>
          </w:tcPr>
          <w:p w14:paraId="18EA0C9E" w14:textId="77777777" w:rsidR="00C5158A" w:rsidRPr="00DA11CA" w:rsidRDefault="00C5158A" w:rsidP="000D313F">
            <w:pPr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1" w:type="dxa"/>
          </w:tcPr>
          <w:p w14:paraId="65F2C0EB" w14:textId="77777777" w:rsidR="00C5158A" w:rsidRPr="00DA11CA" w:rsidRDefault="00C5158A" w:rsidP="000D313F">
            <w:pPr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0" w:type="dxa"/>
          </w:tcPr>
          <w:p w14:paraId="2CDFE811" w14:textId="77777777" w:rsidR="00C5158A" w:rsidRPr="00DA11CA" w:rsidRDefault="00C5158A" w:rsidP="000D313F">
            <w:pPr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0" w:type="dxa"/>
          </w:tcPr>
          <w:p w14:paraId="24D68ED9" w14:textId="77777777" w:rsidR="00C5158A" w:rsidRPr="00DA11CA" w:rsidRDefault="00C5158A" w:rsidP="000D313F">
            <w:pPr>
              <w:tabs>
                <w:tab w:val="decimal" w:pos="1080"/>
              </w:tabs>
              <w:ind w:right="-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" w:type="dxa"/>
          </w:tcPr>
          <w:p w14:paraId="5632D6EC" w14:textId="77777777" w:rsidR="00C5158A" w:rsidRPr="00DA11CA" w:rsidRDefault="00C5158A" w:rsidP="000D313F">
            <w:pPr>
              <w:tabs>
                <w:tab w:val="decimal" w:pos="1080"/>
              </w:tabs>
              <w:ind w:right="-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2" w:type="dxa"/>
          </w:tcPr>
          <w:p w14:paraId="776C0F7F" w14:textId="77777777" w:rsidR="00C5158A" w:rsidRPr="00DA11CA" w:rsidRDefault="00C5158A" w:rsidP="000D313F">
            <w:pPr>
              <w:tabs>
                <w:tab w:val="decimal" w:pos="1080"/>
              </w:tabs>
              <w:ind w:right="-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" w:type="dxa"/>
          </w:tcPr>
          <w:p w14:paraId="079B6D55" w14:textId="77777777" w:rsidR="00C5158A" w:rsidRPr="00DA11CA" w:rsidRDefault="00C5158A" w:rsidP="000D313F">
            <w:pPr>
              <w:tabs>
                <w:tab w:val="decimal" w:pos="1080"/>
              </w:tabs>
              <w:ind w:right="-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0BE0275" w14:textId="08DEB414" w:rsidR="00C5158A" w:rsidRPr="00DA11CA" w:rsidRDefault="00C5158A" w:rsidP="00422D67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A11CA">
              <w:rPr>
                <w:rFonts w:ascii="Angsana New" w:hAnsi="Angsana New"/>
                <w:b/>
                <w:bCs/>
                <w:sz w:val="28"/>
              </w:rPr>
              <w:t>207,58</w:t>
            </w:r>
            <w:r w:rsidR="00200D1D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</w:tbl>
    <w:p w14:paraId="48890688" w14:textId="77777777" w:rsidR="00C5158A" w:rsidRPr="003B65FB" w:rsidRDefault="00C5158A" w:rsidP="001F5541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</w:p>
    <w:tbl>
      <w:tblPr>
        <w:tblW w:w="990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260"/>
        <w:gridCol w:w="105"/>
        <w:gridCol w:w="1016"/>
        <w:gridCol w:w="109"/>
        <w:gridCol w:w="1040"/>
        <w:gridCol w:w="121"/>
        <w:gridCol w:w="1389"/>
      </w:tblGrid>
      <w:tr w:rsidR="00C5158A" w:rsidRPr="003E205F" w14:paraId="32C45131" w14:textId="77777777" w:rsidTr="001F5541">
        <w:trPr>
          <w:trHeight w:val="144"/>
          <w:tblHeader/>
        </w:trPr>
        <w:tc>
          <w:tcPr>
            <w:tcW w:w="4860" w:type="dxa"/>
          </w:tcPr>
          <w:p w14:paraId="7CDCFCD2" w14:textId="00E1330D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br w:type="page"/>
            </w:r>
          </w:p>
        </w:tc>
        <w:tc>
          <w:tcPr>
            <w:tcW w:w="1260" w:type="dxa"/>
          </w:tcPr>
          <w:p w14:paraId="44DC0744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" w:type="dxa"/>
          </w:tcPr>
          <w:p w14:paraId="480F82A9" w14:textId="77777777" w:rsidR="00C5158A" w:rsidRPr="003E205F" w:rsidRDefault="00C5158A" w:rsidP="000D313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</w:tcPr>
          <w:p w14:paraId="161467C3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" w:type="dxa"/>
          </w:tcPr>
          <w:p w14:paraId="27DD5991" w14:textId="77777777" w:rsidR="00C5158A" w:rsidRPr="003E205F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0" w:type="dxa"/>
            <w:gridSpan w:val="3"/>
          </w:tcPr>
          <w:p w14:paraId="71C1CC37" w14:textId="77777777" w:rsidR="00C5158A" w:rsidRPr="003E205F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 w:rsidRPr="003E205F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E205F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3E205F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E205F" w14:paraId="25B58814" w14:textId="77777777" w:rsidTr="001F5541">
        <w:trPr>
          <w:trHeight w:val="144"/>
          <w:tblHeader/>
        </w:trPr>
        <w:tc>
          <w:tcPr>
            <w:tcW w:w="4860" w:type="dxa"/>
          </w:tcPr>
          <w:p w14:paraId="306B9E57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</w:tcPr>
          <w:p w14:paraId="2BA64BC5" w14:textId="77777777" w:rsidR="00C5158A" w:rsidRPr="003E205F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C5158A" w:rsidRPr="003E205F" w14:paraId="4583FDF9" w14:textId="77777777" w:rsidTr="001F5541">
        <w:trPr>
          <w:trHeight w:val="144"/>
          <w:tblHeader/>
        </w:trPr>
        <w:tc>
          <w:tcPr>
            <w:tcW w:w="4860" w:type="dxa"/>
          </w:tcPr>
          <w:p w14:paraId="403233FE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01711C" w14:textId="77777777" w:rsidR="00C5158A" w:rsidRPr="003E205F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3E4D6755" w14:textId="77777777" w:rsidR="006B4884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  <w:p w14:paraId="061BC5A6" w14:textId="0DF36148" w:rsidR="00C5158A" w:rsidRPr="008345D6" w:rsidRDefault="00C5158A" w:rsidP="006B488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E205F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3E205F">
              <w:rPr>
                <w:rFonts w:ascii="Angsana New" w:hAnsi="Angsana New" w:hint="cs"/>
                <w:sz w:val="28"/>
              </w:rPr>
              <w:t xml:space="preserve"> 2562</w:t>
            </w: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27A192A" w14:textId="77777777" w:rsidR="00C5158A" w:rsidRPr="003E205F" w:rsidRDefault="00C5158A" w:rsidP="000D313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5124525F" w14:textId="77777777" w:rsidR="00C5158A" w:rsidRPr="003E205F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  <w:r w:rsidRPr="003E205F">
              <w:rPr>
                <w:rFonts w:ascii="Angsana New" w:hAnsi="Angsana New" w:hint="cs"/>
                <w:sz w:val="28"/>
              </w:rPr>
              <w:br/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7978F8ED" w14:textId="77777777" w:rsidR="00C5158A" w:rsidRPr="003E205F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30F283F3" w14:textId="77777777" w:rsidR="00C5158A" w:rsidRPr="003E205F" w:rsidRDefault="00C5158A" w:rsidP="000D313F">
            <w:pPr>
              <w:ind w:left="-198" w:firstLine="198"/>
              <w:jc w:val="center"/>
              <w:rPr>
                <w:rFonts w:ascii="Angsana New" w:hAnsi="Angsana New"/>
                <w:sz w:val="28"/>
              </w:rPr>
            </w:pPr>
            <w:r w:rsidRPr="003E205F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ลดลง</w:t>
            </w:r>
            <w:r w:rsidRPr="003E205F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1" w:type="dxa"/>
            <w:tcBorders>
              <w:top w:val="single" w:sz="4" w:space="0" w:color="auto"/>
            </w:tcBorders>
          </w:tcPr>
          <w:p w14:paraId="62BCD1D3" w14:textId="77777777" w:rsidR="00C5158A" w:rsidRPr="003E205F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00CA6F9C" w14:textId="77777777" w:rsidR="00C5158A" w:rsidRPr="003E205F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 w:rsidRPr="003E205F">
              <w:rPr>
                <w:rFonts w:ascii="Angsana New" w:hAnsi="Angsana New" w:hint="cs"/>
                <w:sz w:val="28"/>
              </w:rPr>
              <w:t xml:space="preserve"> </w:t>
            </w:r>
          </w:p>
          <w:p w14:paraId="712872FC" w14:textId="77777777" w:rsidR="00C5158A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7D01A0C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E205F">
              <w:rPr>
                <w:rFonts w:ascii="Angsana New" w:hAnsi="Angsana New" w:hint="cs"/>
                <w:sz w:val="28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3E205F">
              <w:rPr>
                <w:rFonts w:ascii="Angsana New" w:hAnsi="Angsana New" w:hint="cs"/>
                <w:sz w:val="28"/>
              </w:rPr>
              <w:t xml:space="preserve"> 2562</w:t>
            </w:r>
          </w:p>
        </w:tc>
      </w:tr>
      <w:tr w:rsidR="00C5158A" w:rsidRPr="003B65FB" w14:paraId="0E009F7E" w14:textId="77777777" w:rsidTr="001F5541">
        <w:trPr>
          <w:trHeight w:val="144"/>
        </w:trPr>
        <w:tc>
          <w:tcPr>
            <w:tcW w:w="4860" w:type="dxa"/>
          </w:tcPr>
          <w:p w14:paraId="73B31B76" w14:textId="77777777" w:rsidR="00C5158A" w:rsidRPr="003B65FB" w:rsidRDefault="00C5158A" w:rsidP="000D313F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ราคาทุน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316E2F" w14:textId="77777777" w:rsidR="00C5158A" w:rsidRPr="003B65FB" w:rsidRDefault="00C5158A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</w:tcPr>
          <w:p w14:paraId="385CE5B4" w14:textId="77777777" w:rsidR="00C5158A" w:rsidRPr="003B65FB" w:rsidRDefault="00C5158A" w:rsidP="000D313F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</w:tcPr>
          <w:p w14:paraId="5EE5020E" w14:textId="77777777" w:rsidR="00C5158A" w:rsidRPr="003B65FB" w:rsidRDefault="00C5158A" w:rsidP="000D313F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128CC0DC" w14:textId="77777777" w:rsidR="00C5158A" w:rsidRPr="003B65FB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3CCF6F5F" w14:textId="77777777" w:rsidR="00C5158A" w:rsidRPr="003B65FB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dxa"/>
          </w:tcPr>
          <w:p w14:paraId="7CF052DE" w14:textId="77777777" w:rsidR="00C5158A" w:rsidRPr="003B65FB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2AA81A2B" w14:textId="77777777" w:rsidR="00C5158A" w:rsidRPr="003B65FB" w:rsidRDefault="00C5158A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64FA736C" w14:textId="77777777" w:rsidTr="001F5541">
        <w:trPr>
          <w:trHeight w:val="144"/>
        </w:trPr>
        <w:tc>
          <w:tcPr>
            <w:tcW w:w="4860" w:type="dxa"/>
          </w:tcPr>
          <w:p w14:paraId="48F35D45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260" w:type="dxa"/>
          </w:tcPr>
          <w:p w14:paraId="3B4DF842" w14:textId="14F81A86" w:rsidR="00C5158A" w:rsidRPr="003B65FB" w:rsidRDefault="00200D1D" w:rsidP="000D313F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163,358</w:t>
            </w:r>
          </w:p>
        </w:tc>
        <w:tc>
          <w:tcPr>
            <w:tcW w:w="105" w:type="dxa"/>
          </w:tcPr>
          <w:p w14:paraId="3939CDCD" w14:textId="77777777" w:rsidR="00C5158A" w:rsidRPr="003B65FB" w:rsidRDefault="00C5158A" w:rsidP="000D313F">
            <w:pPr>
              <w:tabs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</w:tcPr>
          <w:p w14:paraId="7998F26F" w14:textId="77777777" w:rsidR="00C5158A" w:rsidRPr="003B65FB" w:rsidRDefault="00C5158A" w:rsidP="000D313F">
            <w:pPr>
              <w:tabs>
                <w:tab w:val="decimal" w:pos="917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574</w:t>
            </w:r>
          </w:p>
        </w:tc>
        <w:tc>
          <w:tcPr>
            <w:tcW w:w="109" w:type="dxa"/>
          </w:tcPr>
          <w:p w14:paraId="7B9978AB" w14:textId="77777777" w:rsidR="00C5158A" w:rsidRPr="003B65FB" w:rsidRDefault="00C5158A" w:rsidP="000D313F">
            <w:pPr>
              <w:tabs>
                <w:tab w:val="decimal" w:pos="1098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49B72B23" w14:textId="77777777" w:rsidR="00C5158A" w:rsidRPr="003B65FB" w:rsidRDefault="00C5158A" w:rsidP="000D313F">
            <w:pPr>
              <w:tabs>
                <w:tab w:val="decimal" w:pos="5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" w:type="dxa"/>
          </w:tcPr>
          <w:p w14:paraId="12FEB0AA" w14:textId="77777777" w:rsidR="00C5158A" w:rsidRPr="003B65FB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4FCC2028" w14:textId="10A103B5" w:rsidR="00C5158A" w:rsidRPr="003B65FB" w:rsidRDefault="00200D1D" w:rsidP="000D313F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163,932</w:t>
            </w:r>
          </w:p>
        </w:tc>
      </w:tr>
      <w:tr w:rsidR="00C5158A" w:rsidRPr="003B65FB" w14:paraId="0AA28BD8" w14:textId="77777777" w:rsidTr="001F5541">
        <w:trPr>
          <w:trHeight w:val="144"/>
        </w:trPr>
        <w:tc>
          <w:tcPr>
            <w:tcW w:w="4860" w:type="dxa"/>
          </w:tcPr>
          <w:p w14:paraId="772AEEB7" w14:textId="77777777" w:rsidR="00C5158A" w:rsidRPr="003B65FB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สิทธิภายใต้สัญญาซื้อขายไฟฟ้า</w:t>
            </w:r>
          </w:p>
        </w:tc>
        <w:tc>
          <w:tcPr>
            <w:tcW w:w="1260" w:type="dxa"/>
          </w:tcPr>
          <w:p w14:paraId="4514E5AE" w14:textId="52F5E14F" w:rsidR="00C5158A" w:rsidRPr="003B65FB" w:rsidRDefault="00200D1D" w:rsidP="000D313F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90,420</w:t>
            </w:r>
          </w:p>
        </w:tc>
        <w:tc>
          <w:tcPr>
            <w:tcW w:w="105" w:type="dxa"/>
          </w:tcPr>
          <w:p w14:paraId="4DBC2026" w14:textId="77777777" w:rsidR="00C5158A" w:rsidRPr="003B65FB" w:rsidRDefault="00C5158A" w:rsidP="000D313F">
            <w:pPr>
              <w:tabs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</w:tcPr>
          <w:p w14:paraId="452A26C6" w14:textId="77777777" w:rsidR="00C5158A" w:rsidRPr="003B65FB" w:rsidRDefault="00C5158A" w:rsidP="000D313F">
            <w:pPr>
              <w:tabs>
                <w:tab w:val="decimal" w:pos="480"/>
                <w:tab w:val="decimal" w:pos="917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9" w:type="dxa"/>
          </w:tcPr>
          <w:p w14:paraId="7D1E5304" w14:textId="77777777" w:rsidR="00C5158A" w:rsidRPr="003B65FB" w:rsidRDefault="00C5158A" w:rsidP="000D313F">
            <w:pPr>
              <w:tabs>
                <w:tab w:val="decimal" w:pos="1098"/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0F63BF89" w14:textId="77777777" w:rsidR="00C5158A" w:rsidRPr="003B65FB" w:rsidRDefault="00C5158A" w:rsidP="000D313F">
            <w:pPr>
              <w:tabs>
                <w:tab w:val="decimal" w:pos="5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" w:type="dxa"/>
          </w:tcPr>
          <w:p w14:paraId="00B7A0A6" w14:textId="77777777" w:rsidR="00C5158A" w:rsidRPr="003B65FB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1F9AA46C" w14:textId="72C2A41B" w:rsidR="00C5158A" w:rsidRPr="003B65FB" w:rsidRDefault="00200D1D" w:rsidP="000D313F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90,420</w:t>
            </w:r>
            <w:r w:rsidR="00C5158A"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</w:tr>
      <w:tr w:rsidR="00C5158A" w:rsidRPr="003B65FB" w:rsidDel="00945A11" w14:paraId="792C9252" w14:textId="77777777" w:rsidTr="001F5541">
        <w:trPr>
          <w:trHeight w:val="144"/>
        </w:trPr>
        <w:tc>
          <w:tcPr>
            <w:tcW w:w="4860" w:type="dxa"/>
          </w:tcPr>
          <w:p w14:paraId="18DB9CD3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260" w:type="dxa"/>
          </w:tcPr>
          <w:p w14:paraId="3C1C0117" w14:textId="77777777" w:rsidR="00C5158A" w:rsidRPr="003B65FB" w:rsidDel="00DB23B3" w:rsidRDefault="00C5158A" w:rsidP="000D313F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69,045</w:t>
            </w:r>
          </w:p>
        </w:tc>
        <w:tc>
          <w:tcPr>
            <w:tcW w:w="105" w:type="dxa"/>
          </w:tcPr>
          <w:p w14:paraId="1962948E" w14:textId="77777777" w:rsidR="00C5158A" w:rsidRPr="003B65FB" w:rsidRDefault="00C5158A" w:rsidP="000D313F">
            <w:pPr>
              <w:tabs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</w:tcPr>
          <w:p w14:paraId="75E9C86D" w14:textId="77777777" w:rsidR="00C5158A" w:rsidRPr="003B65FB" w:rsidDel="00DB23B3" w:rsidRDefault="00C5158A" w:rsidP="000D313F">
            <w:pPr>
              <w:tabs>
                <w:tab w:val="decimal" w:pos="480"/>
                <w:tab w:val="decimal" w:pos="917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9" w:type="dxa"/>
          </w:tcPr>
          <w:p w14:paraId="24BAEA52" w14:textId="77777777" w:rsidR="00C5158A" w:rsidRPr="003B65FB" w:rsidRDefault="00C5158A" w:rsidP="000D313F">
            <w:pPr>
              <w:tabs>
                <w:tab w:val="decimal" w:pos="1098"/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31BC14D8" w14:textId="77777777" w:rsidR="00C5158A" w:rsidRPr="003B65FB" w:rsidDel="00DB23B3" w:rsidRDefault="00C5158A" w:rsidP="000D313F">
            <w:pPr>
              <w:tabs>
                <w:tab w:val="decimal" w:pos="5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" w:type="dxa"/>
          </w:tcPr>
          <w:p w14:paraId="17788022" w14:textId="77777777" w:rsidR="00C5158A" w:rsidRPr="003B65FB" w:rsidDel="00DB23B3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04D84DC8" w14:textId="77777777" w:rsidR="00C5158A" w:rsidRPr="003B65FB" w:rsidRDefault="00C5158A" w:rsidP="000D313F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69,045 </w:t>
            </w:r>
          </w:p>
        </w:tc>
      </w:tr>
      <w:tr w:rsidR="00C5158A" w:rsidRPr="003B65FB" w14:paraId="017B6EE1" w14:textId="77777777" w:rsidTr="001F5541">
        <w:trPr>
          <w:trHeight w:val="144"/>
        </w:trPr>
        <w:tc>
          <w:tcPr>
            <w:tcW w:w="4860" w:type="dxa"/>
          </w:tcPr>
          <w:p w14:paraId="3DF65B7C" w14:textId="77777777" w:rsidR="00C5158A" w:rsidRPr="003B65FB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260" w:type="dxa"/>
          </w:tcPr>
          <w:p w14:paraId="2F207C17" w14:textId="77777777" w:rsidR="00C5158A" w:rsidRPr="003B65FB" w:rsidRDefault="00C5158A" w:rsidP="000D313F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82,640</w:t>
            </w:r>
          </w:p>
        </w:tc>
        <w:tc>
          <w:tcPr>
            <w:tcW w:w="105" w:type="dxa"/>
          </w:tcPr>
          <w:p w14:paraId="0C45423E" w14:textId="77777777" w:rsidR="00C5158A" w:rsidRPr="003B65FB" w:rsidRDefault="00C5158A" w:rsidP="000D313F">
            <w:pPr>
              <w:tabs>
                <w:tab w:val="decimal" w:pos="966"/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</w:tcPr>
          <w:p w14:paraId="580B0DBA" w14:textId="77777777" w:rsidR="00C5158A" w:rsidRPr="003B65FB" w:rsidRDefault="00C5158A" w:rsidP="000D313F">
            <w:pPr>
              <w:tabs>
                <w:tab w:val="decimal" w:pos="480"/>
                <w:tab w:val="decimal" w:pos="917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9" w:type="dxa"/>
          </w:tcPr>
          <w:p w14:paraId="3B1A842B" w14:textId="77777777" w:rsidR="00C5158A" w:rsidRPr="003B65FB" w:rsidRDefault="00C5158A" w:rsidP="000D313F">
            <w:pPr>
              <w:tabs>
                <w:tab w:val="decimal" w:pos="1098"/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034D392C" w14:textId="77777777" w:rsidR="00C5158A" w:rsidRPr="003B65FB" w:rsidRDefault="00C5158A" w:rsidP="000D313F">
            <w:pPr>
              <w:tabs>
                <w:tab w:val="decimal" w:pos="5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" w:type="dxa"/>
          </w:tcPr>
          <w:p w14:paraId="4496EE67" w14:textId="77777777" w:rsidR="00C5158A" w:rsidRPr="003B65FB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6D44BFB5" w14:textId="77777777" w:rsidR="00C5158A" w:rsidRPr="003B65FB" w:rsidRDefault="00C5158A" w:rsidP="000D313F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82,640 </w:t>
            </w:r>
          </w:p>
        </w:tc>
      </w:tr>
      <w:tr w:rsidR="00C5158A" w:rsidRPr="003B65FB" w14:paraId="3E807CAF" w14:textId="77777777" w:rsidTr="001F5541">
        <w:trPr>
          <w:trHeight w:val="144"/>
        </w:trPr>
        <w:tc>
          <w:tcPr>
            <w:tcW w:w="4860" w:type="dxa"/>
          </w:tcPr>
          <w:p w14:paraId="77596568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สัญญาที่ทำกับลูกค้า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944569" w14:textId="77777777" w:rsidR="00C5158A" w:rsidRPr="003B65FB" w:rsidRDefault="00C5158A" w:rsidP="000D313F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52,009</w:t>
            </w:r>
          </w:p>
        </w:tc>
        <w:tc>
          <w:tcPr>
            <w:tcW w:w="105" w:type="dxa"/>
          </w:tcPr>
          <w:p w14:paraId="4237B179" w14:textId="77777777" w:rsidR="00C5158A" w:rsidRPr="003B65FB" w:rsidRDefault="00C5158A" w:rsidP="000D313F">
            <w:pPr>
              <w:tabs>
                <w:tab w:val="decimal" w:pos="966"/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6DA0511C" w14:textId="77777777" w:rsidR="00C5158A" w:rsidRPr="003B65FB" w:rsidRDefault="00C5158A" w:rsidP="000D313F">
            <w:pPr>
              <w:tabs>
                <w:tab w:val="decimal" w:pos="480"/>
                <w:tab w:val="decimal" w:pos="917"/>
              </w:tabs>
              <w:ind w:right="97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9" w:type="dxa"/>
          </w:tcPr>
          <w:p w14:paraId="3A549D6D" w14:textId="77777777" w:rsidR="00C5158A" w:rsidRPr="003B65FB" w:rsidRDefault="00C5158A" w:rsidP="000D313F">
            <w:pPr>
              <w:tabs>
                <w:tab w:val="decimal" w:pos="1098"/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B283AFC" w14:textId="77777777" w:rsidR="00C5158A" w:rsidRPr="003B65FB" w:rsidRDefault="00C5158A" w:rsidP="000D313F">
            <w:pPr>
              <w:tabs>
                <w:tab w:val="decimal" w:pos="51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" w:type="dxa"/>
          </w:tcPr>
          <w:p w14:paraId="316BADF7" w14:textId="77777777" w:rsidR="00C5158A" w:rsidRPr="003B65FB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0AFD9D19" w14:textId="77777777" w:rsidR="00C5158A" w:rsidRPr="003B65FB" w:rsidRDefault="00C5158A" w:rsidP="000D313F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52,009 </w:t>
            </w:r>
          </w:p>
        </w:tc>
      </w:tr>
      <w:tr w:rsidR="00C5158A" w:rsidRPr="003B65FB" w14:paraId="677D8CA1" w14:textId="77777777" w:rsidTr="001F5541">
        <w:trPr>
          <w:trHeight w:val="144"/>
        </w:trPr>
        <w:tc>
          <w:tcPr>
            <w:tcW w:w="4860" w:type="dxa"/>
          </w:tcPr>
          <w:p w14:paraId="623C0CAE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BF5783" w14:textId="10F16F1F" w:rsidR="00C5158A" w:rsidRPr="003E205F" w:rsidRDefault="00200D1D" w:rsidP="000D313F">
            <w:pPr>
              <w:tabs>
                <w:tab w:val="decimal" w:pos="1010"/>
              </w:tabs>
              <w:ind w:right="4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457,472</w:t>
            </w:r>
          </w:p>
        </w:tc>
        <w:tc>
          <w:tcPr>
            <w:tcW w:w="105" w:type="dxa"/>
          </w:tcPr>
          <w:p w14:paraId="2B8D1070" w14:textId="77777777" w:rsidR="00C5158A" w:rsidRPr="003E205F" w:rsidRDefault="00C5158A" w:rsidP="000D313F">
            <w:pPr>
              <w:tabs>
                <w:tab w:val="decimal" w:pos="1170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5DBC55FA" w14:textId="77777777" w:rsidR="00C5158A" w:rsidRPr="003E205F" w:rsidRDefault="00C5158A" w:rsidP="000D313F">
            <w:pPr>
              <w:tabs>
                <w:tab w:val="decimal" w:pos="91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</w:rPr>
              <w:t>574</w:t>
            </w:r>
          </w:p>
        </w:tc>
        <w:tc>
          <w:tcPr>
            <w:tcW w:w="109" w:type="dxa"/>
          </w:tcPr>
          <w:p w14:paraId="1D3B47FE" w14:textId="77777777" w:rsidR="00C5158A" w:rsidRPr="003E205F" w:rsidRDefault="00C5158A" w:rsidP="000D313F">
            <w:pPr>
              <w:tabs>
                <w:tab w:val="decimal" w:pos="1098"/>
              </w:tabs>
              <w:ind w:left="-72"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06458B88" w14:textId="77777777" w:rsidR="00C5158A" w:rsidRPr="003E205F" w:rsidRDefault="00C5158A" w:rsidP="000D313F">
            <w:pPr>
              <w:tabs>
                <w:tab w:val="decimal" w:pos="51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E205F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121" w:type="dxa"/>
          </w:tcPr>
          <w:p w14:paraId="350692FC" w14:textId="77777777" w:rsidR="00C5158A" w:rsidRPr="003E205F" w:rsidRDefault="00C5158A" w:rsidP="000D313F">
            <w:pPr>
              <w:tabs>
                <w:tab w:val="decimal" w:pos="1098"/>
              </w:tabs>
              <w:ind w:right="9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58419853" w14:textId="3DDE4836" w:rsidR="00C5158A" w:rsidRPr="003E205F" w:rsidRDefault="00200D1D" w:rsidP="000D313F">
            <w:pPr>
              <w:tabs>
                <w:tab w:val="decimal" w:pos="1080"/>
              </w:tabs>
              <w:ind w:right="-30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458,046</w:t>
            </w:r>
            <w:r w:rsidR="00C5158A" w:rsidRPr="003E205F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</w:p>
        </w:tc>
      </w:tr>
      <w:tr w:rsidR="00C5158A" w:rsidRPr="003B65FB" w14:paraId="41F0C8F3" w14:textId="77777777" w:rsidTr="001F5541">
        <w:trPr>
          <w:trHeight w:val="144"/>
        </w:trPr>
        <w:tc>
          <w:tcPr>
            <w:tcW w:w="4860" w:type="dxa"/>
          </w:tcPr>
          <w:p w14:paraId="5688EC94" w14:textId="77777777" w:rsidR="00C5158A" w:rsidRPr="003B65FB" w:rsidRDefault="00C5158A" w:rsidP="000D313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br w:type="page"/>
            </w:r>
          </w:p>
        </w:tc>
        <w:tc>
          <w:tcPr>
            <w:tcW w:w="1260" w:type="dxa"/>
          </w:tcPr>
          <w:p w14:paraId="5DE8DFC7" w14:textId="77777777" w:rsidR="00C5158A" w:rsidRPr="003B65FB" w:rsidRDefault="00C5158A" w:rsidP="000D313F">
            <w:pPr>
              <w:tabs>
                <w:tab w:val="decimal" w:pos="1093"/>
                <w:tab w:val="decimal" w:pos="1498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</w:tcPr>
          <w:p w14:paraId="49DDB25B" w14:textId="77777777" w:rsidR="00C5158A" w:rsidRPr="003B65FB" w:rsidRDefault="00C5158A" w:rsidP="000D313F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</w:tcPr>
          <w:p w14:paraId="59101776" w14:textId="77777777" w:rsidR="00C5158A" w:rsidRPr="003B65FB" w:rsidRDefault="00C5158A" w:rsidP="000D31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5960F1DE" w14:textId="77777777" w:rsidR="00C5158A" w:rsidRPr="003B65FB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772BAFFB" w14:textId="77777777" w:rsidR="00C5158A" w:rsidRPr="003B65FB" w:rsidRDefault="00C5158A" w:rsidP="000D31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dxa"/>
          </w:tcPr>
          <w:p w14:paraId="620B2452" w14:textId="77777777" w:rsidR="00C5158A" w:rsidRPr="003B65FB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607D4C9B" w14:textId="77777777" w:rsidR="00C5158A" w:rsidRPr="003B65FB" w:rsidRDefault="00C5158A" w:rsidP="000D313F">
            <w:pPr>
              <w:tabs>
                <w:tab w:val="decimal" w:pos="1093"/>
                <w:tab w:val="decimal" w:pos="1498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4A8E4897" w14:textId="77777777" w:rsidTr="001F5541">
        <w:trPr>
          <w:trHeight w:val="144"/>
        </w:trPr>
        <w:tc>
          <w:tcPr>
            <w:tcW w:w="4860" w:type="dxa"/>
          </w:tcPr>
          <w:p w14:paraId="4D59E8AB" w14:textId="77777777" w:rsidR="00C5158A" w:rsidRPr="008345D6" w:rsidRDefault="00C5158A" w:rsidP="000D313F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ค่าตัดจำหน่ายสะสม:</w:t>
            </w:r>
          </w:p>
        </w:tc>
        <w:tc>
          <w:tcPr>
            <w:tcW w:w="1260" w:type="dxa"/>
          </w:tcPr>
          <w:p w14:paraId="0D3FD286" w14:textId="77777777" w:rsidR="00C5158A" w:rsidRPr="003B65FB" w:rsidRDefault="00C5158A" w:rsidP="000D313F">
            <w:pPr>
              <w:tabs>
                <w:tab w:val="decimal" w:pos="1093"/>
                <w:tab w:val="decimal" w:pos="1498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</w:tcPr>
          <w:p w14:paraId="647C0F75" w14:textId="77777777" w:rsidR="00C5158A" w:rsidRPr="003B65FB" w:rsidRDefault="00C5158A" w:rsidP="000D313F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</w:tcPr>
          <w:p w14:paraId="0669DEDD" w14:textId="77777777" w:rsidR="00C5158A" w:rsidRPr="003B65FB" w:rsidRDefault="00C5158A" w:rsidP="000D31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26977238" w14:textId="77777777" w:rsidR="00C5158A" w:rsidRPr="003B65FB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1B058F16" w14:textId="77777777" w:rsidR="00C5158A" w:rsidRPr="003B65FB" w:rsidRDefault="00C5158A" w:rsidP="000D31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dxa"/>
          </w:tcPr>
          <w:p w14:paraId="3F4EF012" w14:textId="77777777" w:rsidR="00C5158A" w:rsidRPr="003B65FB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525CBB67" w14:textId="77777777" w:rsidR="00C5158A" w:rsidRPr="003B65FB" w:rsidRDefault="00C5158A" w:rsidP="000D313F">
            <w:pPr>
              <w:tabs>
                <w:tab w:val="decimal" w:pos="1093"/>
                <w:tab w:val="decimal" w:pos="1498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4CBF8695" w14:textId="77777777" w:rsidTr="001F5541">
        <w:trPr>
          <w:trHeight w:val="144"/>
        </w:trPr>
        <w:tc>
          <w:tcPr>
            <w:tcW w:w="4860" w:type="dxa"/>
          </w:tcPr>
          <w:p w14:paraId="4F83B174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260" w:type="dxa"/>
          </w:tcPr>
          <w:p w14:paraId="0A3B9EDD" w14:textId="12E4B9A1" w:rsidR="00C5158A" w:rsidRPr="003B65FB" w:rsidRDefault="00C5158A" w:rsidP="000D313F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="00200D1D">
              <w:rPr>
                <w:rFonts w:ascii="Angsana New" w:hAnsi="Angsana New"/>
                <w:sz w:val="28"/>
              </w:rPr>
              <w:t>57,235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5" w:type="dxa"/>
          </w:tcPr>
          <w:p w14:paraId="2C4A3118" w14:textId="77777777" w:rsidR="00C5158A" w:rsidRPr="003B65FB" w:rsidRDefault="00C5158A" w:rsidP="000D313F">
            <w:pPr>
              <w:tabs>
                <w:tab w:val="decimal" w:pos="966"/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</w:tcPr>
          <w:p w14:paraId="354A3106" w14:textId="77777777" w:rsidR="00C5158A" w:rsidRPr="003B65FB" w:rsidRDefault="00C5158A" w:rsidP="000D313F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(1,1</w:t>
            </w:r>
            <w:r>
              <w:rPr>
                <w:rFonts w:ascii="Angsana New" w:hAnsi="Angsana New"/>
                <w:sz w:val="28"/>
              </w:rPr>
              <w:t>13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9" w:type="dxa"/>
          </w:tcPr>
          <w:p w14:paraId="7A477BB5" w14:textId="77777777" w:rsidR="00C5158A" w:rsidRPr="003B65FB" w:rsidRDefault="00C5158A" w:rsidP="000D313F">
            <w:pPr>
              <w:tabs>
                <w:tab w:val="decimal" w:pos="1098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2361C85D" w14:textId="77777777" w:rsidR="00C5158A" w:rsidRPr="003B65FB" w:rsidRDefault="00C5158A" w:rsidP="000D313F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" w:type="dxa"/>
          </w:tcPr>
          <w:p w14:paraId="79506A21" w14:textId="77777777" w:rsidR="00C5158A" w:rsidRPr="003B65FB" w:rsidRDefault="00C5158A" w:rsidP="000D313F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1D0465BB" w14:textId="501DDC81" w:rsidR="00C5158A" w:rsidRPr="003B65FB" w:rsidRDefault="00C5158A" w:rsidP="000D313F">
            <w:pPr>
              <w:tabs>
                <w:tab w:val="decimal" w:pos="976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="00200D1D">
              <w:rPr>
                <w:rFonts w:ascii="Angsana New" w:hAnsi="Angsana New"/>
                <w:sz w:val="28"/>
              </w:rPr>
              <w:t>58,348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3BDAF4C6" w14:textId="77777777" w:rsidTr="001F5541">
        <w:trPr>
          <w:trHeight w:val="144"/>
        </w:trPr>
        <w:tc>
          <w:tcPr>
            <w:tcW w:w="4860" w:type="dxa"/>
          </w:tcPr>
          <w:p w14:paraId="6A9ADF30" w14:textId="77777777" w:rsidR="00C5158A" w:rsidRPr="003B65FB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สิทธิภายใต้สัญญาซื้อขายไฟฟ้า</w:t>
            </w:r>
          </w:p>
        </w:tc>
        <w:tc>
          <w:tcPr>
            <w:tcW w:w="1260" w:type="dxa"/>
          </w:tcPr>
          <w:p w14:paraId="52712534" w14:textId="679578AE" w:rsidR="00C5158A" w:rsidRPr="003B65FB" w:rsidRDefault="00C5158A" w:rsidP="000D313F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</w:t>
            </w:r>
            <w:r w:rsidR="00200D1D">
              <w:rPr>
                <w:rFonts w:ascii="Angsana New" w:hAnsi="Angsana New"/>
                <w:sz w:val="28"/>
              </w:rPr>
              <w:t>0,699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5" w:type="dxa"/>
          </w:tcPr>
          <w:p w14:paraId="59AD23E4" w14:textId="77777777" w:rsidR="00C5158A" w:rsidRPr="003B65FB" w:rsidRDefault="00C5158A" w:rsidP="000D313F">
            <w:pPr>
              <w:tabs>
                <w:tab w:val="decimal" w:pos="966"/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</w:tcPr>
          <w:p w14:paraId="6246C029" w14:textId="77777777" w:rsidR="00C5158A" w:rsidRPr="003B65FB" w:rsidRDefault="00C5158A" w:rsidP="000D313F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(3,929)</w:t>
            </w:r>
          </w:p>
        </w:tc>
        <w:tc>
          <w:tcPr>
            <w:tcW w:w="109" w:type="dxa"/>
          </w:tcPr>
          <w:p w14:paraId="4F46D908" w14:textId="77777777" w:rsidR="00C5158A" w:rsidRPr="003B65FB" w:rsidRDefault="00C5158A" w:rsidP="000D313F">
            <w:pPr>
              <w:tabs>
                <w:tab w:val="decimal" w:pos="1098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6C00F693" w14:textId="77777777" w:rsidR="00C5158A" w:rsidRPr="003B65FB" w:rsidRDefault="00C5158A" w:rsidP="000D313F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" w:type="dxa"/>
          </w:tcPr>
          <w:p w14:paraId="7C004A1A" w14:textId="77777777" w:rsidR="00C5158A" w:rsidRPr="003B65FB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3227CC72" w14:textId="707F46BD" w:rsidR="00C5158A" w:rsidRPr="003B65FB" w:rsidRDefault="00C5158A" w:rsidP="000D313F">
            <w:pPr>
              <w:tabs>
                <w:tab w:val="decimal" w:pos="976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="00200D1D">
              <w:rPr>
                <w:rFonts w:ascii="Angsana New" w:hAnsi="Angsana New"/>
                <w:sz w:val="28"/>
              </w:rPr>
              <w:t>14,628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:rsidDel="00945A11" w14:paraId="4B97D73D" w14:textId="77777777" w:rsidTr="001F5541">
        <w:trPr>
          <w:trHeight w:val="144"/>
        </w:trPr>
        <w:tc>
          <w:tcPr>
            <w:tcW w:w="4860" w:type="dxa"/>
          </w:tcPr>
          <w:p w14:paraId="59ED3515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260" w:type="dxa"/>
          </w:tcPr>
          <w:p w14:paraId="7C1A48B5" w14:textId="77777777" w:rsidR="00C5158A" w:rsidRPr="003B65FB" w:rsidDel="001F4D94" w:rsidRDefault="00C5158A" w:rsidP="000D313F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(8,097)</w:t>
            </w:r>
          </w:p>
        </w:tc>
        <w:tc>
          <w:tcPr>
            <w:tcW w:w="105" w:type="dxa"/>
          </w:tcPr>
          <w:p w14:paraId="17643F0B" w14:textId="77777777" w:rsidR="00C5158A" w:rsidRPr="003B65FB" w:rsidRDefault="00C5158A" w:rsidP="000D313F">
            <w:pPr>
              <w:tabs>
                <w:tab w:val="decimal" w:pos="966"/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</w:tcPr>
          <w:p w14:paraId="7BD34310" w14:textId="77777777" w:rsidR="00C5158A" w:rsidRPr="003B65FB" w:rsidRDefault="00C5158A" w:rsidP="000D313F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(4,424)</w:t>
            </w:r>
          </w:p>
        </w:tc>
        <w:tc>
          <w:tcPr>
            <w:tcW w:w="109" w:type="dxa"/>
          </w:tcPr>
          <w:p w14:paraId="72C0B43F" w14:textId="77777777" w:rsidR="00C5158A" w:rsidRPr="003B65FB" w:rsidRDefault="00C5158A" w:rsidP="000D313F">
            <w:pPr>
              <w:tabs>
                <w:tab w:val="decimal" w:pos="1098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65CFC367" w14:textId="77777777" w:rsidR="00C5158A" w:rsidRPr="003B65FB" w:rsidDel="00DB23B3" w:rsidRDefault="00C5158A" w:rsidP="000D313F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" w:type="dxa"/>
          </w:tcPr>
          <w:p w14:paraId="6E88439F" w14:textId="77777777" w:rsidR="00C5158A" w:rsidRPr="003B65FB" w:rsidDel="001F4D94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7C97189A" w14:textId="77777777" w:rsidR="00C5158A" w:rsidRPr="003B65FB" w:rsidRDefault="00C5158A" w:rsidP="000D313F">
            <w:pPr>
              <w:tabs>
                <w:tab w:val="decimal" w:pos="976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(12,521)</w:t>
            </w:r>
          </w:p>
        </w:tc>
      </w:tr>
      <w:tr w:rsidR="00C5158A" w:rsidRPr="003B65FB" w14:paraId="6404AF63" w14:textId="77777777" w:rsidTr="001F5541">
        <w:trPr>
          <w:trHeight w:val="144"/>
        </w:trPr>
        <w:tc>
          <w:tcPr>
            <w:tcW w:w="4860" w:type="dxa"/>
          </w:tcPr>
          <w:p w14:paraId="1B290C6A" w14:textId="77777777" w:rsidR="00C5158A" w:rsidRPr="003B65FB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260" w:type="dxa"/>
          </w:tcPr>
          <w:p w14:paraId="10CDFC67" w14:textId="77777777" w:rsidR="00C5158A" w:rsidRPr="003B65FB" w:rsidRDefault="00C5158A" w:rsidP="000D313F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(6,821)</w:t>
            </w:r>
          </w:p>
        </w:tc>
        <w:tc>
          <w:tcPr>
            <w:tcW w:w="105" w:type="dxa"/>
          </w:tcPr>
          <w:p w14:paraId="4958B03E" w14:textId="77777777" w:rsidR="00C5158A" w:rsidRPr="003B65FB" w:rsidRDefault="00C5158A" w:rsidP="000D313F">
            <w:pPr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</w:tcPr>
          <w:p w14:paraId="6A6E1688" w14:textId="77777777" w:rsidR="00C5158A" w:rsidRPr="003B65FB" w:rsidRDefault="00C5158A" w:rsidP="000D313F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(3,727)</w:t>
            </w:r>
          </w:p>
        </w:tc>
        <w:tc>
          <w:tcPr>
            <w:tcW w:w="109" w:type="dxa"/>
          </w:tcPr>
          <w:p w14:paraId="1C6361B6" w14:textId="77777777" w:rsidR="00C5158A" w:rsidRPr="003B65FB" w:rsidRDefault="00C5158A" w:rsidP="000D313F">
            <w:pPr>
              <w:tabs>
                <w:tab w:val="decimal" w:pos="1098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2BA831B9" w14:textId="77777777" w:rsidR="00C5158A" w:rsidRPr="003B65FB" w:rsidRDefault="00C5158A" w:rsidP="000D313F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" w:type="dxa"/>
          </w:tcPr>
          <w:p w14:paraId="6E885F4B" w14:textId="77777777" w:rsidR="00C5158A" w:rsidRPr="003B65FB" w:rsidRDefault="00C5158A" w:rsidP="000D313F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00BCBF54" w14:textId="77777777" w:rsidR="00C5158A" w:rsidRPr="003B65FB" w:rsidRDefault="00C5158A" w:rsidP="000D313F">
            <w:pPr>
              <w:tabs>
                <w:tab w:val="decimal" w:pos="976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(10,548)</w:t>
            </w:r>
          </w:p>
        </w:tc>
      </w:tr>
      <w:tr w:rsidR="00C5158A" w:rsidRPr="003B65FB" w14:paraId="3AEC58EE" w14:textId="77777777" w:rsidTr="001F5541">
        <w:trPr>
          <w:trHeight w:val="144"/>
        </w:trPr>
        <w:tc>
          <w:tcPr>
            <w:tcW w:w="4860" w:type="dxa"/>
          </w:tcPr>
          <w:p w14:paraId="22C959CF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ข้อมูลลูกค้า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872E45" w14:textId="77777777" w:rsidR="00C5158A" w:rsidRPr="003B65FB" w:rsidRDefault="00C5158A" w:rsidP="00EA776B">
            <w:pPr>
              <w:tabs>
                <w:tab w:val="decimal" w:pos="988"/>
              </w:tabs>
              <w:ind w:right="4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5" w:type="dxa"/>
          </w:tcPr>
          <w:p w14:paraId="5A06DF43" w14:textId="77777777" w:rsidR="00C5158A" w:rsidRPr="003B65FB" w:rsidRDefault="00C5158A" w:rsidP="000D313F">
            <w:pPr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54AFF125" w14:textId="77777777" w:rsidR="00C5158A" w:rsidRPr="003B65FB" w:rsidRDefault="00C5158A" w:rsidP="000D313F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(8,692) </w:t>
            </w:r>
          </w:p>
        </w:tc>
        <w:tc>
          <w:tcPr>
            <w:tcW w:w="109" w:type="dxa"/>
          </w:tcPr>
          <w:p w14:paraId="7CC2F02E" w14:textId="77777777" w:rsidR="00C5158A" w:rsidRPr="003B65FB" w:rsidRDefault="00C5158A" w:rsidP="000D313F">
            <w:pPr>
              <w:tabs>
                <w:tab w:val="decimal" w:pos="1098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D850973" w14:textId="77777777" w:rsidR="00C5158A" w:rsidRPr="003B65FB" w:rsidRDefault="00C5158A" w:rsidP="000D313F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" w:type="dxa"/>
          </w:tcPr>
          <w:p w14:paraId="53C85A9E" w14:textId="77777777" w:rsidR="00C5158A" w:rsidRPr="003B65FB" w:rsidRDefault="00C5158A" w:rsidP="000D313F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8493112" w14:textId="77777777" w:rsidR="00C5158A" w:rsidRPr="003B65FB" w:rsidRDefault="00C5158A" w:rsidP="000D313F">
            <w:pPr>
              <w:tabs>
                <w:tab w:val="decimal" w:pos="976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(8,692)</w:t>
            </w:r>
          </w:p>
        </w:tc>
      </w:tr>
      <w:tr w:rsidR="00C5158A" w:rsidRPr="003B65FB" w14:paraId="6A5BC62F" w14:textId="77777777" w:rsidTr="001F5541">
        <w:trPr>
          <w:trHeight w:val="144"/>
        </w:trPr>
        <w:tc>
          <w:tcPr>
            <w:tcW w:w="4860" w:type="dxa"/>
          </w:tcPr>
          <w:p w14:paraId="181C70B0" w14:textId="77777777" w:rsidR="00C5158A" w:rsidRPr="003B65FB" w:rsidRDefault="00C5158A" w:rsidP="000D313F">
            <w:pPr>
              <w:ind w:left="266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1BDBB1" w14:textId="77777777" w:rsidR="00C5158A" w:rsidRPr="003B65FB" w:rsidRDefault="00C5158A" w:rsidP="000D313F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(92,725)</w:t>
            </w:r>
          </w:p>
        </w:tc>
        <w:tc>
          <w:tcPr>
            <w:tcW w:w="105" w:type="dxa"/>
          </w:tcPr>
          <w:p w14:paraId="45C7E147" w14:textId="77777777" w:rsidR="00C5158A" w:rsidRPr="003B65FB" w:rsidRDefault="00C5158A" w:rsidP="000D313F">
            <w:pPr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201A41AD" w14:textId="28DD8CDE" w:rsidR="00C5158A" w:rsidRPr="003B65FB" w:rsidRDefault="00C5158A" w:rsidP="000D313F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(21,8</w:t>
            </w:r>
            <w:r w:rsidR="00200D1D">
              <w:rPr>
                <w:rFonts w:ascii="Angsana New" w:hAnsi="Angsana New"/>
                <w:sz w:val="28"/>
              </w:rPr>
              <w:t>85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9" w:type="dxa"/>
          </w:tcPr>
          <w:p w14:paraId="2A565E5E" w14:textId="77777777" w:rsidR="00C5158A" w:rsidRPr="003B65FB" w:rsidRDefault="00C5158A" w:rsidP="000D313F">
            <w:pPr>
              <w:tabs>
                <w:tab w:val="decimal" w:pos="1098"/>
              </w:tabs>
              <w:ind w:left="-288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E6F11CA" w14:textId="77777777" w:rsidR="00C5158A" w:rsidRPr="003B65FB" w:rsidRDefault="00C5158A" w:rsidP="000D313F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" w:type="dxa"/>
          </w:tcPr>
          <w:p w14:paraId="160A63D4" w14:textId="77777777" w:rsidR="00C5158A" w:rsidRPr="003B65FB" w:rsidRDefault="00C5158A" w:rsidP="000D313F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27A46FA5" w14:textId="77777777" w:rsidR="00C5158A" w:rsidRPr="003B65FB" w:rsidRDefault="00C5158A" w:rsidP="000D313F">
            <w:pPr>
              <w:tabs>
                <w:tab w:val="decimal" w:pos="976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114,610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24AD2550" w14:textId="77777777" w:rsidTr="001F5541">
        <w:trPr>
          <w:trHeight w:val="144"/>
        </w:trPr>
        <w:tc>
          <w:tcPr>
            <w:tcW w:w="4860" w:type="dxa"/>
          </w:tcPr>
          <w:p w14:paraId="5DCEF095" w14:textId="77777777" w:rsidR="00C5158A" w:rsidRPr="008345D6" w:rsidRDefault="00C5158A" w:rsidP="000D313F">
            <w:pPr>
              <w:ind w:left="532" w:hanging="260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สินทรัพย์ไม่มีตัวตน </w:t>
            </w:r>
            <w:r w:rsidRPr="003B65FB">
              <w:rPr>
                <w:rFonts w:ascii="Angsana New" w:hAnsi="Angsana New" w:hint="cs"/>
                <w:sz w:val="28"/>
              </w:rPr>
              <w:t xml:space="preserve">- </w:t>
            </w:r>
            <w:r w:rsidRPr="008345D6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F07977" w14:textId="77777777" w:rsidR="00C5158A" w:rsidRPr="003B65FB" w:rsidRDefault="00C5158A" w:rsidP="000D313F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374,620</w:t>
            </w:r>
          </w:p>
        </w:tc>
        <w:tc>
          <w:tcPr>
            <w:tcW w:w="105" w:type="dxa"/>
          </w:tcPr>
          <w:p w14:paraId="3270B54E" w14:textId="77777777" w:rsidR="00C5158A" w:rsidRPr="003B65FB" w:rsidRDefault="00C5158A" w:rsidP="000D313F">
            <w:pPr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28E83A78" w14:textId="77777777" w:rsidR="00C5158A" w:rsidRPr="003B65FB" w:rsidRDefault="00C5158A" w:rsidP="000D313F">
            <w:pPr>
              <w:tabs>
                <w:tab w:val="decimal" w:pos="1089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7017CBDB" w14:textId="77777777" w:rsidR="00C5158A" w:rsidRPr="003B65FB" w:rsidRDefault="00C5158A" w:rsidP="000D313F">
            <w:pPr>
              <w:tabs>
                <w:tab w:val="decimal" w:pos="1098"/>
              </w:tabs>
              <w:ind w:left="-288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5BF48E96" w14:textId="77777777" w:rsidR="00C5158A" w:rsidRPr="003B65FB" w:rsidRDefault="00C5158A" w:rsidP="000D313F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dxa"/>
          </w:tcPr>
          <w:p w14:paraId="500EFE69" w14:textId="77777777" w:rsidR="00C5158A" w:rsidRPr="003B65FB" w:rsidRDefault="00C5158A" w:rsidP="000D313F">
            <w:pPr>
              <w:ind w:right="9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A42EDE4" w14:textId="77777777" w:rsidR="00C5158A" w:rsidRPr="003B65FB" w:rsidRDefault="00C5158A" w:rsidP="000D313F">
            <w:pPr>
              <w:tabs>
                <w:tab w:val="decimal" w:pos="976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353,3</w:t>
            </w:r>
            <w:r>
              <w:rPr>
                <w:rFonts w:ascii="Angsana New" w:hAnsi="Angsana New"/>
                <w:sz w:val="28"/>
              </w:rPr>
              <w:t>09</w:t>
            </w:r>
          </w:p>
        </w:tc>
      </w:tr>
      <w:tr w:rsidR="00C5158A" w:rsidRPr="003B65FB" w14:paraId="436FD1AA" w14:textId="77777777" w:rsidTr="001F5541">
        <w:trPr>
          <w:trHeight w:val="144"/>
        </w:trPr>
        <w:tc>
          <w:tcPr>
            <w:tcW w:w="4860" w:type="dxa"/>
          </w:tcPr>
          <w:p w14:paraId="217D2D9B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4B47FB" w14:textId="77777777" w:rsidR="00C5158A" w:rsidRPr="003B65FB" w:rsidRDefault="00C5158A" w:rsidP="000D313F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(101,747)</w:t>
            </w:r>
          </w:p>
        </w:tc>
        <w:tc>
          <w:tcPr>
            <w:tcW w:w="105" w:type="dxa"/>
          </w:tcPr>
          <w:p w14:paraId="15155CA0" w14:textId="77777777" w:rsidR="00C5158A" w:rsidRPr="003B65FB" w:rsidRDefault="00C5158A" w:rsidP="000D313F">
            <w:pPr>
              <w:ind w:left="532" w:hanging="35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6F8F23F0" w14:textId="77777777" w:rsidR="00C5158A" w:rsidRPr="003B65FB" w:rsidRDefault="00C5158A" w:rsidP="000D313F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9" w:type="dxa"/>
          </w:tcPr>
          <w:p w14:paraId="6162A8C5" w14:textId="77777777" w:rsidR="00C5158A" w:rsidRPr="003B65FB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0F16DB4" w14:textId="77777777" w:rsidR="00C5158A" w:rsidRPr="003B65FB" w:rsidRDefault="00C5158A" w:rsidP="000D313F">
            <w:pPr>
              <w:tabs>
                <w:tab w:val="decimal" w:pos="462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" w:type="dxa"/>
          </w:tcPr>
          <w:p w14:paraId="690A4796" w14:textId="77777777" w:rsidR="00C5158A" w:rsidRPr="003B65FB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A694458" w14:textId="77777777" w:rsidR="00C5158A" w:rsidRPr="003B65FB" w:rsidRDefault="00C5158A" w:rsidP="000D313F">
            <w:pPr>
              <w:tabs>
                <w:tab w:val="decimal" w:pos="976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(101,747)</w:t>
            </w:r>
          </w:p>
        </w:tc>
      </w:tr>
      <w:tr w:rsidR="00C5158A" w:rsidRPr="003B65FB" w14:paraId="27CCD140" w14:textId="77777777" w:rsidTr="001F5541">
        <w:trPr>
          <w:trHeight w:val="144"/>
        </w:trPr>
        <w:tc>
          <w:tcPr>
            <w:tcW w:w="4860" w:type="dxa"/>
          </w:tcPr>
          <w:p w14:paraId="33CB3D9A" w14:textId="77777777" w:rsidR="00C5158A" w:rsidRPr="003B65FB" w:rsidRDefault="00C5158A" w:rsidP="000D313F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รวมสินทรัพย์ไม่มีตัวตน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07046E" w14:textId="77777777" w:rsidR="00C5158A" w:rsidRPr="003E205F" w:rsidRDefault="00C5158A" w:rsidP="000D313F">
            <w:pPr>
              <w:tabs>
                <w:tab w:val="decimal" w:pos="1010"/>
              </w:tabs>
              <w:ind w:right="40"/>
              <w:rPr>
                <w:rFonts w:ascii="Angsana New" w:hAnsi="Angsana New"/>
                <w:b/>
                <w:bCs/>
                <w:sz w:val="28"/>
              </w:rPr>
            </w:pPr>
            <w:r w:rsidRPr="003E205F">
              <w:rPr>
                <w:rFonts w:ascii="Angsana New" w:hAnsi="Angsana New" w:hint="cs"/>
                <w:b/>
                <w:bCs/>
                <w:sz w:val="28"/>
              </w:rPr>
              <w:t>272,873</w:t>
            </w:r>
          </w:p>
        </w:tc>
        <w:tc>
          <w:tcPr>
            <w:tcW w:w="105" w:type="dxa"/>
          </w:tcPr>
          <w:p w14:paraId="0341AE61" w14:textId="77777777" w:rsidR="00C5158A" w:rsidRPr="003E205F" w:rsidRDefault="00C5158A" w:rsidP="000D313F">
            <w:pPr>
              <w:jc w:val="thaiDistribute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09CB7E7B" w14:textId="77777777" w:rsidR="00C5158A" w:rsidRPr="003E205F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" w:type="dxa"/>
          </w:tcPr>
          <w:p w14:paraId="5EBFF3D9" w14:textId="77777777" w:rsidR="00C5158A" w:rsidRPr="003E205F" w:rsidRDefault="00C5158A" w:rsidP="000D313F">
            <w:pPr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4FAC164" w14:textId="77777777" w:rsidR="00C5158A" w:rsidRPr="003E205F" w:rsidRDefault="00C5158A" w:rsidP="000D313F">
            <w:pPr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dxa"/>
          </w:tcPr>
          <w:p w14:paraId="22D9BD4C" w14:textId="77777777" w:rsidR="00C5158A" w:rsidRPr="003E205F" w:rsidRDefault="00C5158A" w:rsidP="000D313F">
            <w:pPr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163FC748" w14:textId="77777777" w:rsidR="00C5158A" w:rsidRPr="003E205F" w:rsidRDefault="00C5158A" w:rsidP="000D313F">
            <w:pPr>
              <w:tabs>
                <w:tab w:val="decimal" w:pos="976"/>
              </w:tabs>
              <w:ind w:right="-30"/>
              <w:rPr>
                <w:rFonts w:ascii="Angsana New" w:hAnsi="Angsana New"/>
                <w:b/>
                <w:bCs/>
                <w:sz w:val="28"/>
              </w:rPr>
            </w:pPr>
            <w:r w:rsidRPr="003E205F">
              <w:rPr>
                <w:rFonts w:ascii="Angsana New" w:hAnsi="Angsana New" w:hint="cs"/>
                <w:b/>
                <w:bCs/>
                <w:sz w:val="28"/>
              </w:rPr>
              <w:t>251,5</w:t>
            </w:r>
            <w:r w:rsidRPr="003E205F"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</w:tr>
      <w:tr w:rsidR="00C5158A" w:rsidRPr="003B65FB" w14:paraId="7A6F5672" w14:textId="77777777" w:rsidTr="001F5541">
        <w:trPr>
          <w:trHeight w:val="144"/>
        </w:trPr>
        <w:tc>
          <w:tcPr>
            <w:tcW w:w="4860" w:type="dxa"/>
          </w:tcPr>
          <w:p w14:paraId="778451A6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3D3F7F" w14:textId="77777777" w:rsidR="00C5158A" w:rsidRPr="003B65FB" w:rsidRDefault="00C5158A" w:rsidP="000D313F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</w:tcPr>
          <w:p w14:paraId="0AB9BE16" w14:textId="77777777" w:rsidR="00C5158A" w:rsidRPr="003B65FB" w:rsidRDefault="00C5158A" w:rsidP="000D313F">
            <w:pPr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</w:tcPr>
          <w:p w14:paraId="12BE0865" w14:textId="77777777" w:rsidR="00C5158A" w:rsidRPr="003B65FB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1F54B939" w14:textId="77777777" w:rsidR="00C5158A" w:rsidRPr="003B65FB" w:rsidRDefault="00C5158A" w:rsidP="000D313F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105291D5" w14:textId="77777777" w:rsidR="00C5158A" w:rsidRPr="003B65FB" w:rsidRDefault="00C5158A" w:rsidP="000D313F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dxa"/>
          </w:tcPr>
          <w:p w14:paraId="4AB14EDA" w14:textId="77777777" w:rsidR="00C5158A" w:rsidRPr="003B65FB" w:rsidRDefault="00C5158A" w:rsidP="000D313F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F2ADD10" w14:textId="77777777" w:rsidR="00C5158A" w:rsidRPr="003B65FB" w:rsidRDefault="00C5158A" w:rsidP="000D313F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502979BC" w14:textId="77777777" w:rsidTr="001F5541">
        <w:trPr>
          <w:trHeight w:val="144"/>
        </w:trPr>
        <w:tc>
          <w:tcPr>
            <w:tcW w:w="4860" w:type="dxa"/>
          </w:tcPr>
          <w:p w14:paraId="1C5456FE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ค่าตัดจำหน่ายสำหรับปีสิ้นสุดวันที่ 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6A9A0040" w14:textId="77777777" w:rsidR="00C5158A" w:rsidRPr="003B65FB" w:rsidRDefault="00C5158A" w:rsidP="000D313F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</w:tcPr>
          <w:p w14:paraId="31087702" w14:textId="77777777" w:rsidR="00C5158A" w:rsidRPr="003B65FB" w:rsidRDefault="00C5158A" w:rsidP="000D313F">
            <w:pPr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</w:tcPr>
          <w:p w14:paraId="2CCA66D0" w14:textId="77777777" w:rsidR="00C5158A" w:rsidRPr="003B65FB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6BD7004B" w14:textId="77777777" w:rsidR="00C5158A" w:rsidRPr="003B65FB" w:rsidRDefault="00C5158A" w:rsidP="000D313F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32332912" w14:textId="77777777" w:rsidR="00C5158A" w:rsidRPr="003B65FB" w:rsidRDefault="00C5158A" w:rsidP="000D313F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dxa"/>
          </w:tcPr>
          <w:p w14:paraId="6FBB59B3" w14:textId="77777777" w:rsidR="00C5158A" w:rsidRPr="003B65FB" w:rsidRDefault="00C5158A" w:rsidP="000D313F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016D10C8" w14:textId="77777777" w:rsidR="00C5158A" w:rsidRPr="003B65FB" w:rsidRDefault="00C5158A" w:rsidP="000D313F">
            <w:pPr>
              <w:tabs>
                <w:tab w:val="decimal" w:pos="1080"/>
              </w:tabs>
              <w:ind w:right="-30"/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327BBF15" w14:textId="77777777" w:rsidTr="001F5541">
        <w:trPr>
          <w:trHeight w:val="144"/>
        </w:trPr>
        <w:tc>
          <w:tcPr>
            <w:tcW w:w="4860" w:type="dxa"/>
          </w:tcPr>
          <w:p w14:paraId="622FFA29" w14:textId="77777777" w:rsidR="00C5158A" w:rsidRPr="003B65FB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60" w:type="dxa"/>
          </w:tcPr>
          <w:p w14:paraId="659CEC88" w14:textId="77777777" w:rsidR="00C5158A" w:rsidRPr="003B65FB" w:rsidRDefault="00C5158A" w:rsidP="000D313F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</w:tcPr>
          <w:p w14:paraId="502AFDFD" w14:textId="77777777" w:rsidR="00C5158A" w:rsidRPr="003B65FB" w:rsidRDefault="00C5158A" w:rsidP="000D313F">
            <w:pPr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</w:tcPr>
          <w:p w14:paraId="1C5EB1EC" w14:textId="77777777" w:rsidR="00C5158A" w:rsidRPr="003B65FB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77DC6A7F" w14:textId="77777777" w:rsidR="00C5158A" w:rsidRPr="003B65FB" w:rsidRDefault="00C5158A" w:rsidP="000D313F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5DEE7A14" w14:textId="77777777" w:rsidR="00C5158A" w:rsidRPr="008345D6" w:rsidRDefault="00C5158A" w:rsidP="000D313F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  <w:tc>
          <w:tcPr>
            <w:tcW w:w="121" w:type="dxa"/>
          </w:tcPr>
          <w:p w14:paraId="20CE397E" w14:textId="77777777" w:rsidR="00C5158A" w:rsidRPr="003B65FB" w:rsidRDefault="00C5158A" w:rsidP="000D313F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</w:tcPr>
          <w:p w14:paraId="228063A7" w14:textId="77777777" w:rsidR="00C5158A" w:rsidRPr="003B65FB" w:rsidRDefault="00C5158A" w:rsidP="000D313F">
            <w:pPr>
              <w:tabs>
                <w:tab w:val="decimal" w:pos="1066"/>
              </w:tabs>
              <w:ind w:right="-3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31,666</w:t>
            </w:r>
          </w:p>
        </w:tc>
      </w:tr>
      <w:tr w:rsidR="00C5158A" w:rsidRPr="003B65FB" w:rsidDel="00945A11" w14:paraId="08BB5C2C" w14:textId="77777777" w:rsidTr="001F5541">
        <w:trPr>
          <w:trHeight w:val="144"/>
        </w:trPr>
        <w:tc>
          <w:tcPr>
            <w:tcW w:w="4860" w:type="dxa"/>
          </w:tcPr>
          <w:p w14:paraId="505E520F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260" w:type="dxa"/>
          </w:tcPr>
          <w:p w14:paraId="4D7EE396" w14:textId="77777777" w:rsidR="00C5158A" w:rsidRPr="003B65FB" w:rsidDel="001F4D94" w:rsidRDefault="00C5158A" w:rsidP="000D313F">
            <w:pPr>
              <w:tabs>
                <w:tab w:val="decimal" w:pos="1010"/>
              </w:tabs>
              <w:ind w:right="40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</w:tcPr>
          <w:p w14:paraId="17EDDF0A" w14:textId="77777777" w:rsidR="00C5158A" w:rsidRPr="003B65FB" w:rsidRDefault="00C5158A" w:rsidP="000D313F">
            <w:pPr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</w:tcPr>
          <w:p w14:paraId="1B924B8A" w14:textId="77777777" w:rsidR="00C5158A" w:rsidRPr="003B65FB" w:rsidDel="001F4D94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5668BCDB" w14:textId="77777777" w:rsidR="00C5158A" w:rsidRPr="003B65FB" w:rsidRDefault="00C5158A" w:rsidP="000D313F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0B220197" w14:textId="77777777" w:rsidR="00C5158A" w:rsidRPr="003B65FB" w:rsidRDefault="00C5158A" w:rsidP="000D313F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  <w:tc>
          <w:tcPr>
            <w:tcW w:w="121" w:type="dxa"/>
          </w:tcPr>
          <w:p w14:paraId="32A3C424" w14:textId="77777777" w:rsidR="00C5158A" w:rsidRPr="003B65FB" w:rsidDel="001F4D94" w:rsidRDefault="00C5158A" w:rsidP="000D313F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4FA85B17" w14:textId="77777777" w:rsidR="00C5158A" w:rsidRPr="003B65FB" w:rsidDel="001F4D94" w:rsidRDefault="00C5158A" w:rsidP="000D313F">
            <w:pPr>
              <w:tabs>
                <w:tab w:val="decimal" w:pos="1066"/>
              </w:tabs>
              <w:ind w:right="-3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21,8</w:t>
            </w:r>
            <w:r>
              <w:rPr>
                <w:rFonts w:ascii="Angsana New" w:hAnsi="Angsana New"/>
                <w:sz w:val="28"/>
              </w:rPr>
              <w:t>85</w:t>
            </w:r>
          </w:p>
        </w:tc>
      </w:tr>
    </w:tbl>
    <w:p w14:paraId="16CBBD28" w14:textId="77777777" w:rsidR="00C5158A" w:rsidRPr="003B65FB" w:rsidRDefault="00C5158A" w:rsidP="00C5158A">
      <w:pPr>
        <w:rPr>
          <w:rFonts w:ascii="Angsana New" w:hAnsi="Angsana New"/>
          <w:sz w:val="28"/>
        </w:rPr>
      </w:pPr>
    </w:p>
    <w:p w14:paraId="212471B6" w14:textId="77777777" w:rsidR="00C5158A" w:rsidRPr="008345D6" w:rsidRDefault="00C5158A" w:rsidP="00C5158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 w:rsidRPr="008345D6">
        <w:rPr>
          <w:rFonts w:ascii="Angsana New" w:hAnsi="Angsana New" w:hint="cs"/>
          <w:sz w:val="28"/>
        </w:rPr>
        <w:br w:type="page"/>
      </w:r>
    </w:p>
    <w:p w14:paraId="0E2B2637" w14:textId="77777777" w:rsidR="00C5158A" w:rsidRPr="003B65FB" w:rsidRDefault="00C5158A" w:rsidP="00C5158A">
      <w:pPr>
        <w:rPr>
          <w:rFonts w:ascii="Angsana New" w:hAnsi="Angsana New"/>
          <w:sz w:val="28"/>
        </w:rPr>
      </w:pPr>
    </w:p>
    <w:tbl>
      <w:tblPr>
        <w:tblW w:w="10170" w:type="dxa"/>
        <w:tblInd w:w="-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260"/>
        <w:gridCol w:w="105"/>
        <w:gridCol w:w="1016"/>
        <w:gridCol w:w="109"/>
        <w:gridCol w:w="1040"/>
        <w:gridCol w:w="121"/>
        <w:gridCol w:w="1389"/>
      </w:tblGrid>
      <w:tr w:rsidR="00C5158A" w:rsidRPr="003B65FB" w14:paraId="2A57AD80" w14:textId="77777777" w:rsidTr="000A0D31">
        <w:trPr>
          <w:trHeight w:val="144"/>
        </w:trPr>
        <w:tc>
          <w:tcPr>
            <w:tcW w:w="5130" w:type="dxa"/>
          </w:tcPr>
          <w:p w14:paraId="2865D051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64F58013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" w:type="dxa"/>
          </w:tcPr>
          <w:p w14:paraId="393F5223" w14:textId="77777777" w:rsidR="00C5158A" w:rsidRPr="00943AF5" w:rsidRDefault="00C5158A" w:rsidP="000D313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</w:tcPr>
          <w:p w14:paraId="4D3EDE82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" w:type="dxa"/>
          </w:tcPr>
          <w:p w14:paraId="7FEAFA3D" w14:textId="77777777" w:rsidR="00C5158A" w:rsidRPr="00943AF5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0" w:type="dxa"/>
            <w:gridSpan w:val="3"/>
          </w:tcPr>
          <w:p w14:paraId="748EEE44" w14:textId="77777777" w:rsidR="00C5158A" w:rsidRPr="00943AF5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 w:rsidRPr="00943AF5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43AF5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943AF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2602B9DE" w14:textId="77777777" w:rsidTr="000A0D31">
        <w:trPr>
          <w:trHeight w:val="144"/>
        </w:trPr>
        <w:tc>
          <w:tcPr>
            <w:tcW w:w="5130" w:type="dxa"/>
          </w:tcPr>
          <w:p w14:paraId="00A7D8A7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</w:tcPr>
          <w:p w14:paraId="422F2748" w14:textId="77777777" w:rsidR="00C5158A" w:rsidRPr="00943AF5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3B65FB" w14:paraId="3CE72AEC" w14:textId="77777777" w:rsidTr="000A0D31">
        <w:trPr>
          <w:trHeight w:val="144"/>
        </w:trPr>
        <w:tc>
          <w:tcPr>
            <w:tcW w:w="5130" w:type="dxa"/>
          </w:tcPr>
          <w:p w14:paraId="51A14E3E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437D23" w14:textId="77777777" w:rsidR="00C5158A" w:rsidRPr="00943AF5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1C246EAD" w14:textId="77777777" w:rsidR="00C5158A" w:rsidRPr="00943AF5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C5DEEB" w14:textId="63A58EC7" w:rsidR="00C5158A" w:rsidRPr="008345D6" w:rsidRDefault="00C5158A" w:rsidP="006B488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43AF5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943AF5">
              <w:rPr>
                <w:rFonts w:ascii="Angsana New" w:hAnsi="Angsana New" w:hint="cs"/>
                <w:sz w:val="28"/>
              </w:rPr>
              <w:t xml:space="preserve"> 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905C047" w14:textId="77777777" w:rsidR="00C5158A" w:rsidRPr="00943AF5" w:rsidRDefault="00C5158A" w:rsidP="000D313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0CAE34A5" w14:textId="77777777" w:rsidR="00C5158A" w:rsidRPr="00943AF5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  <w:r w:rsidRPr="00943AF5">
              <w:rPr>
                <w:rFonts w:ascii="Angsana New" w:hAnsi="Angsana New" w:hint="cs"/>
                <w:sz w:val="28"/>
              </w:rPr>
              <w:br/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1226510C" w14:textId="77777777" w:rsidR="00C5158A" w:rsidRPr="00943AF5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62FFE830" w14:textId="77777777" w:rsidR="00C5158A" w:rsidRPr="00943AF5" w:rsidRDefault="00C5158A" w:rsidP="000D313F">
            <w:pPr>
              <w:ind w:left="-198" w:firstLine="198"/>
              <w:jc w:val="center"/>
              <w:rPr>
                <w:rFonts w:ascii="Angsana New" w:hAnsi="Angsana New"/>
                <w:sz w:val="28"/>
              </w:rPr>
            </w:pPr>
            <w:r w:rsidRPr="00943AF5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ลดลง</w:t>
            </w:r>
            <w:r w:rsidRPr="00943AF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1" w:type="dxa"/>
            <w:tcBorders>
              <w:top w:val="single" w:sz="4" w:space="0" w:color="auto"/>
            </w:tcBorders>
          </w:tcPr>
          <w:p w14:paraId="0E7B6770" w14:textId="77777777" w:rsidR="00C5158A" w:rsidRPr="00943AF5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2F3BD9AD" w14:textId="77777777" w:rsidR="00C5158A" w:rsidRPr="00943AF5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 w:rsidRPr="00943AF5">
              <w:rPr>
                <w:rFonts w:ascii="Angsana New" w:hAnsi="Angsana New" w:hint="cs"/>
                <w:sz w:val="28"/>
              </w:rPr>
              <w:t xml:space="preserve"> </w:t>
            </w:r>
          </w:p>
          <w:p w14:paraId="261A9F36" w14:textId="77777777" w:rsidR="00C5158A" w:rsidRPr="00943AF5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65A9A87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43AF5">
              <w:rPr>
                <w:rFonts w:ascii="Angsana New" w:hAnsi="Angsana New" w:hint="cs"/>
                <w:sz w:val="28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943AF5">
              <w:rPr>
                <w:rFonts w:ascii="Angsana New" w:hAnsi="Angsana New" w:hint="cs"/>
                <w:sz w:val="28"/>
              </w:rPr>
              <w:t xml:space="preserve"> 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</w:tr>
      <w:tr w:rsidR="00C5158A" w:rsidRPr="003B65FB" w14:paraId="0F465471" w14:textId="77777777" w:rsidTr="000A0D31">
        <w:trPr>
          <w:trHeight w:val="144"/>
        </w:trPr>
        <w:tc>
          <w:tcPr>
            <w:tcW w:w="5130" w:type="dxa"/>
          </w:tcPr>
          <w:p w14:paraId="0B667F92" w14:textId="77777777" w:rsidR="00C5158A" w:rsidRPr="003B65FB" w:rsidRDefault="00C5158A" w:rsidP="000D313F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ราคาทุน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38C3BA" w14:textId="77777777" w:rsidR="00C5158A" w:rsidRPr="003B65FB" w:rsidRDefault="00C5158A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</w:tcPr>
          <w:p w14:paraId="7AB99F8B" w14:textId="77777777" w:rsidR="00C5158A" w:rsidRPr="003B65FB" w:rsidRDefault="00C5158A" w:rsidP="000D313F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</w:tcPr>
          <w:p w14:paraId="3E2A83C5" w14:textId="77777777" w:rsidR="00C5158A" w:rsidRPr="003B65FB" w:rsidRDefault="00C5158A" w:rsidP="000D313F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000DE22E" w14:textId="77777777" w:rsidR="00C5158A" w:rsidRPr="003B65FB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2FAAA85F" w14:textId="77777777" w:rsidR="00C5158A" w:rsidRPr="003B65FB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dxa"/>
          </w:tcPr>
          <w:p w14:paraId="410A1E0D" w14:textId="77777777" w:rsidR="00C5158A" w:rsidRPr="003B65FB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3C2FC286" w14:textId="77777777" w:rsidR="00C5158A" w:rsidRPr="003B65FB" w:rsidRDefault="00C5158A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65EB4635" w14:textId="77777777" w:rsidTr="000A0D31">
        <w:trPr>
          <w:trHeight w:val="144"/>
        </w:trPr>
        <w:tc>
          <w:tcPr>
            <w:tcW w:w="5130" w:type="dxa"/>
          </w:tcPr>
          <w:p w14:paraId="18222AA6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71CAF399" w14:textId="77777777" w:rsidR="00C5158A" w:rsidRPr="003B65FB" w:rsidRDefault="00C5158A" w:rsidP="000D313F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22,592</w:t>
            </w:r>
          </w:p>
        </w:tc>
        <w:tc>
          <w:tcPr>
            <w:tcW w:w="105" w:type="dxa"/>
          </w:tcPr>
          <w:p w14:paraId="11F037DC" w14:textId="77777777" w:rsidR="00C5158A" w:rsidRPr="003B65FB" w:rsidRDefault="00C5158A" w:rsidP="000D313F">
            <w:pPr>
              <w:tabs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</w:tcPr>
          <w:p w14:paraId="479BAF64" w14:textId="77777777" w:rsidR="00C5158A" w:rsidRPr="003B65FB" w:rsidRDefault="00C5158A" w:rsidP="000D313F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39</w:t>
            </w:r>
          </w:p>
        </w:tc>
        <w:tc>
          <w:tcPr>
            <w:tcW w:w="109" w:type="dxa"/>
          </w:tcPr>
          <w:p w14:paraId="3AA45935" w14:textId="77777777" w:rsidR="00C5158A" w:rsidRPr="003B65FB" w:rsidRDefault="00C5158A" w:rsidP="000D313F">
            <w:pPr>
              <w:tabs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4DFF23D7" w14:textId="77777777" w:rsidR="00C5158A" w:rsidRPr="003B65FB" w:rsidRDefault="00C5158A" w:rsidP="000D313F">
            <w:pPr>
              <w:tabs>
                <w:tab w:val="decimal" w:pos="53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" w:type="dxa"/>
          </w:tcPr>
          <w:p w14:paraId="500EC3EC" w14:textId="77777777" w:rsidR="00C5158A" w:rsidRPr="003B65FB" w:rsidRDefault="00C5158A" w:rsidP="000D313F">
            <w:pPr>
              <w:tabs>
                <w:tab w:val="decimal" w:pos="117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617F2640" w14:textId="77777777" w:rsidR="00C5158A" w:rsidRPr="003B65FB" w:rsidRDefault="00C5158A" w:rsidP="000D313F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22,631</w:t>
            </w:r>
          </w:p>
        </w:tc>
      </w:tr>
      <w:tr w:rsidR="00C5158A" w:rsidRPr="003B65FB" w14:paraId="5CA5EEFA" w14:textId="77777777" w:rsidTr="000A0D31">
        <w:trPr>
          <w:trHeight w:val="144"/>
        </w:trPr>
        <w:tc>
          <w:tcPr>
            <w:tcW w:w="5130" w:type="dxa"/>
          </w:tcPr>
          <w:p w14:paraId="0DF13ABF" w14:textId="77777777" w:rsidR="00C5158A" w:rsidRPr="008345D6" w:rsidRDefault="00C5158A" w:rsidP="000D313F">
            <w:pPr>
              <w:ind w:left="532" w:hanging="26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675C8B" w14:textId="77777777" w:rsidR="00C5158A" w:rsidRPr="00943AF5" w:rsidRDefault="00C5158A" w:rsidP="000D313F">
            <w:pPr>
              <w:tabs>
                <w:tab w:val="decimal" w:pos="1010"/>
              </w:tabs>
              <w:ind w:right="-50"/>
              <w:rPr>
                <w:rFonts w:ascii="Angsana New" w:hAnsi="Angsana New"/>
                <w:b/>
                <w:bCs/>
                <w:sz w:val="28"/>
              </w:rPr>
            </w:pPr>
            <w:r w:rsidRPr="00943AF5">
              <w:rPr>
                <w:rFonts w:ascii="Angsana New" w:hAnsi="Angsana New" w:hint="cs"/>
                <w:b/>
                <w:bCs/>
                <w:sz w:val="28"/>
              </w:rPr>
              <w:t xml:space="preserve"> 22,592</w:t>
            </w:r>
          </w:p>
        </w:tc>
        <w:tc>
          <w:tcPr>
            <w:tcW w:w="105" w:type="dxa"/>
          </w:tcPr>
          <w:p w14:paraId="6A56324F" w14:textId="77777777" w:rsidR="00C5158A" w:rsidRPr="00943AF5" w:rsidRDefault="00C5158A" w:rsidP="000D313F">
            <w:pPr>
              <w:tabs>
                <w:tab w:val="decimal" w:pos="1170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07D4FD9C" w14:textId="77777777" w:rsidR="00C5158A" w:rsidRPr="00943AF5" w:rsidRDefault="00C5158A" w:rsidP="000D313F">
            <w:pPr>
              <w:tabs>
                <w:tab w:val="decimal" w:pos="930"/>
              </w:tabs>
              <w:ind w:right="-10"/>
              <w:rPr>
                <w:rFonts w:ascii="Angsana New" w:hAnsi="Angsana New"/>
                <w:b/>
                <w:bCs/>
                <w:sz w:val="28"/>
              </w:rPr>
            </w:pPr>
            <w:r w:rsidRPr="00943AF5">
              <w:rPr>
                <w:rFonts w:ascii="Angsana New" w:hAnsi="Angsana New" w:hint="cs"/>
                <w:b/>
                <w:bCs/>
                <w:sz w:val="28"/>
              </w:rPr>
              <w:t>39</w:t>
            </w:r>
          </w:p>
        </w:tc>
        <w:tc>
          <w:tcPr>
            <w:tcW w:w="109" w:type="dxa"/>
          </w:tcPr>
          <w:p w14:paraId="1111F549" w14:textId="77777777" w:rsidR="00C5158A" w:rsidRPr="00943AF5" w:rsidRDefault="00C5158A" w:rsidP="000D313F">
            <w:pPr>
              <w:tabs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78FB9A0D" w14:textId="77777777" w:rsidR="00C5158A" w:rsidRPr="00943AF5" w:rsidRDefault="00C5158A" w:rsidP="000D313F">
            <w:pPr>
              <w:tabs>
                <w:tab w:val="decimal" w:pos="53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43AF5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121" w:type="dxa"/>
          </w:tcPr>
          <w:p w14:paraId="6751EF30" w14:textId="77777777" w:rsidR="00C5158A" w:rsidRPr="00943AF5" w:rsidRDefault="00C5158A" w:rsidP="000D313F">
            <w:pPr>
              <w:tabs>
                <w:tab w:val="decimal" w:pos="117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4D51F80D" w14:textId="77777777" w:rsidR="00C5158A" w:rsidRPr="00943AF5" w:rsidRDefault="00C5158A" w:rsidP="000D313F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43AF5">
              <w:rPr>
                <w:rFonts w:ascii="Angsana New" w:hAnsi="Angsana New" w:hint="cs"/>
                <w:b/>
                <w:bCs/>
                <w:sz w:val="28"/>
              </w:rPr>
              <w:t>22,631</w:t>
            </w:r>
          </w:p>
        </w:tc>
      </w:tr>
      <w:tr w:rsidR="00C5158A" w:rsidRPr="003B65FB" w14:paraId="34A8C546" w14:textId="77777777" w:rsidTr="000A0D31">
        <w:trPr>
          <w:trHeight w:val="144"/>
        </w:trPr>
        <w:tc>
          <w:tcPr>
            <w:tcW w:w="5130" w:type="dxa"/>
          </w:tcPr>
          <w:p w14:paraId="64CDC802" w14:textId="77777777" w:rsidR="00C5158A" w:rsidRPr="003B65FB" w:rsidRDefault="00C5158A" w:rsidP="000D313F">
            <w:pPr>
              <w:ind w:left="532" w:hanging="35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57ED0BD" w14:textId="77777777" w:rsidR="00C5158A" w:rsidRPr="003B65FB" w:rsidRDefault="00C5158A" w:rsidP="000D313F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  <w:vAlign w:val="bottom"/>
          </w:tcPr>
          <w:p w14:paraId="2D1ABE99" w14:textId="77777777" w:rsidR="00C5158A" w:rsidRPr="003B65FB" w:rsidRDefault="00C5158A" w:rsidP="000D313F">
            <w:pPr>
              <w:tabs>
                <w:tab w:val="decimal" w:pos="966"/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</w:tcPr>
          <w:p w14:paraId="760EC88C" w14:textId="77777777" w:rsidR="00C5158A" w:rsidRPr="003B65FB" w:rsidRDefault="00C5158A" w:rsidP="000D313F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3030A250" w14:textId="77777777" w:rsidR="00C5158A" w:rsidRPr="003B65FB" w:rsidRDefault="00C5158A" w:rsidP="000D313F">
            <w:pPr>
              <w:tabs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54CFAFDA" w14:textId="77777777" w:rsidR="00C5158A" w:rsidRPr="003B65FB" w:rsidRDefault="00C5158A" w:rsidP="000D313F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dxa"/>
          </w:tcPr>
          <w:p w14:paraId="3E9A2167" w14:textId="77777777" w:rsidR="00C5158A" w:rsidRPr="003B65FB" w:rsidRDefault="00C5158A" w:rsidP="000D313F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3A0032C7" w14:textId="77777777" w:rsidR="00C5158A" w:rsidRPr="003B65FB" w:rsidRDefault="00C5158A" w:rsidP="000D313F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0BBC0B0D" w14:textId="77777777" w:rsidTr="000A0D31">
        <w:trPr>
          <w:trHeight w:val="144"/>
        </w:trPr>
        <w:tc>
          <w:tcPr>
            <w:tcW w:w="5130" w:type="dxa"/>
          </w:tcPr>
          <w:p w14:paraId="49A4E51F" w14:textId="77777777" w:rsidR="00C5158A" w:rsidRPr="003B65FB" w:rsidRDefault="00C5158A" w:rsidP="000D313F">
            <w:pPr>
              <w:ind w:left="532" w:hanging="26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br w:type="page"/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ค่าตัดจำหน่ายสะสม:</w:t>
            </w:r>
          </w:p>
        </w:tc>
        <w:tc>
          <w:tcPr>
            <w:tcW w:w="1260" w:type="dxa"/>
          </w:tcPr>
          <w:p w14:paraId="55F6B62B" w14:textId="77777777" w:rsidR="00C5158A" w:rsidRPr="003B65FB" w:rsidRDefault="00C5158A" w:rsidP="000D313F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  <w:vAlign w:val="bottom"/>
          </w:tcPr>
          <w:p w14:paraId="74B77CA4" w14:textId="77777777" w:rsidR="00C5158A" w:rsidRPr="003B65FB" w:rsidRDefault="00C5158A" w:rsidP="000D313F">
            <w:pPr>
              <w:tabs>
                <w:tab w:val="decimal" w:pos="966"/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</w:tcPr>
          <w:p w14:paraId="3E35846F" w14:textId="77777777" w:rsidR="00C5158A" w:rsidRPr="003B65FB" w:rsidRDefault="00C5158A" w:rsidP="000D313F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26265CAF" w14:textId="77777777" w:rsidR="00C5158A" w:rsidRPr="003B65FB" w:rsidRDefault="00C5158A" w:rsidP="000D313F">
            <w:pPr>
              <w:tabs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28BE6E8E" w14:textId="77777777" w:rsidR="00C5158A" w:rsidRPr="003B65FB" w:rsidRDefault="00C5158A" w:rsidP="000D313F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dxa"/>
          </w:tcPr>
          <w:p w14:paraId="2CA41448" w14:textId="77777777" w:rsidR="00C5158A" w:rsidRPr="003B65FB" w:rsidRDefault="00C5158A" w:rsidP="000D313F">
            <w:pPr>
              <w:tabs>
                <w:tab w:val="decimal" w:pos="1170"/>
                <w:tab w:val="decimal" w:pos="1206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2DAAC7B4" w14:textId="77777777" w:rsidR="00C5158A" w:rsidRPr="003B65FB" w:rsidRDefault="00C5158A" w:rsidP="000D313F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6341495C" w14:textId="77777777" w:rsidTr="000A0D31">
        <w:trPr>
          <w:trHeight w:val="144"/>
        </w:trPr>
        <w:tc>
          <w:tcPr>
            <w:tcW w:w="5130" w:type="dxa"/>
          </w:tcPr>
          <w:p w14:paraId="4800B036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5D74F430" w14:textId="77777777" w:rsidR="00C5158A" w:rsidRPr="003B65FB" w:rsidRDefault="00C5158A" w:rsidP="000D313F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(19,148)</w:t>
            </w:r>
          </w:p>
        </w:tc>
        <w:tc>
          <w:tcPr>
            <w:tcW w:w="105" w:type="dxa"/>
          </w:tcPr>
          <w:p w14:paraId="6AC8B6D8" w14:textId="77777777" w:rsidR="00C5158A" w:rsidRPr="003B65FB" w:rsidRDefault="00C5158A" w:rsidP="000D313F">
            <w:pPr>
              <w:tabs>
                <w:tab w:val="decimal" w:pos="966"/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</w:tcPr>
          <w:p w14:paraId="311B5B67" w14:textId="77777777" w:rsidR="00C5158A" w:rsidRPr="003B65FB" w:rsidRDefault="00C5158A" w:rsidP="000D313F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(919)</w:t>
            </w:r>
          </w:p>
        </w:tc>
        <w:tc>
          <w:tcPr>
            <w:tcW w:w="109" w:type="dxa"/>
          </w:tcPr>
          <w:p w14:paraId="018E5DA8" w14:textId="77777777" w:rsidR="00C5158A" w:rsidRPr="003B65FB" w:rsidRDefault="00C5158A" w:rsidP="000D313F">
            <w:pPr>
              <w:tabs>
                <w:tab w:val="decimal" w:pos="1170"/>
              </w:tabs>
              <w:ind w:left="-72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4DABA456" w14:textId="77777777" w:rsidR="00C5158A" w:rsidRPr="003B65FB" w:rsidRDefault="00C5158A" w:rsidP="000D313F">
            <w:pPr>
              <w:tabs>
                <w:tab w:val="decimal" w:pos="53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" w:type="dxa"/>
          </w:tcPr>
          <w:p w14:paraId="4CCC5AD3" w14:textId="77777777" w:rsidR="00C5158A" w:rsidRPr="003B65FB" w:rsidRDefault="00C5158A" w:rsidP="000D313F">
            <w:pPr>
              <w:tabs>
                <w:tab w:val="decimal" w:pos="117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</w:tcPr>
          <w:p w14:paraId="56C51EF4" w14:textId="77777777" w:rsidR="00C5158A" w:rsidRPr="003B65FB" w:rsidRDefault="00C5158A" w:rsidP="000D313F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(20,067)</w:t>
            </w:r>
          </w:p>
        </w:tc>
      </w:tr>
      <w:tr w:rsidR="00C5158A" w:rsidRPr="003B65FB" w14:paraId="45A60DED" w14:textId="77777777" w:rsidTr="000A0D31">
        <w:trPr>
          <w:trHeight w:val="144"/>
        </w:trPr>
        <w:tc>
          <w:tcPr>
            <w:tcW w:w="5130" w:type="dxa"/>
          </w:tcPr>
          <w:p w14:paraId="5AA83CA4" w14:textId="77777777" w:rsidR="00C5158A" w:rsidRPr="003B65FB" w:rsidRDefault="00C5158A" w:rsidP="000D313F">
            <w:pPr>
              <w:ind w:left="532" w:hanging="263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2B40D7" w14:textId="77777777" w:rsidR="00C5158A" w:rsidRPr="003B65FB" w:rsidRDefault="00C5158A" w:rsidP="000D313F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(19,148)</w:t>
            </w:r>
          </w:p>
        </w:tc>
        <w:tc>
          <w:tcPr>
            <w:tcW w:w="105" w:type="dxa"/>
          </w:tcPr>
          <w:p w14:paraId="2D6322BE" w14:textId="77777777" w:rsidR="00C5158A" w:rsidRPr="003B65FB" w:rsidRDefault="00C5158A" w:rsidP="000D313F">
            <w:pPr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4F389410" w14:textId="77777777" w:rsidR="00C5158A" w:rsidRPr="003B65FB" w:rsidRDefault="00C5158A" w:rsidP="000D313F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(919)</w:t>
            </w:r>
          </w:p>
        </w:tc>
        <w:tc>
          <w:tcPr>
            <w:tcW w:w="109" w:type="dxa"/>
          </w:tcPr>
          <w:p w14:paraId="48950DC4" w14:textId="77777777" w:rsidR="00C5158A" w:rsidRPr="003B65FB" w:rsidRDefault="00C5158A" w:rsidP="000D313F">
            <w:pPr>
              <w:tabs>
                <w:tab w:val="decimal" w:pos="1170"/>
              </w:tabs>
              <w:ind w:left="-288"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93DFDE2" w14:textId="77777777" w:rsidR="00C5158A" w:rsidRPr="003B65FB" w:rsidRDefault="00C5158A" w:rsidP="000D313F">
            <w:pPr>
              <w:tabs>
                <w:tab w:val="decimal" w:pos="53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" w:type="dxa"/>
          </w:tcPr>
          <w:p w14:paraId="7A418D3B" w14:textId="77777777" w:rsidR="00C5158A" w:rsidRPr="003B65FB" w:rsidRDefault="00C5158A" w:rsidP="000D313F">
            <w:pPr>
              <w:tabs>
                <w:tab w:val="decimal" w:pos="1170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FD4113C" w14:textId="77777777" w:rsidR="00C5158A" w:rsidRPr="003B65FB" w:rsidRDefault="00C5158A" w:rsidP="000D313F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(20,067)</w:t>
            </w:r>
          </w:p>
        </w:tc>
      </w:tr>
      <w:tr w:rsidR="00C5158A" w:rsidRPr="003B65FB" w14:paraId="20484297" w14:textId="77777777" w:rsidTr="000A0D31">
        <w:trPr>
          <w:trHeight w:val="144"/>
        </w:trPr>
        <w:tc>
          <w:tcPr>
            <w:tcW w:w="5130" w:type="dxa"/>
          </w:tcPr>
          <w:p w14:paraId="0E7122DB" w14:textId="77777777" w:rsidR="00C5158A" w:rsidRPr="003B65FB" w:rsidRDefault="00C5158A" w:rsidP="000D313F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รวมสินทรัพย์ไม่มีตัวตน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52D24C" w14:textId="77777777" w:rsidR="00C5158A" w:rsidRPr="00943AF5" w:rsidRDefault="00C5158A" w:rsidP="000D313F">
            <w:pPr>
              <w:tabs>
                <w:tab w:val="decimal" w:pos="1010"/>
              </w:tabs>
              <w:ind w:right="-50"/>
              <w:rPr>
                <w:rFonts w:ascii="Angsana New" w:hAnsi="Angsana New"/>
                <w:b/>
                <w:bCs/>
                <w:sz w:val="28"/>
              </w:rPr>
            </w:pPr>
            <w:r w:rsidRPr="00943AF5">
              <w:rPr>
                <w:rFonts w:ascii="Angsana New" w:hAnsi="Angsana New" w:hint="cs"/>
                <w:b/>
                <w:bCs/>
                <w:sz w:val="28"/>
              </w:rPr>
              <w:t>3,444</w:t>
            </w:r>
          </w:p>
        </w:tc>
        <w:tc>
          <w:tcPr>
            <w:tcW w:w="105" w:type="dxa"/>
          </w:tcPr>
          <w:p w14:paraId="755A83ED" w14:textId="77777777" w:rsidR="00C5158A" w:rsidRPr="00943AF5" w:rsidRDefault="00C5158A" w:rsidP="000D313F">
            <w:pPr>
              <w:jc w:val="thaiDistribute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2C83FE87" w14:textId="77777777" w:rsidR="00C5158A" w:rsidRPr="00943AF5" w:rsidRDefault="00C5158A" w:rsidP="000D313F">
            <w:pPr>
              <w:tabs>
                <w:tab w:val="decimal" w:pos="1170"/>
              </w:tabs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" w:type="dxa"/>
          </w:tcPr>
          <w:p w14:paraId="5EC85C61" w14:textId="77777777" w:rsidR="00C5158A" w:rsidRPr="00943AF5" w:rsidRDefault="00C5158A" w:rsidP="000D313F">
            <w:pPr>
              <w:tabs>
                <w:tab w:val="decimal" w:pos="1170"/>
              </w:tabs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78CDF30" w14:textId="77777777" w:rsidR="00C5158A" w:rsidRPr="00943AF5" w:rsidRDefault="00C5158A" w:rsidP="000D313F">
            <w:pPr>
              <w:tabs>
                <w:tab w:val="decimal" w:pos="117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dxa"/>
          </w:tcPr>
          <w:p w14:paraId="025B0823" w14:textId="77777777" w:rsidR="00C5158A" w:rsidRPr="00943AF5" w:rsidRDefault="00C5158A" w:rsidP="000D313F">
            <w:pPr>
              <w:tabs>
                <w:tab w:val="decimal" w:pos="1170"/>
              </w:tabs>
              <w:ind w:right="9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953D611" w14:textId="77777777" w:rsidR="00C5158A" w:rsidRPr="00943AF5" w:rsidRDefault="00C5158A" w:rsidP="000D313F">
            <w:pPr>
              <w:tabs>
                <w:tab w:val="decimal" w:pos="990"/>
              </w:tabs>
              <w:ind w:right="6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43AF5">
              <w:rPr>
                <w:rFonts w:ascii="Angsana New" w:hAnsi="Angsana New" w:hint="cs"/>
                <w:b/>
                <w:bCs/>
                <w:sz w:val="28"/>
              </w:rPr>
              <w:t>2,564</w:t>
            </w:r>
          </w:p>
        </w:tc>
      </w:tr>
    </w:tbl>
    <w:p w14:paraId="0F2F615E" w14:textId="77777777" w:rsidR="00C5158A" w:rsidRPr="003B65FB" w:rsidRDefault="00C5158A" w:rsidP="00C5158A">
      <w:pPr>
        <w:rPr>
          <w:rFonts w:ascii="Angsana New" w:hAnsi="Angsana New"/>
          <w:sz w:val="28"/>
        </w:rPr>
      </w:pPr>
    </w:p>
    <w:tbl>
      <w:tblPr>
        <w:tblW w:w="10170" w:type="dxa"/>
        <w:tblInd w:w="-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350"/>
        <w:gridCol w:w="105"/>
        <w:gridCol w:w="1016"/>
        <w:gridCol w:w="109"/>
        <w:gridCol w:w="1040"/>
        <w:gridCol w:w="121"/>
        <w:gridCol w:w="1299"/>
      </w:tblGrid>
      <w:tr w:rsidR="00C5158A" w:rsidRPr="003B65FB" w14:paraId="730B67D8" w14:textId="77777777" w:rsidTr="000A0D31">
        <w:trPr>
          <w:trHeight w:val="144"/>
        </w:trPr>
        <w:tc>
          <w:tcPr>
            <w:tcW w:w="5130" w:type="dxa"/>
          </w:tcPr>
          <w:p w14:paraId="27B703B4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3315DED7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" w:type="dxa"/>
          </w:tcPr>
          <w:p w14:paraId="6912BEC3" w14:textId="77777777" w:rsidR="00C5158A" w:rsidRPr="001331E4" w:rsidRDefault="00C5158A" w:rsidP="000D313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</w:tcPr>
          <w:p w14:paraId="0F2D24D2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" w:type="dxa"/>
          </w:tcPr>
          <w:p w14:paraId="51EA47EE" w14:textId="77777777" w:rsidR="00C5158A" w:rsidRPr="001331E4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60" w:type="dxa"/>
            <w:gridSpan w:val="3"/>
          </w:tcPr>
          <w:p w14:paraId="23D665C8" w14:textId="77777777" w:rsidR="00C5158A" w:rsidRPr="001331E4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 w:rsidRPr="001331E4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331E4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331E4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28D24A22" w14:textId="77777777" w:rsidTr="000A0D31">
        <w:trPr>
          <w:trHeight w:val="144"/>
        </w:trPr>
        <w:tc>
          <w:tcPr>
            <w:tcW w:w="5130" w:type="dxa"/>
          </w:tcPr>
          <w:p w14:paraId="179BC088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</w:tcPr>
          <w:p w14:paraId="4D35ED02" w14:textId="77777777" w:rsidR="00C5158A" w:rsidRPr="001331E4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3B65FB" w14:paraId="0463C993" w14:textId="77777777" w:rsidTr="000A0D31">
        <w:trPr>
          <w:trHeight w:val="144"/>
        </w:trPr>
        <w:tc>
          <w:tcPr>
            <w:tcW w:w="5130" w:type="dxa"/>
          </w:tcPr>
          <w:p w14:paraId="2672BD1D" w14:textId="77777777" w:rsidR="00C5158A" w:rsidRPr="003B65FB" w:rsidRDefault="00C5158A" w:rsidP="000D313F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CDD54F" w14:textId="77777777" w:rsidR="00C5158A" w:rsidRPr="001331E4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  <w:p w14:paraId="657CEE05" w14:textId="77777777" w:rsidR="00C5158A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  <w:p w14:paraId="7490240C" w14:textId="4B7B30E3" w:rsidR="00C5158A" w:rsidRPr="008345D6" w:rsidRDefault="00C5158A" w:rsidP="006B488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31E4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1331E4">
              <w:rPr>
                <w:rFonts w:ascii="Angsana New" w:hAnsi="Angsana New" w:hint="cs"/>
                <w:sz w:val="28"/>
              </w:rPr>
              <w:t xml:space="preserve"> 256</w:t>
            </w:r>
            <w:r w:rsidRPr="008345D6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8C3E32F" w14:textId="77777777" w:rsidR="00C5158A" w:rsidRPr="001331E4" w:rsidRDefault="00C5158A" w:rsidP="000D313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6DEF619B" w14:textId="77777777" w:rsidR="00C5158A" w:rsidRPr="001331E4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เพิ่มขึ้น</w:t>
            </w:r>
            <w:r w:rsidRPr="001331E4">
              <w:rPr>
                <w:rFonts w:ascii="Angsana New" w:hAnsi="Angsana New" w:hint="cs"/>
                <w:sz w:val="28"/>
              </w:rPr>
              <w:br/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138067DB" w14:textId="77777777" w:rsidR="00C5158A" w:rsidRPr="001331E4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401CE971" w14:textId="77777777" w:rsidR="00C5158A" w:rsidRPr="001331E4" w:rsidRDefault="00C5158A" w:rsidP="000D313F">
            <w:pPr>
              <w:ind w:left="-198" w:firstLine="198"/>
              <w:jc w:val="center"/>
              <w:rPr>
                <w:rFonts w:ascii="Angsana New" w:hAnsi="Angsana New"/>
                <w:sz w:val="28"/>
              </w:rPr>
            </w:pPr>
            <w:r w:rsidRPr="001331E4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ลดลง</w:t>
            </w:r>
            <w:r w:rsidRPr="001331E4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1" w:type="dxa"/>
            <w:tcBorders>
              <w:top w:val="single" w:sz="4" w:space="0" w:color="auto"/>
            </w:tcBorders>
          </w:tcPr>
          <w:p w14:paraId="30346653" w14:textId="77777777" w:rsidR="00C5158A" w:rsidRPr="001331E4" w:rsidRDefault="00C5158A" w:rsidP="000D313F">
            <w:pPr>
              <w:ind w:left="-198" w:firstLine="46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6546428F" w14:textId="77777777" w:rsidR="00C5158A" w:rsidRPr="001331E4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 w:rsidRPr="001331E4">
              <w:rPr>
                <w:rFonts w:ascii="Angsana New" w:hAnsi="Angsana New" w:hint="cs"/>
                <w:sz w:val="28"/>
              </w:rPr>
              <w:t xml:space="preserve"> </w:t>
            </w:r>
          </w:p>
          <w:p w14:paraId="537461EE" w14:textId="77777777" w:rsidR="00C5158A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2DDDC93" w14:textId="77777777" w:rsidR="00C5158A" w:rsidRPr="008345D6" w:rsidRDefault="00C5158A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331E4">
              <w:rPr>
                <w:rFonts w:ascii="Angsana New" w:hAnsi="Angsana New" w:hint="cs"/>
                <w:sz w:val="28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1331E4">
              <w:rPr>
                <w:rFonts w:ascii="Angsana New" w:hAnsi="Angsana New" w:hint="cs"/>
                <w:sz w:val="28"/>
              </w:rPr>
              <w:t xml:space="preserve"> 256</w:t>
            </w:r>
            <w:r w:rsidRPr="008345D6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C5158A" w:rsidRPr="003B65FB" w14:paraId="187074EF" w14:textId="77777777" w:rsidTr="000A0D31">
        <w:trPr>
          <w:trHeight w:val="144"/>
        </w:trPr>
        <w:tc>
          <w:tcPr>
            <w:tcW w:w="5130" w:type="dxa"/>
          </w:tcPr>
          <w:p w14:paraId="0338BB89" w14:textId="77777777" w:rsidR="00C5158A" w:rsidRPr="003B65FB" w:rsidRDefault="00C5158A" w:rsidP="000D313F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ราคาทุน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7F33EA" w14:textId="77777777" w:rsidR="00C5158A" w:rsidRPr="003B65FB" w:rsidRDefault="00C5158A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</w:tcPr>
          <w:p w14:paraId="54F753E0" w14:textId="77777777" w:rsidR="00C5158A" w:rsidRPr="003B65FB" w:rsidRDefault="00C5158A" w:rsidP="000D313F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</w:tcPr>
          <w:p w14:paraId="2F59AE3D" w14:textId="77777777" w:rsidR="00C5158A" w:rsidRPr="003B65FB" w:rsidRDefault="00C5158A" w:rsidP="000D313F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1E7E2949" w14:textId="77777777" w:rsidR="00C5158A" w:rsidRPr="003B65FB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14:paraId="6902A82A" w14:textId="77777777" w:rsidR="00C5158A" w:rsidRPr="003B65FB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dxa"/>
          </w:tcPr>
          <w:p w14:paraId="25FA3A83" w14:textId="77777777" w:rsidR="00C5158A" w:rsidRPr="003B65FB" w:rsidRDefault="00C5158A" w:rsidP="000D313F">
            <w:pPr>
              <w:ind w:left="-7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9" w:type="dxa"/>
          </w:tcPr>
          <w:p w14:paraId="0BA3729C" w14:textId="77777777" w:rsidR="00C5158A" w:rsidRPr="003B65FB" w:rsidRDefault="00C5158A" w:rsidP="000D313F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73DF81A9" w14:textId="77777777" w:rsidTr="000A0D31">
        <w:trPr>
          <w:trHeight w:val="144"/>
        </w:trPr>
        <w:tc>
          <w:tcPr>
            <w:tcW w:w="5130" w:type="dxa"/>
          </w:tcPr>
          <w:p w14:paraId="2D42B963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1350" w:type="dxa"/>
          </w:tcPr>
          <w:p w14:paraId="73CEC628" w14:textId="77777777" w:rsidR="00C5158A" w:rsidRPr="003B65FB" w:rsidRDefault="00C5158A" w:rsidP="000D313F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22,061</w:t>
            </w:r>
          </w:p>
        </w:tc>
        <w:tc>
          <w:tcPr>
            <w:tcW w:w="105" w:type="dxa"/>
          </w:tcPr>
          <w:p w14:paraId="5E94D967" w14:textId="77777777" w:rsidR="00C5158A" w:rsidRPr="003B65FB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</w:tcPr>
          <w:p w14:paraId="0F651B6A" w14:textId="77777777" w:rsidR="00C5158A" w:rsidRPr="003B65FB" w:rsidRDefault="00C5158A" w:rsidP="000D313F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531</w:t>
            </w:r>
          </w:p>
        </w:tc>
        <w:tc>
          <w:tcPr>
            <w:tcW w:w="109" w:type="dxa"/>
          </w:tcPr>
          <w:p w14:paraId="34D96090" w14:textId="77777777" w:rsidR="00C5158A" w:rsidRPr="003B65FB" w:rsidRDefault="00C5158A" w:rsidP="000D313F">
            <w:pPr>
              <w:tabs>
                <w:tab w:val="decimal" w:pos="1170"/>
              </w:tabs>
              <w:ind w:left="-7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14:paraId="125A50DA" w14:textId="77777777" w:rsidR="00C5158A" w:rsidRPr="003B65FB" w:rsidRDefault="00C5158A" w:rsidP="000D313F">
            <w:pPr>
              <w:tabs>
                <w:tab w:val="decimal" w:pos="895"/>
              </w:tabs>
              <w:ind w:right="96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" w:type="dxa"/>
          </w:tcPr>
          <w:p w14:paraId="2DDC7B2F" w14:textId="77777777" w:rsidR="00C5158A" w:rsidRPr="003B65FB" w:rsidRDefault="00C5158A" w:rsidP="000D313F">
            <w:pPr>
              <w:tabs>
                <w:tab w:val="decimal" w:pos="1170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99" w:type="dxa"/>
          </w:tcPr>
          <w:p w14:paraId="7E6E988E" w14:textId="77777777" w:rsidR="00C5158A" w:rsidRPr="003B65FB" w:rsidRDefault="00C5158A" w:rsidP="000D313F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22,592</w:t>
            </w:r>
          </w:p>
        </w:tc>
      </w:tr>
      <w:tr w:rsidR="00C5158A" w:rsidRPr="003B65FB" w14:paraId="7F1D98E0" w14:textId="77777777" w:rsidTr="000A0D31">
        <w:trPr>
          <w:trHeight w:val="144"/>
        </w:trPr>
        <w:tc>
          <w:tcPr>
            <w:tcW w:w="5130" w:type="dxa"/>
          </w:tcPr>
          <w:p w14:paraId="607E16D2" w14:textId="77777777" w:rsidR="00C5158A" w:rsidRPr="008345D6" w:rsidRDefault="00C5158A" w:rsidP="000D313F">
            <w:pPr>
              <w:ind w:left="532" w:hanging="26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3E5BD1" w14:textId="77777777" w:rsidR="00C5158A" w:rsidRPr="001331E4" w:rsidRDefault="00C5158A" w:rsidP="000D313F">
            <w:pPr>
              <w:tabs>
                <w:tab w:val="decimal" w:pos="1010"/>
              </w:tabs>
              <w:ind w:right="-50"/>
              <w:rPr>
                <w:rFonts w:ascii="Angsana New" w:hAnsi="Angsana New"/>
                <w:b/>
                <w:bCs/>
                <w:sz w:val="28"/>
              </w:rPr>
            </w:pPr>
            <w:r w:rsidRPr="001331E4">
              <w:rPr>
                <w:rFonts w:ascii="Angsana New" w:hAnsi="Angsana New" w:hint="cs"/>
                <w:b/>
                <w:bCs/>
                <w:sz w:val="28"/>
              </w:rPr>
              <w:t>22,061</w:t>
            </w:r>
          </w:p>
        </w:tc>
        <w:tc>
          <w:tcPr>
            <w:tcW w:w="105" w:type="dxa"/>
          </w:tcPr>
          <w:p w14:paraId="53553F7C" w14:textId="77777777" w:rsidR="00C5158A" w:rsidRPr="001331E4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08715ABB" w14:textId="77777777" w:rsidR="00C5158A" w:rsidRPr="001331E4" w:rsidRDefault="00C5158A" w:rsidP="000D313F">
            <w:pPr>
              <w:tabs>
                <w:tab w:val="decimal" w:pos="930"/>
              </w:tabs>
              <w:ind w:right="-10"/>
              <w:rPr>
                <w:rFonts w:ascii="Angsana New" w:hAnsi="Angsana New"/>
                <w:b/>
                <w:bCs/>
                <w:sz w:val="28"/>
              </w:rPr>
            </w:pPr>
            <w:r w:rsidRPr="001331E4">
              <w:rPr>
                <w:rFonts w:ascii="Angsana New" w:hAnsi="Angsana New" w:hint="cs"/>
                <w:b/>
                <w:bCs/>
                <w:sz w:val="28"/>
              </w:rPr>
              <w:t>531</w:t>
            </w:r>
          </w:p>
        </w:tc>
        <w:tc>
          <w:tcPr>
            <w:tcW w:w="109" w:type="dxa"/>
          </w:tcPr>
          <w:p w14:paraId="7FB273DF" w14:textId="77777777" w:rsidR="00C5158A" w:rsidRPr="001331E4" w:rsidRDefault="00C5158A" w:rsidP="000D313F">
            <w:pPr>
              <w:tabs>
                <w:tab w:val="decimal" w:pos="1170"/>
              </w:tabs>
              <w:ind w:left="-72"/>
              <w:jc w:val="thaiDistribute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7C143E33" w14:textId="77777777" w:rsidR="00C5158A" w:rsidRPr="001331E4" w:rsidRDefault="00C5158A" w:rsidP="000D313F">
            <w:pPr>
              <w:tabs>
                <w:tab w:val="decimal" w:pos="895"/>
              </w:tabs>
              <w:ind w:right="96"/>
              <w:rPr>
                <w:rFonts w:ascii="Angsana New" w:hAnsi="Angsana New"/>
                <w:b/>
                <w:bCs/>
                <w:sz w:val="28"/>
              </w:rPr>
            </w:pPr>
            <w:r w:rsidRPr="001331E4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121" w:type="dxa"/>
          </w:tcPr>
          <w:p w14:paraId="2FA32509" w14:textId="77777777" w:rsidR="00C5158A" w:rsidRPr="001331E4" w:rsidRDefault="00C5158A" w:rsidP="000D313F">
            <w:pPr>
              <w:tabs>
                <w:tab w:val="decimal" w:pos="1170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20D0A383" w14:textId="77777777" w:rsidR="00C5158A" w:rsidRPr="001331E4" w:rsidRDefault="00C5158A" w:rsidP="000D313F">
            <w:pPr>
              <w:tabs>
                <w:tab w:val="decimal" w:pos="99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1331E4">
              <w:rPr>
                <w:rFonts w:ascii="Angsana New" w:hAnsi="Angsana New" w:hint="cs"/>
                <w:b/>
                <w:bCs/>
                <w:sz w:val="28"/>
              </w:rPr>
              <w:t xml:space="preserve"> 22,592</w:t>
            </w:r>
          </w:p>
        </w:tc>
      </w:tr>
      <w:tr w:rsidR="00C5158A" w:rsidRPr="003B65FB" w14:paraId="64121331" w14:textId="77777777" w:rsidTr="000A0D31">
        <w:trPr>
          <w:trHeight w:val="144"/>
        </w:trPr>
        <w:tc>
          <w:tcPr>
            <w:tcW w:w="5130" w:type="dxa"/>
          </w:tcPr>
          <w:p w14:paraId="2D7EC3BC" w14:textId="77777777" w:rsidR="00C5158A" w:rsidRPr="003B65FB" w:rsidRDefault="00C5158A" w:rsidP="000D313F">
            <w:pPr>
              <w:ind w:left="532" w:hanging="35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327CE99" w14:textId="77777777" w:rsidR="00C5158A" w:rsidRPr="003B65FB" w:rsidRDefault="00C5158A" w:rsidP="000D313F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  <w:vAlign w:val="bottom"/>
          </w:tcPr>
          <w:p w14:paraId="592DB27A" w14:textId="77777777" w:rsidR="00C5158A" w:rsidRPr="003B65FB" w:rsidRDefault="00C5158A" w:rsidP="000D313F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</w:tcPr>
          <w:p w14:paraId="4924C591" w14:textId="77777777" w:rsidR="00C5158A" w:rsidRPr="003B65FB" w:rsidRDefault="00C5158A" w:rsidP="000D313F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22BC1DF3" w14:textId="77777777" w:rsidR="00C5158A" w:rsidRPr="003B65FB" w:rsidRDefault="00C5158A" w:rsidP="000D313F">
            <w:pPr>
              <w:tabs>
                <w:tab w:val="decimal" w:pos="1098"/>
              </w:tabs>
              <w:ind w:left="-7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14:paraId="25D5B7B0" w14:textId="77777777" w:rsidR="00C5158A" w:rsidRPr="003B65FB" w:rsidRDefault="00C5158A" w:rsidP="000D313F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1" w:type="dxa"/>
          </w:tcPr>
          <w:p w14:paraId="12F4AE90" w14:textId="77777777" w:rsidR="00C5158A" w:rsidRPr="003B65FB" w:rsidRDefault="00C5158A" w:rsidP="000D313F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99" w:type="dxa"/>
          </w:tcPr>
          <w:p w14:paraId="4FD972B3" w14:textId="77777777" w:rsidR="00C5158A" w:rsidRPr="003B65FB" w:rsidRDefault="00C5158A" w:rsidP="000D313F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7ECB7BFA" w14:textId="77777777" w:rsidTr="000A0D31">
        <w:trPr>
          <w:trHeight w:val="144"/>
        </w:trPr>
        <w:tc>
          <w:tcPr>
            <w:tcW w:w="5130" w:type="dxa"/>
          </w:tcPr>
          <w:p w14:paraId="24773AA9" w14:textId="77777777" w:rsidR="00C5158A" w:rsidRPr="003B65FB" w:rsidRDefault="00C5158A" w:rsidP="000D313F">
            <w:pPr>
              <w:ind w:left="532" w:hanging="26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br w:type="page"/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ค่าตัดจำหน่ายสะสม:</w:t>
            </w:r>
          </w:p>
        </w:tc>
        <w:tc>
          <w:tcPr>
            <w:tcW w:w="1350" w:type="dxa"/>
          </w:tcPr>
          <w:p w14:paraId="0D12228A" w14:textId="77777777" w:rsidR="00C5158A" w:rsidRPr="003B65FB" w:rsidRDefault="00C5158A" w:rsidP="000D313F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  <w:vAlign w:val="bottom"/>
          </w:tcPr>
          <w:p w14:paraId="0BC3C401" w14:textId="77777777" w:rsidR="00C5158A" w:rsidRPr="003B65FB" w:rsidRDefault="00C5158A" w:rsidP="000D313F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</w:tcPr>
          <w:p w14:paraId="704312DB" w14:textId="77777777" w:rsidR="00C5158A" w:rsidRPr="003B65FB" w:rsidRDefault="00C5158A" w:rsidP="000D313F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58375A1D" w14:textId="77777777" w:rsidR="00C5158A" w:rsidRPr="003B65FB" w:rsidRDefault="00C5158A" w:rsidP="000D313F">
            <w:pPr>
              <w:tabs>
                <w:tab w:val="decimal" w:pos="1098"/>
              </w:tabs>
              <w:ind w:left="-7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14:paraId="5E88DC6E" w14:textId="77777777" w:rsidR="00C5158A" w:rsidRPr="003B65FB" w:rsidRDefault="00C5158A" w:rsidP="000D313F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1" w:type="dxa"/>
          </w:tcPr>
          <w:p w14:paraId="437D5641" w14:textId="77777777" w:rsidR="00C5158A" w:rsidRPr="003B65FB" w:rsidRDefault="00C5158A" w:rsidP="000D313F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99" w:type="dxa"/>
          </w:tcPr>
          <w:p w14:paraId="3A62E3D7" w14:textId="77777777" w:rsidR="00C5158A" w:rsidRPr="003B65FB" w:rsidRDefault="00C5158A" w:rsidP="000D313F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7A3C6184" w14:textId="77777777" w:rsidTr="000A0D31">
        <w:trPr>
          <w:trHeight w:val="144"/>
        </w:trPr>
        <w:tc>
          <w:tcPr>
            <w:tcW w:w="5130" w:type="dxa"/>
          </w:tcPr>
          <w:p w14:paraId="5F6033F5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1350" w:type="dxa"/>
          </w:tcPr>
          <w:p w14:paraId="08B62DE0" w14:textId="77777777" w:rsidR="00C5158A" w:rsidRPr="003B65FB" w:rsidRDefault="00C5158A" w:rsidP="000D313F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(18,269)</w:t>
            </w:r>
          </w:p>
        </w:tc>
        <w:tc>
          <w:tcPr>
            <w:tcW w:w="105" w:type="dxa"/>
          </w:tcPr>
          <w:p w14:paraId="500AA51E" w14:textId="77777777" w:rsidR="00C5158A" w:rsidRPr="003B65FB" w:rsidRDefault="00C5158A" w:rsidP="000D313F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</w:tcPr>
          <w:p w14:paraId="436D5953" w14:textId="77777777" w:rsidR="00C5158A" w:rsidRPr="003B65FB" w:rsidRDefault="00C5158A" w:rsidP="000D313F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(879)</w:t>
            </w:r>
          </w:p>
        </w:tc>
        <w:tc>
          <w:tcPr>
            <w:tcW w:w="109" w:type="dxa"/>
          </w:tcPr>
          <w:p w14:paraId="55088E6E" w14:textId="77777777" w:rsidR="00C5158A" w:rsidRPr="003B65FB" w:rsidRDefault="00C5158A" w:rsidP="000D313F">
            <w:pPr>
              <w:tabs>
                <w:tab w:val="decimal" w:pos="1098"/>
              </w:tabs>
              <w:ind w:left="-7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14:paraId="444D0487" w14:textId="77777777" w:rsidR="00C5158A" w:rsidRPr="003B65FB" w:rsidRDefault="00C5158A" w:rsidP="000D313F">
            <w:pPr>
              <w:tabs>
                <w:tab w:val="decimal" w:pos="530"/>
              </w:tabs>
              <w:ind w:right="15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" w:type="dxa"/>
          </w:tcPr>
          <w:p w14:paraId="59B37E77" w14:textId="77777777" w:rsidR="00C5158A" w:rsidRPr="003B65FB" w:rsidRDefault="00C5158A" w:rsidP="000D313F">
            <w:pPr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99" w:type="dxa"/>
          </w:tcPr>
          <w:p w14:paraId="560789C0" w14:textId="77777777" w:rsidR="00C5158A" w:rsidRPr="003B65FB" w:rsidRDefault="00C5158A" w:rsidP="000D313F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(19,148)</w:t>
            </w:r>
          </w:p>
        </w:tc>
      </w:tr>
      <w:tr w:rsidR="00C5158A" w:rsidRPr="003B65FB" w14:paraId="008F9BC7" w14:textId="77777777" w:rsidTr="000A0D31">
        <w:trPr>
          <w:trHeight w:val="144"/>
        </w:trPr>
        <w:tc>
          <w:tcPr>
            <w:tcW w:w="5130" w:type="dxa"/>
          </w:tcPr>
          <w:p w14:paraId="7975EBD4" w14:textId="77777777" w:rsidR="00C5158A" w:rsidRPr="003B65FB" w:rsidRDefault="00C5158A" w:rsidP="000D313F">
            <w:pPr>
              <w:ind w:left="532" w:hanging="263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E50CFE" w14:textId="77777777" w:rsidR="00C5158A" w:rsidRPr="003B65FB" w:rsidRDefault="00C5158A" w:rsidP="000D313F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(18,269)</w:t>
            </w:r>
          </w:p>
        </w:tc>
        <w:tc>
          <w:tcPr>
            <w:tcW w:w="105" w:type="dxa"/>
          </w:tcPr>
          <w:p w14:paraId="5D30322E" w14:textId="77777777" w:rsidR="00C5158A" w:rsidRPr="003B65FB" w:rsidRDefault="00C5158A" w:rsidP="000D313F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1D01FA9C" w14:textId="77777777" w:rsidR="00C5158A" w:rsidRPr="003B65FB" w:rsidRDefault="00C5158A" w:rsidP="000D313F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(879)</w:t>
            </w:r>
          </w:p>
        </w:tc>
        <w:tc>
          <w:tcPr>
            <w:tcW w:w="109" w:type="dxa"/>
          </w:tcPr>
          <w:p w14:paraId="6FF7FBB9" w14:textId="77777777" w:rsidR="00C5158A" w:rsidRPr="003B65FB" w:rsidRDefault="00C5158A" w:rsidP="000D313F">
            <w:pPr>
              <w:tabs>
                <w:tab w:val="decimal" w:pos="1098"/>
              </w:tabs>
              <w:ind w:left="-7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780EC3C" w14:textId="77777777" w:rsidR="00C5158A" w:rsidRPr="003B65FB" w:rsidRDefault="00C5158A" w:rsidP="000D313F">
            <w:pPr>
              <w:tabs>
                <w:tab w:val="decimal" w:pos="530"/>
              </w:tabs>
              <w:ind w:right="15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" w:type="dxa"/>
          </w:tcPr>
          <w:p w14:paraId="47F36F5F" w14:textId="77777777" w:rsidR="00C5158A" w:rsidRPr="003B65FB" w:rsidRDefault="00C5158A" w:rsidP="000D313F">
            <w:pPr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104647B" w14:textId="77777777" w:rsidR="00C5158A" w:rsidRPr="003B65FB" w:rsidRDefault="00C5158A" w:rsidP="000D313F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(19,148)</w:t>
            </w:r>
          </w:p>
        </w:tc>
      </w:tr>
      <w:tr w:rsidR="00C5158A" w:rsidRPr="003B65FB" w14:paraId="0ED159C3" w14:textId="77777777" w:rsidTr="000A0D31">
        <w:trPr>
          <w:trHeight w:val="144"/>
        </w:trPr>
        <w:tc>
          <w:tcPr>
            <w:tcW w:w="5130" w:type="dxa"/>
          </w:tcPr>
          <w:p w14:paraId="2057D3A6" w14:textId="77777777" w:rsidR="00C5158A" w:rsidRPr="003B65FB" w:rsidRDefault="00C5158A" w:rsidP="000D313F">
            <w:pPr>
              <w:ind w:left="532" w:hanging="26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รวมสินทรัพย์ไม่มีตัวตน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5F3D2D" w14:textId="77777777" w:rsidR="00C5158A" w:rsidRPr="001331E4" w:rsidRDefault="00C5158A" w:rsidP="000D313F">
            <w:pPr>
              <w:tabs>
                <w:tab w:val="decimal" w:pos="1010"/>
              </w:tabs>
              <w:ind w:right="-50"/>
              <w:rPr>
                <w:rFonts w:ascii="Angsana New" w:hAnsi="Angsana New"/>
                <w:b/>
                <w:bCs/>
                <w:sz w:val="28"/>
              </w:rPr>
            </w:pPr>
            <w:r w:rsidRPr="001331E4">
              <w:rPr>
                <w:rFonts w:ascii="Angsana New" w:hAnsi="Angsana New" w:hint="cs"/>
                <w:b/>
                <w:bCs/>
                <w:sz w:val="28"/>
              </w:rPr>
              <w:t>3,792</w:t>
            </w:r>
          </w:p>
        </w:tc>
        <w:tc>
          <w:tcPr>
            <w:tcW w:w="105" w:type="dxa"/>
          </w:tcPr>
          <w:p w14:paraId="34BAE3B1" w14:textId="77777777" w:rsidR="00C5158A" w:rsidRPr="001331E4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00BDD486" w14:textId="77777777" w:rsidR="00C5158A" w:rsidRPr="001331E4" w:rsidRDefault="00C5158A" w:rsidP="000D313F">
            <w:pPr>
              <w:tabs>
                <w:tab w:val="decimal" w:pos="1098"/>
              </w:tabs>
              <w:ind w:right="9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" w:type="dxa"/>
          </w:tcPr>
          <w:p w14:paraId="0D8EB648" w14:textId="77777777" w:rsidR="00C5158A" w:rsidRPr="001331E4" w:rsidRDefault="00C5158A" w:rsidP="000D313F">
            <w:pPr>
              <w:jc w:val="thaiDistribute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36F391F8" w14:textId="77777777" w:rsidR="00C5158A" w:rsidRPr="001331E4" w:rsidRDefault="00C5158A" w:rsidP="000D313F">
            <w:pPr>
              <w:jc w:val="thaiDistribute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21" w:type="dxa"/>
          </w:tcPr>
          <w:p w14:paraId="3933A3B5" w14:textId="77777777" w:rsidR="00C5158A" w:rsidRPr="001331E4" w:rsidRDefault="00C5158A" w:rsidP="000D313F">
            <w:pPr>
              <w:jc w:val="thaiDistribute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0D1C395D" w14:textId="77777777" w:rsidR="00C5158A" w:rsidRPr="001331E4" w:rsidRDefault="00C5158A" w:rsidP="000D313F">
            <w:pPr>
              <w:tabs>
                <w:tab w:val="decimal" w:pos="990"/>
              </w:tabs>
              <w:rPr>
                <w:rFonts w:ascii="Angsana New" w:hAnsi="Angsana New"/>
                <w:b/>
                <w:bCs/>
                <w:sz w:val="28"/>
              </w:rPr>
            </w:pPr>
            <w:r w:rsidRPr="001331E4">
              <w:rPr>
                <w:rFonts w:ascii="Angsana New" w:hAnsi="Angsana New" w:hint="cs"/>
                <w:b/>
                <w:bCs/>
                <w:sz w:val="28"/>
              </w:rPr>
              <w:t>3,444</w:t>
            </w:r>
          </w:p>
        </w:tc>
      </w:tr>
      <w:tr w:rsidR="00C5158A" w:rsidRPr="003B65FB" w14:paraId="5A5198CA" w14:textId="77777777" w:rsidTr="000A0D31">
        <w:trPr>
          <w:trHeight w:val="144"/>
        </w:trPr>
        <w:tc>
          <w:tcPr>
            <w:tcW w:w="5130" w:type="dxa"/>
          </w:tcPr>
          <w:p w14:paraId="106D516E" w14:textId="77777777" w:rsidR="00C5158A" w:rsidRPr="003B65FB" w:rsidRDefault="00C5158A" w:rsidP="000D313F">
            <w:pPr>
              <w:ind w:left="532" w:hanging="35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CD9964B" w14:textId="77777777" w:rsidR="00C5158A" w:rsidRPr="003B65FB" w:rsidRDefault="00C5158A" w:rsidP="000D313F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  <w:vAlign w:val="bottom"/>
          </w:tcPr>
          <w:p w14:paraId="526790F7" w14:textId="77777777" w:rsidR="00C5158A" w:rsidRPr="003B65FB" w:rsidRDefault="00C5158A" w:rsidP="000D313F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</w:tcPr>
          <w:p w14:paraId="6A3125C6" w14:textId="77777777" w:rsidR="00C5158A" w:rsidRPr="003B65FB" w:rsidRDefault="00C5158A" w:rsidP="000D313F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7A831928" w14:textId="77777777" w:rsidR="00C5158A" w:rsidRPr="003B65FB" w:rsidRDefault="00C5158A" w:rsidP="000D313F">
            <w:pPr>
              <w:tabs>
                <w:tab w:val="decimal" w:pos="1098"/>
              </w:tabs>
              <w:ind w:left="-7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14:paraId="126919E1" w14:textId="77777777" w:rsidR="00C5158A" w:rsidRPr="003B65FB" w:rsidRDefault="00C5158A" w:rsidP="000D313F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1" w:type="dxa"/>
          </w:tcPr>
          <w:p w14:paraId="65129A70" w14:textId="77777777" w:rsidR="00C5158A" w:rsidRPr="003B65FB" w:rsidRDefault="00C5158A" w:rsidP="000D313F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99" w:type="dxa"/>
          </w:tcPr>
          <w:p w14:paraId="15BBA264" w14:textId="77777777" w:rsidR="00C5158A" w:rsidRPr="003B65FB" w:rsidRDefault="00C5158A" w:rsidP="000D313F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59D2AD6B" w14:textId="77777777" w:rsidTr="000A0D31">
        <w:trPr>
          <w:trHeight w:val="144"/>
        </w:trPr>
        <w:tc>
          <w:tcPr>
            <w:tcW w:w="5130" w:type="dxa"/>
          </w:tcPr>
          <w:p w14:paraId="075F5BA5" w14:textId="77777777" w:rsidR="00C5158A" w:rsidRPr="008345D6" w:rsidRDefault="00C5158A" w:rsidP="000D313F">
            <w:pPr>
              <w:ind w:left="532" w:hanging="26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ค่าตัดจำหน่ายสำหรับปีสิ้นสุดวันที่ 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>31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704B8FBF" w14:textId="77777777" w:rsidR="00C5158A" w:rsidRPr="003B65FB" w:rsidRDefault="00C5158A" w:rsidP="000D313F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  <w:vAlign w:val="bottom"/>
          </w:tcPr>
          <w:p w14:paraId="1DD6852E" w14:textId="77777777" w:rsidR="00C5158A" w:rsidRPr="003B65FB" w:rsidRDefault="00C5158A" w:rsidP="000D313F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</w:tcPr>
          <w:p w14:paraId="49BFF3AD" w14:textId="77777777" w:rsidR="00C5158A" w:rsidRPr="003B65FB" w:rsidRDefault="00C5158A" w:rsidP="000D313F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63F41600" w14:textId="77777777" w:rsidR="00C5158A" w:rsidRPr="003B65FB" w:rsidRDefault="00C5158A" w:rsidP="000D313F">
            <w:pPr>
              <w:tabs>
                <w:tab w:val="decimal" w:pos="1098"/>
              </w:tabs>
              <w:ind w:left="-7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14:paraId="25FCFC42" w14:textId="77777777" w:rsidR="00C5158A" w:rsidRPr="003B65FB" w:rsidRDefault="00C5158A" w:rsidP="000D313F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1" w:type="dxa"/>
          </w:tcPr>
          <w:p w14:paraId="756625EC" w14:textId="77777777" w:rsidR="00C5158A" w:rsidRPr="003B65FB" w:rsidRDefault="00C5158A" w:rsidP="000D313F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99" w:type="dxa"/>
          </w:tcPr>
          <w:p w14:paraId="6AC9C68B" w14:textId="77777777" w:rsidR="00C5158A" w:rsidRPr="003B65FB" w:rsidRDefault="00C5158A" w:rsidP="000D313F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0FBAF937" w14:textId="77777777" w:rsidTr="000A0D31">
        <w:trPr>
          <w:trHeight w:val="144"/>
        </w:trPr>
        <w:tc>
          <w:tcPr>
            <w:tcW w:w="5130" w:type="dxa"/>
          </w:tcPr>
          <w:p w14:paraId="0253C382" w14:textId="77777777" w:rsidR="00C5158A" w:rsidRPr="003B65FB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350" w:type="dxa"/>
          </w:tcPr>
          <w:p w14:paraId="627FF956" w14:textId="77777777" w:rsidR="00C5158A" w:rsidRPr="003B65FB" w:rsidRDefault="00C5158A" w:rsidP="000D313F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  <w:vAlign w:val="bottom"/>
          </w:tcPr>
          <w:p w14:paraId="628D5167" w14:textId="77777777" w:rsidR="00C5158A" w:rsidRPr="003B65FB" w:rsidRDefault="00C5158A" w:rsidP="000D313F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</w:tcPr>
          <w:p w14:paraId="6278C23E" w14:textId="77777777" w:rsidR="00C5158A" w:rsidRPr="003B65FB" w:rsidRDefault="00C5158A" w:rsidP="000D313F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4DC0BEF5" w14:textId="77777777" w:rsidR="00C5158A" w:rsidRPr="003B65FB" w:rsidRDefault="00C5158A" w:rsidP="000D313F">
            <w:pPr>
              <w:tabs>
                <w:tab w:val="decimal" w:pos="1098"/>
              </w:tabs>
              <w:ind w:left="-7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14:paraId="766A8F32" w14:textId="77777777" w:rsidR="00C5158A" w:rsidRPr="008345D6" w:rsidRDefault="00C5158A" w:rsidP="000D313F">
            <w:pPr>
              <w:tabs>
                <w:tab w:val="decimal" w:pos="894"/>
              </w:tabs>
              <w:ind w:right="96"/>
              <w:rPr>
                <w:rFonts w:ascii="Angsana New" w:eastAsia="Times New Roman" w:hAnsi="Angsana New"/>
                <w:sz w:val="28"/>
                <w:cs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พันบาท</w:t>
            </w:r>
          </w:p>
        </w:tc>
        <w:tc>
          <w:tcPr>
            <w:tcW w:w="121" w:type="dxa"/>
          </w:tcPr>
          <w:p w14:paraId="71047B54" w14:textId="77777777" w:rsidR="00C5158A" w:rsidRPr="003B65FB" w:rsidRDefault="00C5158A" w:rsidP="000D313F">
            <w:pPr>
              <w:tabs>
                <w:tab w:val="decimal" w:pos="1206"/>
              </w:tabs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14:paraId="53FC439E" w14:textId="77777777" w:rsidR="00C5158A" w:rsidRPr="003B65FB" w:rsidRDefault="00C5158A" w:rsidP="000D313F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919</w:t>
            </w:r>
          </w:p>
        </w:tc>
      </w:tr>
      <w:tr w:rsidR="00C5158A" w:rsidRPr="003B65FB" w14:paraId="103A13E9" w14:textId="77777777" w:rsidTr="000A0D31">
        <w:trPr>
          <w:trHeight w:val="144"/>
        </w:trPr>
        <w:tc>
          <w:tcPr>
            <w:tcW w:w="5130" w:type="dxa"/>
          </w:tcPr>
          <w:p w14:paraId="12F76D47" w14:textId="77777777" w:rsidR="00C5158A" w:rsidRPr="008345D6" w:rsidRDefault="00C5158A" w:rsidP="000D313F">
            <w:pPr>
              <w:ind w:left="532" w:hanging="262"/>
              <w:jc w:val="thaiDistribute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350" w:type="dxa"/>
          </w:tcPr>
          <w:p w14:paraId="3927FC68" w14:textId="77777777" w:rsidR="00C5158A" w:rsidRPr="003B65FB" w:rsidRDefault="00C5158A" w:rsidP="000D313F">
            <w:pPr>
              <w:tabs>
                <w:tab w:val="decimal" w:pos="1010"/>
              </w:tabs>
              <w:ind w:right="-50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</w:tcPr>
          <w:p w14:paraId="4E0B03C9" w14:textId="77777777" w:rsidR="00C5158A" w:rsidRPr="003B65FB" w:rsidRDefault="00C5158A" w:rsidP="000D313F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dxa"/>
          </w:tcPr>
          <w:p w14:paraId="179D2657" w14:textId="77777777" w:rsidR="00C5158A" w:rsidRPr="003B65FB" w:rsidRDefault="00C5158A" w:rsidP="000D313F">
            <w:pPr>
              <w:tabs>
                <w:tab w:val="decimal" w:pos="930"/>
              </w:tabs>
              <w:ind w:right="-10"/>
              <w:rPr>
                <w:rFonts w:ascii="Angsana New" w:hAnsi="Angsana New"/>
                <w:sz w:val="28"/>
              </w:rPr>
            </w:pPr>
          </w:p>
        </w:tc>
        <w:tc>
          <w:tcPr>
            <w:tcW w:w="109" w:type="dxa"/>
          </w:tcPr>
          <w:p w14:paraId="02D495CD" w14:textId="77777777" w:rsidR="00C5158A" w:rsidRPr="003B65FB" w:rsidRDefault="00C5158A" w:rsidP="000D313F">
            <w:pPr>
              <w:tabs>
                <w:tab w:val="decimal" w:pos="1098"/>
              </w:tabs>
              <w:ind w:left="-72"/>
              <w:jc w:val="thaiDistribut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14:paraId="308383CF" w14:textId="77777777" w:rsidR="00C5158A" w:rsidRPr="001331E4" w:rsidRDefault="00C5158A" w:rsidP="000D313F">
            <w:pPr>
              <w:tabs>
                <w:tab w:val="decimal" w:pos="894"/>
              </w:tabs>
              <w:ind w:right="96"/>
              <w:rPr>
                <w:rFonts w:ascii="Angsana New" w:eastAsia="Times New Roman" w:hAnsi="Angsana New"/>
                <w:sz w:val="28"/>
                <w:lang w:val="en-GB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พันบาท</w:t>
            </w:r>
          </w:p>
        </w:tc>
        <w:tc>
          <w:tcPr>
            <w:tcW w:w="121" w:type="dxa"/>
          </w:tcPr>
          <w:p w14:paraId="406467BB" w14:textId="77777777" w:rsidR="00C5158A" w:rsidRPr="003B65FB" w:rsidRDefault="00C5158A" w:rsidP="000D313F">
            <w:pPr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299" w:type="dxa"/>
            <w:tcBorders>
              <w:top w:val="double" w:sz="4" w:space="0" w:color="auto"/>
              <w:bottom w:val="double" w:sz="4" w:space="0" w:color="auto"/>
            </w:tcBorders>
          </w:tcPr>
          <w:p w14:paraId="66EC3F02" w14:textId="77777777" w:rsidR="00C5158A" w:rsidRPr="003B65FB" w:rsidRDefault="00C5158A" w:rsidP="000D313F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879</w:t>
            </w:r>
          </w:p>
        </w:tc>
      </w:tr>
    </w:tbl>
    <w:p w14:paraId="3208B50B" w14:textId="77777777" w:rsidR="006B4884" w:rsidRPr="006B4884" w:rsidRDefault="006B4884" w:rsidP="006B4884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58CFEFBE" w14:textId="64948D97" w:rsidR="00C5158A" w:rsidRPr="006262AB" w:rsidRDefault="00C5158A" w:rsidP="00C5158A">
      <w:pPr>
        <w:pStyle w:val="ListParagraph"/>
        <w:numPr>
          <w:ilvl w:val="0"/>
          <w:numId w:val="11"/>
        </w:numPr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ภาษีเงินได้</w:t>
      </w:r>
      <w:r w:rsidRPr="006262AB">
        <w:rPr>
          <w:rFonts w:ascii="Angsana New" w:hAnsi="Angsana New" w:hint="cs"/>
          <w:b/>
          <w:bCs/>
          <w:sz w:val="28"/>
        </w:rPr>
        <w:t xml:space="preserve"> </w:t>
      </w:r>
    </w:p>
    <w:p w14:paraId="3C2D41F6" w14:textId="77777777" w:rsidR="00C5158A" w:rsidRPr="003B65FB" w:rsidRDefault="00C5158A" w:rsidP="00C5158A">
      <w:pPr>
        <w:spacing w:after="120"/>
        <w:ind w:right="-43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ค่าใช้จ่ายภาษีเงินได้สำหรับปีสิ้นสุดวันที่</w:t>
      </w:r>
      <w:r w:rsidRPr="003B65FB">
        <w:rPr>
          <w:rFonts w:ascii="Angsana New" w:hAnsi="Angsana New" w:hint="cs"/>
          <w:sz w:val="28"/>
        </w:rPr>
        <w:t xml:space="preserve"> 31 </w:t>
      </w:r>
      <w:r w:rsidRPr="008345D6">
        <w:rPr>
          <w:rFonts w:ascii="Angsana New" w:hAnsi="Angsana New" w:hint="cs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sz w:val="28"/>
        </w:rPr>
        <w:t>256</w:t>
      </w:r>
      <w:r w:rsidRPr="008345D6">
        <w:rPr>
          <w:rFonts w:ascii="Angsana New" w:hAnsi="Angsana New" w:hint="cs"/>
          <w:sz w:val="28"/>
        </w:rPr>
        <w:t>3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 xml:space="preserve">และ </w:t>
      </w:r>
      <w:r w:rsidRPr="003B65FB">
        <w:rPr>
          <w:rFonts w:ascii="Angsana New" w:hAnsi="Angsana New" w:hint="cs"/>
          <w:sz w:val="28"/>
        </w:rPr>
        <w:t>256</w:t>
      </w:r>
      <w:r>
        <w:rPr>
          <w:rFonts w:ascii="Angsana New" w:hAnsi="Angsana New"/>
          <w:sz w:val="28"/>
        </w:rPr>
        <w:t>2</w:t>
      </w:r>
      <w:r w:rsidRPr="008345D6">
        <w:rPr>
          <w:rFonts w:ascii="Angsana New" w:hAnsi="Angsana New" w:hint="cs"/>
          <w:sz w:val="28"/>
          <w:cs/>
        </w:rPr>
        <w:t xml:space="preserve"> สรุปได้ดังนี้</w:t>
      </w:r>
    </w:p>
    <w:tbl>
      <w:tblPr>
        <w:tblW w:w="954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860"/>
        <w:gridCol w:w="1170"/>
        <w:gridCol w:w="1170"/>
        <w:gridCol w:w="1170"/>
        <w:gridCol w:w="1170"/>
      </w:tblGrid>
      <w:tr w:rsidR="00C5158A" w:rsidRPr="003B65FB" w14:paraId="04438D65" w14:textId="77777777" w:rsidTr="000A0D31">
        <w:tc>
          <w:tcPr>
            <w:tcW w:w="9540" w:type="dxa"/>
            <w:gridSpan w:val="5"/>
          </w:tcPr>
          <w:p w14:paraId="2F485076" w14:textId="77777777" w:rsidR="00C5158A" w:rsidRPr="00EF5C88" w:rsidRDefault="00C5158A" w:rsidP="000D313F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EF5C88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EF5C8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4E35C4C0" w14:textId="77777777" w:rsidTr="000A0D31">
        <w:tc>
          <w:tcPr>
            <w:tcW w:w="4860" w:type="dxa"/>
          </w:tcPr>
          <w:p w14:paraId="2E941CF5" w14:textId="77777777" w:rsidR="00C5158A" w:rsidRPr="00EF5C88" w:rsidRDefault="00C5158A" w:rsidP="000D31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03279E80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1F85085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3B65FB" w14:paraId="79B43284" w14:textId="77777777" w:rsidTr="000A0D31">
        <w:tc>
          <w:tcPr>
            <w:tcW w:w="4860" w:type="dxa"/>
          </w:tcPr>
          <w:p w14:paraId="7FC9E0B3" w14:textId="77777777" w:rsidR="00C5158A" w:rsidRPr="00EF5C88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EBE22E4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F4D8C5F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D0F08FB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04D85151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C5158A" w:rsidRPr="003B65FB" w14:paraId="630FE4B5" w14:textId="77777777" w:rsidTr="000A0D31">
        <w:tc>
          <w:tcPr>
            <w:tcW w:w="4860" w:type="dxa"/>
          </w:tcPr>
          <w:p w14:paraId="1102E499" w14:textId="77777777" w:rsidR="00C5158A" w:rsidRPr="008345D6" w:rsidRDefault="00C5158A" w:rsidP="000D313F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370871C3" w14:textId="77777777" w:rsidR="00C5158A" w:rsidRPr="003B65FB" w:rsidRDefault="00C5158A" w:rsidP="000D313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0117CF" w14:textId="77777777" w:rsidR="00C5158A" w:rsidRPr="003B65FB" w:rsidRDefault="00C5158A" w:rsidP="000D313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FB5575" w14:textId="77777777" w:rsidR="00C5158A" w:rsidRPr="003B65FB" w:rsidRDefault="00C5158A" w:rsidP="000D313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30A73F9" w14:textId="77777777" w:rsidR="00C5158A" w:rsidRPr="003B65FB" w:rsidRDefault="00C5158A" w:rsidP="000D313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C5158A" w:rsidRPr="003B65FB" w14:paraId="76999A6B" w14:textId="77777777" w:rsidTr="000A0D31">
        <w:tc>
          <w:tcPr>
            <w:tcW w:w="4860" w:type="dxa"/>
          </w:tcPr>
          <w:p w14:paraId="73C5D801" w14:textId="77777777" w:rsidR="00C5158A" w:rsidRPr="003B65FB" w:rsidRDefault="00C5158A" w:rsidP="000D313F">
            <w:pPr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FC9FEB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9,616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8FB019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6,044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636BA1" w14:textId="77777777" w:rsidR="00C5158A" w:rsidRPr="003B65FB" w:rsidRDefault="00C5158A" w:rsidP="00EA776B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24A9FA" w14:textId="77777777" w:rsidR="00C5158A" w:rsidRPr="003B65FB" w:rsidRDefault="00C5158A" w:rsidP="00EA776B">
            <w:pPr>
              <w:tabs>
                <w:tab w:val="decimal" w:pos="798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C5158A" w:rsidRPr="003B65FB" w14:paraId="150EF285" w14:textId="77777777" w:rsidTr="000A0D31">
        <w:tc>
          <w:tcPr>
            <w:tcW w:w="4860" w:type="dxa"/>
          </w:tcPr>
          <w:p w14:paraId="7DC5F0F4" w14:textId="77777777" w:rsidR="00C5158A" w:rsidRPr="008345D6" w:rsidRDefault="00C5158A" w:rsidP="000D313F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B9B41B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3F4633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74FCED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917E73E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C5158A" w:rsidRPr="003B65FB" w14:paraId="622986C0" w14:textId="77777777" w:rsidTr="000A0D31">
        <w:tc>
          <w:tcPr>
            <w:tcW w:w="4860" w:type="dxa"/>
          </w:tcPr>
          <w:p w14:paraId="797A863F" w14:textId="77777777" w:rsidR="00C5158A" w:rsidRPr="008345D6" w:rsidRDefault="00C5158A" w:rsidP="000D313F">
            <w:pPr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7D05FC" w14:textId="77777777" w:rsidR="00C5158A" w:rsidRPr="003B65FB" w:rsidRDefault="00C5158A" w:rsidP="000D313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4,158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5B925B" w14:textId="77777777" w:rsidR="00C5158A" w:rsidRPr="003B65FB" w:rsidRDefault="00C5158A" w:rsidP="000D313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2,548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0A5FA3" w14:textId="77777777" w:rsidR="00C5158A" w:rsidRPr="003B65FB" w:rsidRDefault="00C5158A" w:rsidP="000D313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(2,315)</w:t>
            </w:r>
          </w:p>
        </w:tc>
        <w:tc>
          <w:tcPr>
            <w:tcW w:w="1170" w:type="dxa"/>
            <w:vAlign w:val="bottom"/>
          </w:tcPr>
          <w:p w14:paraId="1803BAFF" w14:textId="77777777" w:rsidR="00C5158A" w:rsidRPr="003B65FB" w:rsidRDefault="00C5158A" w:rsidP="000D313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1,981</w:t>
            </w:r>
          </w:p>
        </w:tc>
      </w:tr>
      <w:tr w:rsidR="00C5158A" w:rsidRPr="003B65FB" w14:paraId="56979D4A" w14:textId="77777777" w:rsidTr="000A0D31">
        <w:tc>
          <w:tcPr>
            <w:tcW w:w="4860" w:type="dxa"/>
          </w:tcPr>
          <w:p w14:paraId="6E2363D7" w14:textId="77777777" w:rsidR="00C5158A" w:rsidRPr="008345D6" w:rsidRDefault="00C5158A" w:rsidP="000D313F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BA251E" w14:textId="77777777" w:rsidR="00C5158A" w:rsidRPr="00EF5C88" w:rsidRDefault="00C5158A" w:rsidP="000D313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EF5C88">
              <w:rPr>
                <w:rFonts w:ascii="Angsana New" w:hAnsi="Angsana New"/>
                <w:b/>
                <w:bCs/>
                <w:spacing w:val="-4"/>
                <w:sz w:val="28"/>
              </w:rPr>
              <w:t>13,774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2ECD09" w14:textId="77777777" w:rsidR="00C5158A" w:rsidRPr="00EF5C88" w:rsidRDefault="00C5158A" w:rsidP="000D313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EF5C88">
              <w:rPr>
                <w:rFonts w:ascii="Angsana New" w:hAnsi="Angsana New" w:hint="cs"/>
                <w:b/>
                <w:bCs/>
                <w:spacing w:val="-4"/>
                <w:sz w:val="28"/>
              </w:rPr>
              <w:t>8,592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7CA3A4" w14:textId="77777777" w:rsidR="00C5158A" w:rsidRPr="00EF5C88" w:rsidRDefault="00C5158A" w:rsidP="000D313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EF5C88">
              <w:rPr>
                <w:rFonts w:ascii="Angsana New" w:hAnsi="Angsana New"/>
                <w:b/>
                <w:bCs/>
                <w:spacing w:val="-4"/>
                <w:sz w:val="28"/>
              </w:rPr>
              <w:t>(2,315)</w:t>
            </w:r>
          </w:p>
        </w:tc>
        <w:tc>
          <w:tcPr>
            <w:tcW w:w="1170" w:type="dxa"/>
            <w:vAlign w:val="bottom"/>
          </w:tcPr>
          <w:p w14:paraId="049EAE76" w14:textId="77777777" w:rsidR="00C5158A" w:rsidRPr="00EF5C88" w:rsidRDefault="00C5158A" w:rsidP="000D313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EF5C88">
              <w:rPr>
                <w:rFonts w:ascii="Angsana New" w:hAnsi="Angsana New" w:hint="cs"/>
                <w:b/>
                <w:bCs/>
                <w:spacing w:val="-4"/>
                <w:sz w:val="28"/>
              </w:rPr>
              <w:t>1,981</w:t>
            </w:r>
          </w:p>
        </w:tc>
      </w:tr>
    </w:tbl>
    <w:p w14:paraId="1179F11C" w14:textId="77777777" w:rsidR="00C5158A" w:rsidRPr="003B65FB" w:rsidRDefault="00C5158A" w:rsidP="00C5158A">
      <w:pPr>
        <w:pStyle w:val="ListParagraph"/>
        <w:spacing w:before="240" w:after="240"/>
        <w:ind w:left="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3B65FB">
        <w:rPr>
          <w:rFonts w:ascii="Angsana New" w:hAnsi="Angsana New" w:hint="cs"/>
          <w:sz w:val="28"/>
        </w:rPr>
        <w:t xml:space="preserve"> 31 </w:t>
      </w:r>
      <w:r w:rsidRPr="008345D6">
        <w:rPr>
          <w:rFonts w:ascii="Angsana New" w:hAnsi="Angsana New" w:hint="cs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sz w:val="28"/>
        </w:rPr>
        <w:t>256</w:t>
      </w:r>
      <w:r w:rsidRPr="008345D6">
        <w:rPr>
          <w:rFonts w:ascii="Angsana New" w:hAnsi="Angsana New" w:hint="cs"/>
          <w:sz w:val="28"/>
        </w:rPr>
        <w:t>3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 xml:space="preserve">และ </w:t>
      </w:r>
      <w:r w:rsidRPr="003B65FB">
        <w:rPr>
          <w:rFonts w:ascii="Angsana New" w:hAnsi="Angsana New" w:hint="cs"/>
          <w:sz w:val="28"/>
        </w:rPr>
        <w:t>256</w:t>
      </w:r>
      <w:r>
        <w:rPr>
          <w:rFonts w:ascii="Angsana New" w:hAnsi="Angsana New"/>
          <w:sz w:val="28"/>
        </w:rPr>
        <w:t>2</w:t>
      </w:r>
      <w:r w:rsidRPr="008345D6">
        <w:rPr>
          <w:rFonts w:ascii="Angsana New" w:hAnsi="Angsana New" w:hint="cs"/>
          <w:sz w:val="28"/>
          <w:cs/>
        </w:rPr>
        <w:t xml:space="preserve"> สรุปได้ดังนี้ </w:t>
      </w:r>
    </w:p>
    <w:tbl>
      <w:tblPr>
        <w:tblW w:w="954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860"/>
        <w:gridCol w:w="1170"/>
        <w:gridCol w:w="1170"/>
        <w:gridCol w:w="1170"/>
        <w:gridCol w:w="1170"/>
      </w:tblGrid>
      <w:tr w:rsidR="00C5158A" w:rsidRPr="003B65FB" w14:paraId="005CA2B5" w14:textId="77777777" w:rsidTr="000A0D31">
        <w:tc>
          <w:tcPr>
            <w:tcW w:w="9540" w:type="dxa"/>
            <w:gridSpan w:val="5"/>
          </w:tcPr>
          <w:p w14:paraId="0E236EC1" w14:textId="77777777" w:rsidR="00C5158A" w:rsidRPr="00EF5C88" w:rsidRDefault="00C5158A" w:rsidP="000D313F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EF5C88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EF5C8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5C9550B8" w14:textId="77777777" w:rsidTr="000A0D31">
        <w:tc>
          <w:tcPr>
            <w:tcW w:w="4860" w:type="dxa"/>
          </w:tcPr>
          <w:p w14:paraId="7CDA9CE4" w14:textId="77777777" w:rsidR="00C5158A" w:rsidRPr="00EF5C88" w:rsidRDefault="00C5158A" w:rsidP="000D31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69C1DE4C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D7A016B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3B65FB" w14:paraId="3F1E8415" w14:textId="77777777" w:rsidTr="000A0D31">
        <w:tc>
          <w:tcPr>
            <w:tcW w:w="4860" w:type="dxa"/>
          </w:tcPr>
          <w:p w14:paraId="67467D6E" w14:textId="77777777" w:rsidR="00C5158A" w:rsidRPr="00EF5C88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646D5F5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68AC82F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052E850D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64B2EC42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C5158A" w:rsidRPr="003B65FB" w14:paraId="7BEB3503" w14:textId="77777777" w:rsidTr="000A0D31">
        <w:tc>
          <w:tcPr>
            <w:tcW w:w="4860" w:type="dxa"/>
          </w:tcPr>
          <w:p w14:paraId="10BDE6E2" w14:textId="66A3766B" w:rsidR="00C5158A" w:rsidRPr="003B65FB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ภาษีเงินได้รอการตัดบัญชีที่เกี่ยวข้องกับผลขาดทุน</w:t>
            </w:r>
            <w:r w:rsidR="000A0D31" w:rsidRPr="008345D6">
              <w:rPr>
                <w:rFonts w:ascii="Angsana New" w:hAnsi="Angsana New" w:hint="cs"/>
                <w:spacing w:val="-4"/>
                <w:sz w:val="28"/>
                <w:cs/>
              </w:rPr>
              <w:t>จากการ</w:t>
            </w:r>
          </w:p>
          <w:p w14:paraId="604F29FE" w14:textId="163C1199" w:rsidR="00C5158A" w:rsidRPr="003B65FB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ind w:left="252" w:right="-108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pacing w:val="-4"/>
                <w:sz w:val="28"/>
                <w:cs/>
              </w:rPr>
              <w:t>ตีราคาที่ดิน 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0AD076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(23,839)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C1AE1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621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D005AD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3,488</w:t>
            </w:r>
          </w:p>
        </w:tc>
        <w:tc>
          <w:tcPr>
            <w:tcW w:w="1170" w:type="dxa"/>
            <w:vAlign w:val="bottom"/>
          </w:tcPr>
          <w:p w14:paraId="4C7692D1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621</w:t>
            </w:r>
          </w:p>
        </w:tc>
      </w:tr>
      <w:tr w:rsidR="00C5158A" w:rsidRPr="003B65FB" w14:paraId="317F06D8" w14:textId="77777777" w:rsidTr="000A0D31">
        <w:tc>
          <w:tcPr>
            <w:tcW w:w="4860" w:type="dxa"/>
          </w:tcPr>
          <w:p w14:paraId="095DB32C" w14:textId="5F62ADA0" w:rsidR="00C5158A" w:rsidRPr="003B65FB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ภาษีเงินได้รอการตัดบัญชีที่เกี่ยวข้องกับผลกำไรจากการ</w:t>
            </w:r>
            <w:r w:rsidR="000A0D31" w:rsidRPr="008345D6">
              <w:rPr>
                <w:rFonts w:ascii="Angsana New" w:hAnsi="Angsana New" w:hint="cs"/>
                <w:sz w:val="28"/>
                <w:cs/>
              </w:rPr>
              <w:t>ประมาณ</w:t>
            </w:r>
            <w:r w:rsidRPr="008345D6">
              <w:rPr>
                <w:rFonts w:ascii="Angsana New" w:hAnsi="Angsana New" w:hint="cs"/>
                <w:sz w:val="28"/>
                <w:cs/>
              </w:rPr>
              <w:t>การตามหลักคณิตศาสตร์ประกันภัย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AF54DB" w14:textId="77777777" w:rsidR="00C5158A" w:rsidRPr="003B65FB" w:rsidRDefault="00C5158A" w:rsidP="000D313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(269)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574666" w14:textId="77777777" w:rsidR="00C5158A" w:rsidRPr="003B65FB" w:rsidRDefault="00C5158A" w:rsidP="000D313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618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34A606" w14:textId="77777777" w:rsidR="00C5158A" w:rsidRPr="003B65FB" w:rsidRDefault="00C5158A" w:rsidP="000D313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117</w:t>
            </w:r>
          </w:p>
        </w:tc>
        <w:tc>
          <w:tcPr>
            <w:tcW w:w="1170" w:type="dxa"/>
            <w:vAlign w:val="bottom"/>
          </w:tcPr>
          <w:p w14:paraId="4CD20E65" w14:textId="77777777" w:rsidR="00C5158A" w:rsidRPr="003B65FB" w:rsidRDefault="00C5158A" w:rsidP="000D313F">
            <w:pPr>
              <w:pBdr>
                <w:bottom w:val="single" w:sz="4" w:space="1" w:color="auto"/>
              </w:pBdr>
              <w:tabs>
                <w:tab w:val="decimal" w:pos="434"/>
              </w:tabs>
              <w:ind w:right="75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125</w:t>
            </w:r>
          </w:p>
        </w:tc>
      </w:tr>
      <w:tr w:rsidR="00C5158A" w:rsidRPr="003B65FB" w14:paraId="43998FB6" w14:textId="77777777" w:rsidTr="000A0D31">
        <w:tc>
          <w:tcPr>
            <w:tcW w:w="4860" w:type="dxa"/>
          </w:tcPr>
          <w:p w14:paraId="71365140" w14:textId="77777777" w:rsidR="00C5158A" w:rsidRPr="008345D6" w:rsidRDefault="00C5158A" w:rsidP="000D313F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 xml:space="preserve">ค่าใช้จ่ายภาษีเงินได้ที่รับรู้ในกำไรขาดทุนเบ็ดเสร็จอื่น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D7FAB6" w14:textId="77777777" w:rsidR="00C5158A" w:rsidRPr="00EF5C88" w:rsidRDefault="00C5158A" w:rsidP="000D313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EF5C88">
              <w:rPr>
                <w:rFonts w:ascii="Angsana New" w:hAnsi="Angsana New"/>
                <w:b/>
                <w:bCs/>
                <w:spacing w:val="-4"/>
                <w:sz w:val="28"/>
              </w:rPr>
              <w:t>(24,108)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B9F8B3" w14:textId="77777777" w:rsidR="00C5158A" w:rsidRPr="00EF5C88" w:rsidRDefault="00C5158A" w:rsidP="000D313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EF5C88">
              <w:rPr>
                <w:rFonts w:ascii="Angsana New" w:hAnsi="Angsana New" w:hint="cs"/>
                <w:b/>
                <w:bCs/>
                <w:spacing w:val="-4"/>
                <w:sz w:val="28"/>
              </w:rPr>
              <w:t>1,239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86CA09" w14:textId="77777777" w:rsidR="00C5158A" w:rsidRPr="00EF5C88" w:rsidRDefault="00C5158A" w:rsidP="000D313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EF5C88">
              <w:rPr>
                <w:rFonts w:ascii="Angsana New" w:hAnsi="Angsana New"/>
                <w:b/>
                <w:bCs/>
                <w:spacing w:val="-4"/>
                <w:sz w:val="28"/>
              </w:rPr>
              <w:t>3,605</w:t>
            </w:r>
          </w:p>
        </w:tc>
        <w:tc>
          <w:tcPr>
            <w:tcW w:w="1170" w:type="dxa"/>
            <w:vAlign w:val="bottom"/>
          </w:tcPr>
          <w:p w14:paraId="7201A165" w14:textId="77777777" w:rsidR="00C5158A" w:rsidRPr="00EF5C88" w:rsidRDefault="00C5158A" w:rsidP="000D313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EF5C88">
              <w:rPr>
                <w:rFonts w:ascii="Angsana New" w:hAnsi="Angsana New" w:hint="cs"/>
                <w:b/>
                <w:bCs/>
                <w:spacing w:val="-4"/>
                <w:sz w:val="28"/>
              </w:rPr>
              <w:t>746</w:t>
            </w:r>
          </w:p>
        </w:tc>
      </w:tr>
    </w:tbl>
    <w:p w14:paraId="752B01DF" w14:textId="77777777" w:rsidR="00C5158A" w:rsidRPr="003B65FB" w:rsidRDefault="00C5158A" w:rsidP="00C5158A">
      <w:pPr>
        <w:pStyle w:val="ListParagraph"/>
        <w:spacing w:before="240" w:after="240"/>
        <w:ind w:left="0"/>
        <w:jc w:val="thaiDistribute"/>
        <w:rPr>
          <w:rFonts w:ascii="Angsana New" w:hAnsi="Angsana New"/>
          <w:sz w:val="28"/>
        </w:rPr>
      </w:pPr>
      <w:r w:rsidRPr="003B65FB">
        <w:rPr>
          <w:rFonts w:ascii="Angsana New" w:hAnsi="Angsana New" w:hint="cs"/>
          <w:sz w:val="28"/>
          <w:cs/>
        </w:rPr>
        <w:t>รายการ</w:t>
      </w:r>
      <w:r w:rsidRPr="003B65FB">
        <w:rPr>
          <w:rFonts w:ascii="Angsana New" w:hAnsi="Angsana New" w:hint="cs"/>
          <w:sz w:val="28"/>
          <w:cs/>
          <w:lang w:val="th-TH"/>
        </w:rPr>
        <w:t>กระทบยอดระหว่างขาดทุนทางบัญชีกับรายได้ค่าใช้จ่ายภาษีเงินได้มีดังนี้</w:t>
      </w:r>
    </w:p>
    <w:tbl>
      <w:tblPr>
        <w:tblW w:w="9507" w:type="dxa"/>
        <w:tblInd w:w="-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30"/>
        <w:gridCol w:w="1053"/>
        <w:gridCol w:w="90"/>
        <w:gridCol w:w="1071"/>
        <w:gridCol w:w="108"/>
        <w:gridCol w:w="990"/>
        <w:gridCol w:w="72"/>
        <w:gridCol w:w="993"/>
      </w:tblGrid>
      <w:tr w:rsidR="00C5158A" w:rsidRPr="003B65FB" w14:paraId="58BA0151" w14:textId="77777777" w:rsidTr="000A0D31">
        <w:tc>
          <w:tcPr>
            <w:tcW w:w="9507" w:type="dxa"/>
            <w:gridSpan w:val="8"/>
          </w:tcPr>
          <w:p w14:paraId="0DF3B02A" w14:textId="77777777" w:rsidR="00C5158A" w:rsidRPr="00EF5C88" w:rsidRDefault="00C5158A" w:rsidP="000D313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EF5C88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EF5C8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1DEF43BE" w14:textId="77777777" w:rsidTr="000A0D31">
        <w:tc>
          <w:tcPr>
            <w:tcW w:w="5130" w:type="dxa"/>
          </w:tcPr>
          <w:p w14:paraId="72D153E5" w14:textId="77777777" w:rsidR="00C5158A" w:rsidRPr="00EF5C88" w:rsidRDefault="00C5158A" w:rsidP="000D31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</w:tcPr>
          <w:p w14:paraId="638C5F5E" w14:textId="77777777" w:rsidR="00C5158A" w:rsidRPr="00EF5C88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1B3377A3" w14:textId="77777777" w:rsidR="00C5158A" w:rsidRPr="00EF5C88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5" w:type="dxa"/>
            <w:gridSpan w:val="3"/>
            <w:tcBorders>
              <w:bottom w:val="single" w:sz="4" w:space="0" w:color="auto"/>
            </w:tcBorders>
          </w:tcPr>
          <w:p w14:paraId="20815D91" w14:textId="77777777" w:rsidR="00C5158A" w:rsidRPr="00EF5C88" w:rsidRDefault="00C5158A" w:rsidP="000D313F">
            <w:pPr>
              <w:ind w:right="12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3B65FB" w14:paraId="42EE3A9D" w14:textId="77777777" w:rsidTr="000A0D31">
        <w:tc>
          <w:tcPr>
            <w:tcW w:w="5130" w:type="dxa"/>
          </w:tcPr>
          <w:p w14:paraId="7F068F1C" w14:textId="77777777" w:rsidR="00C5158A" w:rsidRPr="00EF5C88" w:rsidRDefault="00C5158A" w:rsidP="000D31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9AD2321" w14:textId="77777777" w:rsidR="00C5158A" w:rsidRPr="00EF5C88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90" w:type="dxa"/>
          </w:tcPr>
          <w:p w14:paraId="42296980" w14:textId="77777777" w:rsidR="00C5158A" w:rsidRPr="00EF5C88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9C13C66" w14:textId="77777777" w:rsidR="00C5158A" w:rsidRPr="00EF5C88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08" w:type="dxa"/>
          </w:tcPr>
          <w:p w14:paraId="1536FA49" w14:textId="77777777" w:rsidR="00C5158A" w:rsidRPr="00EF5C88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2C8534" w14:textId="77777777" w:rsidR="00C5158A" w:rsidRPr="00EF5C88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72" w:type="dxa"/>
          </w:tcPr>
          <w:p w14:paraId="3BFF0F0E" w14:textId="77777777" w:rsidR="00C5158A" w:rsidRPr="00EF5C88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2F16CF8" w14:textId="77777777" w:rsidR="00C5158A" w:rsidRPr="00EF5C88" w:rsidRDefault="00C5158A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C5158A" w:rsidRPr="003B65FB" w14:paraId="49F8BE9F" w14:textId="77777777" w:rsidTr="000A0D31">
        <w:tc>
          <w:tcPr>
            <w:tcW w:w="5130" w:type="dxa"/>
            <w:vAlign w:val="bottom"/>
          </w:tcPr>
          <w:p w14:paraId="484B6EAE" w14:textId="72BF8881" w:rsidR="00C5158A" w:rsidRPr="003B65FB" w:rsidRDefault="00C5158A" w:rsidP="000D313F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1D44B" w14:textId="77777777" w:rsidR="00C5158A" w:rsidRPr="003B65FB" w:rsidRDefault="00C5158A" w:rsidP="000D313F">
            <w:pPr>
              <w:tabs>
                <w:tab w:val="decimal" w:pos="9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136,437</w:t>
            </w:r>
          </w:p>
        </w:tc>
        <w:tc>
          <w:tcPr>
            <w:tcW w:w="90" w:type="dxa"/>
          </w:tcPr>
          <w:p w14:paraId="4299F4DF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753EE9F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55,278</w:t>
            </w:r>
          </w:p>
        </w:tc>
        <w:tc>
          <w:tcPr>
            <w:tcW w:w="108" w:type="dxa"/>
          </w:tcPr>
          <w:p w14:paraId="59F61AE8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32B9E" w14:textId="77777777" w:rsidR="00C5158A" w:rsidRPr="003B65FB" w:rsidRDefault="00C5158A" w:rsidP="000D313F">
            <w:pPr>
              <w:tabs>
                <w:tab w:val="decimal" w:pos="92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78,491</w:t>
            </w:r>
          </w:p>
        </w:tc>
        <w:tc>
          <w:tcPr>
            <w:tcW w:w="72" w:type="dxa"/>
          </w:tcPr>
          <w:p w14:paraId="4A5D3778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7525E616" w14:textId="77777777" w:rsidR="00C5158A" w:rsidRPr="003B65FB" w:rsidRDefault="00C5158A" w:rsidP="000D313F">
            <w:pPr>
              <w:tabs>
                <w:tab w:val="decimal" w:pos="938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74,052</w:t>
            </w:r>
          </w:p>
        </w:tc>
      </w:tr>
      <w:tr w:rsidR="00C5158A" w:rsidRPr="003B65FB" w14:paraId="423B85F0" w14:textId="77777777" w:rsidTr="000A0D31">
        <w:tc>
          <w:tcPr>
            <w:tcW w:w="5130" w:type="dxa"/>
            <w:vAlign w:val="bottom"/>
          </w:tcPr>
          <w:p w14:paraId="66B5B180" w14:textId="77777777" w:rsidR="00C5158A" w:rsidRPr="003B65FB" w:rsidRDefault="00C5158A" w:rsidP="000D313F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367703D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0" w:type="dxa"/>
          </w:tcPr>
          <w:p w14:paraId="1249ADDA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vAlign w:val="bottom"/>
          </w:tcPr>
          <w:p w14:paraId="2F9F47EF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8" w:type="dxa"/>
          </w:tcPr>
          <w:p w14:paraId="0C975719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F50132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72" w:type="dxa"/>
          </w:tcPr>
          <w:p w14:paraId="663BADF5" w14:textId="77777777" w:rsidR="00C5158A" w:rsidRPr="003B65FB" w:rsidRDefault="00C5158A" w:rsidP="000D313F">
            <w:pPr>
              <w:tabs>
                <w:tab w:val="decimal" w:pos="792"/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1A8D8532" w14:textId="77777777" w:rsidR="00C5158A" w:rsidRPr="003B65FB" w:rsidRDefault="00C5158A" w:rsidP="000D313F">
            <w:pPr>
              <w:tabs>
                <w:tab w:val="decimal" w:pos="792"/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C5158A" w:rsidRPr="003B65FB" w14:paraId="65AFA05B" w14:textId="77777777" w:rsidTr="000A0D31">
        <w:tc>
          <w:tcPr>
            <w:tcW w:w="5130" w:type="dxa"/>
          </w:tcPr>
          <w:p w14:paraId="008E1990" w14:textId="77777777" w:rsidR="00C5158A" w:rsidRPr="003B65FB" w:rsidRDefault="00C5158A" w:rsidP="000D313F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053" w:type="dxa"/>
            <w:shd w:val="clear" w:color="auto" w:fill="auto"/>
          </w:tcPr>
          <w:p w14:paraId="667766D4" w14:textId="77777777" w:rsidR="00C5158A" w:rsidRPr="003B65FB" w:rsidRDefault="00C5158A" w:rsidP="000D313F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8345D6">
              <w:rPr>
                <w:rFonts w:ascii="Angsana New" w:hAnsi="Angsana New" w:hint="cs"/>
                <w:spacing w:val="-4"/>
                <w:sz w:val="28"/>
                <w:cs/>
              </w:rPr>
              <w:t>ยกเว้น</w:t>
            </w:r>
            <w:r w:rsidRPr="00ED3CC8">
              <w:rPr>
                <w:rFonts w:ascii="Angsana New" w:hAnsi="Angsana New" w:hint="cs"/>
                <w:spacing w:val="-4"/>
                <w:sz w:val="28"/>
              </w:rPr>
              <w:t>, 20%</w:t>
            </w:r>
          </w:p>
        </w:tc>
        <w:tc>
          <w:tcPr>
            <w:tcW w:w="90" w:type="dxa"/>
          </w:tcPr>
          <w:p w14:paraId="0DB0B1BB" w14:textId="77777777" w:rsidR="00C5158A" w:rsidRPr="003B65FB" w:rsidRDefault="00C5158A" w:rsidP="000D313F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71" w:type="dxa"/>
          </w:tcPr>
          <w:p w14:paraId="4E9F024A" w14:textId="77777777" w:rsidR="00C5158A" w:rsidRPr="003B65FB" w:rsidRDefault="00C5158A" w:rsidP="000D313F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8345D6">
              <w:rPr>
                <w:rFonts w:ascii="Angsana New" w:hAnsi="Angsana New" w:hint="cs"/>
                <w:spacing w:val="-4"/>
                <w:sz w:val="28"/>
                <w:cs/>
              </w:rPr>
              <w:t>ยกเว้น</w:t>
            </w:r>
            <w:r w:rsidRPr="003B65FB">
              <w:rPr>
                <w:rFonts w:ascii="Angsana New" w:hAnsi="Angsana New" w:hint="cs"/>
                <w:spacing w:val="-4"/>
                <w:sz w:val="28"/>
              </w:rPr>
              <w:t>, 20%</w:t>
            </w:r>
          </w:p>
        </w:tc>
        <w:tc>
          <w:tcPr>
            <w:tcW w:w="108" w:type="dxa"/>
          </w:tcPr>
          <w:p w14:paraId="4527A2EE" w14:textId="77777777" w:rsidR="00C5158A" w:rsidRPr="003B65FB" w:rsidRDefault="00C5158A" w:rsidP="000D313F">
            <w:pPr>
              <w:tabs>
                <w:tab w:val="decimal" w:pos="678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A25A55" w14:textId="77777777" w:rsidR="00C5158A" w:rsidRPr="003B65FB" w:rsidRDefault="00C5158A" w:rsidP="000D313F">
            <w:pPr>
              <w:tabs>
                <w:tab w:val="decimal" w:pos="74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72" w:type="dxa"/>
          </w:tcPr>
          <w:p w14:paraId="1B702880" w14:textId="77777777" w:rsidR="00C5158A" w:rsidRPr="003B65FB" w:rsidRDefault="00C5158A" w:rsidP="000D313F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</w:tcPr>
          <w:p w14:paraId="38CE8420" w14:textId="77777777" w:rsidR="00C5158A" w:rsidRPr="003B65FB" w:rsidRDefault="00C5158A" w:rsidP="000D313F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20%</w:t>
            </w:r>
          </w:p>
        </w:tc>
      </w:tr>
      <w:tr w:rsidR="00C5158A" w:rsidRPr="003B65FB" w14:paraId="2D7C96BE" w14:textId="77777777" w:rsidTr="000A0D31">
        <w:tc>
          <w:tcPr>
            <w:tcW w:w="5130" w:type="dxa"/>
            <w:vAlign w:val="bottom"/>
          </w:tcPr>
          <w:p w14:paraId="1DA7B002" w14:textId="6D78BE53" w:rsidR="00C5158A" w:rsidRPr="003B65FB" w:rsidRDefault="00C5158A" w:rsidP="000D313F">
            <w:pPr>
              <w:ind w:left="220" w:right="-43" w:hanging="178"/>
              <w:rPr>
                <w:rFonts w:ascii="Angsana New" w:hAnsi="Angsana New"/>
                <w:spacing w:val="-4"/>
                <w:sz w:val="28"/>
              </w:rPr>
            </w:pPr>
            <w:r w:rsidRPr="008345D6">
              <w:rPr>
                <w:rFonts w:ascii="Angsana New" w:hAnsi="Angsana New" w:hint="cs"/>
                <w:spacing w:val="-4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7F440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19,974</w:t>
            </w:r>
          </w:p>
        </w:tc>
        <w:tc>
          <w:tcPr>
            <w:tcW w:w="90" w:type="dxa"/>
          </w:tcPr>
          <w:p w14:paraId="43020594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F9CDFCC" w14:textId="77777777" w:rsidR="00C5158A" w:rsidRPr="003B65FB" w:rsidRDefault="00C5158A" w:rsidP="000D313F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19,220</w:t>
            </w:r>
          </w:p>
        </w:tc>
        <w:tc>
          <w:tcPr>
            <w:tcW w:w="108" w:type="dxa"/>
          </w:tcPr>
          <w:p w14:paraId="00427792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1C314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15,698</w:t>
            </w:r>
          </w:p>
        </w:tc>
        <w:tc>
          <w:tcPr>
            <w:tcW w:w="72" w:type="dxa"/>
          </w:tcPr>
          <w:p w14:paraId="25D5A219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FB85409" w14:textId="77777777" w:rsidR="00C5158A" w:rsidRPr="003B65FB" w:rsidRDefault="00C5158A" w:rsidP="000D313F">
            <w:pPr>
              <w:tabs>
                <w:tab w:val="decimal" w:pos="792"/>
              </w:tabs>
              <w:ind w:left="-18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14,810</w:t>
            </w:r>
          </w:p>
        </w:tc>
      </w:tr>
      <w:tr w:rsidR="00C5158A" w:rsidRPr="003B65FB" w14:paraId="4B4DB9DC" w14:textId="77777777" w:rsidTr="000A0D31">
        <w:tc>
          <w:tcPr>
            <w:tcW w:w="5130" w:type="dxa"/>
            <w:vAlign w:val="bottom"/>
          </w:tcPr>
          <w:p w14:paraId="1FAFB6B7" w14:textId="77777777" w:rsidR="00C5158A" w:rsidRPr="008345D6" w:rsidRDefault="00C5158A" w:rsidP="000D313F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ผลกระทบทางภาษีสำหรับ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14D18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0" w:type="dxa"/>
          </w:tcPr>
          <w:p w14:paraId="53F7578D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2E6A126" w14:textId="77777777" w:rsidR="00C5158A" w:rsidRPr="003B65FB" w:rsidRDefault="00C5158A" w:rsidP="000D313F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8" w:type="dxa"/>
          </w:tcPr>
          <w:p w14:paraId="74C12257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F6741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72" w:type="dxa"/>
          </w:tcPr>
          <w:p w14:paraId="713907FF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3F4A43E" w14:textId="77777777" w:rsidR="00C5158A" w:rsidRPr="003B65FB" w:rsidRDefault="00C5158A" w:rsidP="000D313F">
            <w:pPr>
              <w:tabs>
                <w:tab w:val="decimal" w:pos="792"/>
              </w:tabs>
              <w:ind w:left="-18" w:right="57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C5158A" w:rsidRPr="003B65FB" w14:paraId="47884BC0" w14:textId="77777777" w:rsidTr="000A0D31">
        <w:tc>
          <w:tcPr>
            <w:tcW w:w="5130" w:type="dxa"/>
            <w:vAlign w:val="bottom"/>
          </w:tcPr>
          <w:p w14:paraId="7FE016DE" w14:textId="77777777" w:rsidR="00C5158A" w:rsidRPr="008345D6" w:rsidRDefault="00C5158A" w:rsidP="000D313F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การส่งเสริมการลงทุน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52DA3CB5" w14:textId="77777777" w:rsidR="00C5158A" w:rsidRPr="009334EA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9334EA">
              <w:rPr>
                <w:rFonts w:ascii="Angsana New" w:hAnsi="Angsana New" w:hint="eastAsia"/>
                <w:spacing w:val="-4"/>
                <w:sz w:val="28"/>
              </w:rPr>
              <w:t xml:space="preserve"> (294)</w:t>
            </w:r>
          </w:p>
        </w:tc>
        <w:tc>
          <w:tcPr>
            <w:tcW w:w="90" w:type="dxa"/>
            <w:tcBorders>
              <w:left w:val="nil"/>
            </w:tcBorders>
          </w:tcPr>
          <w:p w14:paraId="1957C18D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6A8F0E0" w14:textId="77777777" w:rsidR="00C5158A" w:rsidRPr="003B65FB" w:rsidRDefault="00C5158A" w:rsidP="000D313F">
            <w:pPr>
              <w:tabs>
                <w:tab w:val="decimal" w:pos="792"/>
              </w:tabs>
              <w:ind w:left="72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(1,467)</w:t>
            </w:r>
          </w:p>
        </w:tc>
        <w:tc>
          <w:tcPr>
            <w:tcW w:w="108" w:type="dxa"/>
            <w:tcBorders>
              <w:left w:val="nil"/>
            </w:tcBorders>
          </w:tcPr>
          <w:p w14:paraId="2A2D9320" w14:textId="77777777" w:rsidR="00C5158A" w:rsidRPr="003B65FB" w:rsidRDefault="00C5158A" w:rsidP="000D313F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71EC9F" w14:textId="617023B6" w:rsidR="00C5158A" w:rsidRPr="003B65FB" w:rsidRDefault="00F20FE8" w:rsidP="005B7C03">
            <w:pPr>
              <w:tabs>
                <w:tab w:val="decimal" w:pos="914"/>
              </w:tabs>
              <w:ind w:left="72" w:right="78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  <w:tcBorders>
              <w:left w:val="nil"/>
            </w:tcBorders>
          </w:tcPr>
          <w:p w14:paraId="7A8F59DD" w14:textId="77777777" w:rsidR="00C5158A" w:rsidRPr="003B65FB" w:rsidRDefault="00C5158A" w:rsidP="000D313F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87765C6" w14:textId="77777777" w:rsidR="00C5158A" w:rsidRPr="003B65FB" w:rsidRDefault="00C5158A" w:rsidP="000D313F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C5158A" w:rsidRPr="003B65FB" w14:paraId="49A89909" w14:textId="77777777" w:rsidTr="000A0D31">
        <w:tc>
          <w:tcPr>
            <w:tcW w:w="5130" w:type="dxa"/>
            <w:vAlign w:val="bottom"/>
          </w:tcPr>
          <w:p w14:paraId="52CED107" w14:textId="77777777" w:rsidR="00C5158A" w:rsidRPr="008345D6" w:rsidRDefault="00C5158A" w:rsidP="000D313F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335CFEF" w14:textId="77777777" w:rsidR="00C5158A" w:rsidRPr="009334EA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276EE39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79DD7D9" w14:textId="77777777" w:rsidR="00C5158A" w:rsidRPr="003B65FB" w:rsidRDefault="00C5158A" w:rsidP="000D313F">
            <w:pPr>
              <w:tabs>
                <w:tab w:val="decimal" w:pos="792"/>
              </w:tabs>
              <w:ind w:left="72" w:right="54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0D6E8331" w14:textId="77777777" w:rsidR="00C5158A" w:rsidRPr="003B65FB" w:rsidRDefault="00C5158A" w:rsidP="000D313F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055" w:type="dxa"/>
            <w:gridSpan w:val="3"/>
            <w:shd w:val="clear" w:color="auto" w:fill="auto"/>
            <w:vAlign w:val="bottom"/>
          </w:tcPr>
          <w:p w14:paraId="63AB9CBB" w14:textId="2F80FCD9" w:rsidR="00C5158A" w:rsidRPr="003B65FB" w:rsidRDefault="00C5158A" w:rsidP="000D313F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9712F0" w:rsidRPr="003B65FB" w14:paraId="7325D8DD" w14:textId="77777777" w:rsidTr="000A0D31">
        <w:tc>
          <w:tcPr>
            <w:tcW w:w="5130" w:type="dxa"/>
            <w:vAlign w:val="bottom"/>
          </w:tcPr>
          <w:p w14:paraId="0FE37E3D" w14:textId="77777777" w:rsidR="009712F0" w:rsidRPr="008345D6" w:rsidRDefault="009712F0" w:rsidP="000D313F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56E9B2A" w14:textId="77777777" w:rsidR="009712F0" w:rsidRPr="009334EA" w:rsidRDefault="009712F0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F436C28" w14:textId="77777777" w:rsidR="009712F0" w:rsidRPr="003B65FB" w:rsidRDefault="009712F0" w:rsidP="000D313F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8990276" w14:textId="77777777" w:rsidR="009712F0" w:rsidRPr="003B65FB" w:rsidRDefault="009712F0" w:rsidP="000D313F">
            <w:pPr>
              <w:tabs>
                <w:tab w:val="decimal" w:pos="792"/>
              </w:tabs>
              <w:ind w:left="72" w:right="54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21005118" w14:textId="77777777" w:rsidR="009712F0" w:rsidRPr="003B65FB" w:rsidRDefault="009712F0" w:rsidP="000D313F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055" w:type="dxa"/>
            <w:gridSpan w:val="3"/>
            <w:shd w:val="clear" w:color="auto" w:fill="auto"/>
            <w:vAlign w:val="bottom"/>
          </w:tcPr>
          <w:p w14:paraId="2433D2AC" w14:textId="218C043A" w:rsidR="009712F0" w:rsidRPr="00EF5C88" w:rsidRDefault="009712F0" w:rsidP="000D313F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EF5C88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EF5C8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2A55E59F" w14:textId="77777777" w:rsidTr="000A0D31">
        <w:tc>
          <w:tcPr>
            <w:tcW w:w="5130" w:type="dxa"/>
            <w:vAlign w:val="bottom"/>
          </w:tcPr>
          <w:p w14:paraId="6403C5B5" w14:textId="77777777" w:rsidR="00C5158A" w:rsidRPr="003B65FB" w:rsidRDefault="00C5158A" w:rsidP="000D313F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C4AFFB" w14:textId="77777777" w:rsidR="00C5158A" w:rsidRPr="003B65FB" w:rsidRDefault="00C5158A" w:rsidP="000D313F">
            <w:pPr>
              <w:tabs>
                <w:tab w:val="decimal" w:pos="792"/>
              </w:tabs>
              <w:ind w:left="72" w:right="54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left w:val="nil"/>
            </w:tcBorders>
          </w:tcPr>
          <w:p w14:paraId="37A01A5C" w14:textId="77777777" w:rsidR="00C5158A" w:rsidRPr="003B65FB" w:rsidRDefault="00C5158A" w:rsidP="000D313F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0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1FFDBD" w14:textId="77777777" w:rsidR="00C5158A" w:rsidRPr="003B65FB" w:rsidRDefault="00C5158A" w:rsidP="000D313F">
            <w:pPr>
              <w:tabs>
                <w:tab w:val="decimal" w:pos="500"/>
              </w:tabs>
              <w:ind w:left="72" w:right="57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3B65FB" w14:paraId="01C77065" w14:textId="77777777" w:rsidTr="000A0D31">
        <w:tc>
          <w:tcPr>
            <w:tcW w:w="5130" w:type="dxa"/>
            <w:vAlign w:val="bottom"/>
          </w:tcPr>
          <w:p w14:paraId="3C56D3D0" w14:textId="77777777" w:rsidR="00C5158A" w:rsidRPr="008345D6" w:rsidRDefault="00C5158A" w:rsidP="000D313F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89E3D" w14:textId="77777777" w:rsidR="00C5158A" w:rsidRPr="009334EA" w:rsidRDefault="00C5158A" w:rsidP="000D313F">
            <w:pPr>
              <w:tabs>
                <w:tab w:val="decimal" w:pos="792"/>
              </w:tabs>
              <w:ind w:left="72" w:right="6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67AB7588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center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8C769" w14:textId="77777777" w:rsidR="00C5158A" w:rsidRPr="003B65FB" w:rsidRDefault="00C5158A" w:rsidP="000D313F">
            <w:pPr>
              <w:tabs>
                <w:tab w:val="decimal" w:pos="792"/>
              </w:tabs>
              <w:ind w:left="72" w:right="54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08" w:type="dxa"/>
            <w:tcBorders>
              <w:left w:val="nil"/>
            </w:tcBorders>
          </w:tcPr>
          <w:p w14:paraId="2C96DB4A" w14:textId="77777777" w:rsidR="00C5158A" w:rsidRPr="003B65FB" w:rsidRDefault="00C5158A" w:rsidP="000D313F">
            <w:pPr>
              <w:tabs>
                <w:tab w:val="decimal" w:pos="500"/>
              </w:tabs>
              <w:ind w:left="72" w:right="-90"/>
              <w:jc w:val="center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77F0C" w14:textId="77777777" w:rsidR="00C5158A" w:rsidRDefault="00C5158A" w:rsidP="000D313F">
            <w:pPr>
              <w:tabs>
                <w:tab w:val="decimal" w:pos="792"/>
              </w:tabs>
              <w:ind w:left="72" w:right="6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72" w:type="dxa"/>
            <w:tcBorders>
              <w:left w:val="nil"/>
            </w:tcBorders>
          </w:tcPr>
          <w:p w14:paraId="4781CF0B" w14:textId="77777777" w:rsidR="00C5158A" w:rsidRPr="003B65FB" w:rsidRDefault="00C5158A" w:rsidP="000D313F">
            <w:pPr>
              <w:tabs>
                <w:tab w:val="decimal" w:pos="500"/>
              </w:tabs>
              <w:ind w:left="72" w:right="-180"/>
              <w:jc w:val="center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9F0B11C" w14:textId="77777777" w:rsidR="00C5158A" w:rsidRPr="003B65FB" w:rsidRDefault="00C5158A" w:rsidP="000D313F">
            <w:pPr>
              <w:tabs>
                <w:tab w:val="decimal" w:pos="500"/>
              </w:tabs>
              <w:ind w:left="72" w:right="57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C5158A" w:rsidRPr="003B65FB" w14:paraId="77733709" w14:textId="77777777" w:rsidTr="000A0D31">
        <w:tc>
          <w:tcPr>
            <w:tcW w:w="5130" w:type="dxa"/>
            <w:vAlign w:val="bottom"/>
          </w:tcPr>
          <w:p w14:paraId="5B2F7169" w14:textId="77777777" w:rsidR="00C5158A" w:rsidRPr="008345D6" w:rsidRDefault="00C5158A" w:rsidP="000D313F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การใช้ประโยชน์ผลขาดทุนสะสมทางภาษี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461EB51E" w14:textId="77777777" w:rsidR="00C5158A" w:rsidRPr="009334EA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9334EA">
              <w:rPr>
                <w:rFonts w:ascii="Angsana New" w:hAnsi="Angsana New" w:hint="eastAsia"/>
                <w:spacing w:val="-4"/>
                <w:sz w:val="28"/>
              </w:rPr>
              <w:t xml:space="preserve"> (47,642)</w:t>
            </w:r>
          </w:p>
        </w:tc>
        <w:tc>
          <w:tcPr>
            <w:tcW w:w="90" w:type="dxa"/>
            <w:tcBorders>
              <w:left w:val="nil"/>
            </w:tcBorders>
          </w:tcPr>
          <w:p w14:paraId="231726ED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2292" w14:textId="77777777" w:rsidR="00C5158A" w:rsidRPr="003B65FB" w:rsidRDefault="00C5158A" w:rsidP="000D313F">
            <w:pPr>
              <w:tabs>
                <w:tab w:val="decimal" w:pos="792"/>
              </w:tabs>
              <w:ind w:left="72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(38,072)</w:t>
            </w:r>
          </w:p>
        </w:tc>
        <w:tc>
          <w:tcPr>
            <w:tcW w:w="108" w:type="dxa"/>
            <w:tcBorders>
              <w:left w:val="nil"/>
            </w:tcBorders>
          </w:tcPr>
          <w:p w14:paraId="26641807" w14:textId="77777777" w:rsidR="00C5158A" w:rsidRPr="003B65FB" w:rsidRDefault="00C5158A" w:rsidP="000D313F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A87FA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(47,642)</w:t>
            </w:r>
          </w:p>
        </w:tc>
        <w:tc>
          <w:tcPr>
            <w:tcW w:w="72" w:type="dxa"/>
            <w:tcBorders>
              <w:left w:val="nil"/>
            </w:tcBorders>
          </w:tcPr>
          <w:p w14:paraId="6E3F6DF0" w14:textId="77777777" w:rsidR="00C5158A" w:rsidRPr="003B65FB" w:rsidRDefault="00C5158A" w:rsidP="000D313F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12699484" w14:textId="77777777" w:rsidR="00C5158A" w:rsidRPr="003B65FB" w:rsidRDefault="00C5158A" w:rsidP="000D313F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(17,720)</w:t>
            </w:r>
          </w:p>
        </w:tc>
      </w:tr>
      <w:tr w:rsidR="00C5158A" w:rsidRPr="003B65FB" w14:paraId="24E91219" w14:textId="77777777" w:rsidTr="000A0D31">
        <w:tc>
          <w:tcPr>
            <w:tcW w:w="5130" w:type="dxa"/>
            <w:vAlign w:val="bottom"/>
          </w:tcPr>
          <w:p w14:paraId="1A133F1F" w14:textId="77777777" w:rsidR="00C5158A" w:rsidRPr="008345D6" w:rsidRDefault="00C5158A" w:rsidP="000D313F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ค่าใช้จ่ายที่ไม่ถือเป็นรายจ่ายทางภาษี</w:t>
            </w:r>
          </w:p>
        </w:tc>
        <w:tc>
          <w:tcPr>
            <w:tcW w:w="1053" w:type="dxa"/>
            <w:shd w:val="clear" w:color="auto" w:fill="auto"/>
          </w:tcPr>
          <w:p w14:paraId="6F693CA2" w14:textId="77777777" w:rsidR="00C5158A" w:rsidRPr="009334EA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9334EA">
              <w:rPr>
                <w:rFonts w:ascii="Angsana New" w:hAnsi="Angsana New" w:hint="eastAsia"/>
                <w:spacing w:val="-4"/>
                <w:sz w:val="28"/>
              </w:rPr>
              <w:t xml:space="preserve"> 2,605 </w:t>
            </w:r>
          </w:p>
        </w:tc>
        <w:tc>
          <w:tcPr>
            <w:tcW w:w="90" w:type="dxa"/>
            <w:tcBorders>
              <w:left w:val="nil"/>
            </w:tcBorders>
          </w:tcPr>
          <w:p w14:paraId="334811C8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EDEF41B" w14:textId="77777777" w:rsidR="00C5158A" w:rsidRPr="003B65FB" w:rsidRDefault="00C5158A" w:rsidP="000D313F">
            <w:pPr>
              <w:tabs>
                <w:tab w:val="decimal" w:pos="792"/>
              </w:tabs>
              <w:ind w:left="72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18,508</w:t>
            </w:r>
          </w:p>
        </w:tc>
        <w:tc>
          <w:tcPr>
            <w:tcW w:w="108" w:type="dxa"/>
            <w:tcBorders>
              <w:left w:val="nil"/>
            </w:tcBorders>
          </w:tcPr>
          <w:p w14:paraId="7A479076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7E0B5C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789</w:t>
            </w:r>
          </w:p>
        </w:tc>
        <w:tc>
          <w:tcPr>
            <w:tcW w:w="72" w:type="dxa"/>
            <w:tcBorders>
              <w:left w:val="nil"/>
            </w:tcBorders>
          </w:tcPr>
          <w:p w14:paraId="4C869213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19ED1F2" w14:textId="77777777" w:rsidR="00C5158A" w:rsidRPr="003B65FB" w:rsidRDefault="00C5158A" w:rsidP="000D313F">
            <w:pPr>
              <w:tabs>
                <w:tab w:val="decimal" w:pos="792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2,363</w:t>
            </w:r>
          </w:p>
        </w:tc>
      </w:tr>
      <w:tr w:rsidR="00C5158A" w:rsidRPr="003B65FB" w14:paraId="4C7A7381" w14:textId="77777777" w:rsidTr="000A0D31">
        <w:tc>
          <w:tcPr>
            <w:tcW w:w="5130" w:type="dxa"/>
            <w:vAlign w:val="bottom"/>
          </w:tcPr>
          <w:p w14:paraId="1C68131D" w14:textId="77777777" w:rsidR="00C5158A" w:rsidRPr="008345D6" w:rsidRDefault="00C5158A" w:rsidP="000D313F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5FB204B1" w14:textId="77777777" w:rsidR="00C5158A" w:rsidRPr="009334EA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9334EA">
              <w:rPr>
                <w:rFonts w:ascii="Angsana New" w:hAnsi="Angsana New" w:hint="eastAsia"/>
                <w:spacing w:val="-4"/>
                <w:sz w:val="28"/>
              </w:rPr>
              <w:t xml:space="preserve"> 833 </w:t>
            </w:r>
          </w:p>
        </w:tc>
        <w:tc>
          <w:tcPr>
            <w:tcW w:w="90" w:type="dxa"/>
            <w:tcBorders>
              <w:left w:val="nil"/>
            </w:tcBorders>
          </w:tcPr>
          <w:p w14:paraId="4B6AED3E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C2F6D" w14:textId="77777777" w:rsidR="00C5158A" w:rsidRPr="003B65FB" w:rsidRDefault="00C5158A" w:rsidP="000D313F">
            <w:pPr>
              <w:tabs>
                <w:tab w:val="decimal" w:pos="792"/>
              </w:tabs>
              <w:ind w:left="72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238</w:t>
            </w:r>
          </w:p>
        </w:tc>
        <w:tc>
          <w:tcPr>
            <w:tcW w:w="108" w:type="dxa"/>
            <w:tcBorders>
              <w:left w:val="nil"/>
            </w:tcBorders>
          </w:tcPr>
          <w:p w14:paraId="34544283" w14:textId="77777777" w:rsidR="00C5158A" w:rsidRPr="003B65FB" w:rsidRDefault="00C5158A" w:rsidP="000D313F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8743B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688</w:t>
            </w:r>
          </w:p>
        </w:tc>
        <w:tc>
          <w:tcPr>
            <w:tcW w:w="72" w:type="dxa"/>
            <w:tcBorders>
              <w:left w:val="nil"/>
            </w:tcBorders>
          </w:tcPr>
          <w:p w14:paraId="50DFD0B4" w14:textId="77777777" w:rsidR="00C5158A" w:rsidRPr="003B65FB" w:rsidRDefault="00C5158A" w:rsidP="000D313F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55657FE" w14:textId="77777777" w:rsidR="00C5158A" w:rsidRPr="003B65FB" w:rsidRDefault="00C5158A" w:rsidP="000D313F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C5158A" w:rsidRPr="003B65FB" w14:paraId="259B1B06" w14:textId="77777777" w:rsidTr="000A0D31">
        <w:tc>
          <w:tcPr>
            <w:tcW w:w="5130" w:type="dxa"/>
            <w:vAlign w:val="bottom"/>
          </w:tcPr>
          <w:p w14:paraId="10ADF99A" w14:textId="77777777" w:rsidR="00C5158A" w:rsidRPr="003B65FB" w:rsidRDefault="00C5158A" w:rsidP="000D313F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D4556" w14:textId="77777777" w:rsidR="00C5158A" w:rsidRPr="009334EA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9334EA">
              <w:rPr>
                <w:rFonts w:ascii="Angsana New" w:hAnsi="Angsana New" w:hint="eastAsia"/>
                <w:spacing w:val="-4"/>
                <w:sz w:val="28"/>
              </w:rPr>
              <w:t>(44,498)</w:t>
            </w:r>
          </w:p>
        </w:tc>
        <w:tc>
          <w:tcPr>
            <w:tcW w:w="90" w:type="dxa"/>
          </w:tcPr>
          <w:p w14:paraId="1869DD85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3F2BC" w14:textId="77777777" w:rsidR="00C5158A" w:rsidRPr="003B65FB" w:rsidRDefault="00C5158A" w:rsidP="000D313F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(20,793)</w:t>
            </w:r>
          </w:p>
        </w:tc>
        <w:tc>
          <w:tcPr>
            <w:tcW w:w="108" w:type="dxa"/>
          </w:tcPr>
          <w:p w14:paraId="0563F1B7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C9DAB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(46,165)</w:t>
            </w:r>
          </w:p>
        </w:tc>
        <w:tc>
          <w:tcPr>
            <w:tcW w:w="72" w:type="dxa"/>
          </w:tcPr>
          <w:p w14:paraId="3E799F0F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AD7D88A" w14:textId="77777777" w:rsidR="00C5158A" w:rsidRPr="003B65FB" w:rsidRDefault="00C5158A" w:rsidP="000D313F">
            <w:pPr>
              <w:tabs>
                <w:tab w:val="decimal" w:pos="792"/>
              </w:tabs>
              <w:ind w:left="-18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(15,357)</w:t>
            </w:r>
          </w:p>
        </w:tc>
      </w:tr>
      <w:tr w:rsidR="00C5158A" w:rsidRPr="003B65FB" w14:paraId="0F2F80E2" w14:textId="77777777" w:rsidTr="000A0D31">
        <w:tc>
          <w:tcPr>
            <w:tcW w:w="5130" w:type="dxa"/>
            <w:vAlign w:val="bottom"/>
          </w:tcPr>
          <w:p w14:paraId="4A687671" w14:textId="77777777" w:rsidR="00C5158A" w:rsidRPr="008345D6" w:rsidRDefault="00C5158A" w:rsidP="000D313F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สินทรัพย์ภาษีเงินได้รอการตัดบัญชีที่ไม่รับรู้</w:t>
            </w:r>
          </w:p>
        </w:tc>
        <w:tc>
          <w:tcPr>
            <w:tcW w:w="1053" w:type="dxa"/>
            <w:shd w:val="clear" w:color="auto" w:fill="auto"/>
          </w:tcPr>
          <w:p w14:paraId="2494AEE9" w14:textId="77777777" w:rsidR="00C5158A" w:rsidRPr="009334EA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9334EA">
              <w:rPr>
                <w:rFonts w:ascii="Angsana New" w:hAnsi="Angsana New" w:hint="eastAsia"/>
                <w:spacing w:val="-4"/>
                <w:sz w:val="28"/>
              </w:rPr>
              <w:t xml:space="preserve"> 34,626 </w:t>
            </w:r>
          </w:p>
        </w:tc>
        <w:tc>
          <w:tcPr>
            <w:tcW w:w="90" w:type="dxa"/>
          </w:tcPr>
          <w:p w14:paraId="7706DCA9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D4C2C30" w14:textId="77777777" w:rsidR="00C5158A" w:rsidRPr="003B65FB" w:rsidRDefault="00C5158A" w:rsidP="000D313F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13,267</w:t>
            </w:r>
          </w:p>
        </w:tc>
        <w:tc>
          <w:tcPr>
            <w:tcW w:w="108" w:type="dxa"/>
          </w:tcPr>
          <w:p w14:paraId="4E4823C0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904F52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28,152</w:t>
            </w:r>
          </w:p>
        </w:tc>
        <w:tc>
          <w:tcPr>
            <w:tcW w:w="72" w:type="dxa"/>
          </w:tcPr>
          <w:p w14:paraId="7B3FDD12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5C10E509" w14:textId="77777777" w:rsidR="00C5158A" w:rsidRPr="003B65FB" w:rsidRDefault="00C5158A" w:rsidP="000D313F">
            <w:pPr>
              <w:tabs>
                <w:tab w:val="decimal" w:pos="792"/>
              </w:tabs>
              <w:ind w:left="-18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2,528</w:t>
            </w:r>
          </w:p>
        </w:tc>
      </w:tr>
      <w:tr w:rsidR="00C5158A" w:rsidRPr="003B65FB" w14:paraId="06C7380F" w14:textId="77777777" w:rsidTr="000A0D31">
        <w:tc>
          <w:tcPr>
            <w:tcW w:w="5130" w:type="dxa"/>
            <w:vAlign w:val="bottom"/>
          </w:tcPr>
          <w:p w14:paraId="2C70262F" w14:textId="77777777" w:rsidR="00C5158A" w:rsidRPr="008345D6" w:rsidRDefault="00C5158A" w:rsidP="000D313F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ตัดจำหน่ายสินทรัพย์ภาษีเงินได้รอการตัดบัญชี</w:t>
            </w:r>
          </w:p>
        </w:tc>
        <w:tc>
          <w:tcPr>
            <w:tcW w:w="1053" w:type="dxa"/>
            <w:shd w:val="clear" w:color="auto" w:fill="auto"/>
          </w:tcPr>
          <w:p w14:paraId="6575A8DF" w14:textId="77777777" w:rsidR="00C5158A" w:rsidRPr="009334EA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9334EA">
              <w:rPr>
                <w:rFonts w:ascii="Angsana New" w:hAnsi="Angsana New" w:hint="eastAsia"/>
                <w:spacing w:val="-4"/>
                <w:sz w:val="28"/>
              </w:rPr>
              <w:t xml:space="preserve"> -   </w:t>
            </w:r>
          </w:p>
        </w:tc>
        <w:tc>
          <w:tcPr>
            <w:tcW w:w="90" w:type="dxa"/>
          </w:tcPr>
          <w:p w14:paraId="6DDC5E02" w14:textId="77777777" w:rsidR="00C5158A" w:rsidRPr="003B65FB" w:rsidRDefault="00C5158A" w:rsidP="000D313F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A0F5B41" w14:textId="77777777" w:rsidR="00C5158A" w:rsidRPr="003B65FB" w:rsidRDefault="00C5158A" w:rsidP="000D313F">
            <w:pPr>
              <w:tabs>
                <w:tab w:val="decimal" w:pos="500"/>
              </w:tabs>
              <w:ind w:left="72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108" w:type="dxa"/>
          </w:tcPr>
          <w:p w14:paraId="7A2C8F12" w14:textId="77777777" w:rsidR="00C5158A" w:rsidRPr="003B65FB" w:rsidRDefault="00C5158A" w:rsidP="000D313F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79AA2A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4881D437" w14:textId="77777777" w:rsidR="00C5158A" w:rsidRPr="003B65FB" w:rsidRDefault="00C5158A" w:rsidP="000D313F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37B71C58" w14:textId="77777777" w:rsidR="00C5158A" w:rsidRPr="003B65FB" w:rsidRDefault="00C5158A" w:rsidP="000D313F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C5158A" w:rsidRPr="003B65FB" w14:paraId="3B3D7903" w14:textId="77777777" w:rsidTr="000A0D31">
        <w:tc>
          <w:tcPr>
            <w:tcW w:w="5130" w:type="dxa"/>
            <w:vAlign w:val="bottom"/>
          </w:tcPr>
          <w:p w14:paraId="23BE53FE" w14:textId="77777777" w:rsidR="00C5158A" w:rsidRPr="003B65FB" w:rsidRDefault="00C5158A" w:rsidP="000D313F">
            <w:pPr>
              <w:ind w:left="312" w:right="522" w:hanging="270"/>
              <w:jc w:val="both"/>
              <w:rPr>
                <w:rFonts w:ascii="Angsana New" w:hAnsi="Angsana New"/>
                <w:spacing w:val="-20"/>
                <w:sz w:val="28"/>
              </w:rPr>
            </w:pPr>
            <w:r w:rsidRPr="008345D6">
              <w:rPr>
                <w:rFonts w:ascii="Angsana New" w:hAnsi="Angsana New" w:hint="cs"/>
                <w:spacing w:val="-20"/>
                <w:sz w:val="28"/>
                <w:cs/>
              </w:rPr>
              <w:t>กำไรจาก</w:t>
            </w:r>
            <w:r w:rsidRPr="008345D6">
              <w:rPr>
                <w:rFonts w:ascii="Angsana New" w:hAnsi="Angsana New" w:hint="cs"/>
                <w:spacing w:val="-12"/>
                <w:sz w:val="28"/>
                <w:cs/>
              </w:rPr>
              <w:t>การต่อรองราคาซื้อเงินลงทุนในบริษัทย่อย</w:t>
            </w:r>
          </w:p>
        </w:tc>
        <w:tc>
          <w:tcPr>
            <w:tcW w:w="1053" w:type="dxa"/>
            <w:shd w:val="clear" w:color="auto" w:fill="auto"/>
          </w:tcPr>
          <w:p w14:paraId="57A9081F" w14:textId="77777777" w:rsidR="00C5158A" w:rsidRPr="009334EA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9334EA">
              <w:rPr>
                <w:rFonts w:ascii="Angsana New" w:hAnsi="Angsana New" w:hint="eastAsia"/>
                <w:spacing w:val="-4"/>
                <w:sz w:val="28"/>
              </w:rPr>
              <w:t xml:space="preserve"> (2,018)</w:t>
            </w:r>
          </w:p>
        </w:tc>
        <w:tc>
          <w:tcPr>
            <w:tcW w:w="90" w:type="dxa"/>
          </w:tcPr>
          <w:p w14:paraId="0AA966BB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FD6C2C4" w14:textId="77777777" w:rsidR="00C5158A" w:rsidRPr="003B65FB" w:rsidRDefault="00C5158A" w:rsidP="000D313F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(2,342)</w:t>
            </w:r>
          </w:p>
        </w:tc>
        <w:tc>
          <w:tcPr>
            <w:tcW w:w="108" w:type="dxa"/>
          </w:tcPr>
          <w:p w14:paraId="0CFAA0D7" w14:textId="77777777" w:rsidR="00C5158A" w:rsidRPr="003B65FB" w:rsidRDefault="00C5158A" w:rsidP="000D313F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F8FE19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3C38BC14" w14:textId="77777777" w:rsidR="00C5158A" w:rsidRPr="003B65FB" w:rsidRDefault="00C5158A" w:rsidP="000D313F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794318A" w14:textId="77777777" w:rsidR="00C5158A" w:rsidRPr="003B65FB" w:rsidRDefault="00C5158A" w:rsidP="000D313F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C5158A" w:rsidRPr="003B65FB" w14:paraId="37F2DAEE" w14:textId="77777777" w:rsidTr="000A0D31">
        <w:tc>
          <w:tcPr>
            <w:tcW w:w="5130" w:type="dxa"/>
            <w:vAlign w:val="bottom"/>
          </w:tcPr>
          <w:p w14:paraId="405847EC" w14:textId="77777777" w:rsidR="00C5158A" w:rsidRPr="008345D6" w:rsidRDefault="00C5158A" w:rsidP="000D313F">
            <w:pPr>
              <w:ind w:left="312" w:right="522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053" w:type="dxa"/>
            <w:shd w:val="clear" w:color="auto" w:fill="auto"/>
          </w:tcPr>
          <w:p w14:paraId="15CC0ECA" w14:textId="77777777" w:rsidR="00C5158A" w:rsidRPr="009334EA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9334EA">
              <w:rPr>
                <w:rFonts w:ascii="Angsana New" w:hAnsi="Angsana New" w:hint="eastAsia"/>
                <w:spacing w:val="-4"/>
                <w:sz w:val="28"/>
              </w:rPr>
              <w:t xml:space="preserve"> 6,662 </w:t>
            </w:r>
          </w:p>
        </w:tc>
        <w:tc>
          <w:tcPr>
            <w:tcW w:w="90" w:type="dxa"/>
          </w:tcPr>
          <w:p w14:paraId="50601DFE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26B8579" w14:textId="77777777" w:rsidR="00C5158A" w:rsidRPr="003B65FB" w:rsidRDefault="00C5158A" w:rsidP="000D313F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108" w:type="dxa"/>
          </w:tcPr>
          <w:p w14:paraId="41EC3186" w14:textId="77777777" w:rsidR="00C5158A" w:rsidRPr="003B65FB" w:rsidRDefault="00C5158A" w:rsidP="000D313F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34AEDC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0924E4D9" w14:textId="77777777" w:rsidR="00C5158A" w:rsidRPr="003B65FB" w:rsidRDefault="00C5158A" w:rsidP="000D313F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76C11C7" w14:textId="77777777" w:rsidR="00C5158A" w:rsidRPr="003B65FB" w:rsidRDefault="00C5158A" w:rsidP="000D313F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C5158A" w:rsidRPr="003B65FB" w14:paraId="24D149C6" w14:textId="77777777" w:rsidTr="000A0D31">
        <w:tc>
          <w:tcPr>
            <w:tcW w:w="5130" w:type="dxa"/>
            <w:vAlign w:val="bottom"/>
          </w:tcPr>
          <w:p w14:paraId="7AC5BBEB" w14:textId="77777777" w:rsidR="00C5158A" w:rsidRPr="008345D6" w:rsidRDefault="00C5158A" w:rsidP="000D313F">
            <w:pPr>
              <w:ind w:left="312" w:right="522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53" w:type="dxa"/>
            <w:shd w:val="clear" w:color="auto" w:fill="auto"/>
          </w:tcPr>
          <w:p w14:paraId="0EC70FF3" w14:textId="77777777" w:rsidR="00C5158A" w:rsidRPr="009334EA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9334EA">
              <w:rPr>
                <w:rFonts w:ascii="Angsana New" w:hAnsi="Angsana New" w:hint="eastAsia"/>
                <w:spacing w:val="-4"/>
                <w:sz w:val="28"/>
              </w:rPr>
              <w:t xml:space="preserve"> (972)</w:t>
            </w:r>
          </w:p>
        </w:tc>
        <w:tc>
          <w:tcPr>
            <w:tcW w:w="90" w:type="dxa"/>
          </w:tcPr>
          <w:p w14:paraId="05BB8E36" w14:textId="77777777" w:rsidR="00C5158A" w:rsidRPr="003B65FB" w:rsidRDefault="00C5158A" w:rsidP="000D313F">
            <w:pPr>
              <w:tabs>
                <w:tab w:val="decimal" w:pos="50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74B5230" w14:textId="77777777" w:rsidR="00C5158A" w:rsidRPr="003B65FB" w:rsidRDefault="00C5158A" w:rsidP="000D313F">
            <w:pPr>
              <w:tabs>
                <w:tab w:val="decimal" w:pos="500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(760)</w:t>
            </w:r>
          </w:p>
        </w:tc>
        <w:tc>
          <w:tcPr>
            <w:tcW w:w="108" w:type="dxa"/>
          </w:tcPr>
          <w:p w14:paraId="6F9CA120" w14:textId="77777777" w:rsidR="00C5158A" w:rsidRPr="003B65FB" w:rsidRDefault="00C5158A" w:rsidP="000D313F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DE3079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74F688DE" w14:textId="77777777" w:rsidR="00C5158A" w:rsidRPr="003B65FB" w:rsidRDefault="00C5158A" w:rsidP="000D313F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30ED909B" w14:textId="77777777" w:rsidR="00C5158A" w:rsidRPr="003B65FB" w:rsidRDefault="00C5158A" w:rsidP="000D313F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C5158A" w:rsidRPr="003B65FB" w14:paraId="17AE8B34" w14:textId="77777777" w:rsidTr="000A0D31">
        <w:tc>
          <w:tcPr>
            <w:tcW w:w="5130" w:type="dxa"/>
            <w:vAlign w:val="bottom"/>
          </w:tcPr>
          <w:p w14:paraId="0C080501" w14:textId="77777777" w:rsidR="00C5158A" w:rsidRPr="008345D6" w:rsidRDefault="00C5158A" w:rsidP="000D313F">
            <w:pPr>
              <w:ind w:left="312" w:right="522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2AB4A333" w14:textId="77777777" w:rsidR="00C5158A" w:rsidRPr="009334EA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9334EA">
              <w:rPr>
                <w:rFonts w:ascii="Angsana New" w:hAnsi="Angsana New" w:hint="eastAsia"/>
                <w:spacing w:val="-4"/>
                <w:sz w:val="28"/>
              </w:rPr>
              <w:t xml:space="preserve"> -   </w:t>
            </w:r>
          </w:p>
        </w:tc>
        <w:tc>
          <w:tcPr>
            <w:tcW w:w="90" w:type="dxa"/>
          </w:tcPr>
          <w:p w14:paraId="6EE598F7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A39D5" w14:textId="77777777" w:rsidR="00C5158A" w:rsidRPr="003B65FB" w:rsidRDefault="00C5158A" w:rsidP="000D313F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108" w:type="dxa"/>
          </w:tcPr>
          <w:p w14:paraId="63F99531" w14:textId="77777777" w:rsidR="00C5158A" w:rsidRPr="003B65FB" w:rsidRDefault="00C5158A" w:rsidP="000D313F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D5988" w14:textId="77777777" w:rsidR="00C5158A" w:rsidRPr="003B65FB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5EC0A35A" w14:textId="77777777" w:rsidR="00C5158A" w:rsidRPr="003B65FB" w:rsidRDefault="00C5158A" w:rsidP="000D313F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F4791BC" w14:textId="77777777" w:rsidR="00C5158A" w:rsidRPr="003B65FB" w:rsidRDefault="00C5158A" w:rsidP="000D313F">
            <w:pPr>
              <w:tabs>
                <w:tab w:val="decimal" w:pos="500"/>
              </w:tabs>
              <w:ind w:left="72" w:right="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C5158A" w:rsidRPr="003B65FB" w14:paraId="27E8DB60" w14:textId="77777777" w:rsidTr="000A0D31">
        <w:tc>
          <w:tcPr>
            <w:tcW w:w="5130" w:type="dxa"/>
            <w:vAlign w:val="bottom"/>
          </w:tcPr>
          <w:p w14:paraId="1E1EFC52" w14:textId="77777777" w:rsidR="00C5158A" w:rsidRPr="00EF5C88" w:rsidRDefault="00C5158A" w:rsidP="000D313F">
            <w:pPr>
              <w:ind w:left="312" w:right="-108" w:hanging="27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C292A2" w14:textId="77777777" w:rsidR="00C5158A" w:rsidRPr="00EF5C88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EF5C88">
              <w:rPr>
                <w:rFonts w:ascii="Angsana New" w:hAnsi="Angsana New" w:hint="eastAsia"/>
                <w:b/>
                <w:bCs/>
                <w:spacing w:val="-4"/>
                <w:sz w:val="28"/>
              </w:rPr>
              <w:t>13,774</w:t>
            </w:r>
          </w:p>
        </w:tc>
        <w:tc>
          <w:tcPr>
            <w:tcW w:w="90" w:type="dxa"/>
          </w:tcPr>
          <w:p w14:paraId="34801736" w14:textId="77777777" w:rsidR="00C5158A" w:rsidRPr="00EF5C88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073B99" w14:textId="77777777" w:rsidR="00C5158A" w:rsidRPr="00EF5C88" w:rsidRDefault="00C5158A" w:rsidP="000D313F">
            <w:pPr>
              <w:tabs>
                <w:tab w:val="decimal" w:pos="792"/>
              </w:tabs>
              <w:ind w:left="-18" w:right="54"/>
              <w:jc w:val="righ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EF5C88">
              <w:rPr>
                <w:rFonts w:ascii="Angsana New" w:hAnsi="Angsana New" w:hint="cs"/>
                <w:b/>
                <w:bCs/>
                <w:spacing w:val="-4"/>
                <w:sz w:val="28"/>
              </w:rPr>
              <w:t>8,592</w:t>
            </w:r>
          </w:p>
        </w:tc>
        <w:tc>
          <w:tcPr>
            <w:tcW w:w="108" w:type="dxa"/>
          </w:tcPr>
          <w:p w14:paraId="7D863345" w14:textId="77777777" w:rsidR="00C5158A" w:rsidRPr="00EF5C88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69E457" w14:textId="77777777" w:rsidR="00C5158A" w:rsidRPr="00EF5C88" w:rsidRDefault="00C5158A" w:rsidP="000D313F">
            <w:pPr>
              <w:tabs>
                <w:tab w:val="decimal" w:pos="792"/>
              </w:tabs>
              <w:ind w:left="72" w:right="62"/>
              <w:jc w:val="righ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EF5C88">
              <w:rPr>
                <w:rFonts w:ascii="Angsana New" w:hAnsi="Angsana New"/>
                <w:b/>
                <w:bCs/>
                <w:spacing w:val="-4"/>
                <w:sz w:val="28"/>
              </w:rPr>
              <w:t>(2,315)</w:t>
            </w:r>
          </w:p>
        </w:tc>
        <w:tc>
          <w:tcPr>
            <w:tcW w:w="72" w:type="dxa"/>
          </w:tcPr>
          <w:p w14:paraId="1969A444" w14:textId="77777777" w:rsidR="00C5158A" w:rsidRPr="00EF5C88" w:rsidRDefault="00C5158A" w:rsidP="000D313F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F8332" w14:textId="77777777" w:rsidR="00C5158A" w:rsidRPr="00EF5C88" w:rsidRDefault="00C5158A" w:rsidP="000D313F">
            <w:pPr>
              <w:tabs>
                <w:tab w:val="decimal" w:pos="792"/>
              </w:tabs>
              <w:ind w:left="-18" w:right="57"/>
              <w:jc w:val="right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EF5C88">
              <w:rPr>
                <w:rFonts w:ascii="Angsana New" w:hAnsi="Angsana New" w:hint="cs"/>
                <w:b/>
                <w:bCs/>
                <w:spacing w:val="-4"/>
                <w:sz w:val="28"/>
              </w:rPr>
              <w:t>1,981</w:t>
            </w:r>
          </w:p>
        </w:tc>
      </w:tr>
    </w:tbl>
    <w:p w14:paraId="2B34ACEC" w14:textId="77777777" w:rsidR="00C5158A" w:rsidRPr="003B65FB" w:rsidRDefault="00C5158A" w:rsidP="00C5158A">
      <w:pPr>
        <w:pStyle w:val="ListParagraph"/>
        <w:spacing w:before="240" w:after="120"/>
        <w:ind w:left="-9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ประกอบในงบแสดงฐานะการเงิน ณ วันที่ </w:t>
      </w:r>
      <w:r w:rsidRPr="003B65FB">
        <w:rPr>
          <w:rFonts w:ascii="Angsana New" w:hAnsi="Angsana New" w:hint="cs"/>
          <w:sz w:val="28"/>
        </w:rPr>
        <w:t xml:space="preserve">31 </w:t>
      </w:r>
      <w:r w:rsidRPr="008345D6">
        <w:rPr>
          <w:rFonts w:ascii="Angsana New" w:hAnsi="Angsana New" w:hint="cs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sz w:val="28"/>
        </w:rPr>
        <w:t xml:space="preserve">2563 </w:t>
      </w:r>
      <w:r w:rsidRPr="008345D6">
        <w:rPr>
          <w:rFonts w:ascii="Angsana New" w:hAnsi="Angsana New" w:hint="cs"/>
          <w:sz w:val="28"/>
          <w:cs/>
        </w:rPr>
        <w:t xml:space="preserve">และ </w:t>
      </w:r>
      <w:r w:rsidRPr="003B65FB">
        <w:rPr>
          <w:rFonts w:ascii="Angsana New" w:hAnsi="Angsana New" w:hint="cs"/>
          <w:sz w:val="28"/>
        </w:rPr>
        <w:t xml:space="preserve">2562 </w:t>
      </w:r>
      <w:r w:rsidRPr="008345D6">
        <w:rPr>
          <w:rFonts w:ascii="Angsana New" w:hAnsi="Angsana New" w:hint="cs"/>
          <w:sz w:val="28"/>
          <w:cs/>
        </w:rPr>
        <w:t>ด้วยรายการดังต่อไปนี้</w:t>
      </w:r>
    </w:p>
    <w:tbl>
      <w:tblPr>
        <w:tblW w:w="963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4770"/>
        <w:gridCol w:w="1170"/>
        <w:gridCol w:w="1260"/>
        <w:gridCol w:w="1170"/>
        <w:gridCol w:w="1260"/>
      </w:tblGrid>
      <w:tr w:rsidR="00C5158A" w:rsidRPr="003B65FB" w14:paraId="422B997F" w14:textId="77777777" w:rsidTr="000A0D31">
        <w:tc>
          <w:tcPr>
            <w:tcW w:w="9630" w:type="dxa"/>
            <w:gridSpan w:val="5"/>
          </w:tcPr>
          <w:p w14:paraId="1EDA924F" w14:textId="77777777" w:rsidR="00C5158A" w:rsidRPr="00EF5C88" w:rsidRDefault="00C5158A" w:rsidP="000D313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EF5C88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EF5C8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59421DB5" w14:textId="77777777" w:rsidTr="000A0D31">
        <w:tc>
          <w:tcPr>
            <w:tcW w:w="4770" w:type="dxa"/>
          </w:tcPr>
          <w:p w14:paraId="1DAC6AD7" w14:textId="77777777" w:rsidR="00C5158A" w:rsidRPr="00EF5C88" w:rsidRDefault="00C5158A" w:rsidP="000D31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7A8B7B71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40B86E0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3B65FB" w14:paraId="5E3437E2" w14:textId="77777777" w:rsidTr="000A0D31">
        <w:tc>
          <w:tcPr>
            <w:tcW w:w="4770" w:type="dxa"/>
          </w:tcPr>
          <w:p w14:paraId="587A9CE4" w14:textId="77777777" w:rsidR="00C5158A" w:rsidRPr="00EF5C88" w:rsidRDefault="00C5158A" w:rsidP="000D31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E1C57F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5A627DD7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0F827FBE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1C6B5F50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C5158A" w:rsidRPr="003B65FB" w14:paraId="46BE8D76" w14:textId="77777777" w:rsidTr="000A0D31">
        <w:tc>
          <w:tcPr>
            <w:tcW w:w="4770" w:type="dxa"/>
          </w:tcPr>
          <w:p w14:paraId="1450BF4F" w14:textId="77777777" w:rsidR="00C5158A" w:rsidRPr="003B65FB" w:rsidRDefault="00C5158A" w:rsidP="000D313F">
            <w:pPr>
              <w:pStyle w:val="BodyTextIndent"/>
              <w:tabs>
                <w:tab w:val="left" w:pos="426"/>
              </w:tabs>
              <w:spacing w:after="0"/>
              <w:ind w:right="-108"/>
              <w:rPr>
                <w:b/>
                <w:bCs/>
                <w:sz w:val="28"/>
                <w:szCs w:val="28"/>
              </w:rPr>
            </w:pPr>
            <w:r w:rsidRPr="008345D6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8C7E3E1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14:paraId="277E390F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305FB3EA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14:paraId="6285EC13" w14:textId="77777777" w:rsidR="00C5158A" w:rsidRPr="003B65FB" w:rsidRDefault="00C5158A" w:rsidP="000D313F">
            <w:pPr>
              <w:tabs>
                <w:tab w:val="decimal" w:pos="792"/>
              </w:tabs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C5158A" w:rsidRPr="003B65FB" w14:paraId="3AE7ABC8" w14:textId="77777777" w:rsidTr="000A0D31">
        <w:tc>
          <w:tcPr>
            <w:tcW w:w="4770" w:type="dxa"/>
          </w:tcPr>
          <w:p w14:paraId="1745CBAD" w14:textId="77777777" w:rsidR="00C5158A" w:rsidRPr="008345D6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เงินอุดหนุนจากรัฐบาล</w:t>
            </w:r>
          </w:p>
        </w:tc>
        <w:tc>
          <w:tcPr>
            <w:tcW w:w="1170" w:type="dxa"/>
            <w:shd w:val="clear" w:color="auto" w:fill="auto"/>
          </w:tcPr>
          <w:p w14:paraId="6BA35D39" w14:textId="77777777" w:rsidR="00C5158A" w:rsidRPr="003B65FB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53C4871" w14:textId="77777777" w:rsidR="00C5158A" w:rsidRPr="003B65FB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1,447</w:t>
            </w:r>
          </w:p>
        </w:tc>
        <w:tc>
          <w:tcPr>
            <w:tcW w:w="1170" w:type="dxa"/>
            <w:shd w:val="clear" w:color="auto" w:fill="auto"/>
          </w:tcPr>
          <w:p w14:paraId="24B41741" w14:textId="77777777" w:rsidR="00C5158A" w:rsidRPr="003B65FB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BECEA5D" w14:textId="77777777" w:rsidR="00C5158A" w:rsidRPr="003B65FB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5158A" w:rsidRPr="003B65FB" w14:paraId="369AA8F8" w14:textId="77777777" w:rsidTr="000A0D31">
        <w:tc>
          <w:tcPr>
            <w:tcW w:w="4770" w:type="dxa"/>
          </w:tcPr>
          <w:p w14:paraId="64B5E1C2" w14:textId="77777777" w:rsidR="00C5158A" w:rsidRPr="008345D6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A2C1F8" w14:textId="77777777" w:rsidR="00C5158A" w:rsidRPr="003B65FB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2,187</w:t>
            </w:r>
          </w:p>
        </w:tc>
        <w:tc>
          <w:tcPr>
            <w:tcW w:w="1260" w:type="dxa"/>
            <w:vAlign w:val="bottom"/>
          </w:tcPr>
          <w:p w14:paraId="6EF80F8C" w14:textId="77777777" w:rsidR="00C5158A" w:rsidRPr="003B65FB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1,857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796080" w14:textId="77777777" w:rsidR="00C5158A" w:rsidRPr="003B65FB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77E50A" w14:textId="77777777" w:rsidR="00C5158A" w:rsidRPr="003B65FB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5158A" w:rsidRPr="003B65FB" w14:paraId="2D13E2BE" w14:textId="77777777" w:rsidTr="000A0D31">
        <w:tc>
          <w:tcPr>
            <w:tcW w:w="4770" w:type="dxa"/>
          </w:tcPr>
          <w:p w14:paraId="66510124" w14:textId="77777777" w:rsidR="00C5158A" w:rsidRPr="008345D6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สำรองเงินลงทุนในบริษัทย่อย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A5B41E" w14:textId="77777777" w:rsidR="00C5158A" w:rsidRPr="003B65FB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BFBCE46" w14:textId="77777777" w:rsidR="00C5158A" w:rsidRPr="003B65FB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251212" w14:textId="77777777" w:rsidR="00C5158A" w:rsidRPr="003B65FB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3310AE" w14:textId="77777777" w:rsidR="00C5158A" w:rsidRPr="003B65FB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5158A" w:rsidRPr="003B65FB" w14:paraId="05E19C36" w14:textId="77777777" w:rsidTr="000A0D31">
        <w:tc>
          <w:tcPr>
            <w:tcW w:w="4770" w:type="dxa"/>
          </w:tcPr>
          <w:p w14:paraId="6EEE4C57" w14:textId="77777777" w:rsidR="00C5158A" w:rsidRPr="008345D6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สัญญาเช่าการเงิน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F3A416" w14:textId="77777777" w:rsidR="00C5158A" w:rsidRPr="003B65FB" w:rsidRDefault="00C5158A" w:rsidP="000D313F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BEAAAD9" w14:textId="77777777" w:rsidR="00C5158A" w:rsidRPr="003B65FB" w:rsidRDefault="00C5158A" w:rsidP="000D313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A90BEA" w14:textId="77777777" w:rsidR="00C5158A" w:rsidRPr="003B65FB" w:rsidRDefault="00C5158A" w:rsidP="000D313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43AFBFB" w14:textId="77777777" w:rsidR="00C5158A" w:rsidRPr="003B65FB" w:rsidRDefault="00C5158A" w:rsidP="000D313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5158A" w:rsidRPr="003B65FB" w14:paraId="2340CA9A" w14:textId="77777777" w:rsidTr="000A0D31">
        <w:tc>
          <w:tcPr>
            <w:tcW w:w="4770" w:type="dxa"/>
          </w:tcPr>
          <w:p w14:paraId="3B3276CB" w14:textId="77777777" w:rsidR="00C5158A" w:rsidRPr="008345D6" w:rsidRDefault="00C5158A" w:rsidP="000D313F">
            <w:pPr>
              <w:ind w:left="312" w:right="-43" w:hanging="27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0425E9" w14:textId="77777777" w:rsidR="00C5158A" w:rsidRPr="00EF5C88" w:rsidRDefault="00C5158A" w:rsidP="000D313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F5C88">
              <w:rPr>
                <w:rFonts w:ascii="Angsana New" w:hAnsi="Angsana New"/>
                <w:b/>
                <w:bCs/>
                <w:sz w:val="28"/>
              </w:rPr>
              <w:t>2,187</w:t>
            </w:r>
          </w:p>
        </w:tc>
        <w:tc>
          <w:tcPr>
            <w:tcW w:w="1260" w:type="dxa"/>
            <w:vAlign w:val="bottom"/>
          </w:tcPr>
          <w:p w14:paraId="2C2F1F28" w14:textId="77777777" w:rsidR="00C5158A" w:rsidRPr="00EF5C88" w:rsidRDefault="00C5158A" w:rsidP="000D313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F5C88">
              <w:rPr>
                <w:rFonts w:ascii="Angsana New" w:hAnsi="Angsana New" w:hint="cs"/>
                <w:b/>
                <w:bCs/>
                <w:sz w:val="28"/>
              </w:rPr>
              <w:t>3,706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CB0E42" w14:textId="77777777" w:rsidR="00C5158A" w:rsidRPr="00EF5C88" w:rsidRDefault="00C5158A" w:rsidP="000D313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F5C88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6EED3D1" w14:textId="77777777" w:rsidR="00C5158A" w:rsidRPr="00EF5C88" w:rsidRDefault="00C5158A" w:rsidP="000D313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F5C88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</w:tr>
      <w:tr w:rsidR="00C5158A" w:rsidRPr="003B65FB" w14:paraId="7EAB7670" w14:textId="77777777" w:rsidTr="000A0D31">
        <w:tc>
          <w:tcPr>
            <w:tcW w:w="4770" w:type="dxa"/>
          </w:tcPr>
          <w:p w14:paraId="07A928FA" w14:textId="77777777" w:rsidR="00C5158A" w:rsidRPr="003B65FB" w:rsidRDefault="00C5158A" w:rsidP="000D313F">
            <w:pPr>
              <w:pStyle w:val="BodyTextIndent"/>
              <w:tabs>
                <w:tab w:val="left" w:pos="426"/>
              </w:tabs>
              <w:spacing w:after="0"/>
              <w:ind w:right="-108"/>
              <w:rPr>
                <w:b/>
                <w:bCs/>
                <w:sz w:val="28"/>
                <w:szCs w:val="28"/>
              </w:rPr>
            </w:pPr>
            <w:r w:rsidRPr="008345D6">
              <w:rPr>
                <w:rFonts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F95A6AE" w14:textId="77777777" w:rsidR="00C5158A" w:rsidRPr="003B65FB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B285354" w14:textId="77777777" w:rsidR="00C5158A" w:rsidRPr="003B65FB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5118991" w14:textId="77777777" w:rsidR="00C5158A" w:rsidRPr="003B65FB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CD76787" w14:textId="77777777" w:rsidR="00C5158A" w:rsidRPr="003B65FB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5158A" w:rsidRPr="003B65FB" w14:paraId="333A65A3" w14:textId="77777777" w:rsidTr="000A0D31">
        <w:tc>
          <w:tcPr>
            <w:tcW w:w="4770" w:type="dxa"/>
          </w:tcPr>
          <w:p w14:paraId="12EBA312" w14:textId="77777777" w:rsidR="00C5158A" w:rsidRPr="008345D6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DBB118" w14:textId="77777777" w:rsidR="00C5158A" w:rsidRPr="003B65FB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72,430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25D178" w14:textId="61F6B315" w:rsidR="00C5158A" w:rsidRPr="000E6B62" w:rsidRDefault="00ED67CC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0E6B62">
              <w:rPr>
                <w:rFonts w:ascii="Angsana New" w:hAnsi="Angsana New"/>
                <w:sz w:val="28"/>
              </w:rPr>
              <w:t>86,075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E1A3DC" w14:textId="77777777" w:rsidR="00C5158A" w:rsidRPr="000E6B62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0E6B62">
              <w:rPr>
                <w:rFonts w:ascii="Angsana New" w:hAnsi="Angsana New"/>
                <w:sz w:val="28"/>
              </w:rPr>
              <w:t>57,677</w:t>
            </w:r>
          </w:p>
        </w:tc>
        <w:tc>
          <w:tcPr>
            <w:tcW w:w="1260" w:type="dxa"/>
            <w:vAlign w:val="bottom"/>
          </w:tcPr>
          <w:p w14:paraId="3F5822C3" w14:textId="77777777" w:rsidR="00C5158A" w:rsidRPr="000E6B62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0E6B62">
              <w:rPr>
                <w:rFonts w:ascii="Angsana New" w:hAnsi="Angsana New" w:hint="cs"/>
                <w:sz w:val="28"/>
              </w:rPr>
              <w:t>62,913</w:t>
            </w:r>
          </w:p>
        </w:tc>
      </w:tr>
      <w:tr w:rsidR="00C5158A" w:rsidRPr="003B65FB" w14:paraId="119C8230" w14:textId="77777777" w:rsidTr="000A0D31">
        <w:tc>
          <w:tcPr>
            <w:tcW w:w="4770" w:type="dxa"/>
          </w:tcPr>
          <w:p w14:paraId="6259ED0A" w14:textId="77777777" w:rsidR="00C5158A" w:rsidRPr="008345D6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ส่วนเพิ่มมูลค่ายุติธรรมอสังหาริมทรัพย์เพื่อการลงทุน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E775C5" w14:textId="77777777" w:rsidR="00C5158A" w:rsidRPr="003B65FB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24,113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9DD7F1" w14:textId="77777777" w:rsidR="00C5158A" w:rsidRPr="000E6B62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0E6B6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71F611" w14:textId="77777777" w:rsidR="00C5158A" w:rsidRPr="000E6B62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0E6B62">
              <w:rPr>
                <w:rFonts w:ascii="Angsana New" w:hAnsi="Angsana New"/>
                <w:sz w:val="28"/>
              </w:rPr>
              <w:t>1,320</w:t>
            </w:r>
          </w:p>
        </w:tc>
        <w:tc>
          <w:tcPr>
            <w:tcW w:w="1260" w:type="dxa"/>
            <w:vAlign w:val="bottom"/>
          </w:tcPr>
          <w:p w14:paraId="28F9C8E3" w14:textId="77777777" w:rsidR="00C5158A" w:rsidRPr="000E6B62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0E6B62">
              <w:rPr>
                <w:rFonts w:ascii="Angsana New" w:hAnsi="Angsana New"/>
                <w:sz w:val="28"/>
              </w:rPr>
              <w:t>-</w:t>
            </w:r>
          </w:p>
        </w:tc>
      </w:tr>
      <w:tr w:rsidR="00C5158A" w:rsidRPr="003B65FB" w14:paraId="0E4C3D5F" w14:textId="77777777" w:rsidTr="000A0D31">
        <w:tc>
          <w:tcPr>
            <w:tcW w:w="4770" w:type="dxa"/>
          </w:tcPr>
          <w:p w14:paraId="3C3B171F" w14:textId="77777777" w:rsidR="00C5158A" w:rsidRPr="008345D6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อาคารและส่วนปรับปรุงอาคารที่มีการเปลี่ยนอายุการให้ประโยชน์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F2D621" w14:textId="77777777" w:rsidR="00C5158A" w:rsidRPr="003B65FB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0D8FF9" w14:textId="77777777" w:rsidR="00C5158A" w:rsidRPr="000E6B62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0E6B62">
              <w:rPr>
                <w:rFonts w:ascii="Angsana New" w:hAnsi="Angsana New" w:hint="cs"/>
                <w:sz w:val="28"/>
              </w:rPr>
              <w:t>172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591115" w14:textId="77777777" w:rsidR="00C5158A" w:rsidRPr="000E6B62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0E6B62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260" w:type="dxa"/>
            <w:vAlign w:val="bottom"/>
          </w:tcPr>
          <w:p w14:paraId="26F1335D" w14:textId="77777777" w:rsidR="00C5158A" w:rsidRPr="000E6B62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0E6B62">
              <w:rPr>
                <w:rFonts w:ascii="Angsana New" w:hAnsi="Angsana New" w:hint="cs"/>
                <w:sz w:val="28"/>
              </w:rPr>
              <w:t>171</w:t>
            </w:r>
          </w:p>
        </w:tc>
      </w:tr>
      <w:tr w:rsidR="00C5158A" w:rsidRPr="003B65FB" w14:paraId="545A6A11" w14:textId="77777777" w:rsidTr="000A0D31">
        <w:tc>
          <w:tcPr>
            <w:tcW w:w="4770" w:type="dxa"/>
          </w:tcPr>
          <w:p w14:paraId="1DDB1D09" w14:textId="77777777" w:rsidR="00C5158A" w:rsidRPr="008345D6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สัญญาเช่าการเงิน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F5AC98" w14:textId="77777777" w:rsidR="00C5158A" w:rsidRPr="003B65FB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EB4A9D" w14:textId="77777777" w:rsidR="00C5158A" w:rsidRPr="000E6B62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0E6B62">
              <w:rPr>
                <w:rFonts w:ascii="Angsana New" w:hAnsi="Angsana New" w:hint="cs"/>
                <w:sz w:val="28"/>
              </w:rPr>
              <w:t>2,046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9A4B91" w14:textId="77777777" w:rsidR="00C5158A" w:rsidRPr="000E6B62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0E6B6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51CE0B" w14:textId="77777777" w:rsidR="00C5158A" w:rsidRPr="000E6B62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0E6B62">
              <w:rPr>
                <w:rFonts w:ascii="Angsana New" w:hAnsi="Angsana New" w:hint="cs"/>
                <w:sz w:val="28"/>
              </w:rPr>
              <w:t>2,046</w:t>
            </w:r>
          </w:p>
        </w:tc>
      </w:tr>
      <w:tr w:rsidR="00C5158A" w:rsidRPr="003B65FB" w14:paraId="3E73F3D9" w14:textId="77777777" w:rsidTr="000A0D31">
        <w:tc>
          <w:tcPr>
            <w:tcW w:w="4770" w:type="dxa"/>
          </w:tcPr>
          <w:p w14:paraId="2BA3E17F" w14:textId="77777777" w:rsidR="00C5158A" w:rsidRPr="008345D6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0E9E60" w14:textId="77777777" w:rsidR="00C5158A" w:rsidRPr="003B65FB" w:rsidRDefault="00C5158A" w:rsidP="000D313F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DEAF87" w14:textId="77777777" w:rsidR="00C5158A" w:rsidRPr="000E6B62" w:rsidRDefault="00C5158A" w:rsidP="000D313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0E6B62">
              <w:rPr>
                <w:rFonts w:ascii="Angsana New" w:hAnsi="Angsana New" w:hint="cs"/>
                <w:sz w:val="28"/>
              </w:rPr>
              <w:t>(125)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00A20B" w14:textId="77777777" w:rsidR="00C5158A" w:rsidRPr="000E6B62" w:rsidRDefault="00C5158A" w:rsidP="000D313F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0E6B62">
              <w:rPr>
                <w:rFonts w:ascii="Angsana New" w:hAnsi="Angsana New"/>
                <w:sz w:val="28"/>
              </w:rPr>
              <w:t>(242)</w:t>
            </w:r>
          </w:p>
        </w:tc>
        <w:tc>
          <w:tcPr>
            <w:tcW w:w="1260" w:type="dxa"/>
            <w:vAlign w:val="bottom"/>
          </w:tcPr>
          <w:p w14:paraId="555524DC" w14:textId="77777777" w:rsidR="00C5158A" w:rsidRPr="000E6B62" w:rsidRDefault="00C5158A" w:rsidP="000D313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0E6B62">
              <w:rPr>
                <w:rFonts w:ascii="Angsana New" w:hAnsi="Angsana New" w:hint="cs"/>
                <w:sz w:val="28"/>
              </w:rPr>
              <w:t>(125)</w:t>
            </w:r>
          </w:p>
        </w:tc>
      </w:tr>
      <w:tr w:rsidR="00C5158A" w:rsidRPr="003B65FB" w14:paraId="34978395" w14:textId="77777777" w:rsidTr="000A0D31">
        <w:tc>
          <w:tcPr>
            <w:tcW w:w="4770" w:type="dxa"/>
          </w:tcPr>
          <w:p w14:paraId="015EA334" w14:textId="77777777" w:rsidR="00C5158A" w:rsidRPr="008345D6" w:rsidRDefault="00C5158A" w:rsidP="000D313F">
            <w:pPr>
              <w:ind w:left="312" w:right="-43" w:hanging="27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A7AD6D" w14:textId="77777777" w:rsidR="00C5158A" w:rsidRPr="00EF5C88" w:rsidRDefault="00C5158A" w:rsidP="000D313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F5C88">
              <w:rPr>
                <w:rFonts w:ascii="Angsana New" w:hAnsi="Angsana New"/>
                <w:b/>
                <w:bCs/>
                <w:sz w:val="28"/>
              </w:rPr>
              <w:t>97,141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B4F689" w14:textId="072D9D10" w:rsidR="00C5158A" w:rsidRPr="008345D6" w:rsidRDefault="00ED67CC" w:rsidP="000D313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E6B62">
              <w:rPr>
                <w:rFonts w:ascii="Angsana New" w:hAnsi="Angsana New"/>
                <w:b/>
                <w:bCs/>
                <w:sz w:val="28"/>
              </w:rPr>
              <w:t>88,168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628CC4" w14:textId="77777777" w:rsidR="00C5158A" w:rsidRPr="000E6B62" w:rsidRDefault="00C5158A" w:rsidP="000D313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E6B62">
              <w:rPr>
                <w:rFonts w:ascii="Angsana New" w:hAnsi="Angsana New"/>
                <w:b/>
                <w:bCs/>
                <w:sz w:val="28"/>
              </w:rPr>
              <w:t>59,085</w:t>
            </w:r>
          </w:p>
        </w:tc>
        <w:tc>
          <w:tcPr>
            <w:tcW w:w="1260" w:type="dxa"/>
            <w:vAlign w:val="bottom"/>
          </w:tcPr>
          <w:p w14:paraId="25BF3D18" w14:textId="77777777" w:rsidR="00C5158A" w:rsidRPr="000E6B62" w:rsidRDefault="00C5158A" w:rsidP="000D313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E6B62">
              <w:rPr>
                <w:rFonts w:ascii="Angsana New" w:hAnsi="Angsana New" w:hint="cs"/>
                <w:b/>
                <w:bCs/>
                <w:sz w:val="28"/>
              </w:rPr>
              <w:t>65,005</w:t>
            </w:r>
          </w:p>
        </w:tc>
      </w:tr>
    </w:tbl>
    <w:p w14:paraId="339FB802" w14:textId="77777777" w:rsidR="00C5158A" w:rsidRPr="003B65FB" w:rsidRDefault="00C5158A" w:rsidP="00C5158A">
      <w:pPr>
        <w:pStyle w:val="ListParagraph"/>
        <w:spacing w:before="240" w:after="120"/>
        <w:ind w:left="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lastRenderedPageBreak/>
        <w:t>สินทรัพย์และหนี้สินภาษีเงินได้รอการตัดบัญชีแสดงยอดคงเหลือในงบแสดงฐานะการเงินดังนี้</w:t>
      </w:r>
    </w:p>
    <w:tbl>
      <w:tblPr>
        <w:tblW w:w="945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C5158A" w:rsidRPr="003B65FB" w14:paraId="6803A15D" w14:textId="77777777" w:rsidTr="000D313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162E624" w14:textId="77777777" w:rsidR="00C5158A" w:rsidRPr="003B65FB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23BC83" w14:textId="77777777" w:rsidR="00C5158A" w:rsidRPr="00EF5C88" w:rsidRDefault="00C5158A" w:rsidP="000D313F">
            <w:pPr>
              <w:pBdr>
                <w:bottom w:val="single" w:sz="4" w:space="1" w:color="auto"/>
              </w:pBdr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EF5C88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EF5C8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5E3EE1EC" w14:textId="77777777" w:rsidTr="000D313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525A54" w14:textId="77777777" w:rsidR="00C5158A" w:rsidRPr="003B65FB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</w:tcPr>
          <w:p w14:paraId="686037C8" w14:textId="77777777" w:rsidR="00C5158A" w:rsidRPr="00EF5C88" w:rsidRDefault="00C5158A" w:rsidP="000D313F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E48E9D1" w14:textId="77777777" w:rsidR="00C5158A" w:rsidRPr="00EF5C88" w:rsidRDefault="00C5158A" w:rsidP="000D313F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3B65FB" w14:paraId="1741D885" w14:textId="77777777" w:rsidTr="000D313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D6E0343" w14:textId="77777777" w:rsidR="00C5158A" w:rsidRPr="008345D6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707FE3B9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75502DDC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215" w:type="dxa"/>
            <w:vAlign w:val="bottom"/>
          </w:tcPr>
          <w:p w14:paraId="1FFC424A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15" w:type="dxa"/>
            <w:vAlign w:val="bottom"/>
          </w:tcPr>
          <w:p w14:paraId="2B87E3FB" w14:textId="77777777" w:rsidR="00C5158A" w:rsidRPr="00EF5C88" w:rsidRDefault="00C5158A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F5C88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C5158A" w:rsidRPr="003B65FB" w14:paraId="7782BA80" w14:textId="77777777" w:rsidTr="000D313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41C32F8" w14:textId="77777777" w:rsidR="00C5158A" w:rsidRPr="003B65FB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8DC26F7" w14:textId="77777777" w:rsidR="00C5158A" w:rsidRPr="000E61AE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0E61AE">
              <w:rPr>
                <w:rFonts w:ascii="Angsana New" w:hAnsi="Angsana New" w:hint="eastAsia"/>
                <w:sz w:val="28"/>
              </w:rPr>
              <w:t xml:space="preserve"> 2,187 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10CFA787" w14:textId="77777777" w:rsidR="00C5158A" w:rsidRPr="003B65FB" w:rsidRDefault="00C5158A" w:rsidP="000D313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3,706</w:t>
            </w:r>
          </w:p>
        </w:tc>
        <w:tc>
          <w:tcPr>
            <w:tcW w:w="1215" w:type="dxa"/>
            <w:shd w:val="clear" w:color="auto" w:fill="auto"/>
          </w:tcPr>
          <w:p w14:paraId="095A98B3" w14:textId="77777777" w:rsidR="00C5158A" w:rsidRPr="003B65FB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</w:tcPr>
          <w:p w14:paraId="73A0B668" w14:textId="77777777" w:rsidR="00C5158A" w:rsidRPr="003B65FB" w:rsidRDefault="00C5158A" w:rsidP="000D313F">
            <w:pPr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5158A" w:rsidRPr="003B65FB" w14:paraId="4A8C166B" w14:textId="77777777" w:rsidTr="000D313F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D39B11D" w14:textId="77777777" w:rsidR="00C5158A" w:rsidRPr="003B65FB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94CA609" w14:textId="77777777" w:rsidR="00C5158A" w:rsidRPr="000E61AE" w:rsidRDefault="00C5158A" w:rsidP="000D313F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0E61AE">
              <w:rPr>
                <w:rFonts w:ascii="Angsana New" w:hAnsi="Angsana New" w:hint="eastAsia"/>
                <w:sz w:val="28"/>
              </w:rPr>
              <w:t xml:space="preserve"> (97,141)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A94E3" w14:textId="77777777" w:rsidR="00C5158A" w:rsidRPr="003B65FB" w:rsidRDefault="00C5158A" w:rsidP="000D313F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(88,168)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7EBEB4" w14:textId="77777777" w:rsidR="00C5158A" w:rsidRPr="003B65FB" w:rsidRDefault="00C5158A" w:rsidP="000D313F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(59,085)</w:t>
            </w:r>
          </w:p>
        </w:tc>
        <w:tc>
          <w:tcPr>
            <w:tcW w:w="1215" w:type="dxa"/>
            <w:vAlign w:val="bottom"/>
          </w:tcPr>
          <w:p w14:paraId="6866CB24" w14:textId="77777777" w:rsidR="00C5158A" w:rsidRPr="003B65FB" w:rsidRDefault="00C5158A" w:rsidP="000D313F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(65,005)</w:t>
            </w:r>
          </w:p>
        </w:tc>
      </w:tr>
      <w:tr w:rsidR="00C5158A" w:rsidRPr="003B65FB" w14:paraId="186636B5" w14:textId="77777777" w:rsidTr="000D313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B44E7C0" w14:textId="77777777" w:rsidR="00C5158A" w:rsidRPr="003B65FB" w:rsidRDefault="00C5158A" w:rsidP="000D31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7BABA3" w14:textId="77777777" w:rsidR="00C5158A" w:rsidRPr="000E61AE" w:rsidRDefault="00C5158A" w:rsidP="000D313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0E61AE">
              <w:rPr>
                <w:rFonts w:ascii="Angsana New" w:hAnsi="Angsana New" w:hint="eastAsia"/>
                <w:sz w:val="28"/>
              </w:rPr>
              <w:t xml:space="preserve"> (94,954)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743B7F" w14:textId="77777777" w:rsidR="00C5158A" w:rsidRPr="003B65FB" w:rsidRDefault="00C5158A" w:rsidP="000D313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(84,462)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21B4238" w14:textId="77777777" w:rsidR="00C5158A" w:rsidRPr="003B65FB" w:rsidRDefault="00C5158A" w:rsidP="000D313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(59,085)</w:t>
            </w:r>
          </w:p>
        </w:tc>
        <w:tc>
          <w:tcPr>
            <w:tcW w:w="1215" w:type="dxa"/>
            <w:vAlign w:val="bottom"/>
          </w:tcPr>
          <w:p w14:paraId="6AC811F8" w14:textId="77777777" w:rsidR="00C5158A" w:rsidRPr="003B65FB" w:rsidRDefault="00C5158A" w:rsidP="000D313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(65,005)</w:t>
            </w:r>
          </w:p>
        </w:tc>
      </w:tr>
    </w:tbl>
    <w:p w14:paraId="244D7F9E" w14:textId="77777777" w:rsidR="00C5158A" w:rsidRPr="004124D9" w:rsidRDefault="00C5158A" w:rsidP="00C5158A">
      <w:pPr>
        <w:pStyle w:val="ListParagraph"/>
        <w:spacing w:before="240" w:after="240"/>
        <w:ind w:left="0" w:right="-43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 xml:space="preserve">ณ วันที่ </w:t>
      </w:r>
      <w:r w:rsidRPr="003B65FB">
        <w:rPr>
          <w:rFonts w:ascii="Angsana New" w:hAnsi="Angsana New" w:hint="cs"/>
          <w:sz w:val="28"/>
        </w:rPr>
        <w:t xml:space="preserve">31 </w:t>
      </w:r>
      <w:r w:rsidRPr="008345D6">
        <w:rPr>
          <w:rFonts w:ascii="Angsana New" w:hAnsi="Angsana New" w:hint="cs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sz w:val="28"/>
        </w:rPr>
        <w:t>2563</w:t>
      </w:r>
      <w:r w:rsidRPr="008345D6">
        <w:rPr>
          <w:rFonts w:ascii="Angsana New" w:hAnsi="Angsana New" w:hint="cs"/>
          <w:sz w:val="28"/>
          <w:cs/>
        </w:rPr>
        <w:t xml:space="preserve"> </w:t>
      </w:r>
      <w:r w:rsidRPr="008345D6">
        <w:rPr>
          <w:rFonts w:ascii="Angsana New" w:eastAsia="MS Mincho" w:hAnsi="Angsana New" w:hint="cs"/>
          <w:sz w:val="28"/>
          <w:cs/>
        </w:rPr>
        <w:t>บริษัทและ</w:t>
      </w:r>
      <w:r w:rsidRPr="008345D6">
        <w:rPr>
          <w:rFonts w:ascii="Angsana New" w:hAnsi="Angsana New" w:hint="cs"/>
          <w:sz w:val="28"/>
          <w:cs/>
        </w:rPr>
        <w:t>บริษัทย่อยมีรายการผลแตกต่างชั่วคราวที่ใช้หักภาษีและขาดทุนทางภาษีที่ยัง</w:t>
      </w:r>
      <w:r w:rsidRPr="008345D6">
        <w:rPr>
          <w:rFonts w:ascii="Angsana New" w:eastAsia="MS Mincho" w:hAnsi="Angsana New" w:hint="cs"/>
          <w:sz w:val="28"/>
          <w:cs/>
        </w:rPr>
        <w:t>ไม่ได้ใช้</w:t>
      </w:r>
      <w:r w:rsidRPr="003B65FB">
        <w:rPr>
          <w:rFonts w:ascii="Angsana New" w:eastAsia="MS Mincho" w:hAnsi="Angsana New" w:hint="cs"/>
          <w:sz w:val="28"/>
        </w:rPr>
        <w:t xml:space="preserve"> </w:t>
      </w:r>
      <w:r w:rsidRPr="008345D6">
        <w:rPr>
          <w:rFonts w:ascii="Angsana New" w:eastAsia="MS Mincho" w:hAnsi="Angsana New" w:hint="cs"/>
          <w:sz w:val="28"/>
          <w:cs/>
        </w:rPr>
        <w:t>จำนวน</w:t>
      </w:r>
      <w:r w:rsidRPr="008345D6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188 </w:t>
      </w:r>
      <w:r w:rsidRPr="008345D6">
        <w:rPr>
          <w:rFonts w:ascii="Angsana New" w:hAnsi="Angsana New" w:hint="cs"/>
          <w:sz w:val="28"/>
          <w:cs/>
        </w:rPr>
        <w:t>ล้านบาท (</w:t>
      </w:r>
      <w:r w:rsidRPr="003B65FB">
        <w:rPr>
          <w:rFonts w:ascii="Angsana New" w:hAnsi="Angsana New" w:hint="cs"/>
          <w:sz w:val="28"/>
        </w:rPr>
        <w:t xml:space="preserve">2562: </w:t>
      </w:r>
      <w:r>
        <w:rPr>
          <w:rFonts w:ascii="Angsana New" w:hAnsi="Angsana New"/>
          <w:sz w:val="28"/>
        </w:rPr>
        <w:t xml:space="preserve">233 </w:t>
      </w:r>
      <w:r w:rsidRPr="008345D6">
        <w:rPr>
          <w:rFonts w:ascii="Angsana New" w:hAnsi="Angsana New" w:hint="cs"/>
          <w:sz w:val="28"/>
          <w:cs/>
        </w:rPr>
        <w:t>ล้านบาท) (งบการเงินเฉพาะกิจการ</w:t>
      </w:r>
      <w:r w:rsidRPr="003B65FB">
        <w:rPr>
          <w:rFonts w:ascii="Angsana New" w:hAnsi="Angsana New" w:hint="cs"/>
          <w:sz w:val="28"/>
        </w:rPr>
        <w:t xml:space="preserve">: </w:t>
      </w:r>
      <w:r>
        <w:rPr>
          <w:rFonts w:ascii="Angsana New" w:hAnsi="Angsana New"/>
          <w:sz w:val="28"/>
        </w:rPr>
        <w:t>100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ล้านบาท (</w:t>
      </w:r>
      <w:r w:rsidRPr="003B65FB">
        <w:rPr>
          <w:rFonts w:ascii="Angsana New" w:hAnsi="Angsana New" w:hint="cs"/>
          <w:sz w:val="28"/>
        </w:rPr>
        <w:t xml:space="preserve">2562: 135 </w:t>
      </w:r>
      <w:r w:rsidRPr="008345D6">
        <w:rPr>
          <w:rFonts w:ascii="Angsana New" w:hAnsi="Angsana New" w:hint="cs"/>
          <w:sz w:val="28"/>
          <w:cs/>
        </w:rPr>
        <w:t xml:space="preserve">ล้านบาท) </w:t>
      </w:r>
      <w:r w:rsidRPr="008345D6">
        <w:rPr>
          <w:rFonts w:ascii="Angsana New" w:eastAsia="MS Mincho" w:hAnsi="Angsana New" w:hint="cs"/>
          <w:sz w:val="28"/>
          <w:cs/>
        </w:rPr>
        <w:t>ที่บริษัทและบริษัทย่อยไม่ได้บันทึกสินทรัพย์ภาษีเงินได้รอการตัดบัญชี</w:t>
      </w:r>
      <w:r w:rsidRPr="008345D6">
        <w:rPr>
          <w:rFonts w:ascii="Angsana New" w:hAnsi="Angsana New" w:hint="cs"/>
          <w:sz w:val="28"/>
          <w:cs/>
        </w:rPr>
        <w:t xml:space="preserve"> เนื่องจาก</w:t>
      </w:r>
      <w:r w:rsidRPr="008345D6">
        <w:rPr>
          <w:rFonts w:ascii="Angsana New" w:eastAsia="MS Mincho" w:hAnsi="Angsana New" w:hint="cs"/>
          <w:sz w:val="28"/>
          <w:cs/>
        </w:rPr>
        <w:t>บริษัทและ</w:t>
      </w:r>
      <w:r w:rsidRPr="008345D6">
        <w:rPr>
          <w:rFonts w:ascii="Angsana New" w:hAnsi="Angsana New" w:hint="cs"/>
          <w:sz w:val="28"/>
          <w:cs/>
        </w:rPr>
        <w:t>บริษัทย่อยพิจารณาแล้วเห็นว่า</w:t>
      </w:r>
      <w:r w:rsidRPr="008345D6">
        <w:rPr>
          <w:rFonts w:ascii="Angsana New" w:eastAsia="MS Mincho" w:hAnsi="Angsana New" w:hint="cs"/>
          <w:sz w:val="28"/>
          <w:cs/>
        </w:rPr>
        <w:t>บริษัทและ</w:t>
      </w:r>
      <w:r w:rsidRPr="008345D6">
        <w:rPr>
          <w:rFonts w:ascii="Angsana New" w:hAnsi="Angsana New" w:hint="cs"/>
          <w:sz w:val="28"/>
          <w:cs/>
        </w:rPr>
        <w:t>บริษัทย่อย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14:paraId="4C259D46" w14:textId="77777777" w:rsidR="00C5158A" w:rsidRPr="008345D6" w:rsidRDefault="00C5158A" w:rsidP="00C5158A">
      <w:pPr>
        <w:pStyle w:val="ListParagraph"/>
        <w:spacing w:after="240"/>
        <w:ind w:left="0" w:right="-43"/>
        <w:jc w:val="thaiDistribute"/>
        <w:rPr>
          <w:rFonts w:ascii="Angsana New" w:hAnsi="Angsana New"/>
          <w:sz w:val="28"/>
          <w:cs/>
        </w:rPr>
      </w:pPr>
      <w:r w:rsidRPr="008345D6">
        <w:rPr>
          <w:rFonts w:ascii="Angsana New" w:hAnsi="Angsana New" w:hint="cs"/>
          <w:sz w:val="28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ละผลแตกต่างชั่วคราวที่ใช้หักภาษีแสดงได้ดังนี้</w:t>
      </w:r>
    </w:p>
    <w:tbl>
      <w:tblPr>
        <w:tblW w:w="939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320"/>
        <w:gridCol w:w="1267"/>
        <w:gridCol w:w="113"/>
        <w:gridCol w:w="1155"/>
        <w:gridCol w:w="1267"/>
        <w:gridCol w:w="1268"/>
      </w:tblGrid>
      <w:tr w:rsidR="00C5158A" w:rsidRPr="003B65FB" w14:paraId="16014AAA" w14:textId="77777777" w:rsidTr="000D313F">
        <w:tc>
          <w:tcPr>
            <w:tcW w:w="4320" w:type="dxa"/>
          </w:tcPr>
          <w:p w14:paraId="5A0F6E34" w14:textId="77777777" w:rsidR="00C5158A" w:rsidRPr="003B65FB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380" w:type="dxa"/>
            <w:gridSpan w:val="2"/>
          </w:tcPr>
          <w:p w14:paraId="1D03B0B0" w14:textId="77777777" w:rsidR="00C5158A" w:rsidRPr="005A476D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319E03B7" w14:textId="77777777" w:rsidR="00C5158A" w:rsidRPr="005A476D" w:rsidRDefault="00C5158A" w:rsidP="000D313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18" w:hanging="1440"/>
              <w:jc w:val="right"/>
              <w:rPr>
                <w:rFonts w:ascii="Angsana New" w:hAnsi="Angsana New"/>
                <w:sz w:val="28"/>
              </w:rPr>
            </w:pPr>
            <w:r w:rsidRPr="005A476D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5A476D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5A476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34CC01C4" w14:textId="77777777" w:rsidTr="000D313F">
        <w:tc>
          <w:tcPr>
            <w:tcW w:w="4320" w:type="dxa"/>
          </w:tcPr>
          <w:p w14:paraId="4A9A24AA" w14:textId="77777777" w:rsidR="00C5158A" w:rsidRPr="003B65FB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2535" w:type="dxa"/>
            <w:gridSpan w:val="3"/>
          </w:tcPr>
          <w:p w14:paraId="167D5D7C" w14:textId="77777777" w:rsidR="00C5158A" w:rsidRPr="005A476D" w:rsidRDefault="00C5158A" w:rsidP="000D31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  <w:shd w:val="clear" w:color="auto" w:fill="auto"/>
          </w:tcPr>
          <w:p w14:paraId="62781BB6" w14:textId="77777777" w:rsidR="00C5158A" w:rsidRPr="005A476D" w:rsidRDefault="00C5158A" w:rsidP="000D31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3B65FB" w14:paraId="1485D4F1" w14:textId="77777777" w:rsidTr="000D313F">
        <w:tc>
          <w:tcPr>
            <w:tcW w:w="4320" w:type="dxa"/>
          </w:tcPr>
          <w:p w14:paraId="116C7E38" w14:textId="77777777" w:rsidR="00C5158A" w:rsidRPr="003B65FB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0A32DECC" w14:textId="77777777" w:rsidR="00C5158A" w:rsidRPr="005A476D" w:rsidRDefault="00C5158A" w:rsidP="000D313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A476D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5C99F147" w14:textId="77777777" w:rsidR="00C5158A" w:rsidRPr="005A476D" w:rsidRDefault="00C5158A" w:rsidP="000D313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A476D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8CA2157" w14:textId="77777777" w:rsidR="00C5158A" w:rsidRPr="005A476D" w:rsidRDefault="00C5158A" w:rsidP="000D313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A476D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1D6DB357" w14:textId="77777777" w:rsidR="00C5158A" w:rsidRPr="005A476D" w:rsidRDefault="00C5158A" w:rsidP="000D313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A476D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C5158A" w:rsidRPr="003B65FB" w14:paraId="2AF2C175" w14:textId="77777777" w:rsidTr="000D313F">
        <w:tc>
          <w:tcPr>
            <w:tcW w:w="4320" w:type="dxa"/>
          </w:tcPr>
          <w:p w14:paraId="6D46EE33" w14:textId="77777777" w:rsidR="00C5158A" w:rsidRPr="003B65FB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8345D6">
              <w:rPr>
                <w:rFonts w:ascii="Angsana New" w:hAnsi="Angsana New" w:hint="cs"/>
                <w:spacing w:val="-4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67" w:type="dxa"/>
            <w:vAlign w:val="bottom"/>
          </w:tcPr>
          <w:p w14:paraId="552D13C3" w14:textId="77777777" w:rsidR="00C5158A" w:rsidRPr="003B65FB" w:rsidRDefault="00C5158A" w:rsidP="000D313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3D5BF5C8" w14:textId="77777777" w:rsidR="00C5158A" w:rsidRPr="003B65FB" w:rsidRDefault="00C5158A" w:rsidP="000D313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BF0E09C" w14:textId="77777777" w:rsidR="00C5158A" w:rsidRPr="003B65FB" w:rsidRDefault="00C5158A" w:rsidP="000D313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2E58A2D" w14:textId="77777777" w:rsidR="00C5158A" w:rsidRPr="003B65FB" w:rsidRDefault="00C5158A" w:rsidP="000D313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C5158A" w:rsidRPr="003B65FB" w14:paraId="329B05EB" w14:textId="77777777" w:rsidTr="000D313F">
        <w:tc>
          <w:tcPr>
            <w:tcW w:w="4320" w:type="dxa"/>
          </w:tcPr>
          <w:p w14:paraId="3DF46891" w14:textId="77777777" w:rsidR="00C5158A" w:rsidRPr="003B65FB" w:rsidRDefault="00C5158A" w:rsidP="000D313F">
            <w:pPr>
              <w:tabs>
                <w:tab w:val="left" w:pos="1440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67" w:type="dxa"/>
            <w:shd w:val="clear" w:color="auto" w:fill="auto"/>
          </w:tcPr>
          <w:p w14:paraId="645C4BF4" w14:textId="77777777" w:rsidR="00C5158A" w:rsidRPr="00C10002" w:rsidRDefault="00C5158A" w:rsidP="000D313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C10002">
              <w:rPr>
                <w:rFonts w:ascii="Angsana New" w:hAnsi="Angsana New" w:hint="eastAsia"/>
                <w:sz w:val="28"/>
              </w:rPr>
              <w:t xml:space="preserve"> - 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43DAC235" w14:textId="77777777" w:rsidR="00C5158A" w:rsidRPr="003B65FB" w:rsidRDefault="00C5158A" w:rsidP="000D313F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54</w:t>
            </w:r>
          </w:p>
        </w:tc>
        <w:tc>
          <w:tcPr>
            <w:tcW w:w="1267" w:type="dxa"/>
            <w:shd w:val="clear" w:color="auto" w:fill="auto"/>
          </w:tcPr>
          <w:p w14:paraId="3A593AAE" w14:textId="77777777" w:rsidR="00C5158A" w:rsidRPr="003B65FB" w:rsidRDefault="00C5158A" w:rsidP="000D313F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0C2CED5F" w14:textId="77777777" w:rsidR="00C5158A" w:rsidRPr="003B65FB" w:rsidRDefault="00C5158A" w:rsidP="000D313F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</w:tr>
      <w:tr w:rsidR="00C5158A" w:rsidRPr="003B65FB" w14:paraId="4584BBC8" w14:textId="77777777" w:rsidTr="000D313F">
        <w:tc>
          <w:tcPr>
            <w:tcW w:w="4320" w:type="dxa"/>
          </w:tcPr>
          <w:p w14:paraId="003EC8E3" w14:textId="77777777" w:rsidR="00C5158A" w:rsidRPr="003B65FB" w:rsidRDefault="00C5158A" w:rsidP="000D313F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67" w:type="dxa"/>
            <w:shd w:val="clear" w:color="auto" w:fill="auto"/>
          </w:tcPr>
          <w:p w14:paraId="03AD6F01" w14:textId="77777777" w:rsidR="00C5158A" w:rsidRPr="00C10002" w:rsidRDefault="00C5158A" w:rsidP="000D313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C10002">
              <w:rPr>
                <w:rFonts w:ascii="Angsana New" w:hAnsi="Angsana New" w:hint="eastAsia"/>
                <w:sz w:val="28"/>
              </w:rPr>
              <w:t xml:space="preserve"> 40 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2F88383B" w14:textId="77777777" w:rsidR="00C5158A" w:rsidRPr="008345D6" w:rsidRDefault="00C5158A" w:rsidP="000D313F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40</w:t>
            </w:r>
          </w:p>
        </w:tc>
        <w:tc>
          <w:tcPr>
            <w:tcW w:w="1267" w:type="dxa"/>
            <w:shd w:val="clear" w:color="auto" w:fill="auto"/>
          </w:tcPr>
          <w:p w14:paraId="17E2007F" w14:textId="77777777" w:rsidR="00C5158A" w:rsidRPr="003B65FB" w:rsidRDefault="00C5158A" w:rsidP="000D313F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24</w:t>
            </w:r>
          </w:p>
        </w:tc>
        <w:tc>
          <w:tcPr>
            <w:tcW w:w="1268" w:type="dxa"/>
            <w:shd w:val="clear" w:color="auto" w:fill="auto"/>
          </w:tcPr>
          <w:p w14:paraId="5439B940" w14:textId="77777777" w:rsidR="00C5158A" w:rsidRPr="003B65FB" w:rsidRDefault="00C5158A" w:rsidP="000D313F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</w:tr>
      <w:tr w:rsidR="00C5158A" w:rsidRPr="003B65FB" w14:paraId="2EDA3E9B" w14:textId="77777777" w:rsidTr="000D313F">
        <w:tc>
          <w:tcPr>
            <w:tcW w:w="4320" w:type="dxa"/>
          </w:tcPr>
          <w:p w14:paraId="1024BCA1" w14:textId="77777777" w:rsidR="00C5158A" w:rsidRPr="003B65FB" w:rsidRDefault="00C5158A" w:rsidP="000D313F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67" w:type="dxa"/>
            <w:shd w:val="clear" w:color="auto" w:fill="auto"/>
          </w:tcPr>
          <w:p w14:paraId="6C651F36" w14:textId="77777777" w:rsidR="00C5158A" w:rsidRPr="00C10002" w:rsidRDefault="00C5158A" w:rsidP="000D313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C10002">
              <w:rPr>
                <w:rFonts w:ascii="Angsana New" w:hAnsi="Angsana New" w:hint="eastAsia"/>
                <w:sz w:val="28"/>
              </w:rPr>
              <w:t xml:space="preserve"> 22 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7E6B59B1" w14:textId="77777777" w:rsidR="00C5158A" w:rsidRPr="003B65FB" w:rsidRDefault="00C5158A" w:rsidP="000D313F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22</w:t>
            </w:r>
          </w:p>
        </w:tc>
        <w:tc>
          <w:tcPr>
            <w:tcW w:w="1267" w:type="dxa"/>
            <w:shd w:val="clear" w:color="auto" w:fill="auto"/>
          </w:tcPr>
          <w:p w14:paraId="775CDDE6" w14:textId="77777777" w:rsidR="00C5158A" w:rsidRPr="003B65FB" w:rsidRDefault="00C5158A" w:rsidP="000D313F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15</w:t>
            </w:r>
          </w:p>
        </w:tc>
        <w:tc>
          <w:tcPr>
            <w:tcW w:w="1268" w:type="dxa"/>
            <w:shd w:val="clear" w:color="auto" w:fill="auto"/>
          </w:tcPr>
          <w:p w14:paraId="40B9B179" w14:textId="77777777" w:rsidR="00C5158A" w:rsidRPr="003B65FB" w:rsidRDefault="00C5158A" w:rsidP="000D313F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15</w:t>
            </w:r>
          </w:p>
        </w:tc>
      </w:tr>
      <w:tr w:rsidR="00C5158A" w:rsidRPr="003B65FB" w14:paraId="193FCF2A" w14:textId="77777777" w:rsidTr="000D313F">
        <w:tc>
          <w:tcPr>
            <w:tcW w:w="4320" w:type="dxa"/>
          </w:tcPr>
          <w:p w14:paraId="05A09D60" w14:textId="77777777" w:rsidR="00C5158A" w:rsidRPr="003B65FB" w:rsidRDefault="00C5158A" w:rsidP="000D313F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267" w:type="dxa"/>
            <w:shd w:val="clear" w:color="auto" w:fill="auto"/>
          </w:tcPr>
          <w:p w14:paraId="7DC20FE9" w14:textId="77777777" w:rsidR="00C5158A" w:rsidRPr="00C10002" w:rsidRDefault="00C5158A" w:rsidP="000D313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C10002">
              <w:rPr>
                <w:rFonts w:ascii="Angsana New" w:hAnsi="Angsana New" w:hint="eastAsia"/>
                <w:sz w:val="28"/>
              </w:rPr>
              <w:t xml:space="preserve"> 11 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18E96C03" w14:textId="77777777" w:rsidR="00C5158A" w:rsidRPr="003B65FB" w:rsidRDefault="00C5158A" w:rsidP="000D313F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11</w:t>
            </w:r>
          </w:p>
        </w:tc>
        <w:tc>
          <w:tcPr>
            <w:tcW w:w="1267" w:type="dxa"/>
            <w:shd w:val="clear" w:color="auto" w:fill="auto"/>
          </w:tcPr>
          <w:p w14:paraId="4DE16710" w14:textId="77777777" w:rsidR="00C5158A" w:rsidRPr="003B65FB" w:rsidRDefault="00C5158A" w:rsidP="000D313F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268" w:type="dxa"/>
            <w:shd w:val="clear" w:color="auto" w:fill="auto"/>
          </w:tcPr>
          <w:p w14:paraId="5B3B9E96" w14:textId="77777777" w:rsidR="00C5158A" w:rsidRPr="003B65FB" w:rsidRDefault="00C5158A" w:rsidP="000D313F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C5158A" w:rsidRPr="003B65FB" w14:paraId="1D22F57D" w14:textId="77777777" w:rsidTr="000D313F">
        <w:tc>
          <w:tcPr>
            <w:tcW w:w="4320" w:type="dxa"/>
          </w:tcPr>
          <w:p w14:paraId="3FFB3C99" w14:textId="77777777" w:rsidR="00C5158A" w:rsidRPr="003B65FB" w:rsidRDefault="00C5158A" w:rsidP="000D313F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67" w:type="dxa"/>
            <w:shd w:val="clear" w:color="auto" w:fill="auto"/>
          </w:tcPr>
          <w:p w14:paraId="24509838" w14:textId="77777777" w:rsidR="00C5158A" w:rsidRPr="00C10002" w:rsidRDefault="00C5158A" w:rsidP="000D313F">
            <w:pP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C10002">
              <w:rPr>
                <w:rFonts w:ascii="Angsana New" w:hAnsi="Angsana New" w:hint="eastAsia"/>
                <w:sz w:val="28"/>
              </w:rPr>
              <w:t xml:space="preserve"> 18 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42EC5FA1" w14:textId="77777777" w:rsidR="00C5158A" w:rsidRPr="003B65FB" w:rsidRDefault="00C5158A" w:rsidP="000D313F">
            <w:pP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67" w:type="dxa"/>
            <w:shd w:val="clear" w:color="auto" w:fill="auto"/>
          </w:tcPr>
          <w:p w14:paraId="011D81AD" w14:textId="77777777" w:rsidR="00C5158A" w:rsidRPr="003B65FB" w:rsidRDefault="00C5158A" w:rsidP="000D313F">
            <w:pP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640489AF" w14:textId="77777777" w:rsidR="00C5158A" w:rsidRPr="003B65FB" w:rsidRDefault="00C5158A" w:rsidP="000D313F">
            <w:pP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5158A" w:rsidRPr="003B65FB" w14:paraId="6C392117" w14:textId="77777777" w:rsidTr="000D313F">
        <w:tc>
          <w:tcPr>
            <w:tcW w:w="4320" w:type="dxa"/>
          </w:tcPr>
          <w:p w14:paraId="00BD91E7" w14:textId="77777777" w:rsidR="00C5158A" w:rsidRPr="003B65FB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ผลแตกต่างชั่วคราวที่ใช้</w:t>
            </w:r>
            <w:r w:rsidRPr="008345D6">
              <w:rPr>
                <w:rFonts w:ascii="Angsana New" w:hAnsi="Angsana New" w:hint="cs"/>
                <w:spacing w:val="-4"/>
                <w:sz w:val="28"/>
                <w:cs/>
              </w:rPr>
              <w:t>หัก</w:t>
            </w:r>
            <w:r w:rsidRPr="008345D6">
              <w:rPr>
                <w:rFonts w:ascii="Angsana New" w:hAnsi="Angsana New" w:hint="cs"/>
                <w:sz w:val="28"/>
                <w:cs/>
              </w:rPr>
              <w:t>ภาษี</w:t>
            </w:r>
          </w:p>
        </w:tc>
        <w:tc>
          <w:tcPr>
            <w:tcW w:w="1267" w:type="dxa"/>
            <w:shd w:val="clear" w:color="auto" w:fill="auto"/>
          </w:tcPr>
          <w:p w14:paraId="0392F1E2" w14:textId="77777777" w:rsidR="00C5158A" w:rsidRPr="00C10002" w:rsidRDefault="00C5158A" w:rsidP="000D31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C10002">
              <w:rPr>
                <w:rFonts w:ascii="Angsana New" w:hAnsi="Angsana New" w:hint="eastAsia"/>
                <w:sz w:val="28"/>
              </w:rPr>
              <w:t xml:space="preserve"> 97 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37562FF6" w14:textId="77777777" w:rsidR="00C5158A" w:rsidRPr="003B65FB" w:rsidRDefault="00C5158A" w:rsidP="000D313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267" w:type="dxa"/>
            <w:shd w:val="clear" w:color="auto" w:fill="auto"/>
          </w:tcPr>
          <w:p w14:paraId="007AD2EF" w14:textId="77777777" w:rsidR="00C5158A" w:rsidRPr="003B65FB" w:rsidRDefault="00C5158A" w:rsidP="000D313F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268" w:type="dxa"/>
            <w:shd w:val="clear" w:color="auto" w:fill="auto"/>
          </w:tcPr>
          <w:p w14:paraId="02FAD7E5" w14:textId="77777777" w:rsidR="00C5158A" w:rsidRPr="003B65FB" w:rsidRDefault="00C5158A" w:rsidP="000D313F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</w:t>
            </w:r>
          </w:p>
        </w:tc>
      </w:tr>
      <w:tr w:rsidR="00C5158A" w:rsidRPr="003B65FB" w14:paraId="7B429691" w14:textId="77777777" w:rsidTr="000D313F">
        <w:tc>
          <w:tcPr>
            <w:tcW w:w="4320" w:type="dxa"/>
          </w:tcPr>
          <w:p w14:paraId="66B75DD5" w14:textId="77777777" w:rsidR="00C5158A" w:rsidRPr="008345D6" w:rsidRDefault="00C5158A" w:rsidP="000D313F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1267" w:type="dxa"/>
            <w:shd w:val="clear" w:color="auto" w:fill="auto"/>
          </w:tcPr>
          <w:p w14:paraId="2397AA3E" w14:textId="77777777" w:rsidR="00C5158A" w:rsidRPr="005A476D" w:rsidRDefault="00C5158A" w:rsidP="000D31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A476D">
              <w:rPr>
                <w:rFonts w:ascii="Angsana New" w:hAnsi="Angsana New" w:hint="eastAsia"/>
                <w:b/>
                <w:bCs/>
                <w:sz w:val="28"/>
              </w:rPr>
              <w:t>188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0C6ADBA7" w14:textId="77777777" w:rsidR="00C5158A" w:rsidRPr="005A476D" w:rsidRDefault="00C5158A" w:rsidP="000D313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233</w:t>
            </w:r>
          </w:p>
        </w:tc>
        <w:tc>
          <w:tcPr>
            <w:tcW w:w="1267" w:type="dxa"/>
            <w:shd w:val="clear" w:color="auto" w:fill="auto"/>
          </w:tcPr>
          <w:p w14:paraId="7A7941F3" w14:textId="77777777" w:rsidR="00C5158A" w:rsidRPr="005A476D" w:rsidRDefault="00C5158A" w:rsidP="000D313F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A476D">
              <w:rPr>
                <w:rFonts w:ascii="Angsana New" w:hAnsi="Angsana New"/>
                <w:b/>
                <w:bCs/>
                <w:sz w:val="28"/>
              </w:rPr>
              <w:t>100</w:t>
            </w:r>
          </w:p>
        </w:tc>
        <w:tc>
          <w:tcPr>
            <w:tcW w:w="1268" w:type="dxa"/>
            <w:shd w:val="clear" w:color="auto" w:fill="auto"/>
          </w:tcPr>
          <w:p w14:paraId="18E3EE88" w14:textId="77777777" w:rsidR="00C5158A" w:rsidRPr="005A476D" w:rsidRDefault="00C5158A" w:rsidP="000D313F">
            <w:pPr>
              <w:pBdr>
                <w:bottom w:val="double" w:sz="4" w:space="1" w:color="auto"/>
              </w:pBdr>
              <w:tabs>
                <w:tab w:val="decimal" w:pos="946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A476D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5A476D">
              <w:rPr>
                <w:rFonts w:ascii="Angsana New" w:hAnsi="Angsana New"/>
                <w:b/>
                <w:bCs/>
                <w:sz w:val="28"/>
              </w:rPr>
              <w:t>35</w:t>
            </w:r>
          </w:p>
        </w:tc>
      </w:tr>
    </w:tbl>
    <w:p w14:paraId="3A42E740" w14:textId="33AE5CB1" w:rsidR="003B089C" w:rsidRDefault="003B089C" w:rsidP="003B089C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4326AEFE" w14:textId="3E14250F" w:rsidR="003B089C" w:rsidRDefault="003B089C" w:rsidP="003B089C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25DE81AC" w14:textId="6421796D" w:rsidR="003B089C" w:rsidRDefault="003B089C" w:rsidP="003B089C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733C318C" w14:textId="5C8216AC" w:rsidR="003B089C" w:rsidRDefault="003B089C" w:rsidP="003B089C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05ACB9E7" w14:textId="77777777" w:rsidR="00286611" w:rsidRDefault="00286611" w:rsidP="003B089C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2350C19A" w14:textId="77777777" w:rsidR="003B089C" w:rsidRDefault="003B089C" w:rsidP="003B089C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</w:pPr>
    </w:p>
    <w:p w14:paraId="0F68A0E1" w14:textId="6EC297B5" w:rsidR="009F1BBA" w:rsidRPr="009F1BBA" w:rsidRDefault="0087547B" w:rsidP="009F1BBA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  <w:cs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  <w:r w:rsidR="009F1BBA" w:rsidRPr="008345D6">
        <w:rPr>
          <w:rFonts w:ascii="Angsana New" w:hAnsi="Angsana New" w:hint="cs"/>
          <w:b/>
          <w:bCs/>
          <w:sz w:val="28"/>
          <w:cs/>
        </w:rPr>
        <w:t xml:space="preserve"> </w:t>
      </w:r>
      <w:r w:rsidR="009F1BBA">
        <w:rPr>
          <w:rFonts w:ascii="Angsana New" w:hAnsi="Angsana New"/>
          <w:b/>
          <w:bCs/>
          <w:sz w:val="28"/>
        </w:rPr>
        <w:t xml:space="preserve">( 2562 : </w:t>
      </w:r>
      <w:r w:rsidR="009F1BBA">
        <w:rPr>
          <w:rFonts w:ascii="Angsana New" w:hAnsi="Angsana New" w:hint="cs"/>
          <w:b/>
          <w:bCs/>
          <w:sz w:val="28"/>
          <w:cs/>
        </w:rPr>
        <w:t>เงินลงทุนระยะยาวอื่น )</w:t>
      </w:r>
    </w:p>
    <w:p w14:paraId="7F152EB9" w14:textId="3E2D2464" w:rsidR="0087547B" w:rsidRPr="003B65FB" w:rsidRDefault="0087547B" w:rsidP="0087547B">
      <w:pPr>
        <w:spacing w:before="120" w:after="120"/>
        <w:ind w:left="360" w:right="-27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3B65FB">
        <w:rPr>
          <w:rFonts w:ascii="Angsana New" w:hAnsi="Angsana New" w:hint="cs"/>
          <w:color w:val="000000"/>
          <w:spacing w:val="-2"/>
          <w:sz w:val="28"/>
          <w:cs/>
        </w:rPr>
        <w:t>สินทรัพย์ทางการเงินไม่หมุนเวียนอื่นในงบการเงินรวม ณ วันที่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31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2563</w:t>
      </w:r>
      <w:r w:rsidR="009F1BBA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FF471B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FF471B">
        <w:rPr>
          <w:rFonts w:ascii="Angsana New" w:hAnsi="Angsana New"/>
          <w:color w:val="000000"/>
          <w:spacing w:val="-2"/>
          <w:sz w:val="28"/>
        </w:rPr>
        <w:t xml:space="preserve">2562 </w:t>
      </w:r>
      <w:r w:rsidRPr="003B65FB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90"/>
        <w:gridCol w:w="882"/>
        <w:gridCol w:w="86"/>
        <w:gridCol w:w="832"/>
        <w:gridCol w:w="86"/>
        <w:gridCol w:w="810"/>
        <w:gridCol w:w="86"/>
        <w:gridCol w:w="810"/>
        <w:gridCol w:w="86"/>
        <w:gridCol w:w="822"/>
        <w:gridCol w:w="90"/>
        <w:gridCol w:w="900"/>
      </w:tblGrid>
      <w:tr w:rsidR="0087547B" w:rsidRPr="003B65FB" w14:paraId="3EF77045" w14:textId="77777777" w:rsidTr="000A0D31">
        <w:trPr>
          <w:trHeight w:val="270"/>
        </w:trPr>
        <w:tc>
          <w:tcPr>
            <w:tcW w:w="3240" w:type="dxa"/>
            <w:vAlign w:val="bottom"/>
          </w:tcPr>
          <w:p w14:paraId="6AAE722E" w14:textId="77777777" w:rsidR="0087547B" w:rsidRPr="003B65FB" w:rsidRDefault="0087547B" w:rsidP="0054751B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15F3C08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D8ED944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6C320827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566FA326" w14:textId="77777777" w:rsidR="0087547B" w:rsidRPr="003B65FB" w:rsidRDefault="0087547B" w:rsidP="0054751B">
            <w:pPr>
              <w:ind w:left="-3" w:right="-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13D2C0B3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2" w:type="dxa"/>
            <w:gridSpan w:val="3"/>
            <w:vAlign w:val="bottom"/>
          </w:tcPr>
          <w:p w14:paraId="173748FB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7547B" w:rsidRPr="003B65FB" w14:paraId="752B9657" w14:textId="77777777" w:rsidTr="000A0D31">
        <w:trPr>
          <w:trHeight w:val="270"/>
        </w:trPr>
        <w:tc>
          <w:tcPr>
            <w:tcW w:w="3240" w:type="dxa"/>
            <w:vAlign w:val="bottom"/>
          </w:tcPr>
          <w:p w14:paraId="359ACB8D" w14:textId="77777777" w:rsidR="0087547B" w:rsidRPr="003B65FB" w:rsidRDefault="0087547B" w:rsidP="0054751B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E7FBAD0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11"/>
            <w:tcBorders>
              <w:bottom w:val="single" w:sz="4" w:space="0" w:color="auto"/>
            </w:tcBorders>
            <w:vAlign w:val="bottom"/>
          </w:tcPr>
          <w:p w14:paraId="552E8831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87547B" w:rsidRPr="003B65FB" w14:paraId="65E196F0" w14:textId="77777777" w:rsidTr="000A0D31">
        <w:trPr>
          <w:trHeight w:val="207"/>
        </w:trPr>
        <w:tc>
          <w:tcPr>
            <w:tcW w:w="3240" w:type="dxa"/>
            <w:vAlign w:val="bottom"/>
          </w:tcPr>
          <w:p w14:paraId="24337FF1" w14:textId="77777777" w:rsidR="0087547B" w:rsidRPr="003B65FB" w:rsidRDefault="0087547B" w:rsidP="0054751B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6C00F99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3529F" w14:textId="77777777" w:rsidR="0087547B" w:rsidRPr="008345D6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ทุนเรียกชำระแล้ว</w:t>
            </w:r>
          </w:p>
        </w:tc>
        <w:tc>
          <w:tcPr>
            <w:tcW w:w="86" w:type="dxa"/>
          </w:tcPr>
          <w:p w14:paraId="73258922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95C85" w14:textId="77777777" w:rsidR="009F1BBA" w:rsidRDefault="0087547B" w:rsidP="0054751B">
            <w:pPr>
              <w:ind w:left="-3" w:right="-5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สัดส่วนเงินลงทุน</w:t>
            </w:r>
          </w:p>
          <w:p w14:paraId="020AC26F" w14:textId="2DB5AF78" w:rsidR="0087547B" w:rsidRPr="008345D6" w:rsidRDefault="0087547B" w:rsidP="0054751B">
            <w:pPr>
              <w:ind w:left="-3" w:right="-5"/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ร้อยละ)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1D1D125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17AD2" w14:textId="77777777" w:rsidR="0087547B" w:rsidRPr="008345D6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มูลค่า</w:t>
            </w:r>
          </w:p>
        </w:tc>
      </w:tr>
      <w:tr w:rsidR="0087547B" w:rsidRPr="003B65FB" w14:paraId="3373D207" w14:textId="77777777" w:rsidTr="000A0D31"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1A686E6D" w14:textId="77777777" w:rsidR="0087547B" w:rsidRPr="003B65FB" w:rsidRDefault="0087547B" w:rsidP="0054751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3360FB07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2A8B148F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86" w:type="dxa"/>
          </w:tcPr>
          <w:p w14:paraId="34A083B2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0CE92406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2562</w:t>
            </w:r>
          </w:p>
        </w:tc>
        <w:tc>
          <w:tcPr>
            <w:tcW w:w="86" w:type="dxa"/>
          </w:tcPr>
          <w:p w14:paraId="6717C448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5D1F0A6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86" w:type="dxa"/>
          </w:tcPr>
          <w:p w14:paraId="3209D8C3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ECD7D1E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2562</w:t>
            </w:r>
          </w:p>
        </w:tc>
        <w:tc>
          <w:tcPr>
            <w:tcW w:w="86" w:type="dxa"/>
          </w:tcPr>
          <w:p w14:paraId="6C45BE4A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AA20748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90" w:type="dxa"/>
          </w:tcPr>
          <w:p w14:paraId="44FE2C4C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5F642F6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2562</w:t>
            </w:r>
          </w:p>
        </w:tc>
      </w:tr>
      <w:tr w:rsidR="0087547B" w:rsidRPr="003B65FB" w14:paraId="43FB5627" w14:textId="77777777" w:rsidTr="000A0D31">
        <w:tc>
          <w:tcPr>
            <w:tcW w:w="3240" w:type="dxa"/>
          </w:tcPr>
          <w:p w14:paraId="7D4D1747" w14:textId="77777777" w:rsidR="0087547B" w:rsidRPr="008345D6" w:rsidRDefault="0087547B" w:rsidP="0054751B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1182FC9A" w14:textId="77777777" w:rsidR="0087547B" w:rsidRPr="003B65FB" w:rsidRDefault="0087547B" w:rsidP="0054751B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9215285" w14:textId="77777777" w:rsidR="0087547B" w:rsidRPr="003B65FB" w:rsidRDefault="0087547B" w:rsidP="009F1BBA">
            <w:pPr>
              <w:tabs>
                <w:tab w:val="decimal" w:pos="617"/>
              </w:tabs>
              <w:ind w:right="6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688,400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E67A975" w14:textId="77777777" w:rsidR="0087547B" w:rsidRPr="003B65FB" w:rsidRDefault="0087547B" w:rsidP="007A30C7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29DCD1FC" w14:textId="77777777" w:rsidR="0087547B" w:rsidRPr="003B65FB" w:rsidRDefault="0087547B" w:rsidP="009F1BBA">
            <w:pPr>
              <w:tabs>
                <w:tab w:val="decimal" w:pos="202"/>
              </w:tabs>
              <w:ind w:right="41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688,400</w:t>
            </w:r>
          </w:p>
        </w:tc>
        <w:tc>
          <w:tcPr>
            <w:tcW w:w="86" w:type="dxa"/>
            <w:vAlign w:val="bottom"/>
          </w:tcPr>
          <w:p w14:paraId="17707A47" w14:textId="77777777" w:rsidR="0087547B" w:rsidRPr="003B65FB" w:rsidRDefault="0087547B" w:rsidP="007A30C7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0FC571" w14:textId="77777777" w:rsidR="0087547B" w:rsidRPr="003B65FB" w:rsidRDefault="0087547B" w:rsidP="009F1BBA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1.22</w:t>
            </w:r>
          </w:p>
        </w:tc>
        <w:tc>
          <w:tcPr>
            <w:tcW w:w="86" w:type="dxa"/>
            <w:vAlign w:val="bottom"/>
          </w:tcPr>
          <w:p w14:paraId="65165D1C" w14:textId="77777777" w:rsidR="0087547B" w:rsidRPr="003B65FB" w:rsidRDefault="0087547B" w:rsidP="009F1BBA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FEEBF1" w14:textId="77777777" w:rsidR="0087547B" w:rsidRPr="003B65FB" w:rsidRDefault="0087547B" w:rsidP="009F1BBA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1.22</w:t>
            </w:r>
          </w:p>
        </w:tc>
        <w:tc>
          <w:tcPr>
            <w:tcW w:w="86" w:type="dxa"/>
            <w:vAlign w:val="bottom"/>
          </w:tcPr>
          <w:p w14:paraId="3FAE3E30" w14:textId="77777777" w:rsidR="0087547B" w:rsidRPr="008345D6" w:rsidRDefault="0087547B" w:rsidP="007A30C7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A9495C6" w14:textId="77777777" w:rsidR="0087547B" w:rsidRPr="003B65FB" w:rsidRDefault="0087547B" w:rsidP="007A30C7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56,539</w:t>
            </w:r>
          </w:p>
        </w:tc>
        <w:tc>
          <w:tcPr>
            <w:tcW w:w="90" w:type="dxa"/>
            <w:vAlign w:val="bottom"/>
          </w:tcPr>
          <w:p w14:paraId="51429AB4" w14:textId="77777777" w:rsidR="0087547B" w:rsidRPr="003B65FB" w:rsidRDefault="0087547B" w:rsidP="007A30C7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0335DA10" w14:textId="746E778F" w:rsidR="0087547B" w:rsidRPr="008345D6" w:rsidRDefault="0087547B" w:rsidP="007A30C7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 xml:space="preserve">  </w:t>
            </w:r>
            <w:r w:rsidRPr="003B65FB">
              <w:rPr>
                <w:rFonts w:ascii="Angsana New" w:hAnsi="Angsana New" w:hint="cs"/>
                <w:sz w:val="28"/>
              </w:rPr>
              <w:t>24,801</w:t>
            </w:r>
          </w:p>
        </w:tc>
      </w:tr>
      <w:tr w:rsidR="0087547B" w:rsidRPr="003B65FB" w14:paraId="29B73950" w14:textId="77777777" w:rsidTr="000A0D31">
        <w:tc>
          <w:tcPr>
            <w:tcW w:w="3240" w:type="dxa"/>
          </w:tcPr>
          <w:p w14:paraId="05363B86" w14:textId="5E33A8C8" w:rsidR="0087547B" w:rsidRPr="008345D6" w:rsidRDefault="0087547B" w:rsidP="0054751B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วิทัย</w:t>
            </w:r>
            <w:r w:rsidR="00E876C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E876C3" w:rsidRPr="008345D6">
              <w:rPr>
                <w:rFonts w:ascii="Angsana New" w:hAnsi="Angsana New" w:hint="cs"/>
                <w:sz w:val="28"/>
                <w:cs/>
              </w:rPr>
              <w:t>ไบโอพาวเวอร์ จำกัด</w:t>
            </w:r>
          </w:p>
        </w:tc>
        <w:tc>
          <w:tcPr>
            <w:tcW w:w="90" w:type="dxa"/>
          </w:tcPr>
          <w:p w14:paraId="0C9627F3" w14:textId="77777777" w:rsidR="0087547B" w:rsidRPr="003B65FB" w:rsidRDefault="0087547B" w:rsidP="0054751B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77874574" w14:textId="74507BA9" w:rsidR="0087547B" w:rsidRPr="003B65FB" w:rsidRDefault="00E53D81" w:rsidP="009F1BBA">
            <w:pPr>
              <w:tabs>
                <w:tab w:val="decimal" w:pos="722"/>
              </w:tabs>
              <w:ind w:right="6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B806B7A" w14:textId="77777777" w:rsidR="0087547B" w:rsidRPr="003B65FB" w:rsidRDefault="0087547B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shd w:val="clear" w:color="auto" w:fill="auto"/>
          </w:tcPr>
          <w:p w14:paraId="28A7F65F" w14:textId="205236CB" w:rsidR="0087547B" w:rsidRPr="003B65FB" w:rsidRDefault="00E53D81" w:rsidP="009F1BBA">
            <w:pPr>
              <w:tabs>
                <w:tab w:val="decimal" w:pos="747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86" w:type="dxa"/>
          </w:tcPr>
          <w:p w14:paraId="4EA36630" w14:textId="77777777" w:rsidR="0087547B" w:rsidRPr="003B65FB" w:rsidRDefault="0087547B" w:rsidP="0054751B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D942ACF" w14:textId="0D0CC398" w:rsidR="0087547B" w:rsidRPr="003B65FB" w:rsidRDefault="00E53D81" w:rsidP="009F1BBA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</w:tcPr>
          <w:p w14:paraId="683B2C33" w14:textId="77777777" w:rsidR="0087547B" w:rsidRPr="003B65FB" w:rsidRDefault="0087547B" w:rsidP="009F1BBA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11B9B09" w14:textId="115A6FB5" w:rsidR="0087547B" w:rsidRPr="003B65FB" w:rsidRDefault="004C3C2C" w:rsidP="009F1BBA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16.00</w:t>
            </w:r>
          </w:p>
        </w:tc>
        <w:tc>
          <w:tcPr>
            <w:tcW w:w="86" w:type="dxa"/>
          </w:tcPr>
          <w:p w14:paraId="5B17816F" w14:textId="77777777" w:rsidR="0087547B" w:rsidRPr="008345D6" w:rsidRDefault="0087547B" w:rsidP="0054751B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2FCD5F02" w14:textId="557C2F38" w:rsidR="0087547B" w:rsidRPr="003B65FB" w:rsidRDefault="004C3C2C" w:rsidP="0054751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4C2A7D7" w14:textId="77777777" w:rsidR="0087547B" w:rsidRPr="003B65FB" w:rsidRDefault="0087547B" w:rsidP="0054751B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6AADD452" w14:textId="567E8C44" w:rsidR="0087547B" w:rsidRPr="003B65FB" w:rsidRDefault="00E876C3" w:rsidP="0054751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40,000</w:t>
            </w:r>
          </w:p>
        </w:tc>
      </w:tr>
      <w:tr w:rsidR="0087547B" w:rsidRPr="003B65FB" w14:paraId="1B026C91" w14:textId="77777777" w:rsidTr="000A0D31">
        <w:tc>
          <w:tcPr>
            <w:tcW w:w="3240" w:type="dxa"/>
          </w:tcPr>
          <w:p w14:paraId="1C24F4CF" w14:textId="77777777" w:rsidR="0087547B" w:rsidRPr="008345D6" w:rsidRDefault="0087547B" w:rsidP="0054751B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90" w:type="dxa"/>
          </w:tcPr>
          <w:p w14:paraId="50D05D20" w14:textId="77777777" w:rsidR="0087547B" w:rsidRPr="003B65FB" w:rsidRDefault="0087547B" w:rsidP="0054751B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649169BE" w14:textId="27DDC40C" w:rsidR="0087547B" w:rsidRPr="003B65FB" w:rsidRDefault="0087547B" w:rsidP="00EA776B">
            <w:pPr>
              <w:tabs>
                <w:tab w:val="decimal" w:pos="722"/>
              </w:tabs>
              <w:ind w:right="-12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637,99</w:t>
            </w:r>
            <w:r w:rsidRPr="008345D6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86" w:type="dxa"/>
            <w:shd w:val="clear" w:color="auto" w:fill="auto"/>
          </w:tcPr>
          <w:p w14:paraId="3992850D" w14:textId="77777777" w:rsidR="0087547B" w:rsidRPr="008345D6" w:rsidRDefault="0087547B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32" w:type="dxa"/>
            <w:shd w:val="clear" w:color="auto" w:fill="auto"/>
          </w:tcPr>
          <w:p w14:paraId="45071432" w14:textId="77777777" w:rsidR="0087547B" w:rsidRPr="003B65FB" w:rsidRDefault="0087547B" w:rsidP="009F1BBA">
            <w:pPr>
              <w:tabs>
                <w:tab w:val="decimal" w:pos="657"/>
              </w:tabs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6" w:type="dxa"/>
          </w:tcPr>
          <w:p w14:paraId="3B9E9F27" w14:textId="77777777" w:rsidR="0087547B" w:rsidRPr="003B65FB" w:rsidRDefault="0087547B" w:rsidP="0054751B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F4C5E9A" w14:textId="27B29FD2" w:rsidR="0087547B" w:rsidRPr="003B65FB" w:rsidRDefault="0087547B" w:rsidP="009F1BBA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10</w:t>
            </w:r>
            <w:r w:rsidR="00E876C3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86" w:type="dxa"/>
          </w:tcPr>
          <w:p w14:paraId="3FD62611" w14:textId="77777777" w:rsidR="0087547B" w:rsidRPr="003B65FB" w:rsidRDefault="0087547B" w:rsidP="009F1BBA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7F3824" w14:textId="77777777" w:rsidR="0087547B" w:rsidRPr="003B65FB" w:rsidRDefault="0087547B" w:rsidP="009F1BBA">
            <w:pPr>
              <w:tabs>
                <w:tab w:val="decimal" w:pos="190"/>
                <w:tab w:val="center" w:pos="405"/>
              </w:tabs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6" w:type="dxa"/>
          </w:tcPr>
          <w:p w14:paraId="4C996803" w14:textId="77777777" w:rsidR="0087547B" w:rsidRPr="008345D6" w:rsidRDefault="0087547B" w:rsidP="0054751B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34381801" w14:textId="77777777" w:rsidR="0087547B" w:rsidRPr="003B65FB" w:rsidRDefault="0087547B" w:rsidP="0054751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115,854</w:t>
            </w:r>
          </w:p>
        </w:tc>
        <w:tc>
          <w:tcPr>
            <w:tcW w:w="90" w:type="dxa"/>
          </w:tcPr>
          <w:p w14:paraId="66FD9AD4" w14:textId="77777777" w:rsidR="0087547B" w:rsidRPr="003B65FB" w:rsidRDefault="0087547B" w:rsidP="0054751B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2A29A743" w14:textId="77777777" w:rsidR="0087547B" w:rsidRPr="003B65FB" w:rsidRDefault="0087547B" w:rsidP="0054751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876C3" w:rsidRPr="003B65FB" w14:paraId="2EEEEA7C" w14:textId="77777777" w:rsidTr="000A0D31">
        <w:tc>
          <w:tcPr>
            <w:tcW w:w="3240" w:type="dxa"/>
          </w:tcPr>
          <w:p w14:paraId="4E8056E0" w14:textId="7B098432" w:rsidR="00E876C3" w:rsidRPr="008345D6" w:rsidRDefault="00E876C3" w:rsidP="00E876C3">
            <w:pPr>
              <w:ind w:left="262" w:right="-36" w:hanging="2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ค่าเผื่อการด้อยค่าของสินทรัพย์ทางการเงินไม่หมุนเวียนอื่น</w:t>
            </w:r>
          </w:p>
        </w:tc>
        <w:tc>
          <w:tcPr>
            <w:tcW w:w="90" w:type="dxa"/>
          </w:tcPr>
          <w:p w14:paraId="2C91A22C" w14:textId="77777777" w:rsidR="00E876C3" w:rsidRPr="003B65FB" w:rsidRDefault="00E876C3" w:rsidP="0054751B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6A0740CF" w14:textId="77777777" w:rsidR="00E876C3" w:rsidRPr="003B65FB" w:rsidRDefault="00E876C3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  <w:shd w:val="clear" w:color="auto" w:fill="auto"/>
          </w:tcPr>
          <w:p w14:paraId="334E2256" w14:textId="77777777" w:rsidR="00E876C3" w:rsidRPr="008345D6" w:rsidRDefault="00E876C3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32" w:type="dxa"/>
            <w:shd w:val="clear" w:color="auto" w:fill="auto"/>
          </w:tcPr>
          <w:p w14:paraId="57880E9D" w14:textId="77777777" w:rsidR="00E876C3" w:rsidRPr="003B65FB" w:rsidRDefault="00E876C3" w:rsidP="0054751B">
            <w:pPr>
              <w:tabs>
                <w:tab w:val="decimal" w:pos="20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19A580EB" w14:textId="77777777" w:rsidR="00E876C3" w:rsidRPr="003B65FB" w:rsidRDefault="00E876C3" w:rsidP="0054751B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D4F6FB7" w14:textId="77777777" w:rsidR="00E876C3" w:rsidRPr="003B65FB" w:rsidRDefault="00E876C3" w:rsidP="0054751B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6B7DB018" w14:textId="77777777" w:rsidR="00E876C3" w:rsidRPr="003B65FB" w:rsidRDefault="00E876C3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D98938" w14:textId="77777777" w:rsidR="00E876C3" w:rsidRPr="003B65FB" w:rsidRDefault="00E876C3" w:rsidP="0054751B">
            <w:pPr>
              <w:tabs>
                <w:tab w:val="decimal" w:pos="190"/>
                <w:tab w:val="center" w:pos="405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677216F6" w14:textId="77777777" w:rsidR="00E876C3" w:rsidRPr="008345D6" w:rsidRDefault="00E876C3" w:rsidP="0054751B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1EE7D19B" w14:textId="1EFC8BE8" w:rsidR="00E876C3" w:rsidRPr="003B65FB" w:rsidRDefault="00E876C3" w:rsidP="0054751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E60F2E9" w14:textId="77777777" w:rsidR="00E876C3" w:rsidRPr="003B65FB" w:rsidRDefault="00E876C3" w:rsidP="0054751B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2853B90D" w14:textId="1BE0B874" w:rsidR="00E876C3" w:rsidRPr="003B65FB" w:rsidRDefault="00E876C3" w:rsidP="009F1BBA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40,000)</w:t>
            </w:r>
          </w:p>
        </w:tc>
      </w:tr>
      <w:tr w:rsidR="0087547B" w:rsidRPr="003B65FB" w14:paraId="360A80C9" w14:textId="77777777" w:rsidTr="000A0D31">
        <w:tc>
          <w:tcPr>
            <w:tcW w:w="3240" w:type="dxa"/>
          </w:tcPr>
          <w:p w14:paraId="470BA522" w14:textId="77777777" w:rsidR="0087547B" w:rsidRPr="008345D6" w:rsidRDefault="0087547B" w:rsidP="0054751B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24CAD482" w14:textId="77777777" w:rsidR="0087547B" w:rsidRPr="003B65FB" w:rsidRDefault="0087547B" w:rsidP="0054751B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144739D3" w14:textId="77777777" w:rsidR="0087547B" w:rsidRPr="003B65FB" w:rsidRDefault="0087547B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0B8208C8" w14:textId="77777777" w:rsidR="0087547B" w:rsidRPr="003B65FB" w:rsidRDefault="0087547B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shd w:val="clear" w:color="auto" w:fill="auto"/>
          </w:tcPr>
          <w:p w14:paraId="16978BD1" w14:textId="77777777" w:rsidR="0087547B" w:rsidRPr="003B65FB" w:rsidRDefault="0087547B" w:rsidP="0054751B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4EDB9C61" w14:textId="77777777" w:rsidR="0087547B" w:rsidRPr="003B65FB" w:rsidRDefault="0087547B" w:rsidP="0054751B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A0B0BB4" w14:textId="77777777" w:rsidR="0087547B" w:rsidRPr="003B65FB" w:rsidRDefault="0087547B" w:rsidP="0054751B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74CCE9C1" w14:textId="77777777" w:rsidR="0087547B" w:rsidRPr="003B65FB" w:rsidRDefault="0087547B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4308A7F" w14:textId="77777777" w:rsidR="0087547B" w:rsidRPr="003B65FB" w:rsidRDefault="0087547B" w:rsidP="0054751B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053E0DDF" w14:textId="77777777" w:rsidR="0087547B" w:rsidRPr="008345D6" w:rsidRDefault="0087547B" w:rsidP="0054751B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6CE7F" w14:textId="77777777" w:rsidR="0087547B" w:rsidRPr="003B65FB" w:rsidRDefault="0087547B" w:rsidP="0054751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172,393</w:t>
            </w:r>
          </w:p>
        </w:tc>
        <w:tc>
          <w:tcPr>
            <w:tcW w:w="90" w:type="dxa"/>
          </w:tcPr>
          <w:p w14:paraId="724CB799" w14:textId="77777777" w:rsidR="0087547B" w:rsidRPr="003B65FB" w:rsidRDefault="0087547B" w:rsidP="0054751B">
            <w:pPr>
              <w:tabs>
                <w:tab w:val="decimal" w:pos="630"/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42C6425" w14:textId="77777777" w:rsidR="0087547B" w:rsidRPr="003B65FB" w:rsidRDefault="0087547B" w:rsidP="0054751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C0BD0">
              <w:rPr>
                <w:rFonts w:ascii="Angsana New" w:hAnsi="Angsana New" w:hint="cs"/>
                <w:b/>
                <w:bCs/>
                <w:sz w:val="28"/>
              </w:rPr>
              <w:t>24,801</w:t>
            </w:r>
          </w:p>
        </w:tc>
      </w:tr>
      <w:tr w:rsidR="0087547B" w:rsidRPr="003B65FB" w14:paraId="135560E5" w14:textId="77777777" w:rsidTr="000A0D31">
        <w:trPr>
          <w:trHeight w:hRule="exact" w:val="288"/>
        </w:trPr>
        <w:tc>
          <w:tcPr>
            <w:tcW w:w="3240" w:type="dxa"/>
          </w:tcPr>
          <w:p w14:paraId="4BFB7257" w14:textId="77777777" w:rsidR="0087547B" w:rsidRPr="008345D6" w:rsidRDefault="0087547B" w:rsidP="0054751B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85E4CD9" w14:textId="77777777" w:rsidR="0087547B" w:rsidRPr="003B65FB" w:rsidRDefault="0087547B" w:rsidP="0054751B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24B6E11F" w14:textId="77777777" w:rsidR="0087547B" w:rsidRPr="003B65FB" w:rsidRDefault="0087547B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16E73642" w14:textId="77777777" w:rsidR="0087547B" w:rsidRPr="003B65FB" w:rsidRDefault="0087547B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shd w:val="clear" w:color="auto" w:fill="auto"/>
          </w:tcPr>
          <w:p w14:paraId="3F194D34" w14:textId="77777777" w:rsidR="0087547B" w:rsidRPr="003B65FB" w:rsidRDefault="0087547B" w:rsidP="0054751B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48B3ABD1" w14:textId="77777777" w:rsidR="0087547B" w:rsidRPr="003B65FB" w:rsidRDefault="0087547B" w:rsidP="0054751B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FD3484B" w14:textId="77777777" w:rsidR="0087547B" w:rsidRPr="003B65FB" w:rsidRDefault="0087547B" w:rsidP="0054751B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57893724" w14:textId="77777777" w:rsidR="0087547B" w:rsidRPr="003B65FB" w:rsidRDefault="0087547B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6154E5F" w14:textId="77777777" w:rsidR="0087547B" w:rsidRPr="003B65FB" w:rsidRDefault="0087547B" w:rsidP="0054751B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3A6C7ABD" w14:textId="77777777" w:rsidR="0087547B" w:rsidRPr="008345D6" w:rsidRDefault="0087547B" w:rsidP="0054751B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shd w:val="clear" w:color="auto" w:fill="auto"/>
          </w:tcPr>
          <w:p w14:paraId="6EAD7189" w14:textId="77777777" w:rsidR="0087547B" w:rsidRPr="003B65FB" w:rsidRDefault="0087547B" w:rsidP="0054751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EE97C8C" w14:textId="77777777" w:rsidR="0087547B" w:rsidRPr="003B65FB" w:rsidRDefault="0087547B" w:rsidP="0054751B">
            <w:pPr>
              <w:tabs>
                <w:tab w:val="decimal" w:pos="630"/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E5BD05E" w14:textId="77777777" w:rsidR="0087547B" w:rsidRPr="003B65FB" w:rsidRDefault="0087547B" w:rsidP="0054751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F1BBA" w:rsidRPr="003B65FB" w14:paraId="7F70ED55" w14:textId="77777777" w:rsidTr="000A0D31">
        <w:trPr>
          <w:trHeight w:hRule="exact" w:val="288"/>
        </w:trPr>
        <w:tc>
          <w:tcPr>
            <w:tcW w:w="3240" w:type="dxa"/>
          </w:tcPr>
          <w:p w14:paraId="63DF679E" w14:textId="77777777" w:rsidR="009F1BBA" w:rsidRPr="008345D6" w:rsidRDefault="009F1BBA" w:rsidP="0054751B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C97080C" w14:textId="77777777" w:rsidR="009F1BBA" w:rsidRPr="003B65FB" w:rsidRDefault="009F1BBA" w:rsidP="0054751B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191C5A33" w14:textId="77777777" w:rsidR="009F1BBA" w:rsidRPr="003B65FB" w:rsidRDefault="009F1BBA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6FBD25F3" w14:textId="77777777" w:rsidR="009F1BBA" w:rsidRPr="003B65FB" w:rsidRDefault="009F1BBA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shd w:val="clear" w:color="auto" w:fill="auto"/>
          </w:tcPr>
          <w:p w14:paraId="4665C9CC" w14:textId="77777777" w:rsidR="009F1BBA" w:rsidRPr="003B65FB" w:rsidRDefault="009F1BBA" w:rsidP="0054751B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49FB6DF3" w14:textId="77777777" w:rsidR="009F1BBA" w:rsidRPr="003B65FB" w:rsidRDefault="009F1BBA" w:rsidP="0054751B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DB5F11F" w14:textId="77777777" w:rsidR="009F1BBA" w:rsidRPr="003B65FB" w:rsidRDefault="009F1BBA" w:rsidP="0054751B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57F0170A" w14:textId="77777777" w:rsidR="009F1BBA" w:rsidRPr="003B65FB" w:rsidRDefault="009F1BBA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0B0C03D" w14:textId="77777777" w:rsidR="009F1BBA" w:rsidRPr="003B65FB" w:rsidRDefault="009F1BBA" w:rsidP="0054751B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07CBA354" w14:textId="77777777" w:rsidR="009F1BBA" w:rsidRPr="008345D6" w:rsidRDefault="009F1BBA" w:rsidP="0054751B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2A4585B7" w14:textId="77777777" w:rsidR="009F1BBA" w:rsidRPr="003B65FB" w:rsidRDefault="009F1BBA" w:rsidP="0054751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82779CC" w14:textId="77777777" w:rsidR="009F1BBA" w:rsidRPr="003B65FB" w:rsidRDefault="009F1BBA" w:rsidP="0054751B">
            <w:pPr>
              <w:tabs>
                <w:tab w:val="decimal" w:pos="630"/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2D78696B" w14:textId="77777777" w:rsidR="009F1BBA" w:rsidRPr="003B65FB" w:rsidRDefault="009F1BBA" w:rsidP="0054751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87547B" w:rsidRPr="003B65FB" w14:paraId="5E2A3470" w14:textId="77777777" w:rsidTr="000A0D31">
        <w:trPr>
          <w:trHeight w:val="270"/>
        </w:trPr>
        <w:tc>
          <w:tcPr>
            <w:tcW w:w="3240" w:type="dxa"/>
            <w:vAlign w:val="bottom"/>
          </w:tcPr>
          <w:p w14:paraId="4D72F440" w14:textId="77777777" w:rsidR="0087547B" w:rsidRPr="003B65FB" w:rsidRDefault="0087547B" w:rsidP="0054751B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E112AE5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3A75F66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4703751E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6AB0C80D" w14:textId="77777777" w:rsidR="0087547B" w:rsidRPr="003B65FB" w:rsidRDefault="0087547B" w:rsidP="0054751B">
            <w:pPr>
              <w:ind w:left="-3" w:right="-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1AF797DB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2" w:type="dxa"/>
            <w:gridSpan w:val="3"/>
            <w:vAlign w:val="bottom"/>
          </w:tcPr>
          <w:p w14:paraId="27896D13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7547B" w:rsidRPr="003B65FB" w14:paraId="1EAFF30F" w14:textId="77777777" w:rsidTr="000A0D31">
        <w:trPr>
          <w:trHeight w:val="270"/>
        </w:trPr>
        <w:tc>
          <w:tcPr>
            <w:tcW w:w="3240" w:type="dxa"/>
            <w:vAlign w:val="bottom"/>
          </w:tcPr>
          <w:p w14:paraId="142A91EB" w14:textId="77777777" w:rsidR="0087547B" w:rsidRPr="003B65FB" w:rsidRDefault="0087547B" w:rsidP="0054751B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02CA70F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11"/>
            <w:tcBorders>
              <w:bottom w:val="single" w:sz="4" w:space="0" w:color="auto"/>
            </w:tcBorders>
            <w:vAlign w:val="bottom"/>
          </w:tcPr>
          <w:p w14:paraId="0C11B741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7547B" w:rsidRPr="003B65FB" w14:paraId="6740F974" w14:textId="77777777" w:rsidTr="000A0D31">
        <w:trPr>
          <w:trHeight w:val="207"/>
        </w:trPr>
        <w:tc>
          <w:tcPr>
            <w:tcW w:w="3240" w:type="dxa"/>
            <w:vAlign w:val="bottom"/>
          </w:tcPr>
          <w:p w14:paraId="5F0C5400" w14:textId="77777777" w:rsidR="0087547B" w:rsidRPr="003B65FB" w:rsidRDefault="0087547B" w:rsidP="0054751B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6FF5DC3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CF2E8" w14:textId="77777777" w:rsidR="0087547B" w:rsidRPr="008345D6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ทุนเรียกชำระแล้ว</w:t>
            </w:r>
          </w:p>
        </w:tc>
        <w:tc>
          <w:tcPr>
            <w:tcW w:w="86" w:type="dxa"/>
          </w:tcPr>
          <w:p w14:paraId="14BF8BDF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59878" w14:textId="2C569C07" w:rsidR="0087547B" w:rsidRPr="008345D6" w:rsidRDefault="0087547B" w:rsidP="0054751B">
            <w:pPr>
              <w:ind w:left="-3" w:right="-5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สัดส่วนเงินลงทุน</w:t>
            </w:r>
            <w:r w:rsidR="009F1BBA" w:rsidRPr="008345D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ร้อยละ)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3B96FEBF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7C658" w14:textId="77777777" w:rsidR="0087547B" w:rsidRPr="008345D6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มูลค่า</w:t>
            </w:r>
          </w:p>
        </w:tc>
      </w:tr>
      <w:tr w:rsidR="0087547B" w:rsidRPr="003B65FB" w14:paraId="48836194" w14:textId="77777777" w:rsidTr="000A0D31"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42AECF07" w14:textId="77777777" w:rsidR="0087547B" w:rsidRPr="003B65FB" w:rsidRDefault="0087547B" w:rsidP="0054751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47490AFF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5837AF1A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86" w:type="dxa"/>
          </w:tcPr>
          <w:p w14:paraId="6B4569CF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60F92395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2562</w:t>
            </w:r>
          </w:p>
        </w:tc>
        <w:tc>
          <w:tcPr>
            <w:tcW w:w="86" w:type="dxa"/>
          </w:tcPr>
          <w:p w14:paraId="50D6EEDC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0963EB1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86" w:type="dxa"/>
          </w:tcPr>
          <w:p w14:paraId="7EF00528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902CF35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2562</w:t>
            </w:r>
          </w:p>
        </w:tc>
        <w:tc>
          <w:tcPr>
            <w:tcW w:w="86" w:type="dxa"/>
          </w:tcPr>
          <w:p w14:paraId="5BD411DF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71BE8E3F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90" w:type="dxa"/>
          </w:tcPr>
          <w:p w14:paraId="3663F8DB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4EA7AD" w14:textId="77777777" w:rsidR="0087547B" w:rsidRPr="003B65FB" w:rsidRDefault="0087547B" w:rsidP="0054751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2562</w:t>
            </w:r>
          </w:p>
        </w:tc>
      </w:tr>
      <w:tr w:rsidR="0087547B" w:rsidRPr="003B65FB" w14:paraId="1CAE8923" w14:textId="77777777" w:rsidTr="000A0D31">
        <w:tc>
          <w:tcPr>
            <w:tcW w:w="3240" w:type="dxa"/>
          </w:tcPr>
          <w:p w14:paraId="73433A69" w14:textId="77777777" w:rsidR="0087547B" w:rsidRPr="008345D6" w:rsidRDefault="0087547B" w:rsidP="0054751B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90" w:type="dxa"/>
          </w:tcPr>
          <w:p w14:paraId="7524D191" w14:textId="77777777" w:rsidR="0087547B" w:rsidRPr="003B65FB" w:rsidRDefault="0087547B" w:rsidP="0054751B">
            <w:pPr>
              <w:tabs>
                <w:tab w:val="decimal" w:pos="617"/>
              </w:tabs>
              <w:ind w:right="52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20889898" w14:textId="77777777" w:rsidR="0087547B" w:rsidRPr="003B65FB" w:rsidRDefault="0087547B" w:rsidP="009F1BBA">
            <w:pPr>
              <w:tabs>
                <w:tab w:val="decimal" w:pos="452"/>
              </w:tabs>
              <w:ind w:right="6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637,995</w:t>
            </w:r>
          </w:p>
        </w:tc>
        <w:tc>
          <w:tcPr>
            <w:tcW w:w="86" w:type="dxa"/>
            <w:shd w:val="clear" w:color="auto" w:fill="auto"/>
          </w:tcPr>
          <w:p w14:paraId="3352CEDE" w14:textId="77777777" w:rsidR="0087547B" w:rsidRPr="003B65FB" w:rsidRDefault="0087547B" w:rsidP="0054751B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shd w:val="clear" w:color="auto" w:fill="auto"/>
          </w:tcPr>
          <w:p w14:paraId="0AD6F7B7" w14:textId="77777777" w:rsidR="0087547B" w:rsidRPr="003B65FB" w:rsidRDefault="0087547B" w:rsidP="009F1BBA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6" w:type="dxa"/>
          </w:tcPr>
          <w:p w14:paraId="73E9CB85" w14:textId="77777777" w:rsidR="0087547B" w:rsidRPr="003B65FB" w:rsidRDefault="0087547B" w:rsidP="0054751B">
            <w:pPr>
              <w:tabs>
                <w:tab w:val="decimal" w:pos="617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B319551" w14:textId="3DBC0EDD" w:rsidR="0087547B" w:rsidRPr="003B65FB" w:rsidRDefault="0087547B" w:rsidP="009F1BBA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10</w:t>
            </w:r>
            <w:r w:rsidR="009F1BBA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86" w:type="dxa"/>
          </w:tcPr>
          <w:p w14:paraId="683A22C2" w14:textId="77777777" w:rsidR="0087547B" w:rsidRPr="003B65FB" w:rsidRDefault="0087547B" w:rsidP="009F1BBA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95460B1" w14:textId="77777777" w:rsidR="0087547B" w:rsidRPr="003B65FB" w:rsidRDefault="0087547B" w:rsidP="009F1BBA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6" w:type="dxa"/>
          </w:tcPr>
          <w:p w14:paraId="550E3593" w14:textId="77777777" w:rsidR="0087547B" w:rsidRPr="008345D6" w:rsidRDefault="0087547B" w:rsidP="0054751B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1D2A28FD" w14:textId="77777777" w:rsidR="0087547B" w:rsidRPr="003B65FB" w:rsidRDefault="0087547B" w:rsidP="0054751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115,854</w:t>
            </w:r>
          </w:p>
        </w:tc>
        <w:tc>
          <w:tcPr>
            <w:tcW w:w="90" w:type="dxa"/>
          </w:tcPr>
          <w:p w14:paraId="75732A8E" w14:textId="77777777" w:rsidR="0087547B" w:rsidRPr="003B65FB" w:rsidRDefault="0087547B" w:rsidP="0054751B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5E346FB6" w14:textId="77777777" w:rsidR="0087547B" w:rsidRPr="008345D6" w:rsidRDefault="0087547B" w:rsidP="0054751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87547B" w:rsidRPr="003B65FB" w14:paraId="56854AC7" w14:textId="77777777" w:rsidTr="000A0D31">
        <w:tc>
          <w:tcPr>
            <w:tcW w:w="3240" w:type="dxa"/>
          </w:tcPr>
          <w:p w14:paraId="102E44B3" w14:textId="77777777" w:rsidR="0087547B" w:rsidRPr="008345D6" w:rsidRDefault="0087547B" w:rsidP="0054751B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A0E4CB6" w14:textId="77777777" w:rsidR="0087547B" w:rsidRPr="003B65FB" w:rsidRDefault="0087547B" w:rsidP="0054751B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71A1B91B" w14:textId="77777777" w:rsidR="0087547B" w:rsidRPr="003B65FB" w:rsidRDefault="0087547B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64473C97" w14:textId="77777777" w:rsidR="0087547B" w:rsidRPr="003B65FB" w:rsidRDefault="0087547B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shd w:val="clear" w:color="auto" w:fill="auto"/>
          </w:tcPr>
          <w:p w14:paraId="1BEC4965" w14:textId="77777777" w:rsidR="0087547B" w:rsidRPr="003B65FB" w:rsidRDefault="0087547B" w:rsidP="0054751B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52C867AE" w14:textId="77777777" w:rsidR="0087547B" w:rsidRPr="003B65FB" w:rsidRDefault="0087547B" w:rsidP="0054751B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D3E5CB1" w14:textId="77777777" w:rsidR="0087547B" w:rsidRPr="003B65FB" w:rsidRDefault="0087547B" w:rsidP="0054751B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0C76F461" w14:textId="77777777" w:rsidR="0087547B" w:rsidRPr="003B65FB" w:rsidRDefault="0087547B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A89ED4D" w14:textId="77777777" w:rsidR="0087547B" w:rsidRPr="003B65FB" w:rsidRDefault="0087547B" w:rsidP="0054751B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2861886D" w14:textId="77777777" w:rsidR="0087547B" w:rsidRPr="008345D6" w:rsidRDefault="0087547B" w:rsidP="0054751B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B9530" w14:textId="77777777" w:rsidR="0087547B" w:rsidRPr="003B65FB" w:rsidRDefault="0087547B" w:rsidP="0054751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115,854</w:t>
            </w:r>
          </w:p>
        </w:tc>
        <w:tc>
          <w:tcPr>
            <w:tcW w:w="90" w:type="dxa"/>
          </w:tcPr>
          <w:p w14:paraId="7757393C" w14:textId="77777777" w:rsidR="0087547B" w:rsidRPr="003B65FB" w:rsidRDefault="0087547B" w:rsidP="0054751B">
            <w:pPr>
              <w:tabs>
                <w:tab w:val="decimal" w:pos="630"/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3BBB17" w14:textId="77777777" w:rsidR="0087547B" w:rsidRPr="003B65FB" w:rsidRDefault="0087547B" w:rsidP="0054751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</w:tr>
      <w:tr w:rsidR="0087547B" w:rsidRPr="003B65FB" w14:paraId="5856EE0C" w14:textId="77777777" w:rsidTr="000A0D31">
        <w:trPr>
          <w:trHeight w:hRule="exact" w:val="288"/>
        </w:trPr>
        <w:tc>
          <w:tcPr>
            <w:tcW w:w="3240" w:type="dxa"/>
          </w:tcPr>
          <w:p w14:paraId="5292A3EF" w14:textId="77777777" w:rsidR="0087547B" w:rsidRPr="008345D6" w:rsidRDefault="0087547B" w:rsidP="0054751B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EA7FA63" w14:textId="77777777" w:rsidR="0087547B" w:rsidRPr="003B65FB" w:rsidRDefault="0087547B" w:rsidP="0054751B">
            <w:pPr>
              <w:tabs>
                <w:tab w:val="decimal" w:pos="617"/>
              </w:tabs>
              <w:ind w:right="52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6D3D9DC0" w14:textId="77777777" w:rsidR="0087547B" w:rsidRPr="003B65FB" w:rsidRDefault="0087547B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6FD9BD44" w14:textId="77777777" w:rsidR="0087547B" w:rsidRPr="003B65FB" w:rsidRDefault="0087547B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2" w:type="dxa"/>
            <w:shd w:val="clear" w:color="auto" w:fill="auto"/>
          </w:tcPr>
          <w:p w14:paraId="0F3ED6E9" w14:textId="77777777" w:rsidR="0087547B" w:rsidRPr="003B65FB" w:rsidRDefault="0087547B" w:rsidP="0054751B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78C77033" w14:textId="77777777" w:rsidR="0087547B" w:rsidRPr="003B65FB" w:rsidRDefault="0087547B" w:rsidP="0054751B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6284047" w14:textId="77777777" w:rsidR="0087547B" w:rsidRPr="003B65FB" w:rsidRDefault="0087547B" w:rsidP="0054751B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21369F10" w14:textId="77777777" w:rsidR="0087547B" w:rsidRPr="003B65FB" w:rsidRDefault="0087547B" w:rsidP="0054751B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780F64A" w14:textId="77777777" w:rsidR="0087547B" w:rsidRPr="003B65FB" w:rsidRDefault="0087547B" w:rsidP="0054751B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397547AE" w14:textId="77777777" w:rsidR="0087547B" w:rsidRPr="008345D6" w:rsidRDefault="0087547B" w:rsidP="0054751B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shd w:val="clear" w:color="auto" w:fill="auto"/>
          </w:tcPr>
          <w:p w14:paraId="634BAD09" w14:textId="77777777" w:rsidR="0087547B" w:rsidRPr="003B65FB" w:rsidRDefault="0087547B" w:rsidP="0054751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93A0F67" w14:textId="77777777" w:rsidR="0087547B" w:rsidRPr="003B65FB" w:rsidRDefault="0087547B" w:rsidP="0054751B">
            <w:pPr>
              <w:tabs>
                <w:tab w:val="decimal" w:pos="630"/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36DDA27" w14:textId="77777777" w:rsidR="0087547B" w:rsidRPr="003B65FB" w:rsidRDefault="0087547B" w:rsidP="0054751B">
            <w:pPr>
              <w:tabs>
                <w:tab w:val="decimal" w:pos="630"/>
              </w:tabs>
              <w:ind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</w:tbl>
    <w:p w14:paraId="6ECC2ADB" w14:textId="1A4A356B" w:rsidR="00C5158A" w:rsidRPr="003B65FB" w:rsidRDefault="004A4CB0" w:rsidP="00C5158A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  <w:lang w:val="en-GB"/>
        </w:rPr>
      </w:pPr>
      <w:r w:rsidRPr="008345D6">
        <w:rPr>
          <w:rFonts w:ascii="Angsana New" w:hAnsi="Angsana New" w:hint="cs"/>
          <w:b/>
          <w:bCs/>
          <w:sz w:val="28"/>
          <w:cs/>
        </w:rPr>
        <w:t xml:space="preserve"> </w:t>
      </w:r>
      <w:r w:rsidR="00C5158A" w:rsidRPr="008345D6">
        <w:rPr>
          <w:rFonts w:ascii="Angsana New" w:hAnsi="Angsana New" w:hint="cs"/>
          <w:b/>
          <w:bCs/>
          <w:sz w:val="28"/>
          <w:cs/>
        </w:rPr>
        <w:t>สินทรัพย์ไม่หมุนเวียนอื่น</w:t>
      </w:r>
    </w:p>
    <w:p w14:paraId="299518EF" w14:textId="77777777" w:rsidR="00C5158A" w:rsidRPr="003B65FB" w:rsidRDefault="00C5158A" w:rsidP="00C5158A">
      <w:pPr>
        <w:pStyle w:val="ListParagraph"/>
        <w:tabs>
          <w:tab w:val="left" w:pos="1980"/>
          <w:tab w:val="right" w:pos="7200"/>
          <w:tab w:val="right" w:pos="8540"/>
        </w:tabs>
        <w:ind w:left="360"/>
        <w:jc w:val="thaiDistribute"/>
        <w:rPr>
          <w:rFonts w:ascii="Angsana New" w:hAnsi="Angsana New"/>
          <w:spacing w:val="-2"/>
          <w:sz w:val="28"/>
          <w:lang w:eastAsia="ko-KR"/>
        </w:rPr>
      </w:pPr>
      <w:r w:rsidRPr="008345D6">
        <w:rPr>
          <w:rFonts w:ascii="Angsana New" w:hAnsi="Angsana New" w:hint="cs"/>
          <w:spacing w:val="-2"/>
          <w:sz w:val="28"/>
          <w:cs/>
          <w:lang w:eastAsia="ko-KR"/>
        </w:rPr>
        <w:t>สินทรัพย์ไม่หมุนเวียนอื่น</w:t>
      </w:r>
      <w:r w:rsidRPr="003B65FB">
        <w:rPr>
          <w:rFonts w:ascii="Angsana New" w:hAnsi="Angsana New" w:hint="cs"/>
          <w:spacing w:val="-2"/>
          <w:sz w:val="28"/>
          <w:lang w:eastAsia="ko-KR"/>
        </w:rPr>
        <w:t xml:space="preserve"> </w:t>
      </w:r>
      <w:r w:rsidRPr="008345D6">
        <w:rPr>
          <w:rFonts w:ascii="Angsana New" w:hAnsi="Angsana New" w:hint="cs"/>
          <w:spacing w:val="-2"/>
          <w:sz w:val="28"/>
          <w:cs/>
          <w:lang w:eastAsia="ko-KR"/>
        </w:rPr>
        <w:t xml:space="preserve">ณ วันที่ </w:t>
      </w:r>
      <w:r w:rsidRPr="003B65FB">
        <w:rPr>
          <w:rFonts w:ascii="Angsana New" w:hAnsi="Angsana New" w:hint="cs"/>
          <w:spacing w:val="-2"/>
          <w:sz w:val="28"/>
          <w:lang w:eastAsia="ko-KR"/>
        </w:rPr>
        <w:t xml:space="preserve">31 </w:t>
      </w:r>
      <w:r w:rsidRPr="008345D6">
        <w:rPr>
          <w:rFonts w:ascii="Angsana New" w:hAnsi="Angsana New" w:hint="cs"/>
          <w:spacing w:val="-2"/>
          <w:sz w:val="28"/>
          <w:cs/>
          <w:lang w:eastAsia="ko-KR"/>
        </w:rPr>
        <w:t xml:space="preserve">ธันวาคม </w:t>
      </w:r>
      <w:r w:rsidRPr="003B65FB">
        <w:rPr>
          <w:rFonts w:ascii="Angsana New" w:hAnsi="Angsana New" w:hint="cs"/>
          <w:spacing w:val="-2"/>
          <w:sz w:val="28"/>
          <w:lang w:eastAsia="ko-KR"/>
        </w:rPr>
        <w:t>256</w:t>
      </w:r>
      <w:r w:rsidRPr="008345D6">
        <w:rPr>
          <w:rFonts w:ascii="Angsana New" w:hAnsi="Angsana New" w:hint="cs"/>
          <w:spacing w:val="-2"/>
          <w:sz w:val="28"/>
          <w:lang w:eastAsia="ko-KR"/>
        </w:rPr>
        <w:t>3</w:t>
      </w:r>
      <w:r w:rsidRPr="003B65FB">
        <w:rPr>
          <w:rFonts w:ascii="Angsana New" w:hAnsi="Angsana New" w:hint="cs"/>
          <w:spacing w:val="-2"/>
          <w:sz w:val="28"/>
          <w:lang w:eastAsia="ko-KR"/>
        </w:rPr>
        <w:t xml:space="preserve"> </w:t>
      </w:r>
      <w:r w:rsidRPr="008345D6">
        <w:rPr>
          <w:rFonts w:ascii="Angsana New" w:hAnsi="Angsana New" w:hint="cs"/>
          <w:spacing w:val="-2"/>
          <w:sz w:val="28"/>
          <w:cs/>
          <w:lang w:eastAsia="ko-KR"/>
        </w:rPr>
        <w:t xml:space="preserve">และ </w:t>
      </w:r>
      <w:r w:rsidRPr="003B65FB">
        <w:rPr>
          <w:rFonts w:ascii="Angsana New" w:hAnsi="Angsana New" w:hint="cs"/>
          <w:spacing w:val="-2"/>
          <w:sz w:val="28"/>
          <w:lang w:eastAsia="ko-KR"/>
        </w:rPr>
        <w:t>256</w:t>
      </w:r>
      <w:r w:rsidRPr="008345D6">
        <w:rPr>
          <w:rFonts w:ascii="Angsana New" w:hAnsi="Angsana New" w:hint="cs"/>
          <w:spacing w:val="-2"/>
          <w:sz w:val="28"/>
          <w:lang w:eastAsia="ko-KR"/>
        </w:rPr>
        <w:t>2</w:t>
      </w:r>
      <w:r w:rsidRPr="003B65FB">
        <w:rPr>
          <w:rFonts w:ascii="Angsana New" w:hAnsi="Angsana New" w:hint="cs"/>
          <w:spacing w:val="-2"/>
          <w:sz w:val="28"/>
          <w:lang w:eastAsia="ko-KR"/>
        </w:rPr>
        <w:t xml:space="preserve"> </w:t>
      </w:r>
      <w:r w:rsidRPr="008345D6">
        <w:rPr>
          <w:rFonts w:ascii="Angsana New" w:hAnsi="Angsana New" w:hint="cs"/>
          <w:spacing w:val="-2"/>
          <w:sz w:val="28"/>
          <w:cs/>
          <w:lang w:eastAsia="ko-KR"/>
        </w:rPr>
        <w:t>ประกอบด้วย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990"/>
        <w:gridCol w:w="86"/>
        <w:gridCol w:w="994"/>
        <w:gridCol w:w="86"/>
        <w:gridCol w:w="994"/>
        <w:gridCol w:w="86"/>
        <w:gridCol w:w="1084"/>
      </w:tblGrid>
      <w:tr w:rsidR="00C5158A" w:rsidRPr="003B65FB" w14:paraId="4BFC7D13" w14:textId="77777777" w:rsidTr="000A0D31">
        <w:trPr>
          <w:tblHeader/>
        </w:trPr>
        <w:tc>
          <w:tcPr>
            <w:tcW w:w="4500" w:type="dxa"/>
          </w:tcPr>
          <w:p w14:paraId="57EA4896" w14:textId="77777777" w:rsidR="00C5158A" w:rsidRPr="003B65FB" w:rsidRDefault="00C5158A" w:rsidP="000D31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1EF926F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6ED19466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4" w:type="dxa"/>
            <w:gridSpan w:val="3"/>
            <w:vAlign w:val="bottom"/>
          </w:tcPr>
          <w:p w14:paraId="7936F25B" w14:textId="77777777" w:rsidR="00C5158A" w:rsidRPr="003B65FB" w:rsidRDefault="00C5158A" w:rsidP="000D313F">
            <w:pPr>
              <w:ind w:right="91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5158A" w:rsidRPr="003B65FB" w14:paraId="24CA539D" w14:textId="77777777" w:rsidTr="000A0D31">
        <w:trPr>
          <w:tblHeader/>
        </w:trPr>
        <w:tc>
          <w:tcPr>
            <w:tcW w:w="4500" w:type="dxa"/>
          </w:tcPr>
          <w:p w14:paraId="30573106" w14:textId="77777777" w:rsidR="00C5158A" w:rsidRPr="003B65FB" w:rsidRDefault="00C5158A" w:rsidP="000D31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1C0074F8" w14:textId="77777777" w:rsidR="00C5158A" w:rsidRPr="008345D6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58941400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4" w:type="dxa"/>
            <w:gridSpan w:val="3"/>
            <w:tcBorders>
              <w:bottom w:val="single" w:sz="4" w:space="0" w:color="auto"/>
            </w:tcBorders>
            <w:vAlign w:val="bottom"/>
          </w:tcPr>
          <w:p w14:paraId="43D02FE6" w14:textId="77777777" w:rsidR="00C5158A" w:rsidRPr="008345D6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3B65FB" w14:paraId="3463EDE8" w14:textId="77777777" w:rsidTr="000A0D31">
        <w:trPr>
          <w:tblHeader/>
        </w:trPr>
        <w:tc>
          <w:tcPr>
            <w:tcW w:w="4500" w:type="dxa"/>
          </w:tcPr>
          <w:p w14:paraId="00F66556" w14:textId="77777777" w:rsidR="00C5158A" w:rsidRPr="003B65FB" w:rsidRDefault="00C5158A" w:rsidP="000D31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A49AB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508EC28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88101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86" w:type="dxa"/>
          </w:tcPr>
          <w:p w14:paraId="1859C3A8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3B1AA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6B3A8FC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6D0C4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C5158A" w:rsidRPr="003B65FB" w14:paraId="49BD114F" w14:textId="77777777" w:rsidTr="000A0D31">
        <w:tc>
          <w:tcPr>
            <w:tcW w:w="4500" w:type="dxa"/>
          </w:tcPr>
          <w:p w14:paraId="78AABD09" w14:textId="02E695B0" w:rsidR="00C5158A" w:rsidRPr="008345D6" w:rsidRDefault="00C5158A" w:rsidP="000D313F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เงินมัดจำ</w:t>
            </w:r>
            <w:r w:rsidR="00FF471B">
              <w:rPr>
                <w:rFonts w:ascii="Angsana New" w:hAnsi="Angsana New" w:hint="cs"/>
                <w:sz w:val="28"/>
                <w:cs/>
              </w:rPr>
              <w:t>ก่อสร้าง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92307B7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20,473</w:t>
            </w:r>
          </w:p>
        </w:tc>
        <w:tc>
          <w:tcPr>
            <w:tcW w:w="86" w:type="dxa"/>
          </w:tcPr>
          <w:p w14:paraId="5FEBE4A6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7AFA717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28AA280D" w14:textId="77777777" w:rsidR="00C5158A" w:rsidRPr="008345D6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2CF3698" w14:textId="77777777" w:rsidR="00C5158A" w:rsidRPr="003B65FB" w:rsidRDefault="00C5158A" w:rsidP="000D313F">
            <w:pPr>
              <w:tabs>
                <w:tab w:val="decimal" w:pos="546"/>
              </w:tabs>
              <w:ind w:right="9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6" w:type="dxa"/>
          </w:tcPr>
          <w:p w14:paraId="026E1DB8" w14:textId="77777777" w:rsidR="00C5158A" w:rsidRPr="003B65FB" w:rsidRDefault="00C5158A" w:rsidP="000D313F">
            <w:pPr>
              <w:tabs>
                <w:tab w:val="decimal" w:pos="882"/>
              </w:tabs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5576CDAC" w14:textId="77777777" w:rsidR="00C5158A" w:rsidRPr="003B65FB" w:rsidRDefault="00C5158A" w:rsidP="000D313F">
            <w:pPr>
              <w:tabs>
                <w:tab w:val="decimal" w:pos="546"/>
                <w:tab w:val="left" w:pos="815"/>
              </w:tabs>
              <w:ind w:right="9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5158A" w:rsidRPr="003B65FB" w14:paraId="3BEBD76C" w14:textId="77777777" w:rsidTr="000A0D31">
        <w:tc>
          <w:tcPr>
            <w:tcW w:w="4500" w:type="dxa"/>
            <w:vAlign w:val="bottom"/>
          </w:tcPr>
          <w:p w14:paraId="754DDBA9" w14:textId="77777777" w:rsidR="00C5158A" w:rsidRPr="008345D6" w:rsidRDefault="00C5158A" w:rsidP="000D313F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F0EC0A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1,853</w:t>
            </w:r>
          </w:p>
        </w:tc>
        <w:tc>
          <w:tcPr>
            <w:tcW w:w="86" w:type="dxa"/>
          </w:tcPr>
          <w:p w14:paraId="239C0909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4136A19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5,163</w:t>
            </w:r>
          </w:p>
        </w:tc>
        <w:tc>
          <w:tcPr>
            <w:tcW w:w="86" w:type="dxa"/>
          </w:tcPr>
          <w:p w14:paraId="67DA1407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43F2D4E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384</w:t>
            </w:r>
          </w:p>
        </w:tc>
        <w:tc>
          <w:tcPr>
            <w:tcW w:w="86" w:type="dxa"/>
          </w:tcPr>
          <w:p w14:paraId="76B9DE3A" w14:textId="77777777" w:rsidR="00C5158A" w:rsidRPr="003B65FB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38F4F8E" w14:textId="77777777" w:rsidR="00C5158A" w:rsidRPr="003B65FB" w:rsidRDefault="00C5158A" w:rsidP="000D313F">
            <w:pPr>
              <w:tabs>
                <w:tab w:val="decimal" w:pos="995"/>
              </w:tabs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384</w:t>
            </w:r>
          </w:p>
        </w:tc>
      </w:tr>
      <w:tr w:rsidR="00C5158A" w:rsidRPr="003B65FB" w14:paraId="5219E07C" w14:textId="77777777" w:rsidTr="000A0D31">
        <w:tc>
          <w:tcPr>
            <w:tcW w:w="4500" w:type="dxa"/>
          </w:tcPr>
          <w:p w14:paraId="61B42618" w14:textId="77777777" w:rsidR="00C5158A" w:rsidRPr="008345D6" w:rsidRDefault="00C5158A" w:rsidP="000D313F">
            <w:pPr>
              <w:ind w:right="-18" w:firstLine="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65B15" w14:textId="77777777" w:rsidR="00C5158A" w:rsidRPr="00CC73C2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CC73C2">
              <w:rPr>
                <w:rFonts w:ascii="Angsana New" w:hAnsi="Angsana New"/>
                <w:b/>
                <w:bCs/>
                <w:sz w:val="28"/>
              </w:rPr>
              <w:t>22,326</w:t>
            </w:r>
          </w:p>
        </w:tc>
        <w:tc>
          <w:tcPr>
            <w:tcW w:w="86" w:type="dxa"/>
          </w:tcPr>
          <w:p w14:paraId="758111D6" w14:textId="77777777" w:rsidR="00C5158A" w:rsidRPr="00CC73C2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63D71" w14:textId="77777777" w:rsidR="00C5158A" w:rsidRPr="00CC73C2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CC73C2">
              <w:rPr>
                <w:rFonts w:ascii="Angsana New" w:hAnsi="Angsana New"/>
                <w:b/>
                <w:bCs/>
                <w:sz w:val="28"/>
              </w:rPr>
              <w:t>5,16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86" w:type="dxa"/>
          </w:tcPr>
          <w:p w14:paraId="65C01E3F" w14:textId="77777777" w:rsidR="00C5158A" w:rsidRPr="00CC73C2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53D04" w14:textId="77777777" w:rsidR="00C5158A" w:rsidRPr="00CC73C2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CC73C2">
              <w:rPr>
                <w:rFonts w:ascii="Angsana New" w:hAnsi="Angsana New" w:hint="cs"/>
                <w:b/>
                <w:bCs/>
                <w:sz w:val="28"/>
              </w:rPr>
              <w:t>384</w:t>
            </w:r>
          </w:p>
        </w:tc>
        <w:tc>
          <w:tcPr>
            <w:tcW w:w="86" w:type="dxa"/>
          </w:tcPr>
          <w:p w14:paraId="5F128C08" w14:textId="77777777" w:rsidR="00C5158A" w:rsidRPr="00CC73C2" w:rsidRDefault="00C5158A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2F6FB" w14:textId="77777777" w:rsidR="00C5158A" w:rsidRPr="00CC73C2" w:rsidRDefault="00C5158A" w:rsidP="000D313F">
            <w:pPr>
              <w:tabs>
                <w:tab w:val="decimal" w:pos="995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</w:rPr>
              <w:t>384</w:t>
            </w:r>
          </w:p>
        </w:tc>
      </w:tr>
    </w:tbl>
    <w:p w14:paraId="45C5E511" w14:textId="77777777" w:rsidR="00C5158A" w:rsidRDefault="00C5158A" w:rsidP="00C5158A">
      <w:pPr>
        <w:pStyle w:val="ListParagraph"/>
        <w:tabs>
          <w:tab w:val="right" w:pos="7280"/>
          <w:tab w:val="right" w:pos="8540"/>
        </w:tabs>
        <w:spacing w:before="240"/>
        <w:ind w:left="360" w:right="-29"/>
        <w:jc w:val="thaiDistribute"/>
        <w:rPr>
          <w:rFonts w:ascii="Angsana New" w:hAnsi="Angsana New"/>
          <w:b/>
          <w:bCs/>
          <w:sz w:val="28"/>
          <w:highlight w:val="yellow"/>
        </w:rPr>
      </w:pPr>
      <w:r w:rsidRPr="008345D6">
        <w:rPr>
          <w:rFonts w:ascii="Angsana New" w:hAnsi="Angsana New" w:hint="cs"/>
          <w:spacing w:val="-6"/>
          <w:sz w:val="28"/>
          <w:cs/>
        </w:rPr>
        <w:t>ในระหว่างปีสิ้นสุดวันที่</w:t>
      </w:r>
      <w:r w:rsidRPr="008345D6">
        <w:rPr>
          <w:rFonts w:ascii="Angsana New" w:hAnsi="Angsana New"/>
          <w:spacing w:val="-6"/>
          <w:sz w:val="28"/>
          <w:cs/>
        </w:rPr>
        <w:t xml:space="preserve"> </w:t>
      </w:r>
      <w:r>
        <w:rPr>
          <w:rFonts w:ascii="Angsana New" w:hAnsi="Angsana New"/>
          <w:spacing w:val="-6"/>
          <w:sz w:val="28"/>
        </w:rPr>
        <w:t>31</w:t>
      </w:r>
      <w:r w:rsidRPr="008345D6">
        <w:rPr>
          <w:rFonts w:ascii="Angsana New" w:hAnsi="Angsana New"/>
          <w:spacing w:val="-6"/>
          <w:sz w:val="28"/>
          <w:cs/>
        </w:rPr>
        <w:t xml:space="preserve"> </w:t>
      </w:r>
      <w:r w:rsidRPr="008345D6">
        <w:rPr>
          <w:rFonts w:ascii="Angsana New" w:hAnsi="Angsana New" w:hint="cs"/>
          <w:spacing w:val="-6"/>
          <w:sz w:val="28"/>
          <w:cs/>
        </w:rPr>
        <w:t>ธันวาคม</w:t>
      </w:r>
      <w:r w:rsidRPr="008345D6">
        <w:rPr>
          <w:rFonts w:ascii="Angsana New" w:hAnsi="Angsana New"/>
          <w:spacing w:val="-6"/>
          <w:sz w:val="28"/>
          <w:cs/>
        </w:rPr>
        <w:t xml:space="preserve"> </w:t>
      </w:r>
      <w:r>
        <w:rPr>
          <w:rFonts w:ascii="Angsana New" w:hAnsi="Angsana New"/>
          <w:spacing w:val="-6"/>
          <w:sz w:val="28"/>
        </w:rPr>
        <w:t>2563</w:t>
      </w:r>
      <w:r w:rsidRPr="008345D6">
        <w:rPr>
          <w:rFonts w:ascii="Angsana New" w:hAnsi="Angsana New"/>
          <w:spacing w:val="-6"/>
          <w:sz w:val="28"/>
          <w:cs/>
        </w:rPr>
        <w:t xml:space="preserve"> </w:t>
      </w:r>
      <w:r w:rsidRPr="008345D6">
        <w:rPr>
          <w:rFonts w:ascii="Angsana New" w:hAnsi="Angsana New" w:hint="cs"/>
          <w:spacing w:val="-6"/>
          <w:sz w:val="28"/>
          <w:cs/>
        </w:rPr>
        <w:t>บริษัท</w:t>
      </w:r>
      <w:r w:rsidRPr="008345D6">
        <w:rPr>
          <w:rFonts w:ascii="Angsana New" w:hAnsi="Angsana New"/>
          <w:spacing w:val="-6"/>
          <w:sz w:val="28"/>
          <w:cs/>
        </w:rPr>
        <w:t xml:space="preserve"> </w:t>
      </w:r>
      <w:r w:rsidRPr="008345D6">
        <w:rPr>
          <w:rFonts w:ascii="Angsana New" w:hAnsi="Angsana New" w:hint="cs"/>
          <w:spacing w:val="-6"/>
          <w:sz w:val="28"/>
          <w:cs/>
        </w:rPr>
        <w:t>แซม</w:t>
      </w:r>
      <w:r w:rsidRPr="008345D6">
        <w:rPr>
          <w:rFonts w:ascii="Angsana New" w:hAnsi="Angsana New"/>
          <w:spacing w:val="-6"/>
          <w:sz w:val="28"/>
          <w:cs/>
        </w:rPr>
        <w:t xml:space="preserve"> </w:t>
      </w:r>
      <w:r w:rsidRPr="008345D6">
        <w:rPr>
          <w:rFonts w:ascii="Angsana New" w:hAnsi="Angsana New" w:hint="cs"/>
          <w:spacing w:val="-6"/>
          <w:sz w:val="28"/>
          <w:cs/>
        </w:rPr>
        <w:t>วอเตอร์</w:t>
      </w:r>
      <w:r w:rsidRPr="008345D6">
        <w:rPr>
          <w:rFonts w:ascii="Angsana New" w:hAnsi="Angsana New"/>
          <w:spacing w:val="-6"/>
          <w:sz w:val="28"/>
          <w:cs/>
        </w:rPr>
        <w:t xml:space="preserve"> </w:t>
      </w:r>
      <w:r w:rsidRPr="008345D6">
        <w:rPr>
          <w:rFonts w:ascii="Angsana New" w:hAnsi="Angsana New" w:hint="cs"/>
          <w:spacing w:val="-6"/>
          <w:sz w:val="28"/>
          <w:cs/>
        </w:rPr>
        <w:t>ซัพพลาย</w:t>
      </w:r>
      <w:r w:rsidRPr="008345D6">
        <w:rPr>
          <w:rFonts w:ascii="Angsana New" w:hAnsi="Angsana New"/>
          <w:spacing w:val="-6"/>
          <w:sz w:val="28"/>
          <w:cs/>
        </w:rPr>
        <w:t xml:space="preserve"> </w:t>
      </w:r>
      <w:r w:rsidRPr="008345D6">
        <w:rPr>
          <w:rFonts w:ascii="Angsana New" w:hAnsi="Angsana New" w:hint="cs"/>
          <w:spacing w:val="-6"/>
          <w:sz w:val="28"/>
          <w:cs/>
        </w:rPr>
        <w:t>จำกัด</w:t>
      </w:r>
      <w:r w:rsidRPr="008345D6">
        <w:rPr>
          <w:rFonts w:ascii="Angsana New" w:hAnsi="Angsana New"/>
          <w:spacing w:val="-6"/>
          <w:sz w:val="28"/>
          <w:cs/>
        </w:rPr>
        <w:t xml:space="preserve"> </w:t>
      </w:r>
      <w:r w:rsidRPr="008345D6">
        <w:rPr>
          <w:rFonts w:ascii="Angsana New" w:hAnsi="Angsana New" w:hint="cs"/>
          <w:spacing w:val="-6"/>
          <w:sz w:val="28"/>
          <w:cs/>
        </w:rPr>
        <w:t xml:space="preserve">ได้รับใบแจ้งหนี้ค่ามัดจําสําหรับอาคารรับเหมาก่อสร้าง จำนวนเงิน </w:t>
      </w:r>
      <w:r>
        <w:rPr>
          <w:rFonts w:ascii="Angsana New" w:hAnsi="Angsana New"/>
          <w:spacing w:val="-6"/>
          <w:sz w:val="28"/>
        </w:rPr>
        <w:t>20.47</w:t>
      </w:r>
      <w:r w:rsidRPr="008345D6">
        <w:rPr>
          <w:rFonts w:ascii="Angsana New" w:hAnsi="Angsana New" w:hint="cs"/>
          <w:spacing w:val="-6"/>
          <w:sz w:val="28"/>
          <w:cs/>
        </w:rPr>
        <w:t xml:space="preserve"> ล้านบาท</w:t>
      </w:r>
    </w:p>
    <w:p w14:paraId="1082E0E0" w14:textId="77777777" w:rsidR="00C5158A" w:rsidRPr="003B65FB" w:rsidRDefault="00C5158A" w:rsidP="00C5158A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เงินเบิกเกินบัญชีธนาคารและเงินกู้ยืมระยะสั้นจากสถาบันการเงิน</w:t>
      </w:r>
      <w:r w:rsidRPr="003B65FB">
        <w:rPr>
          <w:rFonts w:ascii="Angsana New" w:hAnsi="Angsana New" w:hint="cs"/>
          <w:b/>
          <w:bCs/>
          <w:sz w:val="28"/>
        </w:rPr>
        <w:t xml:space="preserve"> </w:t>
      </w:r>
    </w:p>
    <w:p w14:paraId="07F99F4F" w14:textId="77777777" w:rsidR="00C5158A" w:rsidRPr="003B65FB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เงินเบิกเกินบัญชีธนาคารและเงินกู้ยืมระยะสั้นจากสถาบันการเงิน ณ วันที่ </w:t>
      </w:r>
      <w:r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>
        <w:rPr>
          <w:rFonts w:ascii="Angsana New" w:hAnsi="Angsana New"/>
          <w:color w:val="000000"/>
          <w:spacing w:val="-2"/>
          <w:sz w:val="28"/>
          <w:lang w:val="en-GB"/>
        </w:rPr>
        <w:t>2563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และ </w:t>
      </w:r>
      <w:r>
        <w:rPr>
          <w:rFonts w:ascii="Angsana New" w:hAnsi="Angsana New"/>
          <w:color w:val="000000"/>
          <w:spacing w:val="-2"/>
          <w:sz w:val="28"/>
          <w:lang w:val="en-GB"/>
        </w:rPr>
        <w:t>2562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0"/>
        <w:gridCol w:w="1080"/>
        <w:gridCol w:w="72"/>
        <w:gridCol w:w="1098"/>
        <w:gridCol w:w="72"/>
        <w:gridCol w:w="1026"/>
        <w:gridCol w:w="72"/>
        <w:gridCol w:w="990"/>
        <w:gridCol w:w="72"/>
        <w:gridCol w:w="918"/>
        <w:gridCol w:w="90"/>
        <w:gridCol w:w="1080"/>
      </w:tblGrid>
      <w:tr w:rsidR="00C5158A" w:rsidRPr="003B65FB" w14:paraId="2FC1FCFB" w14:textId="77777777" w:rsidTr="000A0D31">
        <w:trPr>
          <w:trHeight w:val="70"/>
        </w:trPr>
        <w:tc>
          <w:tcPr>
            <w:tcW w:w="2250" w:type="dxa"/>
            <w:vAlign w:val="bottom"/>
          </w:tcPr>
          <w:p w14:paraId="0E615A71" w14:textId="77777777" w:rsidR="00C5158A" w:rsidRPr="003B65FB" w:rsidRDefault="00C5158A" w:rsidP="000D313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7D75221" w14:textId="77777777" w:rsidR="00C5158A" w:rsidRPr="008345D6" w:rsidRDefault="00C5158A" w:rsidP="000D313F">
            <w:pPr>
              <w:ind w:left="-28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" w:type="dxa"/>
          </w:tcPr>
          <w:p w14:paraId="2A7694DB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2239595F" w14:textId="77777777" w:rsidR="00C5158A" w:rsidRPr="008345D6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" w:type="dxa"/>
          </w:tcPr>
          <w:p w14:paraId="0D2653C0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1267B61C" w14:textId="77777777" w:rsidR="00C5158A" w:rsidRPr="008345D6" w:rsidRDefault="00C5158A" w:rsidP="000D313F">
            <w:pPr>
              <w:ind w:right="86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C5158A" w:rsidRPr="003B65FB" w14:paraId="511469A6" w14:textId="77777777" w:rsidTr="000A0D31">
        <w:trPr>
          <w:trHeight w:val="70"/>
        </w:trPr>
        <w:tc>
          <w:tcPr>
            <w:tcW w:w="2250" w:type="dxa"/>
            <w:vAlign w:val="bottom"/>
          </w:tcPr>
          <w:p w14:paraId="4012F47D" w14:textId="77777777" w:rsidR="00C5158A" w:rsidRPr="003B65FB" w:rsidRDefault="00C5158A" w:rsidP="000D313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23A27F1" w14:textId="77777777" w:rsidR="00C5158A" w:rsidRPr="003B65FB" w:rsidRDefault="00C5158A" w:rsidP="000D313F">
            <w:pPr>
              <w:ind w:left="-28" w:right="-18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อัตราดอกเบี้ย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ร้อยละต่อปี)</w:t>
            </w:r>
          </w:p>
        </w:tc>
        <w:tc>
          <w:tcPr>
            <w:tcW w:w="72" w:type="dxa"/>
          </w:tcPr>
          <w:p w14:paraId="7C1B1BCB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37063362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03EDFB2A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5BC93573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3B65FB" w14:paraId="4D5A5922" w14:textId="77777777" w:rsidTr="000A0D31">
        <w:trPr>
          <w:trHeight w:val="70"/>
        </w:trPr>
        <w:tc>
          <w:tcPr>
            <w:tcW w:w="2250" w:type="dxa"/>
            <w:vAlign w:val="bottom"/>
          </w:tcPr>
          <w:p w14:paraId="1725DC39" w14:textId="77777777" w:rsidR="00C5158A" w:rsidRPr="003B65FB" w:rsidRDefault="00C5158A" w:rsidP="000D313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E4529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72" w:type="dxa"/>
            <w:shd w:val="clear" w:color="auto" w:fill="auto"/>
          </w:tcPr>
          <w:p w14:paraId="612FF030" w14:textId="77777777" w:rsidR="00C5158A" w:rsidRPr="003B65FB" w:rsidRDefault="00C5158A" w:rsidP="000D313F">
            <w:pPr>
              <w:ind w:left="-28"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E476B" w14:textId="77777777" w:rsidR="00C5158A" w:rsidRPr="003B65FB" w:rsidRDefault="00C5158A" w:rsidP="000D313F">
            <w:pPr>
              <w:ind w:left="-28"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72" w:type="dxa"/>
            <w:tcBorders>
              <w:left w:val="nil"/>
            </w:tcBorders>
            <w:shd w:val="clear" w:color="auto" w:fill="auto"/>
          </w:tcPr>
          <w:p w14:paraId="2FA68F84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C84E9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72" w:type="dxa"/>
            <w:shd w:val="clear" w:color="auto" w:fill="auto"/>
          </w:tcPr>
          <w:p w14:paraId="5DE39CD5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48E72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72" w:type="dxa"/>
            <w:shd w:val="clear" w:color="auto" w:fill="auto"/>
          </w:tcPr>
          <w:p w14:paraId="49D95094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51B34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46216EA2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2767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C5158A" w:rsidRPr="003B65FB" w14:paraId="38F86399" w14:textId="77777777" w:rsidTr="000A0D31">
        <w:tc>
          <w:tcPr>
            <w:tcW w:w="2250" w:type="dxa"/>
            <w:vAlign w:val="bottom"/>
          </w:tcPr>
          <w:p w14:paraId="1E1A4877" w14:textId="77777777" w:rsidR="00C5158A" w:rsidRPr="008345D6" w:rsidRDefault="00C5158A" w:rsidP="000D313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5AD245" w14:textId="77777777" w:rsidR="00C5158A" w:rsidRPr="003B65FB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4.70 - 6.03</w:t>
            </w:r>
          </w:p>
        </w:tc>
        <w:tc>
          <w:tcPr>
            <w:tcW w:w="72" w:type="dxa"/>
            <w:shd w:val="clear" w:color="auto" w:fill="auto"/>
          </w:tcPr>
          <w:p w14:paraId="4441A77D" w14:textId="77777777" w:rsidR="00C5158A" w:rsidRPr="003B65FB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5C33B28" w14:textId="77777777" w:rsidR="00C5158A" w:rsidRPr="003B65FB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4.70 - 6.24</w:t>
            </w:r>
          </w:p>
        </w:tc>
        <w:tc>
          <w:tcPr>
            <w:tcW w:w="72" w:type="dxa"/>
            <w:shd w:val="clear" w:color="auto" w:fill="auto"/>
          </w:tcPr>
          <w:p w14:paraId="4DC131B7" w14:textId="77777777" w:rsidR="00C5158A" w:rsidRPr="003B65FB" w:rsidRDefault="00C5158A" w:rsidP="000D313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079D1E90" w14:textId="77777777" w:rsidR="00C5158A" w:rsidRPr="008345D6" w:rsidRDefault="00C5158A" w:rsidP="000D313F">
            <w:pP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129,500</w:t>
            </w:r>
          </w:p>
        </w:tc>
        <w:tc>
          <w:tcPr>
            <w:tcW w:w="72" w:type="dxa"/>
            <w:shd w:val="clear" w:color="auto" w:fill="auto"/>
          </w:tcPr>
          <w:p w14:paraId="31AA2F10" w14:textId="77777777" w:rsidR="00C5158A" w:rsidRPr="003B65FB" w:rsidRDefault="00C5158A" w:rsidP="000D313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8DC4DDB" w14:textId="77777777" w:rsidR="00C5158A" w:rsidRPr="003B65FB" w:rsidRDefault="00C5158A" w:rsidP="000D313F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110,000</w:t>
            </w:r>
          </w:p>
        </w:tc>
        <w:tc>
          <w:tcPr>
            <w:tcW w:w="72" w:type="dxa"/>
            <w:shd w:val="clear" w:color="auto" w:fill="auto"/>
          </w:tcPr>
          <w:p w14:paraId="66A3AA9D" w14:textId="77777777" w:rsidR="00C5158A" w:rsidRPr="003B65FB" w:rsidRDefault="00C5158A" w:rsidP="000D313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2FD543FE" w14:textId="77777777" w:rsidR="00C5158A" w:rsidRPr="008345D6" w:rsidRDefault="00C5158A" w:rsidP="000D313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70,000</w:t>
            </w:r>
          </w:p>
        </w:tc>
        <w:tc>
          <w:tcPr>
            <w:tcW w:w="90" w:type="dxa"/>
            <w:shd w:val="clear" w:color="auto" w:fill="auto"/>
          </w:tcPr>
          <w:p w14:paraId="239E43E3" w14:textId="77777777" w:rsidR="00C5158A" w:rsidRPr="003B65FB" w:rsidRDefault="00C5158A" w:rsidP="000D313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9F226D" w14:textId="77777777" w:rsidR="00C5158A" w:rsidRPr="008345D6" w:rsidRDefault="00C5158A" w:rsidP="000D313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70,000</w:t>
            </w:r>
          </w:p>
        </w:tc>
      </w:tr>
      <w:tr w:rsidR="00C5158A" w:rsidRPr="003B65FB" w14:paraId="0FA38939" w14:textId="77777777" w:rsidTr="000A0D31">
        <w:tc>
          <w:tcPr>
            <w:tcW w:w="2250" w:type="dxa"/>
            <w:vAlign w:val="bottom"/>
          </w:tcPr>
          <w:p w14:paraId="2C11C0AC" w14:textId="77777777" w:rsidR="00C5158A" w:rsidRPr="008345D6" w:rsidRDefault="00C5158A" w:rsidP="000D313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เจ้าหนี้ทรัสต์รีซีท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194307" w14:textId="77777777" w:rsidR="00C5158A" w:rsidRPr="003B65FB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4.25 - 5.38</w:t>
            </w:r>
          </w:p>
        </w:tc>
        <w:tc>
          <w:tcPr>
            <w:tcW w:w="72" w:type="dxa"/>
            <w:shd w:val="clear" w:color="auto" w:fill="auto"/>
          </w:tcPr>
          <w:p w14:paraId="242D3465" w14:textId="77777777" w:rsidR="00C5158A" w:rsidRPr="003B65FB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3FB9CA" w14:textId="77777777" w:rsidR="00C5158A" w:rsidRPr="003B65FB" w:rsidRDefault="00C5158A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8C775F1" w14:textId="77777777" w:rsidR="00C5158A" w:rsidRPr="003B65FB" w:rsidRDefault="00C5158A" w:rsidP="000D313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7046643" w14:textId="77777777" w:rsidR="00C5158A" w:rsidRPr="003B65FB" w:rsidRDefault="00C5158A" w:rsidP="000D313F">
            <w:pP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44,546</w:t>
            </w:r>
          </w:p>
        </w:tc>
        <w:tc>
          <w:tcPr>
            <w:tcW w:w="72" w:type="dxa"/>
            <w:shd w:val="clear" w:color="auto" w:fill="auto"/>
          </w:tcPr>
          <w:p w14:paraId="4ED3C54C" w14:textId="77777777" w:rsidR="00C5158A" w:rsidRPr="003B65FB" w:rsidRDefault="00C5158A" w:rsidP="000D313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44CDDA" w14:textId="77777777" w:rsidR="00C5158A" w:rsidRPr="003B65FB" w:rsidRDefault="00C5158A" w:rsidP="000D313F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399E47C" w14:textId="77777777" w:rsidR="00C5158A" w:rsidRPr="003B65FB" w:rsidRDefault="00C5158A" w:rsidP="000D313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01DF3D0C" w14:textId="77777777" w:rsidR="00C5158A" w:rsidRPr="003B65FB" w:rsidRDefault="00C5158A" w:rsidP="000D313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359A39" w14:textId="77777777" w:rsidR="00C5158A" w:rsidRPr="003B65FB" w:rsidRDefault="00C5158A" w:rsidP="000D313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6A64A2" w14:textId="77777777" w:rsidR="00C5158A" w:rsidRPr="003B65FB" w:rsidRDefault="00C5158A" w:rsidP="000D313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5158A" w:rsidRPr="003B65FB" w14:paraId="3F869101" w14:textId="77777777" w:rsidTr="000A0D31">
        <w:tc>
          <w:tcPr>
            <w:tcW w:w="2250" w:type="dxa"/>
            <w:tcBorders>
              <w:bottom w:val="nil"/>
            </w:tcBorders>
            <w:vAlign w:val="bottom"/>
          </w:tcPr>
          <w:p w14:paraId="0FD4188A" w14:textId="77777777" w:rsidR="00C5158A" w:rsidRPr="003B65FB" w:rsidRDefault="00C5158A" w:rsidP="000D313F">
            <w:pPr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6BE2EE3" w14:textId="77777777" w:rsidR="00C5158A" w:rsidRPr="003B65FB" w:rsidRDefault="00C5158A" w:rsidP="000D313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  <w:shd w:val="clear" w:color="auto" w:fill="auto"/>
          </w:tcPr>
          <w:p w14:paraId="5919A29D" w14:textId="77777777" w:rsidR="00C5158A" w:rsidRPr="003B65FB" w:rsidRDefault="00C5158A" w:rsidP="000D313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47804D4E" w14:textId="77777777" w:rsidR="00C5158A" w:rsidRPr="003B65FB" w:rsidRDefault="00C5158A" w:rsidP="000D313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  <w:shd w:val="clear" w:color="auto" w:fill="auto"/>
          </w:tcPr>
          <w:p w14:paraId="2022953C" w14:textId="77777777" w:rsidR="00C5158A" w:rsidRPr="003B65FB" w:rsidRDefault="00C5158A" w:rsidP="000D313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3E7DA" w14:textId="77777777" w:rsidR="00C5158A" w:rsidRPr="003B65FB" w:rsidRDefault="00C5158A" w:rsidP="000D313F">
            <w:pPr>
              <w:tabs>
                <w:tab w:val="decimal" w:pos="940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174,046</w:t>
            </w:r>
          </w:p>
        </w:tc>
        <w:tc>
          <w:tcPr>
            <w:tcW w:w="72" w:type="dxa"/>
            <w:tcBorders>
              <w:bottom w:val="nil"/>
            </w:tcBorders>
            <w:shd w:val="clear" w:color="auto" w:fill="auto"/>
          </w:tcPr>
          <w:p w14:paraId="1BA273DC" w14:textId="77777777" w:rsidR="00C5158A" w:rsidRPr="003B65FB" w:rsidRDefault="00C5158A" w:rsidP="000D313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37459" w14:textId="77777777" w:rsidR="00C5158A" w:rsidRPr="003B65FB" w:rsidRDefault="00C5158A" w:rsidP="000D313F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110,000</w:t>
            </w:r>
          </w:p>
        </w:tc>
        <w:tc>
          <w:tcPr>
            <w:tcW w:w="72" w:type="dxa"/>
            <w:tcBorders>
              <w:bottom w:val="nil"/>
            </w:tcBorders>
            <w:shd w:val="clear" w:color="auto" w:fill="auto"/>
          </w:tcPr>
          <w:p w14:paraId="30D3415E" w14:textId="77777777" w:rsidR="00C5158A" w:rsidRPr="003B65FB" w:rsidRDefault="00C5158A" w:rsidP="000D313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F6E1E" w14:textId="77777777" w:rsidR="00C5158A" w:rsidRPr="003B65FB" w:rsidRDefault="00C5158A" w:rsidP="000D313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70,000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AB04CDD" w14:textId="77777777" w:rsidR="00C5158A" w:rsidRPr="003B65FB" w:rsidRDefault="00C5158A" w:rsidP="000D313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19D91" w14:textId="77777777" w:rsidR="00C5158A" w:rsidRPr="003B65FB" w:rsidRDefault="00C5158A" w:rsidP="000D313F">
            <w:pPr>
              <w:tabs>
                <w:tab w:val="decimal" w:pos="8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70,000</w:t>
            </w:r>
          </w:p>
        </w:tc>
      </w:tr>
    </w:tbl>
    <w:p w14:paraId="588BBEDD" w14:textId="77777777" w:rsidR="00C5158A" w:rsidRPr="003B65FB" w:rsidRDefault="00C5158A" w:rsidP="00C5158A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>เจ้าหนี้การค้าและเจ้าหนี้หมุนเวียนอื่น</w:t>
      </w:r>
      <w:r w:rsidRPr="003B65FB">
        <w:rPr>
          <w:rFonts w:ascii="Angsana New" w:hAnsi="Angsana New" w:hint="cs"/>
          <w:b/>
          <w:bCs/>
          <w:sz w:val="28"/>
        </w:rPr>
        <w:t xml:space="preserve"> </w:t>
      </w:r>
    </w:p>
    <w:p w14:paraId="0425F955" w14:textId="77777777" w:rsidR="00C5158A" w:rsidRPr="003B65FB" w:rsidRDefault="00C5158A" w:rsidP="00C5158A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เจ้าหนี้การค้าและเจ้าหนี้หมุนเวียนอื่น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Pr="003B65FB">
        <w:rPr>
          <w:rFonts w:ascii="Angsana New" w:hAnsi="Angsana New" w:hint="cs"/>
          <w:sz w:val="28"/>
        </w:rPr>
        <w:t>3</w:t>
      </w:r>
      <w:r w:rsidRPr="008345D6">
        <w:rPr>
          <w:rFonts w:ascii="Angsana New" w:hAnsi="Angsana New" w:hint="cs"/>
          <w:sz w:val="28"/>
        </w:rPr>
        <w:t>1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ธันวาคม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2563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88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13"/>
        <w:gridCol w:w="88"/>
        <w:gridCol w:w="1017"/>
        <w:gridCol w:w="88"/>
        <w:gridCol w:w="1017"/>
        <w:gridCol w:w="88"/>
        <w:gridCol w:w="1109"/>
      </w:tblGrid>
      <w:tr w:rsidR="00C5158A" w:rsidRPr="003B65FB" w14:paraId="5B56FE9E" w14:textId="77777777" w:rsidTr="00E67470">
        <w:trPr>
          <w:trHeight w:val="323"/>
          <w:tblHeader/>
        </w:trPr>
        <w:tc>
          <w:tcPr>
            <w:tcW w:w="4410" w:type="dxa"/>
          </w:tcPr>
          <w:p w14:paraId="3FDAEB93" w14:textId="77777777" w:rsidR="00C5158A" w:rsidRPr="003B65FB" w:rsidRDefault="00C5158A" w:rsidP="000D313F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4C8C3AFF" w14:textId="77777777" w:rsidR="00C5158A" w:rsidRPr="008345D6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" w:type="dxa"/>
          </w:tcPr>
          <w:p w14:paraId="3AC02540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7861CF34" w14:textId="77777777" w:rsidR="00C5158A" w:rsidRPr="008345D6" w:rsidRDefault="00C5158A" w:rsidP="000D313F">
            <w:pPr>
              <w:ind w:right="60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C5158A" w:rsidRPr="003B65FB" w14:paraId="23DC544F" w14:textId="77777777" w:rsidTr="00E67470">
        <w:trPr>
          <w:trHeight w:val="323"/>
          <w:tblHeader/>
        </w:trPr>
        <w:tc>
          <w:tcPr>
            <w:tcW w:w="4410" w:type="dxa"/>
          </w:tcPr>
          <w:p w14:paraId="3372CFA3" w14:textId="77777777" w:rsidR="00C5158A" w:rsidRPr="003B65FB" w:rsidRDefault="00C5158A" w:rsidP="000D313F">
            <w:pPr>
              <w:ind w:right="-18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56946AB1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16CDF746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7693EC47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5158A" w:rsidRPr="003B65FB" w14:paraId="31A63806" w14:textId="77777777" w:rsidTr="00E67470">
        <w:trPr>
          <w:trHeight w:val="336"/>
          <w:tblHeader/>
        </w:trPr>
        <w:tc>
          <w:tcPr>
            <w:tcW w:w="4410" w:type="dxa"/>
          </w:tcPr>
          <w:p w14:paraId="569B1F8F" w14:textId="77777777" w:rsidR="00C5158A" w:rsidRPr="003B65FB" w:rsidRDefault="00C5158A" w:rsidP="000D31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18168805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88" w:type="dxa"/>
          </w:tcPr>
          <w:p w14:paraId="336CDDD7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72875985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88" w:type="dxa"/>
          </w:tcPr>
          <w:p w14:paraId="4D822A0B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593C309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88" w:type="dxa"/>
          </w:tcPr>
          <w:p w14:paraId="60ADFE58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0E035A27" w14:textId="77777777" w:rsidR="00C5158A" w:rsidRPr="003B65FB" w:rsidRDefault="00C5158A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C5158A" w:rsidRPr="003B65FB" w14:paraId="75060B54" w14:textId="77777777" w:rsidTr="00E67470">
        <w:trPr>
          <w:trHeight w:val="323"/>
        </w:trPr>
        <w:tc>
          <w:tcPr>
            <w:tcW w:w="4410" w:type="dxa"/>
          </w:tcPr>
          <w:p w14:paraId="50C01E50" w14:textId="77777777" w:rsidR="00C5158A" w:rsidRPr="008345D6" w:rsidRDefault="00C5158A" w:rsidP="000D313F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  <w:r w:rsidRPr="00A12B70">
              <w:rPr>
                <w:rFonts w:ascii="Angsana New" w:hAnsi="Angsana New" w:hint="cs"/>
                <w:sz w:val="28"/>
              </w:rPr>
              <w:t xml:space="preserve"> - </w:t>
            </w:r>
            <w:r w:rsidRPr="008345D6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  <w:r w:rsidRPr="00A12B70">
              <w:rPr>
                <w:rFonts w:ascii="Angsana New" w:hAnsi="Angsana New" w:hint="cs"/>
                <w:sz w:val="28"/>
              </w:rPr>
              <w:t xml:space="preserve"> (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A12B70">
              <w:rPr>
                <w:rFonts w:ascii="Angsana New" w:hAnsi="Angsana New"/>
                <w:sz w:val="28"/>
              </w:rPr>
              <w:t>8</w:t>
            </w:r>
            <w:r w:rsidRPr="00A12B70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7557BE9F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8,260</w:t>
            </w:r>
          </w:p>
        </w:tc>
        <w:tc>
          <w:tcPr>
            <w:tcW w:w="88" w:type="dxa"/>
            <w:shd w:val="clear" w:color="auto" w:fill="auto"/>
          </w:tcPr>
          <w:p w14:paraId="4238D89E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19DAECCF" w14:textId="77777777" w:rsidR="00C5158A" w:rsidRPr="003B65FB" w:rsidRDefault="00C5158A" w:rsidP="000D313F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796</w:t>
            </w:r>
          </w:p>
        </w:tc>
        <w:tc>
          <w:tcPr>
            <w:tcW w:w="88" w:type="dxa"/>
            <w:shd w:val="clear" w:color="auto" w:fill="auto"/>
          </w:tcPr>
          <w:p w14:paraId="7EBB78A5" w14:textId="77777777" w:rsidR="00C5158A" w:rsidRPr="008345D6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03BA9" w14:textId="77777777" w:rsidR="00C5158A" w:rsidRPr="003B65FB" w:rsidRDefault="00C5158A" w:rsidP="000D313F">
            <w:pPr>
              <w:tabs>
                <w:tab w:val="decimal" w:pos="546"/>
              </w:tabs>
              <w:ind w:right="13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7ECDCDFC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425AC" w14:textId="77777777" w:rsidR="00C5158A" w:rsidRPr="003B65FB" w:rsidRDefault="00C5158A" w:rsidP="000D313F">
            <w:pPr>
              <w:tabs>
                <w:tab w:val="decimal" w:pos="546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</w:tr>
      <w:tr w:rsidR="00C5158A" w:rsidRPr="003B65FB" w14:paraId="3892D5A7" w14:textId="77777777" w:rsidTr="00E67470">
        <w:trPr>
          <w:trHeight w:val="309"/>
        </w:trPr>
        <w:tc>
          <w:tcPr>
            <w:tcW w:w="4410" w:type="dxa"/>
          </w:tcPr>
          <w:p w14:paraId="03ED792D" w14:textId="77777777" w:rsidR="00C5158A" w:rsidRPr="008345D6" w:rsidRDefault="00C5158A" w:rsidP="000D313F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  <w:r w:rsidRPr="00A12B70">
              <w:rPr>
                <w:rFonts w:ascii="Angsana New" w:hAnsi="Angsana New" w:hint="cs"/>
                <w:sz w:val="28"/>
              </w:rPr>
              <w:t xml:space="preserve"> </w:t>
            </w:r>
            <w:r w:rsidRPr="00A12B70">
              <w:rPr>
                <w:rFonts w:ascii="Angsana New" w:hAnsi="Angsana New"/>
                <w:sz w:val="28"/>
              </w:rPr>
              <w:t>–</w:t>
            </w:r>
            <w:r w:rsidRPr="00A12B70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484E56F0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51,740</w:t>
            </w:r>
          </w:p>
        </w:tc>
        <w:tc>
          <w:tcPr>
            <w:tcW w:w="88" w:type="dxa"/>
            <w:shd w:val="clear" w:color="auto" w:fill="auto"/>
          </w:tcPr>
          <w:p w14:paraId="006A19BF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016A5EBA" w14:textId="6B5FCBEF" w:rsidR="00C5158A" w:rsidRPr="003B65FB" w:rsidRDefault="00C5158A" w:rsidP="000D313F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58,82</w:t>
            </w:r>
            <w:r w:rsidR="00FF471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88" w:type="dxa"/>
            <w:shd w:val="clear" w:color="auto" w:fill="auto"/>
          </w:tcPr>
          <w:p w14:paraId="68C0AABC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262D73B" w14:textId="77777777" w:rsidR="00C5158A" w:rsidRPr="003B65FB" w:rsidRDefault="00C5158A" w:rsidP="000D313F">
            <w:pPr>
              <w:tabs>
                <w:tab w:val="decimal" w:pos="546"/>
              </w:tabs>
              <w:ind w:right="13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64E7D75C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D3DD7F6" w14:textId="77777777" w:rsidR="00C5158A" w:rsidRPr="003B65FB" w:rsidRDefault="00C5158A" w:rsidP="000D313F">
            <w:pPr>
              <w:tabs>
                <w:tab w:val="decimal" w:pos="546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</w:tr>
      <w:tr w:rsidR="00C5158A" w:rsidRPr="003B65FB" w14:paraId="74C6ED84" w14:textId="77777777" w:rsidTr="00E67470">
        <w:trPr>
          <w:trHeight w:val="323"/>
        </w:trPr>
        <w:tc>
          <w:tcPr>
            <w:tcW w:w="4410" w:type="dxa"/>
          </w:tcPr>
          <w:p w14:paraId="741B46F9" w14:textId="77777777" w:rsidR="00C5158A" w:rsidRPr="008345D6" w:rsidRDefault="00C5158A" w:rsidP="000D313F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  <w:r w:rsidRPr="00A12B70">
              <w:rPr>
                <w:rFonts w:ascii="Angsana New" w:hAnsi="Angsana New" w:hint="cs"/>
                <w:sz w:val="28"/>
              </w:rPr>
              <w:t xml:space="preserve"> - </w:t>
            </w:r>
            <w:r w:rsidRPr="008345D6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  <w:r w:rsidRPr="00A12B70">
              <w:rPr>
                <w:rFonts w:ascii="Angsana New" w:hAnsi="Angsana New" w:hint="cs"/>
                <w:sz w:val="28"/>
              </w:rPr>
              <w:t xml:space="preserve"> (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A12B70">
              <w:rPr>
                <w:rFonts w:ascii="Angsana New" w:hAnsi="Angsana New"/>
                <w:sz w:val="28"/>
              </w:rPr>
              <w:t>8</w:t>
            </w:r>
            <w:r w:rsidRPr="00A12B70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557EC075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17,869</w:t>
            </w:r>
          </w:p>
        </w:tc>
        <w:tc>
          <w:tcPr>
            <w:tcW w:w="88" w:type="dxa"/>
            <w:shd w:val="clear" w:color="auto" w:fill="auto"/>
          </w:tcPr>
          <w:p w14:paraId="7AAA2809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CCED1CF" w14:textId="77777777" w:rsidR="00C5158A" w:rsidRPr="003B65FB" w:rsidRDefault="00C5158A" w:rsidP="000D313F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57,245</w:t>
            </w:r>
          </w:p>
        </w:tc>
        <w:tc>
          <w:tcPr>
            <w:tcW w:w="88" w:type="dxa"/>
            <w:shd w:val="clear" w:color="auto" w:fill="auto"/>
          </w:tcPr>
          <w:p w14:paraId="5553EBCF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0F8A368C" w14:textId="77777777" w:rsidR="00C5158A" w:rsidRPr="003B65FB" w:rsidRDefault="00C5158A" w:rsidP="000D313F">
            <w:pPr>
              <w:tabs>
                <w:tab w:val="decimal" w:pos="882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13,869</w:t>
            </w:r>
          </w:p>
        </w:tc>
        <w:tc>
          <w:tcPr>
            <w:tcW w:w="88" w:type="dxa"/>
            <w:shd w:val="clear" w:color="auto" w:fill="auto"/>
          </w:tcPr>
          <w:p w14:paraId="445B643D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12147AA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57,245</w:t>
            </w:r>
          </w:p>
        </w:tc>
      </w:tr>
      <w:tr w:rsidR="00C5158A" w:rsidRPr="003B65FB" w14:paraId="74F3A524" w14:textId="77777777" w:rsidTr="00E67470">
        <w:trPr>
          <w:trHeight w:val="323"/>
        </w:trPr>
        <w:tc>
          <w:tcPr>
            <w:tcW w:w="4410" w:type="dxa"/>
          </w:tcPr>
          <w:p w14:paraId="0E92D9F8" w14:textId="77777777" w:rsidR="00C5158A" w:rsidRPr="008345D6" w:rsidRDefault="00C5158A" w:rsidP="000D313F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  <w:r w:rsidRPr="003B65FB">
              <w:rPr>
                <w:rFonts w:ascii="Angsana New" w:hAnsi="Angsana New" w:hint="cs"/>
                <w:sz w:val="28"/>
              </w:rPr>
              <w:t xml:space="preserve"> - </w:t>
            </w:r>
            <w:r w:rsidRPr="008345D6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2C0A53C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44,254</w:t>
            </w:r>
          </w:p>
        </w:tc>
        <w:tc>
          <w:tcPr>
            <w:tcW w:w="88" w:type="dxa"/>
            <w:shd w:val="clear" w:color="auto" w:fill="auto"/>
          </w:tcPr>
          <w:p w14:paraId="238FB3BC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5AEEEAF8" w14:textId="77777777" w:rsidR="00C5158A" w:rsidRPr="003B65FB" w:rsidRDefault="00C5158A" w:rsidP="000D313F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6,092</w:t>
            </w:r>
          </w:p>
        </w:tc>
        <w:tc>
          <w:tcPr>
            <w:tcW w:w="88" w:type="dxa"/>
            <w:shd w:val="clear" w:color="auto" w:fill="auto"/>
          </w:tcPr>
          <w:p w14:paraId="1AB9045D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6E91636" w14:textId="77777777" w:rsidR="00C5158A" w:rsidRPr="003B65FB" w:rsidRDefault="00C5158A" w:rsidP="000D313F">
            <w:pPr>
              <w:tabs>
                <w:tab w:val="decimal" w:pos="882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1,106</w:t>
            </w:r>
          </w:p>
        </w:tc>
        <w:tc>
          <w:tcPr>
            <w:tcW w:w="88" w:type="dxa"/>
            <w:shd w:val="clear" w:color="auto" w:fill="auto"/>
          </w:tcPr>
          <w:p w14:paraId="7705F8D2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B277D03" w14:textId="77777777" w:rsidR="00C5158A" w:rsidRPr="008345D6" w:rsidRDefault="00C5158A" w:rsidP="000D313F">
            <w:pPr>
              <w:tabs>
                <w:tab w:val="decimal" w:pos="882"/>
              </w:tabs>
              <w:ind w:right="170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2,273</w:t>
            </w:r>
          </w:p>
        </w:tc>
      </w:tr>
      <w:tr w:rsidR="00C5158A" w:rsidRPr="003B65FB" w14:paraId="05766F0F" w14:textId="77777777" w:rsidTr="00E67470">
        <w:trPr>
          <w:trHeight w:val="323"/>
        </w:trPr>
        <w:tc>
          <w:tcPr>
            <w:tcW w:w="4410" w:type="dxa"/>
          </w:tcPr>
          <w:p w14:paraId="42135A1A" w14:textId="77777777" w:rsidR="00C5158A" w:rsidRPr="00A12B70" w:rsidRDefault="00C5158A" w:rsidP="000D313F">
            <w:pPr>
              <w:ind w:right="-18" w:firstLine="42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  <w:r w:rsidRPr="00A12B70">
              <w:rPr>
                <w:rFonts w:ascii="Angsana New" w:hAnsi="Angsana New" w:hint="cs"/>
                <w:sz w:val="28"/>
              </w:rPr>
              <w:t xml:space="preserve"> - </w:t>
            </w:r>
            <w:r w:rsidRPr="008345D6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  <w:r w:rsidRPr="00A12B70">
              <w:rPr>
                <w:rFonts w:ascii="Angsana New" w:hAnsi="Angsana New" w:hint="cs"/>
                <w:sz w:val="28"/>
              </w:rPr>
              <w:t xml:space="preserve"> (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A12B70">
              <w:rPr>
                <w:rFonts w:ascii="Angsana New" w:hAnsi="Angsana New"/>
                <w:sz w:val="28"/>
              </w:rPr>
              <w:t>8</w:t>
            </w:r>
            <w:r w:rsidRPr="00A12B70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7B747361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1,008</w:t>
            </w:r>
          </w:p>
        </w:tc>
        <w:tc>
          <w:tcPr>
            <w:tcW w:w="88" w:type="dxa"/>
            <w:shd w:val="clear" w:color="auto" w:fill="auto"/>
          </w:tcPr>
          <w:p w14:paraId="3D7B4B92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E0EF947" w14:textId="77777777" w:rsidR="00C5158A" w:rsidRPr="003B65FB" w:rsidRDefault="00C5158A" w:rsidP="000D313F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88" w:type="dxa"/>
            <w:shd w:val="clear" w:color="auto" w:fill="auto"/>
          </w:tcPr>
          <w:p w14:paraId="5F7DFF71" w14:textId="77777777" w:rsidR="00C5158A" w:rsidRPr="008345D6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BD8C68" w14:textId="77777777" w:rsidR="00C5158A" w:rsidRPr="003B65FB" w:rsidRDefault="00C5158A" w:rsidP="000D313F">
            <w:pPr>
              <w:tabs>
                <w:tab w:val="decimal" w:pos="546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32</w:t>
            </w:r>
          </w:p>
        </w:tc>
        <w:tc>
          <w:tcPr>
            <w:tcW w:w="88" w:type="dxa"/>
            <w:shd w:val="clear" w:color="auto" w:fill="auto"/>
          </w:tcPr>
          <w:p w14:paraId="25C06360" w14:textId="77777777" w:rsidR="00C5158A" w:rsidRPr="003B65FB" w:rsidRDefault="00C5158A" w:rsidP="000D313F">
            <w:pPr>
              <w:tabs>
                <w:tab w:val="decimal" w:pos="630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0B11B70" w14:textId="77777777" w:rsidR="00C5158A" w:rsidRPr="003B65FB" w:rsidRDefault="00C5158A" w:rsidP="000D313F">
            <w:pPr>
              <w:tabs>
                <w:tab w:val="decimal" w:pos="630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5158A" w:rsidRPr="003B65FB" w14:paraId="36140725" w14:textId="77777777" w:rsidTr="00E67470">
        <w:trPr>
          <w:trHeight w:val="323"/>
        </w:trPr>
        <w:tc>
          <w:tcPr>
            <w:tcW w:w="4410" w:type="dxa"/>
          </w:tcPr>
          <w:p w14:paraId="2B8F3DFC" w14:textId="77777777" w:rsidR="00C5158A" w:rsidRPr="00A12B70" w:rsidRDefault="00C5158A" w:rsidP="000D313F">
            <w:pPr>
              <w:ind w:right="-18" w:firstLine="42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  <w:r w:rsidRPr="00A12B70">
              <w:rPr>
                <w:rFonts w:ascii="Angsana New" w:hAnsi="Angsana New" w:hint="cs"/>
                <w:sz w:val="28"/>
              </w:rPr>
              <w:t xml:space="preserve"> </w:t>
            </w:r>
            <w:r w:rsidRPr="00A12B70">
              <w:rPr>
                <w:rFonts w:ascii="Angsana New" w:hAnsi="Angsana New"/>
                <w:sz w:val="28"/>
              </w:rPr>
              <w:t>–</w:t>
            </w:r>
            <w:r w:rsidRPr="00A12B70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149B47B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43,759</w:t>
            </w:r>
          </w:p>
        </w:tc>
        <w:tc>
          <w:tcPr>
            <w:tcW w:w="88" w:type="dxa"/>
            <w:shd w:val="clear" w:color="auto" w:fill="auto"/>
          </w:tcPr>
          <w:p w14:paraId="739D948B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7F588BBB" w14:textId="77777777" w:rsidR="00C5158A" w:rsidRPr="003B65FB" w:rsidRDefault="00C5158A" w:rsidP="000D313F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24,460</w:t>
            </w:r>
          </w:p>
        </w:tc>
        <w:tc>
          <w:tcPr>
            <w:tcW w:w="88" w:type="dxa"/>
            <w:shd w:val="clear" w:color="auto" w:fill="auto"/>
          </w:tcPr>
          <w:p w14:paraId="02F5933A" w14:textId="77777777" w:rsidR="00C5158A" w:rsidRPr="008345D6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21DC927" w14:textId="77777777" w:rsidR="00C5158A" w:rsidRPr="003B65FB" w:rsidRDefault="00C5158A" w:rsidP="000D313F">
            <w:pPr>
              <w:tabs>
                <w:tab w:val="decimal" w:pos="882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3,058</w:t>
            </w:r>
          </w:p>
        </w:tc>
        <w:tc>
          <w:tcPr>
            <w:tcW w:w="88" w:type="dxa"/>
            <w:shd w:val="clear" w:color="auto" w:fill="auto"/>
          </w:tcPr>
          <w:p w14:paraId="6BBA8FAB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F26944B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4,478</w:t>
            </w:r>
          </w:p>
        </w:tc>
      </w:tr>
      <w:tr w:rsidR="00C5158A" w:rsidRPr="003B65FB" w14:paraId="78DFFBB3" w14:textId="77777777" w:rsidTr="00E67470">
        <w:trPr>
          <w:trHeight w:val="323"/>
        </w:trPr>
        <w:tc>
          <w:tcPr>
            <w:tcW w:w="4410" w:type="dxa"/>
          </w:tcPr>
          <w:p w14:paraId="3962E0B2" w14:textId="77777777" w:rsidR="00C5158A" w:rsidRPr="008345D6" w:rsidRDefault="00C5158A" w:rsidP="000D313F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  <w:r w:rsidRPr="00A12B70">
              <w:rPr>
                <w:rFonts w:ascii="Angsana New" w:hAnsi="Angsana New" w:hint="cs"/>
                <w:sz w:val="28"/>
              </w:rPr>
              <w:t xml:space="preserve"> - </w:t>
            </w:r>
            <w:r w:rsidRPr="008345D6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  <w:r w:rsidRPr="00A12B70">
              <w:rPr>
                <w:rFonts w:ascii="Angsana New" w:hAnsi="Angsana New" w:hint="cs"/>
                <w:sz w:val="28"/>
              </w:rPr>
              <w:t xml:space="preserve"> (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 w:rsidRPr="00A12B70">
              <w:rPr>
                <w:rFonts w:ascii="Angsana New" w:hAnsi="Angsana New"/>
                <w:sz w:val="28"/>
              </w:rPr>
              <w:t>8</w:t>
            </w:r>
            <w:r w:rsidRPr="00A12B70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2152E6BB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1,352</w:t>
            </w:r>
          </w:p>
        </w:tc>
        <w:tc>
          <w:tcPr>
            <w:tcW w:w="88" w:type="dxa"/>
            <w:shd w:val="clear" w:color="auto" w:fill="auto"/>
          </w:tcPr>
          <w:p w14:paraId="046A5427" w14:textId="77777777" w:rsidR="00C5158A" w:rsidRPr="008345D6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E2B02D4" w14:textId="77777777" w:rsidR="00C5158A" w:rsidRPr="003B65FB" w:rsidRDefault="00C5158A" w:rsidP="000D313F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1,053</w:t>
            </w:r>
          </w:p>
        </w:tc>
        <w:tc>
          <w:tcPr>
            <w:tcW w:w="88" w:type="dxa"/>
            <w:shd w:val="clear" w:color="auto" w:fill="auto"/>
          </w:tcPr>
          <w:p w14:paraId="531874BA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C42EB32" w14:textId="77777777" w:rsidR="00C5158A" w:rsidRPr="003B65FB" w:rsidRDefault="00C5158A" w:rsidP="000D313F">
            <w:pPr>
              <w:tabs>
                <w:tab w:val="decimal" w:pos="882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12,096</w:t>
            </w:r>
          </w:p>
        </w:tc>
        <w:tc>
          <w:tcPr>
            <w:tcW w:w="88" w:type="dxa"/>
            <w:shd w:val="clear" w:color="auto" w:fill="auto"/>
          </w:tcPr>
          <w:p w14:paraId="5E45BF05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4BE0559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7,487</w:t>
            </w:r>
          </w:p>
        </w:tc>
      </w:tr>
      <w:tr w:rsidR="00C5158A" w:rsidRPr="003B65FB" w14:paraId="7F776560" w14:textId="77777777" w:rsidTr="00E67470">
        <w:trPr>
          <w:trHeight w:val="323"/>
        </w:trPr>
        <w:tc>
          <w:tcPr>
            <w:tcW w:w="4410" w:type="dxa"/>
          </w:tcPr>
          <w:p w14:paraId="43C7F019" w14:textId="77777777" w:rsidR="00C5158A" w:rsidRPr="008345D6" w:rsidRDefault="00C5158A" w:rsidP="000D313F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  <w:r w:rsidRPr="003B65FB">
              <w:rPr>
                <w:rFonts w:ascii="Angsana New" w:hAnsi="Angsana New" w:hint="cs"/>
                <w:sz w:val="28"/>
              </w:rPr>
              <w:t xml:space="preserve"> - </w:t>
            </w:r>
            <w:r w:rsidRPr="008345D6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6852C27A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2,172</w:t>
            </w:r>
          </w:p>
        </w:tc>
        <w:tc>
          <w:tcPr>
            <w:tcW w:w="88" w:type="dxa"/>
            <w:shd w:val="clear" w:color="auto" w:fill="auto"/>
          </w:tcPr>
          <w:p w14:paraId="49FBA287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5596F793" w14:textId="77777777" w:rsidR="00C5158A" w:rsidRPr="003B65FB" w:rsidRDefault="00C5158A" w:rsidP="000D313F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88" w:type="dxa"/>
            <w:shd w:val="clear" w:color="auto" w:fill="auto"/>
          </w:tcPr>
          <w:p w14:paraId="1BA496C6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438F1A4" w14:textId="77777777" w:rsidR="00C5158A" w:rsidRPr="003B65FB" w:rsidRDefault="00C5158A" w:rsidP="000D313F">
            <w:pPr>
              <w:tabs>
                <w:tab w:val="decimal" w:pos="546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2,029</w:t>
            </w:r>
          </w:p>
        </w:tc>
        <w:tc>
          <w:tcPr>
            <w:tcW w:w="88" w:type="dxa"/>
            <w:shd w:val="clear" w:color="auto" w:fill="auto"/>
          </w:tcPr>
          <w:p w14:paraId="679ACD88" w14:textId="77777777" w:rsidR="00C5158A" w:rsidRPr="003B65FB" w:rsidRDefault="00C5158A" w:rsidP="000D313F">
            <w:pPr>
              <w:tabs>
                <w:tab w:val="decimal" w:pos="630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8CBDA03" w14:textId="77777777" w:rsidR="00C5158A" w:rsidRPr="003B65FB" w:rsidRDefault="00C5158A" w:rsidP="000D313F">
            <w:pPr>
              <w:tabs>
                <w:tab w:val="decimal" w:pos="630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5158A" w:rsidRPr="003B65FB" w14:paraId="0ED9DC6F" w14:textId="77777777" w:rsidTr="00E67470">
        <w:trPr>
          <w:trHeight w:val="323"/>
        </w:trPr>
        <w:tc>
          <w:tcPr>
            <w:tcW w:w="4410" w:type="dxa"/>
            <w:vAlign w:val="bottom"/>
          </w:tcPr>
          <w:p w14:paraId="72699B28" w14:textId="77777777" w:rsidR="00C5158A" w:rsidRPr="008345D6" w:rsidRDefault="00C5158A" w:rsidP="000D313F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58723109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25,144</w:t>
            </w:r>
          </w:p>
        </w:tc>
        <w:tc>
          <w:tcPr>
            <w:tcW w:w="88" w:type="dxa"/>
            <w:shd w:val="clear" w:color="auto" w:fill="auto"/>
          </w:tcPr>
          <w:p w14:paraId="2FD00880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5AE2F55C" w14:textId="77777777" w:rsidR="00C5158A" w:rsidRPr="003B65FB" w:rsidRDefault="00C5158A" w:rsidP="000D313F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2,175</w:t>
            </w:r>
          </w:p>
        </w:tc>
        <w:tc>
          <w:tcPr>
            <w:tcW w:w="88" w:type="dxa"/>
            <w:shd w:val="clear" w:color="auto" w:fill="auto"/>
          </w:tcPr>
          <w:p w14:paraId="4FEBA29D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DCA32DC" w14:textId="77777777" w:rsidR="00C5158A" w:rsidRPr="003B65FB" w:rsidRDefault="00C5158A" w:rsidP="000D313F">
            <w:pPr>
              <w:tabs>
                <w:tab w:val="decimal" w:pos="882"/>
              </w:tabs>
              <w:ind w:right="132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1,077</w:t>
            </w:r>
          </w:p>
        </w:tc>
        <w:tc>
          <w:tcPr>
            <w:tcW w:w="88" w:type="dxa"/>
            <w:shd w:val="clear" w:color="auto" w:fill="auto"/>
          </w:tcPr>
          <w:p w14:paraId="710DE2E2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CC5E473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2,271</w:t>
            </w:r>
          </w:p>
        </w:tc>
      </w:tr>
      <w:tr w:rsidR="00C5158A" w:rsidRPr="003B65FB" w14:paraId="1868A328" w14:textId="77777777" w:rsidTr="00E67470">
        <w:trPr>
          <w:trHeight w:val="323"/>
        </w:trPr>
        <w:tc>
          <w:tcPr>
            <w:tcW w:w="4410" w:type="dxa"/>
          </w:tcPr>
          <w:p w14:paraId="56EA3AD5" w14:textId="77777777" w:rsidR="00C5158A" w:rsidRPr="008345D6" w:rsidRDefault="00C5158A" w:rsidP="000D313F">
            <w:pPr>
              <w:ind w:right="-18" w:firstLine="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FD32B" w14:textId="4850C51F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195,55</w:t>
            </w:r>
            <w:r w:rsidR="00FF471B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88" w:type="dxa"/>
            <w:shd w:val="clear" w:color="auto" w:fill="auto"/>
          </w:tcPr>
          <w:p w14:paraId="0FB51801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689BF" w14:textId="77777777" w:rsidR="00C5158A" w:rsidRPr="003B65FB" w:rsidRDefault="00C5158A" w:rsidP="000D313F">
            <w:pPr>
              <w:tabs>
                <w:tab w:val="decimal" w:pos="828"/>
              </w:tabs>
              <w:ind w:right="10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12B70">
              <w:rPr>
                <w:rFonts w:ascii="Angsana New" w:hAnsi="Angsana New"/>
                <w:b/>
                <w:bCs/>
                <w:sz w:val="28"/>
              </w:rPr>
              <w:t>171,184</w:t>
            </w:r>
          </w:p>
        </w:tc>
        <w:tc>
          <w:tcPr>
            <w:tcW w:w="88" w:type="dxa"/>
            <w:shd w:val="clear" w:color="auto" w:fill="auto"/>
          </w:tcPr>
          <w:p w14:paraId="45BF44BF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D1D7D" w14:textId="77777777" w:rsidR="00C5158A" w:rsidRPr="003B65FB" w:rsidRDefault="00C5158A" w:rsidP="000D313F">
            <w:pPr>
              <w:tabs>
                <w:tab w:val="decimal" w:pos="882"/>
              </w:tabs>
              <w:ind w:right="13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33,267</w:t>
            </w:r>
          </w:p>
        </w:tc>
        <w:tc>
          <w:tcPr>
            <w:tcW w:w="88" w:type="dxa"/>
            <w:shd w:val="clear" w:color="auto" w:fill="auto"/>
          </w:tcPr>
          <w:p w14:paraId="532136E6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40460" w14:textId="77777777" w:rsidR="00C5158A" w:rsidRPr="003B65FB" w:rsidRDefault="00C5158A" w:rsidP="000D313F">
            <w:pPr>
              <w:tabs>
                <w:tab w:val="decimal" w:pos="882"/>
              </w:tabs>
              <w:ind w:right="1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73,754</w:t>
            </w:r>
          </w:p>
        </w:tc>
      </w:tr>
    </w:tbl>
    <w:p w14:paraId="074A8907" w14:textId="77777777" w:rsidR="00770484" w:rsidRPr="003B65FB" w:rsidRDefault="00770484" w:rsidP="00770484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>เงินกู้ยืมระยะยาวจากสถาบันการเงิน</w:t>
      </w:r>
    </w:p>
    <w:p w14:paraId="517779AB" w14:textId="77777777" w:rsidR="00770484" w:rsidRPr="003B65FB" w:rsidRDefault="00770484" w:rsidP="00770484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เงินกู้ยืมระยะยาวจากสถาบันการเงิน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>31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</w:t>
      </w:r>
      <w:r w:rsidRPr="008345D6">
        <w:rPr>
          <w:rFonts w:ascii="Angsana New" w:hAnsi="Angsana New" w:hint="cs"/>
          <w:color w:val="000000"/>
          <w:spacing w:val="-2"/>
          <w:sz w:val="28"/>
        </w:rPr>
        <w:t>3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ประกอบด้วย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(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งบการเงินเฉพาะกิจการ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: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ไม่มี</w:t>
      </w:r>
      <w:r w:rsidRPr="003B65FB">
        <w:rPr>
          <w:rFonts w:ascii="Angsana New" w:hAnsi="Angsana New" w:hint="cs"/>
          <w:color w:val="000000"/>
          <w:spacing w:val="-2"/>
          <w:sz w:val="28"/>
        </w:rPr>
        <w:t>)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320"/>
        <w:gridCol w:w="86"/>
        <w:gridCol w:w="1384"/>
      </w:tblGrid>
      <w:tr w:rsidR="00770484" w:rsidRPr="003B65FB" w14:paraId="78E5B610" w14:textId="77777777" w:rsidTr="00E67470">
        <w:trPr>
          <w:trHeight w:val="20"/>
        </w:trPr>
        <w:tc>
          <w:tcPr>
            <w:tcW w:w="6030" w:type="dxa"/>
          </w:tcPr>
          <w:p w14:paraId="6F836614" w14:textId="77777777" w:rsidR="00770484" w:rsidRPr="008345D6" w:rsidRDefault="00770484" w:rsidP="000D313F">
            <w:pPr>
              <w:pStyle w:val="Header"/>
              <w:ind w:left="-1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EF00467" w14:textId="77777777" w:rsidR="00770484" w:rsidRPr="008345D6" w:rsidRDefault="00770484" w:rsidP="000D313F">
            <w:pPr>
              <w:ind w:left="-108" w:right="89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770484" w:rsidRPr="003B65FB" w14:paraId="07532A2B" w14:textId="77777777" w:rsidTr="00E67470">
        <w:trPr>
          <w:trHeight w:val="20"/>
        </w:trPr>
        <w:tc>
          <w:tcPr>
            <w:tcW w:w="6030" w:type="dxa"/>
          </w:tcPr>
          <w:p w14:paraId="1F866B11" w14:textId="77777777" w:rsidR="00770484" w:rsidRPr="003B65FB" w:rsidRDefault="00770484" w:rsidP="000D313F">
            <w:pPr>
              <w:pStyle w:val="Header"/>
              <w:ind w:left="-1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02C62A58" w14:textId="77777777" w:rsidR="00770484" w:rsidRPr="003B65FB" w:rsidRDefault="00770484" w:rsidP="000D313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70484" w:rsidRPr="003B65FB" w14:paraId="1D60B00C" w14:textId="77777777" w:rsidTr="00E67470">
        <w:trPr>
          <w:trHeight w:val="20"/>
        </w:trPr>
        <w:tc>
          <w:tcPr>
            <w:tcW w:w="6030" w:type="dxa"/>
          </w:tcPr>
          <w:p w14:paraId="1C856FF1" w14:textId="77777777" w:rsidR="00770484" w:rsidRPr="008345D6" w:rsidRDefault="00770484" w:rsidP="000D313F">
            <w:pPr>
              <w:pStyle w:val="Header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4624437D" w14:textId="77777777" w:rsidR="00770484" w:rsidRPr="003B65FB" w:rsidRDefault="00770484" w:rsidP="000D313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86" w:type="dxa"/>
          </w:tcPr>
          <w:p w14:paraId="783DDFEC" w14:textId="77777777" w:rsidR="00770484" w:rsidRPr="003B65FB" w:rsidRDefault="00770484" w:rsidP="000D313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8C44A3B" w14:textId="77777777" w:rsidR="00770484" w:rsidRPr="003B65FB" w:rsidRDefault="00770484" w:rsidP="000D313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770484" w:rsidRPr="003B65FB" w14:paraId="7B84E840" w14:textId="77777777" w:rsidTr="00E67470">
        <w:trPr>
          <w:trHeight w:val="20"/>
        </w:trPr>
        <w:tc>
          <w:tcPr>
            <w:tcW w:w="6030" w:type="dxa"/>
          </w:tcPr>
          <w:p w14:paraId="214E8484" w14:textId="77777777" w:rsidR="00770484" w:rsidRPr="008345D6" w:rsidRDefault="00770484" w:rsidP="000D313F">
            <w:pPr>
              <w:pStyle w:val="Header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5C3E92B8" w14:textId="77777777" w:rsidR="00770484" w:rsidRPr="003B65FB" w:rsidRDefault="00770484" w:rsidP="000D313F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119,524</w:t>
            </w:r>
          </w:p>
        </w:tc>
        <w:tc>
          <w:tcPr>
            <w:tcW w:w="86" w:type="dxa"/>
            <w:shd w:val="clear" w:color="auto" w:fill="auto"/>
          </w:tcPr>
          <w:p w14:paraId="678F83B8" w14:textId="77777777" w:rsidR="00770484" w:rsidRPr="003B65FB" w:rsidRDefault="00770484" w:rsidP="000D313F">
            <w:pPr>
              <w:tabs>
                <w:tab w:val="decimal" w:pos="896"/>
              </w:tabs>
              <w:ind w:right="-320"/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07BD12BF" w14:textId="77777777" w:rsidR="00770484" w:rsidRPr="003B65FB" w:rsidRDefault="00770484" w:rsidP="000D313F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B65FB">
              <w:rPr>
                <w:rFonts w:ascii="Angsana New" w:hAnsi="Angsana New" w:hint="cs"/>
                <w:snapToGrid w:val="0"/>
                <w:sz w:val="28"/>
                <w:lang w:eastAsia="th-TH"/>
              </w:rPr>
              <w:t>158,770</w:t>
            </w:r>
          </w:p>
        </w:tc>
      </w:tr>
      <w:tr w:rsidR="00770484" w:rsidRPr="003B65FB" w14:paraId="081AD388" w14:textId="77777777" w:rsidTr="00E67470">
        <w:trPr>
          <w:trHeight w:val="20"/>
        </w:trPr>
        <w:tc>
          <w:tcPr>
            <w:tcW w:w="6030" w:type="dxa"/>
          </w:tcPr>
          <w:p w14:paraId="34CEC84D" w14:textId="77777777" w:rsidR="00770484" w:rsidRPr="003B65FB" w:rsidRDefault="00770484" w:rsidP="000D313F">
            <w:pPr>
              <w:pStyle w:val="Header"/>
              <w:jc w:val="both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6FEEC" w14:textId="77777777" w:rsidR="00770484" w:rsidRPr="008345D6" w:rsidRDefault="00770484" w:rsidP="000D313F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val="en-GB" w:eastAsia="th-TH"/>
              </w:rPr>
              <w:t>(47,992)</w:t>
            </w:r>
          </w:p>
        </w:tc>
        <w:tc>
          <w:tcPr>
            <w:tcW w:w="86" w:type="dxa"/>
            <w:shd w:val="clear" w:color="auto" w:fill="auto"/>
          </w:tcPr>
          <w:p w14:paraId="67CE927A" w14:textId="77777777" w:rsidR="00770484" w:rsidRPr="003B65FB" w:rsidRDefault="00770484" w:rsidP="000D313F">
            <w:pPr>
              <w:tabs>
                <w:tab w:val="decimal" w:pos="896"/>
              </w:tabs>
              <w:ind w:right="-320"/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63E24" w14:textId="77777777" w:rsidR="00770484" w:rsidRPr="003B65FB" w:rsidRDefault="00770484" w:rsidP="000D313F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B65FB">
              <w:rPr>
                <w:rFonts w:ascii="Angsana New" w:hAnsi="Angsana New" w:hint="cs"/>
                <w:snapToGrid w:val="0"/>
                <w:sz w:val="28"/>
                <w:lang w:eastAsia="th-TH"/>
              </w:rPr>
              <w:t>(64,657)</w:t>
            </w:r>
          </w:p>
        </w:tc>
      </w:tr>
      <w:tr w:rsidR="00770484" w:rsidRPr="003B65FB" w14:paraId="3CA45BEE" w14:textId="77777777" w:rsidTr="00E67470">
        <w:trPr>
          <w:trHeight w:val="20"/>
        </w:trPr>
        <w:tc>
          <w:tcPr>
            <w:tcW w:w="6030" w:type="dxa"/>
          </w:tcPr>
          <w:p w14:paraId="0831C3FA" w14:textId="77777777" w:rsidR="00770484" w:rsidRPr="008345D6" w:rsidRDefault="00770484" w:rsidP="000D313F">
            <w:pPr>
              <w:pStyle w:val="Header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810CE" w14:textId="77777777" w:rsidR="00770484" w:rsidRPr="008345D6" w:rsidRDefault="00770484" w:rsidP="000D313F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152659">
              <w:rPr>
                <w:rFonts w:ascii="Angsana New" w:hAnsi="Angsana New"/>
                <w:b/>
                <w:bCs/>
                <w:snapToGrid w:val="0"/>
                <w:sz w:val="28"/>
                <w:lang w:val="en-GB" w:eastAsia="th-TH"/>
              </w:rPr>
              <w:t>71,532</w:t>
            </w:r>
          </w:p>
        </w:tc>
        <w:tc>
          <w:tcPr>
            <w:tcW w:w="86" w:type="dxa"/>
            <w:shd w:val="clear" w:color="auto" w:fill="auto"/>
          </w:tcPr>
          <w:p w14:paraId="19E99783" w14:textId="77777777" w:rsidR="00770484" w:rsidRPr="003B65FB" w:rsidRDefault="00770484" w:rsidP="000D313F">
            <w:pPr>
              <w:tabs>
                <w:tab w:val="decimal" w:pos="896"/>
              </w:tabs>
              <w:ind w:right="-320"/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64CFD" w14:textId="77777777" w:rsidR="00770484" w:rsidRPr="003B65FB" w:rsidRDefault="00770484" w:rsidP="000D313F">
            <w:pPr>
              <w:tabs>
                <w:tab w:val="decimal" w:pos="1020"/>
              </w:tabs>
              <w:ind w:right="90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3B65FB">
              <w:rPr>
                <w:rFonts w:ascii="Angsana New" w:hAnsi="Angsana New" w:hint="cs"/>
                <w:b/>
                <w:bCs/>
                <w:snapToGrid w:val="0"/>
                <w:sz w:val="28"/>
                <w:lang w:eastAsia="th-TH"/>
              </w:rPr>
              <w:t>94,113</w:t>
            </w:r>
          </w:p>
        </w:tc>
      </w:tr>
    </w:tbl>
    <w:p w14:paraId="08678105" w14:textId="77777777" w:rsidR="00770484" w:rsidRPr="0011127B" w:rsidRDefault="00770484" w:rsidP="00770484">
      <w:pPr>
        <w:spacing w:before="240" w:line="240" w:lineRule="atLeast"/>
        <w:rPr>
          <w:rFonts w:ascii="Angsana New" w:hAnsi="Angsana New"/>
          <w:b/>
          <w:bCs/>
          <w:sz w:val="28"/>
          <w:lang w:val="en-GB"/>
        </w:rPr>
        <w:sectPr w:rsidR="00770484" w:rsidRPr="0011127B" w:rsidSect="00D9003F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26"/>
        </w:sectPr>
      </w:pPr>
    </w:p>
    <w:p w14:paraId="05CD6234" w14:textId="77777777" w:rsidR="00770484" w:rsidRPr="003B65FB" w:rsidRDefault="00770484" w:rsidP="00770484">
      <w:pPr>
        <w:overflowPunct/>
        <w:autoSpaceDE/>
        <w:autoSpaceDN/>
        <w:adjustRightInd/>
        <w:ind w:left="547" w:hanging="547"/>
        <w:jc w:val="right"/>
        <w:textAlignment w:val="auto"/>
        <w:rPr>
          <w:rFonts w:ascii="Angsana New" w:hAnsi="Angsana New"/>
          <w:b/>
          <w:bCs/>
          <w:sz w:val="28"/>
        </w:rPr>
      </w:pPr>
      <w:r w:rsidRPr="003B65FB">
        <w:rPr>
          <w:rFonts w:ascii="Angsana New" w:hAnsi="Angsana New" w:hint="cs"/>
          <w:b/>
          <w:bCs/>
          <w:sz w:val="28"/>
        </w:rPr>
        <w:lastRenderedPageBreak/>
        <w:t>(</w:t>
      </w:r>
      <w:r w:rsidRPr="008345D6">
        <w:rPr>
          <w:rFonts w:ascii="Angsana New" w:hAnsi="Angsana New" w:hint="cs"/>
          <w:b/>
          <w:bCs/>
          <w:sz w:val="28"/>
          <w:cs/>
        </w:rPr>
        <w:t>หน่วย</w:t>
      </w:r>
      <w:r w:rsidRPr="003B65FB">
        <w:rPr>
          <w:rFonts w:ascii="Angsana New" w:hAnsi="Angsana New" w:hint="cs"/>
          <w:b/>
          <w:bCs/>
          <w:sz w:val="28"/>
        </w:rPr>
        <w:t xml:space="preserve">: </w:t>
      </w:r>
      <w:r w:rsidRPr="008345D6">
        <w:rPr>
          <w:rFonts w:ascii="Angsana New" w:hAnsi="Angsana New" w:hint="cs"/>
          <w:b/>
          <w:bCs/>
          <w:sz w:val="28"/>
          <w:cs/>
        </w:rPr>
        <w:t>พันบาท</w:t>
      </w:r>
      <w:r w:rsidRPr="003B65FB">
        <w:rPr>
          <w:rFonts w:ascii="Angsana New" w:hAnsi="Angsana New" w:hint="cs"/>
          <w:b/>
          <w:bCs/>
          <w:sz w:val="28"/>
        </w:rPr>
        <w:t>)</w:t>
      </w:r>
    </w:p>
    <w:tbl>
      <w:tblPr>
        <w:tblW w:w="14220" w:type="dxa"/>
        <w:tblInd w:w="547" w:type="dxa"/>
        <w:tblLook w:val="04A0" w:firstRow="1" w:lastRow="0" w:firstColumn="1" w:lastColumn="0" w:noHBand="0" w:noVBand="1"/>
      </w:tblPr>
      <w:tblGrid>
        <w:gridCol w:w="1598"/>
        <w:gridCol w:w="33"/>
        <w:gridCol w:w="1061"/>
        <w:gridCol w:w="19"/>
        <w:gridCol w:w="3870"/>
        <w:gridCol w:w="2880"/>
        <w:gridCol w:w="2430"/>
        <w:gridCol w:w="1159"/>
        <w:gridCol w:w="1170"/>
      </w:tblGrid>
      <w:tr w:rsidR="00770484" w:rsidRPr="003B65FB" w14:paraId="38D8D514" w14:textId="77777777" w:rsidTr="000D313F">
        <w:tc>
          <w:tcPr>
            <w:tcW w:w="1631" w:type="dxa"/>
            <w:gridSpan w:val="2"/>
            <w:shd w:val="clear" w:color="auto" w:fill="auto"/>
            <w:vAlign w:val="bottom"/>
          </w:tcPr>
          <w:p w14:paraId="333D2003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4B01D2A1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199" w:type="dxa"/>
            <w:gridSpan w:val="4"/>
            <w:shd w:val="clear" w:color="auto" w:fill="auto"/>
            <w:vAlign w:val="bottom"/>
          </w:tcPr>
          <w:p w14:paraId="1FFA4587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329" w:type="dxa"/>
            <w:gridSpan w:val="2"/>
            <w:shd w:val="clear" w:color="auto" w:fill="auto"/>
            <w:vAlign w:val="bottom"/>
          </w:tcPr>
          <w:p w14:paraId="5F4A1A1E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770484" w:rsidRPr="003B65FB" w14:paraId="07763186" w14:textId="77777777" w:rsidTr="000D313F">
        <w:tc>
          <w:tcPr>
            <w:tcW w:w="1631" w:type="dxa"/>
            <w:gridSpan w:val="2"/>
            <w:shd w:val="clear" w:color="auto" w:fill="auto"/>
            <w:vAlign w:val="bottom"/>
          </w:tcPr>
          <w:p w14:paraId="7173347B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BB1592D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วงเงินกู้ยืม</w:t>
            </w:r>
          </w:p>
        </w:tc>
        <w:tc>
          <w:tcPr>
            <w:tcW w:w="3889" w:type="dxa"/>
            <w:gridSpan w:val="2"/>
            <w:shd w:val="clear" w:color="auto" w:fill="auto"/>
            <w:vAlign w:val="bottom"/>
          </w:tcPr>
          <w:p w14:paraId="0DB7155A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การจ่ายชำระคืน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3BAD6DE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ค้ำประกันโดย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1D1CCD3" w14:textId="77777777" w:rsidR="00770484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อัตราดอกเบี้ย</w:t>
            </w:r>
          </w:p>
          <w:p w14:paraId="18ABB41D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(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ร้อยละต่อปี)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0E2980F3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Pr="008345D6">
              <w:rPr>
                <w:rFonts w:ascii="Angsana New" w:hAnsi="Angsana New" w:hint="cs"/>
                <w:b/>
                <w:bCs/>
                <w:sz w:val="28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449788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Pr="008345D6">
              <w:rPr>
                <w:rFonts w:ascii="Angsana New" w:hAnsi="Angsana New" w:hint="cs"/>
                <w:b/>
                <w:bCs/>
                <w:sz w:val="28"/>
              </w:rPr>
              <w:t>2</w:t>
            </w:r>
          </w:p>
        </w:tc>
      </w:tr>
      <w:tr w:rsidR="00770484" w:rsidRPr="003B65FB" w14:paraId="1B52AD5C" w14:textId="77777777" w:rsidTr="000D313F">
        <w:tc>
          <w:tcPr>
            <w:tcW w:w="1631" w:type="dxa"/>
            <w:gridSpan w:val="2"/>
            <w:shd w:val="clear" w:color="auto" w:fill="auto"/>
          </w:tcPr>
          <w:p w14:paraId="5C56917C" w14:textId="77777777" w:rsidR="00770484" w:rsidRPr="008345D6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061" w:type="dxa"/>
            <w:shd w:val="clear" w:color="auto" w:fill="auto"/>
          </w:tcPr>
          <w:p w14:paraId="0018178B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89" w:type="dxa"/>
            <w:gridSpan w:val="2"/>
            <w:shd w:val="clear" w:color="auto" w:fill="auto"/>
          </w:tcPr>
          <w:p w14:paraId="374BECA3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76C20B72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0D3E00EA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1EB5C516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E5699AF" w14:textId="77777777" w:rsidR="00770484" w:rsidRPr="008345D6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70484" w:rsidRPr="003B65FB" w14:paraId="052802F9" w14:textId="77777777" w:rsidTr="000D313F">
        <w:tc>
          <w:tcPr>
            <w:tcW w:w="1631" w:type="dxa"/>
            <w:gridSpan w:val="2"/>
            <w:shd w:val="clear" w:color="auto" w:fill="auto"/>
          </w:tcPr>
          <w:p w14:paraId="4DD173A5" w14:textId="77777777" w:rsidR="00770484" w:rsidRPr="003B65FB" w:rsidRDefault="00770484" w:rsidP="000D313F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พระแสง</w:t>
            </w:r>
            <w:r w:rsidRPr="008345D6">
              <w:rPr>
                <w:rFonts w:ascii="Angsana New" w:hAnsi="Angsana New" w:hint="cs"/>
                <w:spacing w:val="-14"/>
                <w:sz w:val="28"/>
                <w:cs/>
              </w:rPr>
              <w:t>กรีนพาวเวอร์ จำกัด</w:t>
            </w:r>
          </w:p>
        </w:tc>
        <w:tc>
          <w:tcPr>
            <w:tcW w:w="1061" w:type="dxa"/>
            <w:shd w:val="clear" w:color="auto" w:fill="auto"/>
          </w:tcPr>
          <w:p w14:paraId="774E56E2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100,000</w:t>
            </w:r>
          </w:p>
        </w:tc>
        <w:tc>
          <w:tcPr>
            <w:tcW w:w="3889" w:type="dxa"/>
            <w:gridSpan w:val="2"/>
            <w:shd w:val="clear" w:color="auto" w:fill="auto"/>
          </w:tcPr>
          <w:p w14:paraId="1368030E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3B65FB">
              <w:rPr>
                <w:rFonts w:ascii="Angsana New" w:hAnsi="Angsana New" w:hint="cs"/>
                <w:sz w:val="28"/>
              </w:rPr>
              <w:t>1-8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นับแต่วันเบิกเงินกู้ครั้งแรก ชำระแต่ดอกเบี้ยของเงินกู้ที่เบิกใช้ทุกสิ้นเดือน</w:t>
            </w:r>
          </w:p>
          <w:p w14:paraId="1849F9BE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3B65FB">
              <w:rPr>
                <w:rFonts w:ascii="Angsana New" w:hAnsi="Angsana New" w:hint="cs"/>
                <w:sz w:val="28"/>
              </w:rPr>
              <w:t>9-18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ชำระคืนเงินต้นพร้อมดอกเบี้ย โดยจ่าย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ชำระขั้นต่ำต่อเดือน </w:t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t xml:space="preserve">1.57 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ล้านบาท ภายในระยะเวลา </w:t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t xml:space="preserve">6 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ปี</w:t>
            </w:r>
          </w:p>
          <w:p w14:paraId="68FEB6B4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3B65FB">
              <w:rPr>
                <w:rFonts w:ascii="Angsana New" w:hAnsi="Angsana New" w:hint="cs"/>
                <w:sz w:val="28"/>
              </w:rPr>
              <w:t>19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ได้มีการทำสัญญาขยายระยะเวลาออกไปอีก </w:t>
            </w:r>
            <w:r w:rsidRPr="003B65FB">
              <w:rPr>
                <w:rFonts w:ascii="Angsana New" w:hAnsi="Angsana New" w:hint="cs"/>
                <w:sz w:val="28"/>
              </w:rPr>
              <w:t xml:space="preserve">9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เดือน โดยงวดที่ </w:t>
            </w:r>
            <w:r w:rsidRPr="003B65FB">
              <w:rPr>
                <w:rFonts w:ascii="Angsana New" w:hAnsi="Angsana New" w:hint="cs"/>
                <w:sz w:val="28"/>
              </w:rPr>
              <w:t xml:space="preserve">19-27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ชำระแต่ดอกเบี้ยของเงินกู้ที่เบิกใช้ทุกสิ้นเดือน </w:t>
            </w:r>
          </w:p>
          <w:p w14:paraId="0EB3F893" w14:textId="77777777" w:rsidR="00770484" w:rsidRPr="008345D6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3B65FB">
              <w:rPr>
                <w:rFonts w:ascii="Angsana New" w:hAnsi="Angsana New" w:hint="cs"/>
                <w:sz w:val="28"/>
              </w:rPr>
              <w:t>28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เป็นต้นไป ชำระคืนเงินต้นพร้อมดอกเบี้ย โดยจ่ายชำระขั้นต่ำต่อเดือน </w:t>
            </w:r>
            <w:r w:rsidRPr="003B65FB">
              <w:rPr>
                <w:rFonts w:ascii="Angsana New" w:hAnsi="Angsana New" w:hint="cs"/>
                <w:sz w:val="28"/>
              </w:rPr>
              <w:t>1.18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ล้านบาท ภายในระยะเวลา </w:t>
            </w:r>
            <w:r w:rsidRPr="003B65FB">
              <w:rPr>
                <w:rFonts w:ascii="Angsana New" w:hAnsi="Angsana New" w:hint="cs"/>
                <w:sz w:val="28"/>
              </w:rPr>
              <w:t>6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ปี </w:t>
            </w:r>
            <w:r w:rsidRPr="003B65FB">
              <w:rPr>
                <w:rFonts w:ascii="Angsana New" w:hAnsi="Angsana New" w:hint="cs"/>
                <w:sz w:val="28"/>
              </w:rPr>
              <w:t>9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2880" w:type="dxa"/>
            <w:shd w:val="clear" w:color="auto" w:fill="auto"/>
          </w:tcPr>
          <w:p w14:paraId="2953E96F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1.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>ที่ดินและสิ่งปลูกสร้าง</w:t>
            </w:r>
          </w:p>
          <w:p w14:paraId="132F0C7C" w14:textId="77777777" w:rsidR="00770484" w:rsidRPr="008345D6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2.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>ค้ำประกันโดยกรรมการของ</w:t>
            </w:r>
            <w:r w:rsidRPr="003B65FB">
              <w:rPr>
                <w:rFonts w:ascii="Angsana New" w:hAnsi="Angsana New" w:hint="cs"/>
                <w:sz w:val="28"/>
              </w:rPr>
              <w:t xml:space="preserve">         </w:t>
            </w:r>
            <w:r w:rsidRPr="008345D6">
              <w:rPr>
                <w:rFonts w:ascii="Angsana New" w:hAnsi="Angsana New" w:hint="cs"/>
                <w:sz w:val="28"/>
                <w:cs/>
              </w:rPr>
              <w:t>บริษัทและบริษัทย่อย</w:t>
            </w:r>
          </w:p>
          <w:p w14:paraId="0EFEBDA0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14:paraId="5DBD6F07" w14:textId="77777777" w:rsidR="00770484" w:rsidRPr="003B65FB" w:rsidRDefault="00770484" w:rsidP="000D313F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3B65FB">
              <w:rPr>
                <w:rFonts w:ascii="Angsana New" w:hAnsi="Angsana New" w:hint="cs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sz w:val="28"/>
              </w:rPr>
              <w:t xml:space="preserve">18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อัตรา </w:t>
            </w:r>
            <w:r w:rsidRPr="003B65FB">
              <w:rPr>
                <w:rFonts w:ascii="Angsana New" w:hAnsi="Angsana New" w:hint="cs"/>
                <w:sz w:val="28"/>
              </w:rPr>
              <w:t>MLR - 1%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ต่อปี</w:t>
            </w:r>
          </w:p>
          <w:p w14:paraId="47593975" w14:textId="77777777" w:rsidR="00770484" w:rsidRPr="003B65FB" w:rsidRDefault="00770484" w:rsidP="000D313F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3B65FB">
              <w:rPr>
                <w:rFonts w:ascii="Angsana New" w:hAnsi="Angsana New" w:hint="cs"/>
                <w:sz w:val="28"/>
              </w:rPr>
              <w:t>19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3B65FB">
              <w:rPr>
                <w:rFonts w:ascii="Angsana New" w:hAnsi="Angsana New" w:hint="cs"/>
                <w:sz w:val="28"/>
              </w:rPr>
              <w:t xml:space="preserve">30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อัตรา </w:t>
            </w:r>
            <w:r w:rsidRPr="003B65FB">
              <w:rPr>
                <w:rFonts w:ascii="Angsana New" w:hAnsi="Angsana New" w:hint="cs"/>
                <w:sz w:val="28"/>
              </w:rPr>
              <w:t>MLR - 1.5%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ต่อปี</w:t>
            </w:r>
          </w:p>
          <w:p w14:paraId="44FE1625" w14:textId="77777777" w:rsidR="00770484" w:rsidRPr="003B65FB" w:rsidRDefault="00770484" w:rsidP="000D313F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เป็นต้นไป อัตรา      </w:t>
            </w:r>
            <w:r w:rsidRPr="003B65FB">
              <w:rPr>
                <w:rFonts w:ascii="Angsana New" w:hAnsi="Angsana New" w:hint="cs"/>
                <w:sz w:val="28"/>
              </w:rPr>
              <w:t>MLR - 1%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ต่อปี</w:t>
            </w:r>
          </w:p>
          <w:p w14:paraId="62A45EB5" w14:textId="77777777" w:rsidR="00770484" w:rsidRPr="003B65FB" w:rsidRDefault="00770484" w:rsidP="000D313F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="Angsana New" w:hAnsi="Angsana New"/>
                <w:sz w:val="28"/>
              </w:rPr>
            </w:pPr>
          </w:p>
          <w:p w14:paraId="56D23AB7" w14:textId="77777777" w:rsidR="00770484" w:rsidRPr="008345D6" w:rsidRDefault="00770484" w:rsidP="000D313F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159" w:type="dxa"/>
            <w:shd w:val="clear" w:color="auto" w:fill="auto"/>
          </w:tcPr>
          <w:p w14:paraId="5A236D13" w14:textId="77777777" w:rsidR="00770484" w:rsidRPr="003B65FB" w:rsidRDefault="00770484" w:rsidP="000D313F">
            <w:pPr>
              <w:tabs>
                <w:tab w:val="decimal" w:pos="939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36,376</w:t>
            </w:r>
          </w:p>
        </w:tc>
        <w:tc>
          <w:tcPr>
            <w:tcW w:w="1170" w:type="dxa"/>
            <w:shd w:val="clear" w:color="auto" w:fill="auto"/>
          </w:tcPr>
          <w:p w14:paraId="1C1C4FA4" w14:textId="77777777" w:rsidR="00770484" w:rsidRPr="003B65FB" w:rsidRDefault="00770484" w:rsidP="000D313F">
            <w:pPr>
              <w:tabs>
                <w:tab w:val="decimal" w:pos="775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42,656</w:t>
            </w:r>
          </w:p>
        </w:tc>
      </w:tr>
      <w:tr w:rsidR="00770484" w:rsidRPr="003B65FB" w14:paraId="190F1B36" w14:textId="77777777" w:rsidTr="000D313F">
        <w:tc>
          <w:tcPr>
            <w:tcW w:w="1598" w:type="dxa"/>
            <w:shd w:val="clear" w:color="auto" w:fill="auto"/>
          </w:tcPr>
          <w:p w14:paraId="6B06CD5E" w14:textId="77777777" w:rsidR="00770484" w:rsidRPr="003B65FB" w:rsidRDefault="00770484" w:rsidP="000D313F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="Angsana New" w:hAnsi="Angsana New"/>
                <w:spacing w:val="-16"/>
                <w:sz w:val="28"/>
              </w:rPr>
            </w:pPr>
            <w:r w:rsidRPr="008345D6">
              <w:rPr>
                <w:rFonts w:ascii="Angsana New" w:hAnsi="Angsana New" w:hint="cs"/>
                <w:spacing w:val="-16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1113" w:type="dxa"/>
            <w:gridSpan w:val="3"/>
            <w:shd w:val="clear" w:color="auto" w:fill="auto"/>
          </w:tcPr>
          <w:p w14:paraId="7F0170DA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123,600</w:t>
            </w:r>
          </w:p>
        </w:tc>
        <w:tc>
          <w:tcPr>
            <w:tcW w:w="3870" w:type="dxa"/>
            <w:shd w:val="clear" w:color="auto" w:fill="auto"/>
          </w:tcPr>
          <w:p w14:paraId="75535600" w14:textId="77777777" w:rsidR="00770484" w:rsidRPr="008345D6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3B65FB">
              <w:rPr>
                <w:rFonts w:ascii="Angsana New" w:hAnsi="Angsana New" w:hint="cs"/>
                <w:sz w:val="28"/>
              </w:rPr>
              <w:t>1-3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นับแต่วันเบิกเงินกู้ครั้งแรก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ชำระแต่ดอกเบี้ยของเงินกู้ที่เบิกใช้ทุกเดือน</w:t>
            </w:r>
          </w:p>
          <w:p w14:paraId="1917331E" w14:textId="77777777" w:rsidR="00770484" w:rsidRPr="008345D6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3B65FB">
              <w:rPr>
                <w:rFonts w:ascii="Angsana New" w:hAnsi="Angsana New" w:hint="cs"/>
                <w:sz w:val="28"/>
              </w:rPr>
              <w:t>4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เป็นต้นไป จ่ายชำระคืนเงินต้นงวดละ               </w:t>
            </w:r>
            <w:r w:rsidRPr="003B65FB">
              <w:rPr>
                <w:rFonts w:ascii="Angsana New" w:hAnsi="Angsana New" w:hint="cs"/>
                <w:sz w:val="28"/>
              </w:rPr>
              <w:t>2.13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ล้านบาท พร้อมดอกเบี้ยภายในระยะเวลา </w:t>
            </w:r>
            <w:r w:rsidRPr="003B65FB">
              <w:rPr>
                <w:rFonts w:ascii="Angsana New" w:hAnsi="Angsana New" w:hint="cs"/>
                <w:sz w:val="28"/>
              </w:rPr>
              <w:t>5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ปี </w:t>
            </w:r>
          </w:p>
        </w:tc>
        <w:tc>
          <w:tcPr>
            <w:tcW w:w="2880" w:type="dxa"/>
            <w:shd w:val="clear" w:color="auto" w:fill="auto"/>
          </w:tcPr>
          <w:p w14:paraId="2A10B5C7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right="-108" w:hanging="207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1.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>สิทธิการเช่าที่ดินที่เป็นที่ตั้งสถานีบริการแก๊ส</w:t>
            </w:r>
          </w:p>
          <w:p w14:paraId="5E1A6FC1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2.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>ให้บริษัท ธวัชภิญโญ จำกัด มอบอำนาจการรับเงินค่าจ้างในการบริหารสถานีแก๊สให้แก่ธนาคาร</w:t>
            </w:r>
          </w:p>
          <w:p w14:paraId="373E1E7F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430" w:type="dxa"/>
            <w:shd w:val="clear" w:color="auto" w:fill="auto"/>
          </w:tcPr>
          <w:p w14:paraId="6524D0BE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 xml:space="preserve">อัตรา </w:t>
            </w:r>
            <w:r w:rsidRPr="003B65FB">
              <w:rPr>
                <w:rFonts w:ascii="Angsana New" w:hAnsi="Angsana New" w:hint="cs"/>
                <w:spacing w:val="-6"/>
                <w:sz w:val="28"/>
              </w:rPr>
              <w:t xml:space="preserve">MLR - 1.5% </w:t>
            </w:r>
            <w:r w:rsidRPr="008345D6">
              <w:rPr>
                <w:rFonts w:ascii="Angsana New" w:hAnsi="Angsana New" w:hint="cs"/>
                <w:spacing w:val="-6"/>
                <w:sz w:val="28"/>
                <w:cs/>
              </w:rPr>
              <w:t>ต่อปี</w:t>
            </w:r>
          </w:p>
        </w:tc>
        <w:tc>
          <w:tcPr>
            <w:tcW w:w="1159" w:type="dxa"/>
            <w:shd w:val="clear" w:color="auto" w:fill="auto"/>
          </w:tcPr>
          <w:p w14:paraId="5068E45C" w14:textId="77777777" w:rsidR="00770484" w:rsidRPr="003B65FB" w:rsidRDefault="00770484" w:rsidP="000D313F">
            <w:pPr>
              <w:tabs>
                <w:tab w:val="decimal" w:pos="863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30D875E" w14:textId="77777777" w:rsidR="00770484" w:rsidRPr="003B65FB" w:rsidRDefault="00770484" w:rsidP="000D313F">
            <w:pPr>
              <w:tabs>
                <w:tab w:val="decimal" w:pos="775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14,974</w:t>
            </w:r>
          </w:p>
        </w:tc>
      </w:tr>
    </w:tbl>
    <w:p w14:paraId="739395F8" w14:textId="77777777" w:rsidR="00770484" w:rsidRPr="003B65FB" w:rsidRDefault="00770484" w:rsidP="00770484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  <w:lang w:val="en-GB"/>
        </w:rPr>
      </w:pPr>
    </w:p>
    <w:p w14:paraId="7FED4380" w14:textId="77777777" w:rsidR="00770484" w:rsidRPr="003B65FB" w:rsidRDefault="00770484" w:rsidP="00770484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  <w:lang w:val="en-GB"/>
        </w:rPr>
      </w:pPr>
    </w:p>
    <w:p w14:paraId="4C4381CE" w14:textId="77777777" w:rsidR="00770484" w:rsidRPr="003B65FB" w:rsidRDefault="00770484" w:rsidP="00770484">
      <w:pPr>
        <w:overflowPunct/>
        <w:autoSpaceDE/>
        <w:autoSpaceDN/>
        <w:adjustRightInd/>
        <w:ind w:left="547" w:hanging="547"/>
        <w:jc w:val="right"/>
        <w:textAlignment w:val="auto"/>
        <w:rPr>
          <w:rFonts w:ascii="Angsana New" w:hAnsi="Angsana New"/>
          <w:b/>
          <w:bCs/>
          <w:sz w:val="28"/>
        </w:rPr>
      </w:pPr>
      <w:r w:rsidRPr="003B65FB">
        <w:rPr>
          <w:rFonts w:ascii="Angsana New" w:hAnsi="Angsana New" w:hint="cs"/>
          <w:b/>
          <w:bCs/>
          <w:sz w:val="28"/>
        </w:rPr>
        <w:lastRenderedPageBreak/>
        <w:t>(</w:t>
      </w:r>
      <w:r w:rsidRPr="008345D6">
        <w:rPr>
          <w:rFonts w:ascii="Angsana New" w:hAnsi="Angsana New" w:hint="cs"/>
          <w:b/>
          <w:bCs/>
          <w:sz w:val="28"/>
          <w:cs/>
        </w:rPr>
        <w:t>หน่วย</w:t>
      </w:r>
      <w:r w:rsidRPr="003B65FB">
        <w:rPr>
          <w:rFonts w:ascii="Angsana New" w:hAnsi="Angsana New" w:hint="cs"/>
          <w:b/>
          <w:bCs/>
          <w:sz w:val="28"/>
        </w:rPr>
        <w:t xml:space="preserve">: </w:t>
      </w:r>
      <w:r w:rsidRPr="008345D6">
        <w:rPr>
          <w:rFonts w:ascii="Angsana New" w:hAnsi="Angsana New" w:hint="cs"/>
          <w:b/>
          <w:bCs/>
          <w:sz w:val="28"/>
          <w:cs/>
        </w:rPr>
        <w:t>พันบาท</w:t>
      </w:r>
      <w:r w:rsidRPr="003B65FB">
        <w:rPr>
          <w:rFonts w:ascii="Angsana New" w:hAnsi="Angsana New" w:hint="cs"/>
          <w:b/>
          <w:bCs/>
          <w:sz w:val="28"/>
        </w:rPr>
        <w:t>)</w:t>
      </w:r>
    </w:p>
    <w:tbl>
      <w:tblPr>
        <w:tblW w:w="14220" w:type="dxa"/>
        <w:tblInd w:w="547" w:type="dxa"/>
        <w:tblLook w:val="04A0" w:firstRow="1" w:lastRow="0" w:firstColumn="1" w:lastColumn="0" w:noHBand="0" w:noVBand="1"/>
      </w:tblPr>
      <w:tblGrid>
        <w:gridCol w:w="1598"/>
        <w:gridCol w:w="33"/>
        <w:gridCol w:w="1061"/>
        <w:gridCol w:w="19"/>
        <w:gridCol w:w="3870"/>
        <w:gridCol w:w="3150"/>
        <w:gridCol w:w="2232"/>
        <w:gridCol w:w="18"/>
        <w:gridCol w:w="1152"/>
        <w:gridCol w:w="18"/>
        <w:gridCol w:w="72"/>
        <w:gridCol w:w="990"/>
        <w:gridCol w:w="7"/>
      </w:tblGrid>
      <w:tr w:rsidR="00770484" w:rsidRPr="003B65FB" w14:paraId="74450CD2" w14:textId="77777777" w:rsidTr="000D313F">
        <w:tc>
          <w:tcPr>
            <w:tcW w:w="1631" w:type="dxa"/>
            <w:gridSpan w:val="2"/>
            <w:shd w:val="clear" w:color="auto" w:fill="auto"/>
            <w:vAlign w:val="bottom"/>
          </w:tcPr>
          <w:p w14:paraId="54D7A2DD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F8FC8C1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89" w:type="dxa"/>
            <w:gridSpan w:val="5"/>
            <w:shd w:val="clear" w:color="auto" w:fill="auto"/>
            <w:vAlign w:val="bottom"/>
          </w:tcPr>
          <w:p w14:paraId="7A159776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39" w:type="dxa"/>
            <w:gridSpan w:val="5"/>
            <w:shd w:val="clear" w:color="auto" w:fill="auto"/>
            <w:vAlign w:val="bottom"/>
          </w:tcPr>
          <w:p w14:paraId="296073BE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770484" w:rsidRPr="003B65FB" w14:paraId="0D034F98" w14:textId="77777777" w:rsidTr="000D313F">
        <w:tc>
          <w:tcPr>
            <w:tcW w:w="1631" w:type="dxa"/>
            <w:gridSpan w:val="2"/>
            <w:shd w:val="clear" w:color="auto" w:fill="auto"/>
            <w:vAlign w:val="bottom"/>
          </w:tcPr>
          <w:p w14:paraId="1809DB76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4D350B6B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วงเงินกู้ยืม</w:t>
            </w:r>
          </w:p>
        </w:tc>
        <w:tc>
          <w:tcPr>
            <w:tcW w:w="3889" w:type="dxa"/>
            <w:gridSpan w:val="2"/>
            <w:shd w:val="clear" w:color="auto" w:fill="auto"/>
            <w:vAlign w:val="bottom"/>
          </w:tcPr>
          <w:p w14:paraId="0703E1A4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การจ่ายชำระคืน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3AF3F4EB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ค้ำประกันโดย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3C07B8E2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F4C83F5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Pr="008345D6">
              <w:rPr>
                <w:rFonts w:ascii="Angsana New" w:hAnsi="Angsana New" w:hint="cs"/>
                <w:b/>
                <w:bCs/>
                <w:sz w:val="28"/>
              </w:rPr>
              <w:t>3</w:t>
            </w:r>
          </w:p>
        </w:tc>
        <w:tc>
          <w:tcPr>
            <w:tcW w:w="1069" w:type="dxa"/>
            <w:gridSpan w:val="3"/>
            <w:shd w:val="clear" w:color="auto" w:fill="auto"/>
            <w:vAlign w:val="bottom"/>
          </w:tcPr>
          <w:p w14:paraId="056EF6EB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Pr="008345D6">
              <w:rPr>
                <w:rFonts w:ascii="Angsana New" w:hAnsi="Angsana New" w:hint="cs"/>
                <w:b/>
                <w:bCs/>
                <w:sz w:val="28"/>
              </w:rPr>
              <w:t>2</w:t>
            </w:r>
          </w:p>
        </w:tc>
      </w:tr>
      <w:tr w:rsidR="00770484" w:rsidRPr="003B65FB" w14:paraId="0DAC76B4" w14:textId="77777777" w:rsidTr="000D313F">
        <w:tc>
          <w:tcPr>
            <w:tcW w:w="1631" w:type="dxa"/>
            <w:gridSpan w:val="2"/>
            <w:shd w:val="clear" w:color="auto" w:fill="auto"/>
          </w:tcPr>
          <w:p w14:paraId="531132DD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1" w:type="dxa"/>
            <w:shd w:val="clear" w:color="auto" w:fill="auto"/>
          </w:tcPr>
          <w:p w14:paraId="55D92E69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889" w:type="dxa"/>
            <w:gridSpan w:val="2"/>
            <w:shd w:val="clear" w:color="auto" w:fill="auto"/>
          </w:tcPr>
          <w:p w14:paraId="07D66217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150" w:type="dxa"/>
            <w:shd w:val="clear" w:color="auto" w:fill="auto"/>
          </w:tcPr>
          <w:p w14:paraId="467DCE11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6357477A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(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ร้อยละต่อปี)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65E0357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9" w:type="dxa"/>
            <w:gridSpan w:val="3"/>
            <w:shd w:val="clear" w:color="auto" w:fill="auto"/>
          </w:tcPr>
          <w:p w14:paraId="7FB2E948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70484" w:rsidRPr="003B65FB" w14:paraId="623E9D6A" w14:textId="77777777" w:rsidTr="000D313F">
        <w:tc>
          <w:tcPr>
            <w:tcW w:w="1631" w:type="dxa"/>
            <w:gridSpan w:val="2"/>
            <w:shd w:val="clear" w:color="auto" w:fill="auto"/>
          </w:tcPr>
          <w:p w14:paraId="2C52A17F" w14:textId="77777777" w:rsidR="00770484" w:rsidRPr="008345D6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8"/>
                <w:u w:val="single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บริษัทย่อย (ต่อ)</w:t>
            </w:r>
          </w:p>
        </w:tc>
        <w:tc>
          <w:tcPr>
            <w:tcW w:w="1061" w:type="dxa"/>
            <w:shd w:val="clear" w:color="auto" w:fill="auto"/>
          </w:tcPr>
          <w:p w14:paraId="790A5143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89" w:type="dxa"/>
            <w:gridSpan w:val="2"/>
            <w:shd w:val="clear" w:color="auto" w:fill="auto"/>
          </w:tcPr>
          <w:p w14:paraId="1BDC6629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147FF3E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7217F13F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B8EE451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9" w:type="dxa"/>
            <w:gridSpan w:val="3"/>
            <w:shd w:val="clear" w:color="auto" w:fill="auto"/>
          </w:tcPr>
          <w:p w14:paraId="53D9B697" w14:textId="77777777" w:rsidR="00770484" w:rsidRPr="008345D6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70484" w:rsidRPr="003B65FB" w14:paraId="51D75FA7" w14:textId="77777777" w:rsidTr="000D313F">
        <w:tc>
          <w:tcPr>
            <w:tcW w:w="1598" w:type="dxa"/>
            <w:shd w:val="clear" w:color="auto" w:fill="auto"/>
          </w:tcPr>
          <w:p w14:paraId="1729CE31" w14:textId="77777777" w:rsidR="00770484" w:rsidRPr="003B65FB" w:rsidRDefault="00770484" w:rsidP="000D313F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="Angsana New" w:hAnsi="Angsana New"/>
                <w:spacing w:val="-16"/>
                <w:sz w:val="28"/>
              </w:rPr>
            </w:pPr>
            <w:r w:rsidRPr="008345D6">
              <w:rPr>
                <w:rFonts w:ascii="Angsana New" w:hAnsi="Angsana New" w:hint="cs"/>
                <w:spacing w:val="-16"/>
                <w:sz w:val="28"/>
                <w:cs/>
              </w:rPr>
              <w:t>บริษัท  แซม วอเตอร์        ซัพพลาย จำกัด</w:t>
            </w:r>
          </w:p>
        </w:tc>
        <w:tc>
          <w:tcPr>
            <w:tcW w:w="1113" w:type="dxa"/>
            <w:gridSpan w:val="3"/>
            <w:shd w:val="clear" w:color="auto" w:fill="auto"/>
          </w:tcPr>
          <w:p w14:paraId="39D7E9BE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125,000</w:t>
            </w:r>
          </w:p>
        </w:tc>
        <w:tc>
          <w:tcPr>
            <w:tcW w:w="3870" w:type="dxa"/>
            <w:shd w:val="clear" w:color="auto" w:fill="auto"/>
          </w:tcPr>
          <w:p w14:paraId="2B2F03DA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3B65FB">
              <w:rPr>
                <w:rFonts w:ascii="Angsana New" w:hAnsi="Angsana New" w:hint="cs"/>
                <w:sz w:val="28"/>
              </w:rPr>
              <w:t>1-5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นับแต่วันเบิกเงินกู้ครั้งแรกชำระแต่ดอกเบี้ยของเงินกู้ที่เบิกใช้ทุกสิ้นเดือน</w:t>
            </w:r>
          </w:p>
          <w:p w14:paraId="45B39644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3B65FB">
              <w:rPr>
                <w:rFonts w:ascii="Angsana New" w:hAnsi="Angsana New" w:hint="cs"/>
                <w:sz w:val="28"/>
              </w:rPr>
              <w:t>6</w:t>
            </w:r>
            <w:r w:rsidRPr="008345D6">
              <w:rPr>
                <w:rFonts w:ascii="Angsana New" w:hAnsi="Angsana New" w:hint="cs"/>
                <w:sz w:val="28"/>
              </w:rPr>
              <w:t>-</w:t>
            </w:r>
            <w:r w:rsidRPr="003B65FB">
              <w:rPr>
                <w:rFonts w:ascii="Angsana New" w:hAnsi="Angsana New" w:hint="cs"/>
                <w:sz w:val="28"/>
              </w:rPr>
              <w:t>53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จ่ายชำระคืนเงินต้นงวดละ</w:t>
            </w:r>
            <w:r w:rsidRPr="003B65FB">
              <w:rPr>
                <w:rFonts w:ascii="Angsana New" w:hAnsi="Angsana New" w:hint="cs"/>
                <w:sz w:val="28"/>
              </w:rPr>
              <w:t xml:space="preserve"> 2.08                  </w:t>
            </w:r>
            <w:r w:rsidRPr="008345D6">
              <w:rPr>
                <w:rFonts w:ascii="Angsana New" w:hAnsi="Angsana New" w:hint="cs"/>
                <w:sz w:val="28"/>
                <w:cs/>
              </w:rPr>
              <w:t>ล้านบาท พร้อมดอกเบี้ย</w:t>
            </w:r>
          </w:p>
          <w:p w14:paraId="159880E7" w14:textId="77777777" w:rsidR="00770484" w:rsidRPr="008345D6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3B65FB">
              <w:rPr>
                <w:rFonts w:ascii="Angsana New" w:hAnsi="Angsana New" w:hint="cs"/>
                <w:sz w:val="28"/>
              </w:rPr>
              <w:t>54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จ่ายชำระเงินต้นส่วนที่เหลือพร้อมดอกเบี้ย </w:t>
            </w:r>
          </w:p>
        </w:tc>
        <w:tc>
          <w:tcPr>
            <w:tcW w:w="3150" w:type="dxa"/>
            <w:shd w:val="clear" w:color="auto" w:fill="auto"/>
          </w:tcPr>
          <w:p w14:paraId="1695DB5D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1.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จดทะเบียนหลักประกันเงินฝาก                  ออมทรัพย์ </w:t>
            </w:r>
            <w:r w:rsidRPr="003B65FB">
              <w:rPr>
                <w:rFonts w:ascii="Angsana New" w:hAnsi="Angsana New" w:hint="cs"/>
                <w:sz w:val="28"/>
              </w:rPr>
              <w:t xml:space="preserve">30 </w:t>
            </w:r>
            <w:r w:rsidRPr="008345D6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0E0D302B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</w:t>
            </w:r>
            <w:r w:rsidRPr="008345D6">
              <w:rPr>
                <w:rFonts w:ascii="Angsana New" w:hAnsi="Angsana New" w:hint="cs"/>
                <w:sz w:val="28"/>
              </w:rPr>
              <w:t xml:space="preserve">. 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>ค้ำประกันโดยบริษัททั้งจำนวน</w:t>
            </w:r>
          </w:p>
          <w:p w14:paraId="2AFD89A2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</w:t>
            </w:r>
            <w:r w:rsidRPr="008345D6">
              <w:rPr>
                <w:rFonts w:ascii="Angsana New" w:hAnsi="Angsana New" w:hint="cs"/>
                <w:sz w:val="28"/>
              </w:rPr>
              <w:t>.</w:t>
            </w:r>
            <w:r w:rsidRPr="008345D6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>โอนสิทธิเรียกร้องการรับเงินค่าจ้างตามสัญญาจ้างปรับปรุงคุณภาพน้ำผ่านระบบอัตราฟิลเตรชั่นและระบบโอโซนสำหรับฟาร์มกุ้งให้แก่ธนาคาร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5B95E58A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pacing w:val="-6"/>
                <w:sz w:val="28"/>
              </w:rPr>
              <w:t>3.58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093C93C" w14:textId="77777777" w:rsidR="00770484" w:rsidRPr="003B65FB" w:rsidRDefault="00770484" w:rsidP="000D313F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83,148</w:t>
            </w:r>
          </w:p>
        </w:tc>
        <w:tc>
          <w:tcPr>
            <w:tcW w:w="1069" w:type="dxa"/>
            <w:gridSpan w:val="3"/>
            <w:shd w:val="clear" w:color="auto" w:fill="auto"/>
          </w:tcPr>
          <w:p w14:paraId="609BBE10" w14:textId="77777777" w:rsidR="00770484" w:rsidRPr="003B65FB" w:rsidRDefault="00770484" w:rsidP="000D313F">
            <w:pPr>
              <w:tabs>
                <w:tab w:val="decimal" w:pos="775"/>
              </w:tabs>
              <w:jc w:val="both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101,140</w:t>
            </w:r>
          </w:p>
        </w:tc>
      </w:tr>
      <w:tr w:rsidR="00770484" w:rsidRPr="003B65FB" w14:paraId="2B53FB27" w14:textId="77777777" w:rsidTr="000D313F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val="64"/>
        </w:trPr>
        <w:tc>
          <w:tcPr>
            <w:tcW w:w="9731" w:type="dxa"/>
            <w:gridSpan w:val="6"/>
            <w:shd w:val="clear" w:color="auto" w:fill="auto"/>
          </w:tcPr>
          <w:p w14:paraId="4E7D5C77" w14:textId="77777777" w:rsidR="00770484" w:rsidRPr="008345D6" w:rsidRDefault="00770484" w:rsidP="000D313F">
            <w:pPr>
              <w:overflowPunct/>
              <w:autoSpaceDE/>
              <w:autoSpaceDN/>
              <w:adjustRightInd/>
              <w:spacing w:line="60" w:lineRule="exact"/>
              <w:ind w:left="80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32" w:type="dxa"/>
            <w:shd w:val="clear" w:color="auto" w:fill="auto"/>
          </w:tcPr>
          <w:p w14:paraId="3A51100E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60" w:lineRule="exact"/>
              <w:ind w:right="-108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1C639" w14:textId="77777777" w:rsidR="00770484" w:rsidRPr="003B65FB" w:rsidRDefault="00770484" w:rsidP="000D313F">
            <w:pPr>
              <w:tabs>
                <w:tab w:val="decimal" w:pos="900"/>
              </w:tabs>
              <w:spacing w:line="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3A7E4A14" w14:textId="77777777" w:rsidR="00770484" w:rsidRPr="003B65FB" w:rsidRDefault="00770484" w:rsidP="000D313F">
            <w:pPr>
              <w:tabs>
                <w:tab w:val="decimal" w:pos="775"/>
              </w:tabs>
              <w:spacing w:line="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ECC526" w14:textId="77777777" w:rsidR="00770484" w:rsidRPr="003B65FB" w:rsidRDefault="00770484" w:rsidP="000D313F">
            <w:pPr>
              <w:tabs>
                <w:tab w:val="decimal" w:pos="810"/>
              </w:tabs>
              <w:spacing w:line="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70484" w:rsidRPr="003B65FB" w14:paraId="2116A914" w14:textId="77777777" w:rsidTr="000D313F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val="64"/>
        </w:trPr>
        <w:tc>
          <w:tcPr>
            <w:tcW w:w="9731" w:type="dxa"/>
            <w:gridSpan w:val="6"/>
            <w:shd w:val="clear" w:color="auto" w:fill="auto"/>
          </w:tcPr>
          <w:p w14:paraId="4FD6D16C" w14:textId="77777777" w:rsidR="00770484" w:rsidRPr="003B65FB" w:rsidRDefault="00770484" w:rsidP="000D313F">
            <w:pPr>
              <w:overflowPunct/>
              <w:autoSpaceDE/>
              <w:autoSpaceDN/>
              <w:adjustRightInd/>
              <w:ind w:left="80"/>
              <w:textAlignment w:val="auto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รวมเงินกู้ยืมระยะยาวจากสถาบันทางการเงิน</w:t>
            </w:r>
          </w:p>
        </w:tc>
        <w:tc>
          <w:tcPr>
            <w:tcW w:w="2232" w:type="dxa"/>
            <w:shd w:val="clear" w:color="auto" w:fill="auto"/>
          </w:tcPr>
          <w:p w14:paraId="7F2CF64B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AF1A82F" w14:textId="77777777" w:rsidR="00770484" w:rsidRPr="003B65FB" w:rsidRDefault="00770484" w:rsidP="000D313F">
            <w:pPr>
              <w:tabs>
                <w:tab w:val="decimal" w:pos="1081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119,524</w:t>
            </w:r>
          </w:p>
        </w:tc>
        <w:tc>
          <w:tcPr>
            <w:tcW w:w="90" w:type="dxa"/>
            <w:gridSpan w:val="2"/>
          </w:tcPr>
          <w:p w14:paraId="23CE068A" w14:textId="77777777" w:rsidR="00770484" w:rsidRPr="003B65FB" w:rsidRDefault="00770484" w:rsidP="000D313F">
            <w:pPr>
              <w:tabs>
                <w:tab w:val="decimal" w:pos="77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1DDB287" w14:textId="77777777" w:rsidR="00770484" w:rsidRPr="003B65FB" w:rsidRDefault="00770484" w:rsidP="000D313F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158,770</w:t>
            </w:r>
          </w:p>
        </w:tc>
      </w:tr>
      <w:tr w:rsidR="00770484" w:rsidRPr="003B65FB" w14:paraId="43953F84" w14:textId="77777777" w:rsidTr="000D313F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val="64"/>
        </w:trPr>
        <w:tc>
          <w:tcPr>
            <w:tcW w:w="9731" w:type="dxa"/>
            <w:gridSpan w:val="6"/>
            <w:shd w:val="clear" w:color="auto" w:fill="auto"/>
          </w:tcPr>
          <w:p w14:paraId="7D613B67" w14:textId="77777777" w:rsidR="00770484" w:rsidRPr="008345D6" w:rsidRDefault="00770484" w:rsidP="000D313F">
            <w:pPr>
              <w:overflowPunct/>
              <w:autoSpaceDE/>
              <w:autoSpaceDN/>
              <w:adjustRightInd/>
              <w:ind w:left="80"/>
              <w:textAlignment w:val="auto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232" w:type="dxa"/>
            <w:shd w:val="clear" w:color="auto" w:fill="auto"/>
          </w:tcPr>
          <w:p w14:paraId="1630E824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465B28" w14:textId="77777777" w:rsidR="00770484" w:rsidRPr="003B65FB" w:rsidRDefault="00770484" w:rsidP="000D313F">
            <w:pPr>
              <w:tabs>
                <w:tab w:val="decimal" w:pos="1081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(47,992)</w:t>
            </w:r>
          </w:p>
        </w:tc>
        <w:tc>
          <w:tcPr>
            <w:tcW w:w="90" w:type="dxa"/>
            <w:gridSpan w:val="2"/>
          </w:tcPr>
          <w:p w14:paraId="3F240292" w14:textId="77777777" w:rsidR="00770484" w:rsidRPr="003B65FB" w:rsidRDefault="00770484" w:rsidP="000D313F">
            <w:pPr>
              <w:tabs>
                <w:tab w:val="decimal" w:pos="77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836A63" w14:textId="77777777" w:rsidR="00770484" w:rsidRPr="003B65FB" w:rsidRDefault="00770484" w:rsidP="000D313F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(64,657)</w:t>
            </w:r>
          </w:p>
        </w:tc>
      </w:tr>
      <w:tr w:rsidR="00770484" w:rsidRPr="003B65FB" w14:paraId="01B7A1A3" w14:textId="77777777" w:rsidTr="000D313F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val="64"/>
        </w:trPr>
        <w:tc>
          <w:tcPr>
            <w:tcW w:w="9731" w:type="dxa"/>
            <w:gridSpan w:val="6"/>
            <w:shd w:val="clear" w:color="auto" w:fill="auto"/>
          </w:tcPr>
          <w:p w14:paraId="4FB285D7" w14:textId="77777777" w:rsidR="00770484" w:rsidRPr="008345D6" w:rsidRDefault="00770484" w:rsidP="000D313F">
            <w:pPr>
              <w:overflowPunct/>
              <w:autoSpaceDE/>
              <w:autoSpaceDN/>
              <w:adjustRightInd/>
              <w:ind w:left="80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เงินกู้ยืมระยะยาวจากสถาบันทางการเงิน - สุทธิจากส่วนที่ถึงกำหนดชำระภายในหนึ่งปี</w:t>
            </w:r>
          </w:p>
        </w:tc>
        <w:tc>
          <w:tcPr>
            <w:tcW w:w="2232" w:type="dxa"/>
            <w:shd w:val="clear" w:color="auto" w:fill="auto"/>
          </w:tcPr>
          <w:p w14:paraId="0EC56F9C" w14:textId="77777777" w:rsidR="00770484" w:rsidRPr="003B65FB" w:rsidRDefault="00770484" w:rsidP="000D313F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779BB" w14:textId="77777777" w:rsidR="00770484" w:rsidRPr="003B65FB" w:rsidRDefault="00770484" w:rsidP="000D313F">
            <w:pPr>
              <w:tabs>
                <w:tab w:val="decimal" w:pos="1081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71,532</w:t>
            </w:r>
          </w:p>
        </w:tc>
        <w:tc>
          <w:tcPr>
            <w:tcW w:w="90" w:type="dxa"/>
            <w:gridSpan w:val="2"/>
          </w:tcPr>
          <w:p w14:paraId="01E5CE68" w14:textId="77777777" w:rsidR="00770484" w:rsidRPr="003B65FB" w:rsidRDefault="00770484" w:rsidP="000D313F">
            <w:pPr>
              <w:tabs>
                <w:tab w:val="decimal" w:pos="77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C2C98" w14:textId="77777777" w:rsidR="00770484" w:rsidRPr="003B65FB" w:rsidRDefault="00770484" w:rsidP="000D313F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94,113</w:t>
            </w:r>
          </w:p>
        </w:tc>
      </w:tr>
    </w:tbl>
    <w:p w14:paraId="7CC0893B" w14:textId="77777777" w:rsidR="00770484" w:rsidRPr="003B65FB" w:rsidRDefault="00770484" w:rsidP="00770484">
      <w:pPr>
        <w:tabs>
          <w:tab w:val="left" w:pos="900"/>
        </w:tabs>
        <w:spacing w:after="240"/>
        <w:ind w:left="547"/>
        <w:jc w:val="thaiDistribute"/>
        <w:rPr>
          <w:rFonts w:ascii="Angsana New" w:eastAsia="Times New Roman" w:hAnsi="Angsana New"/>
          <w:sz w:val="28"/>
        </w:rPr>
      </w:pPr>
      <w:r w:rsidRPr="008345D6">
        <w:rPr>
          <w:rFonts w:ascii="Angsana New" w:eastAsia="Times New Roman" w:hAnsi="Angsana New" w:hint="cs"/>
          <w:sz w:val="28"/>
          <w:cs/>
        </w:rPr>
        <w:t>ภายใต้สัญญาเงินกู้ของบริษัท สตาร์ แก๊ส จำกัด</w:t>
      </w:r>
      <w:r w:rsidRPr="003B65FB">
        <w:rPr>
          <w:rFonts w:ascii="Angsana New" w:eastAsia="Times New Roman" w:hAnsi="Angsana New" w:hint="cs"/>
          <w:sz w:val="28"/>
        </w:rPr>
        <w:t xml:space="preserve"> </w:t>
      </w:r>
      <w:r w:rsidRPr="008345D6">
        <w:rPr>
          <w:rFonts w:ascii="Angsana New" w:eastAsia="Times New Roman" w:hAnsi="Angsana New" w:hint="cs"/>
          <w:sz w:val="28"/>
          <w:cs/>
        </w:rPr>
        <w:t xml:space="preserve">บริษัทย่อยต้องปฏิบัติตามเงื่อนไขบางประการตามที่ระบุในสัญญา เช่น การคงสัดส่วนการถือหุ้น การดำรงอัตราหนี้สินต่อทุนไม่เกิน </w:t>
      </w:r>
      <w:r w:rsidRPr="003B65FB">
        <w:rPr>
          <w:rFonts w:ascii="Angsana New" w:eastAsia="Times New Roman" w:hAnsi="Angsana New" w:hint="cs"/>
          <w:sz w:val="28"/>
        </w:rPr>
        <w:t xml:space="preserve">1.2 </w:t>
      </w:r>
      <w:r w:rsidRPr="008345D6">
        <w:rPr>
          <w:rFonts w:ascii="Angsana New" w:eastAsia="Times New Roman" w:hAnsi="Angsana New" w:hint="cs"/>
          <w:sz w:val="28"/>
          <w:cs/>
        </w:rPr>
        <w:t>เท่า และอัตราส่วนความสามารถในการชำระหนี้</w:t>
      </w:r>
      <w:r w:rsidRPr="003B65FB">
        <w:rPr>
          <w:rFonts w:ascii="Angsana New" w:eastAsia="Times New Roman" w:hAnsi="Angsana New" w:hint="cs"/>
          <w:sz w:val="28"/>
        </w:rPr>
        <w:t xml:space="preserve"> (Debt service coverage ratio) </w:t>
      </w:r>
      <w:r w:rsidRPr="008345D6">
        <w:rPr>
          <w:rFonts w:ascii="Angsana New" w:eastAsia="Times New Roman" w:hAnsi="Angsana New" w:hint="cs"/>
          <w:sz w:val="28"/>
          <w:cs/>
        </w:rPr>
        <w:t xml:space="preserve">ไม่ต่ำกว่า </w:t>
      </w:r>
      <w:r w:rsidRPr="003B65FB">
        <w:rPr>
          <w:rFonts w:ascii="Angsana New" w:eastAsia="Times New Roman" w:hAnsi="Angsana New" w:hint="cs"/>
          <w:sz w:val="28"/>
        </w:rPr>
        <w:t xml:space="preserve">1.2 </w:t>
      </w:r>
      <w:r w:rsidRPr="008345D6">
        <w:rPr>
          <w:rFonts w:ascii="Angsana New" w:eastAsia="Times New Roman" w:hAnsi="Angsana New" w:hint="cs"/>
          <w:sz w:val="28"/>
          <w:cs/>
        </w:rPr>
        <w:t>เท่า นับแต่ปี</w:t>
      </w:r>
      <w:r w:rsidRPr="003B65FB">
        <w:rPr>
          <w:rFonts w:ascii="Angsana New" w:eastAsia="Times New Roman" w:hAnsi="Angsana New" w:hint="cs"/>
          <w:sz w:val="28"/>
        </w:rPr>
        <w:t xml:space="preserve"> 2559</w:t>
      </w:r>
    </w:p>
    <w:p w14:paraId="007434B4" w14:textId="77777777" w:rsidR="00770484" w:rsidRPr="003B65FB" w:rsidRDefault="00770484" w:rsidP="00770484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  <w:lang w:val="en-GB"/>
        </w:rPr>
      </w:pPr>
    </w:p>
    <w:p w14:paraId="05168901" w14:textId="77777777" w:rsidR="00770484" w:rsidRPr="008345D6" w:rsidRDefault="00770484" w:rsidP="00770484">
      <w:pPr>
        <w:pStyle w:val="ListParagraph"/>
        <w:spacing w:before="240" w:line="240" w:lineRule="atLeast"/>
        <w:ind w:left="360"/>
        <w:rPr>
          <w:rFonts w:ascii="Angsana New" w:hAnsi="Angsana New"/>
          <w:b/>
          <w:bCs/>
          <w:sz w:val="28"/>
        </w:rPr>
        <w:sectPr w:rsidR="00770484" w:rsidRPr="008345D6" w:rsidSect="00D9003F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cols w:space="720"/>
          <w:docGrid w:linePitch="326"/>
        </w:sectPr>
      </w:pPr>
    </w:p>
    <w:p w14:paraId="4C929F66" w14:textId="77777777" w:rsidR="00770484" w:rsidRDefault="00770484" w:rsidP="00770484">
      <w:pPr>
        <w:spacing w:before="120" w:after="120"/>
        <w:ind w:left="360"/>
        <w:rPr>
          <w:rFonts w:ascii="Angsana New" w:hAnsi="Angsana New"/>
          <w:color w:val="000000"/>
          <w:spacing w:val="-2"/>
          <w:sz w:val="28"/>
          <w:lang w:val="en-GB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lastRenderedPageBreak/>
        <w:t>การเปลี่ยนแปลงของบัญชีเงินกู้ยืมระยะยาว สำหรับปีสิ้นสุดวันที่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</w:t>
      </w:r>
      <w:r w:rsidRPr="008345D6">
        <w:rPr>
          <w:rFonts w:ascii="Angsana New" w:hAnsi="Angsana New" w:hint="cs"/>
          <w:color w:val="000000"/>
          <w:spacing w:val="-2"/>
          <w:sz w:val="28"/>
        </w:rPr>
        <w:t>3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2562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มีรายละเอียดดังนี้</w:t>
      </w:r>
      <w:r>
        <w:rPr>
          <w:rFonts w:ascii="Angsana New" w:hAnsi="Angsana New"/>
          <w:color w:val="000000"/>
          <w:spacing w:val="-2"/>
          <w:sz w:val="28"/>
          <w:lang w:val="en-GB"/>
        </w:rPr>
        <w:t xml:space="preserve"> </w:t>
      </w:r>
    </w:p>
    <w:p w14:paraId="2FF9E7D1" w14:textId="77777777" w:rsidR="00770484" w:rsidRPr="008345D6" w:rsidRDefault="00770484" w:rsidP="00770484">
      <w:pPr>
        <w:spacing w:before="120" w:after="120"/>
        <w:ind w:left="360"/>
        <w:rPr>
          <w:rFonts w:ascii="Angsana New" w:hAnsi="Angsana New"/>
          <w:color w:val="000000"/>
          <w:spacing w:val="-2"/>
          <w:sz w:val="28"/>
          <w:cs/>
        </w:rPr>
      </w:pPr>
      <w:r w:rsidRPr="008345D6">
        <w:rPr>
          <w:rFonts w:ascii="Angsana New" w:hAnsi="Angsana New" w:hint="cs"/>
          <w:color w:val="000000"/>
          <w:spacing w:val="-2"/>
          <w:sz w:val="28"/>
        </w:rPr>
        <w:t>(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งบการเงินเฉพาะกิจการ</w:t>
      </w:r>
      <w:r>
        <w:rPr>
          <w:rFonts w:ascii="Angsana New" w:hAnsi="Angsana New"/>
          <w:color w:val="000000"/>
          <w:spacing w:val="-2"/>
          <w:sz w:val="28"/>
        </w:rPr>
        <w:t>: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ไม่มี)</w:t>
      </w:r>
    </w:p>
    <w:tbl>
      <w:tblPr>
        <w:tblW w:w="918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90"/>
        <w:gridCol w:w="1350"/>
      </w:tblGrid>
      <w:tr w:rsidR="00770484" w:rsidRPr="003B65FB" w14:paraId="10235B09" w14:textId="77777777" w:rsidTr="000D313F">
        <w:tc>
          <w:tcPr>
            <w:tcW w:w="6390" w:type="dxa"/>
            <w:vAlign w:val="bottom"/>
          </w:tcPr>
          <w:p w14:paraId="213EFC8B" w14:textId="77777777" w:rsidR="00770484" w:rsidRPr="003B65FB" w:rsidRDefault="00770484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86B1C25" w14:textId="77777777" w:rsidR="00770484" w:rsidRPr="008345D6" w:rsidRDefault="00770484" w:rsidP="000D313F">
            <w:pPr>
              <w:ind w:left="533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3B65FB">
              <w:rPr>
                <w:rFonts w:ascii="Angsana New" w:hAnsi="Angsana New" w:hint="cs"/>
                <w:caps/>
                <w:sz w:val="28"/>
              </w:rPr>
              <w:t>(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3B65FB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770484" w:rsidRPr="003B65FB" w14:paraId="3AE47F34" w14:textId="77777777" w:rsidTr="000D313F">
        <w:tc>
          <w:tcPr>
            <w:tcW w:w="6390" w:type="dxa"/>
            <w:vAlign w:val="bottom"/>
          </w:tcPr>
          <w:p w14:paraId="37682676" w14:textId="77777777" w:rsidR="00770484" w:rsidRPr="003B65FB" w:rsidRDefault="00770484" w:rsidP="000D313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1984D91" w14:textId="77777777" w:rsidR="00770484" w:rsidRPr="008345D6" w:rsidRDefault="00770484" w:rsidP="000D313F">
            <w:pPr>
              <w:ind w:left="-12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70484" w:rsidRPr="003B65FB" w14:paraId="46D8D0DC" w14:textId="77777777" w:rsidTr="000D313F">
        <w:tc>
          <w:tcPr>
            <w:tcW w:w="6390" w:type="dxa"/>
            <w:vAlign w:val="bottom"/>
          </w:tcPr>
          <w:p w14:paraId="6AF0CB53" w14:textId="77777777" w:rsidR="00770484" w:rsidRPr="008345D6" w:rsidRDefault="00770484" w:rsidP="000D313F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B51C66" w14:textId="77777777" w:rsidR="00770484" w:rsidRPr="003B65FB" w:rsidRDefault="00770484" w:rsidP="000D313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</w:tcPr>
          <w:p w14:paraId="690F4899" w14:textId="77777777" w:rsidR="00770484" w:rsidRPr="003B65FB" w:rsidRDefault="00770484" w:rsidP="000D313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A6103BB" w14:textId="77777777" w:rsidR="00770484" w:rsidRPr="003B65FB" w:rsidRDefault="00770484" w:rsidP="000D313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770484" w:rsidRPr="003B65FB" w14:paraId="2FE593A7" w14:textId="77777777" w:rsidTr="000D313F">
        <w:tc>
          <w:tcPr>
            <w:tcW w:w="6390" w:type="dxa"/>
            <w:vAlign w:val="bottom"/>
          </w:tcPr>
          <w:p w14:paraId="06D15D0B" w14:textId="77777777" w:rsidR="00770484" w:rsidRPr="008345D6" w:rsidRDefault="00770484" w:rsidP="000D313F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8345D6">
              <w:rPr>
                <w:rFonts w:ascii="Angsana New" w:hAnsi="Angsana New" w:hint="cs"/>
                <w:caps/>
                <w:sz w:val="28"/>
                <w:cs/>
              </w:rPr>
              <w:t>ยอดคงเหลือต้นปี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B2FA9" w14:textId="77777777" w:rsidR="00770484" w:rsidRPr="003B65FB" w:rsidRDefault="00770484" w:rsidP="000D313F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158,770</w:t>
            </w:r>
          </w:p>
        </w:tc>
        <w:tc>
          <w:tcPr>
            <w:tcW w:w="90" w:type="dxa"/>
            <w:shd w:val="clear" w:color="auto" w:fill="auto"/>
          </w:tcPr>
          <w:p w14:paraId="619036DE" w14:textId="77777777" w:rsidR="00770484" w:rsidRPr="003B65FB" w:rsidRDefault="00770484" w:rsidP="000D313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5BFA2" w14:textId="77777777" w:rsidR="00770484" w:rsidRPr="003B65FB" w:rsidRDefault="00770484" w:rsidP="000D313F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B65FB">
              <w:rPr>
                <w:rFonts w:ascii="Angsana New" w:hAnsi="Angsana New" w:hint="cs"/>
                <w:snapToGrid w:val="0"/>
                <w:sz w:val="28"/>
                <w:lang w:eastAsia="th-TH"/>
              </w:rPr>
              <w:t>148,104</w:t>
            </w:r>
          </w:p>
        </w:tc>
      </w:tr>
      <w:tr w:rsidR="00770484" w:rsidRPr="003B65FB" w14:paraId="71F086F0" w14:textId="77777777" w:rsidTr="000D313F">
        <w:tc>
          <w:tcPr>
            <w:tcW w:w="6390" w:type="dxa"/>
            <w:vAlign w:val="bottom"/>
          </w:tcPr>
          <w:p w14:paraId="155E336E" w14:textId="77777777" w:rsidR="00770484" w:rsidRPr="008345D6" w:rsidRDefault="00770484" w:rsidP="000D313F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8345D6">
              <w:rPr>
                <w:rFonts w:ascii="Angsana New" w:hAnsi="Angsana New" w:hint="cs"/>
                <w:caps/>
                <w:sz w:val="28"/>
                <w:u w:val="single"/>
                <w:cs/>
              </w:rPr>
              <w:t>บวก</w:t>
            </w:r>
            <w:r w:rsidRPr="003B65FB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กู้เพิ่มระหว่างปี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E7BA8E" w14:textId="77777777" w:rsidR="00770484" w:rsidRPr="003B65FB" w:rsidRDefault="00770484" w:rsidP="000D313F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ECD140" w14:textId="77777777" w:rsidR="00770484" w:rsidRPr="003B65FB" w:rsidRDefault="00770484" w:rsidP="000D313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243ACB" w14:textId="77777777" w:rsidR="00770484" w:rsidRPr="003B65FB" w:rsidRDefault="00770484" w:rsidP="000D313F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B65FB">
              <w:rPr>
                <w:rFonts w:ascii="Angsana New" w:hAnsi="Angsana New" w:hint="cs"/>
                <w:snapToGrid w:val="0"/>
                <w:sz w:val="28"/>
                <w:lang w:eastAsia="th-TH"/>
              </w:rPr>
              <w:t>78,926</w:t>
            </w:r>
          </w:p>
        </w:tc>
      </w:tr>
      <w:tr w:rsidR="00770484" w:rsidRPr="003B65FB" w14:paraId="3D858751" w14:textId="77777777" w:rsidTr="000D313F">
        <w:tc>
          <w:tcPr>
            <w:tcW w:w="6390" w:type="dxa"/>
            <w:vAlign w:val="bottom"/>
          </w:tcPr>
          <w:p w14:paraId="33759582" w14:textId="77777777" w:rsidR="00770484" w:rsidRPr="008345D6" w:rsidRDefault="00770484" w:rsidP="000D313F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8345D6">
              <w:rPr>
                <w:rFonts w:ascii="Angsana New" w:hAnsi="Angsana New" w:hint="cs"/>
                <w:caps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จ่ายคืนเงินกู้ระหว่างปี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55A7E" w14:textId="77777777" w:rsidR="00770484" w:rsidRPr="003B65FB" w:rsidRDefault="00770484" w:rsidP="000D313F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(39,246)</w:t>
            </w:r>
          </w:p>
        </w:tc>
        <w:tc>
          <w:tcPr>
            <w:tcW w:w="90" w:type="dxa"/>
            <w:shd w:val="clear" w:color="auto" w:fill="auto"/>
          </w:tcPr>
          <w:p w14:paraId="1F9D6B71" w14:textId="77777777" w:rsidR="00770484" w:rsidRPr="003B65FB" w:rsidRDefault="00770484" w:rsidP="000D313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F9574" w14:textId="77777777" w:rsidR="00770484" w:rsidRPr="003B65FB" w:rsidRDefault="00770484" w:rsidP="000D313F">
            <w:pPr>
              <w:tabs>
                <w:tab w:val="decimal" w:pos="849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B65FB">
              <w:rPr>
                <w:rFonts w:ascii="Angsana New" w:hAnsi="Angsana New" w:hint="cs"/>
                <w:snapToGrid w:val="0"/>
                <w:sz w:val="28"/>
                <w:lang w:eastAsia="th-TH"/>
              </w:rPr>
              <w:t>(68,260)</w:t>
            </w:r>
          </w:p>
        </w:tc>
      </w:tr>
      <w:tr w:rsidR="00770484" w:rsidRPr="003B65FB" w14:paraId="79670783" w14:textId="77777777" w:rsidTr="000D313F">
        <w:tc>
          <w:tcPr>
            <w:tcW w:w="6390" w:type="dxa"/>
            <w:vAlign w:val="bottom"/>
          </w:tcPr>
          <w:p w14:paraId="46A4F1C9" w14:textId="77777777" w:rsidR="00770484" w:rsidRPr="008345D6" w:rsidRDefault="00770484" w:rsidP="000D313F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DC912C" w14:textId="77777777" w:rsidR="00770484" w:rsidRPr="003B65FB" w:rsidRDefault="00770484" w:rsidP="000D313F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  <w:t>119,524</w:t>
            </w:r>
          </w:p>
        </w:tc>
        <w:tc>
          <w:tcPr>
            <w:tcW w:w="90" w:type="dxa"/>
            <w:shd w:val="clear" w:color="auto" w:fill="auto"/>
          </w:tcPr>
          <w:p w14:paraId="68BA2710" w14:textId="77777777" w:rsidR="00770484" w:rsidRPr="003B65FB" w:rsidRDefault="00770484" w:rsidP="000D313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98819" w14:textId="77777777" w:rsidR="00770484" w:rsidRPr="003B65FB" w:rsidRDefault="00770484" w:rsidP="000D313F">
            <w:pPr>
              <w:tabs>
                <w:tab w:val="decimal" w:pos="896"/>
              </w:tabs>
              <w:ind w:right="90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3B65FB">
              <w:rPr>
                <w:rFonts w:ascii="Angsana New" w:hAnsi="Angsana New" w:hint="cs"/>
                <w:b/>
                <w:bCs/>
                <w:snapToGrid w:val="0"/>
                <w:sz w:val="28"/>
                <w:lang w:eastAsia="th-TH"/>
              </w:rPr>
              <w:t>158,770</w:t>
            </w:r>
          </w:p>
        </w:tc>
      </w:tr>
    </w:tbl>
    <w:p w14:paraId="00982408" w14:textId="77777777" w:rsidR="00770484" w:rsidRDefault="00770484" w:rsidP="00770484">
      <w:pPr>
        <w:tabs>
          <w:tab w:val="left" w:pos="900"/>
          <w:tab w:val="left" w:pos="2160"/>
        </w:tabs>
        <w:ind w:hanging="360"/>
        <w:jc w:val="right"/>
        <w:rPr>
          <w:rFonts w:ascii="Angsana New" w:eastAsia="Times New Roman" w:hAnsi="Angsana New"/>
          <w:b/>
          <w:bCs/>
          <w:sz w:val="28"/>
        </w:rPr>
      </w:pPr>
    </w:p>
    <w:p w14:paraId="16176B99" w14:textId="39857D60" w:rsidR="00157238" w:rsidRPr="003B65FB" w:rsidRDefault="00770484" w:rsidP="003B089C">
      <w:pPr>
        <w:tabs>
          <w:tab w:val="left" w:pos="900"/>
        </w:tabs>
        <w:spacing w:before="240" w:after="120"/>
        <w:ind w:left="90" w:hanging="7"/>
        <w:jc w:val="thaiDistribute"/>
        <w:rPr>
          <w:rFonts w:ascii="Angsana New" w:eastAsia="Times New Roman" w:hAnsi="Angsana New"/>
          <w:sz w:val="28"/>
        </w:rPr>
      </w:pPr>
      <w:r w:rsidRPr="008345D6">
        <w:rPr>
          <w:rFonts w:ascii="Angsana New" w:eastAsia="Times New Roman" w:hAnsi="Angsana New" w:hint="cs"/>
          <w:sz w:val="28"/>
          <w:cs/>
        </w:rPr>
        <w:t xml:space="preserve">เมื่อวันที่ </w:t>
      </w:r>
      <w:r w:rsidRPr="008D396F">
        <w:rPr>
          <w:rFonts w:ascii="Angsana New" w:eastAsia="Times New Roman" w:hAnsi="Angsana New" w:hint="cs"/>
          <w:sz w:val="28"/>
        </w:rPr>
        <w:t xml:space="preserve">1 </w:t>
      </w:r>
      <w:r w:rsidRPr="008345D6">
        <w:rPr>
          <w:rFonts w:ascii="Angsana New" w:eastAsia="Times New Roman" w:hAnsi="Angsana New" w:hint="cs"/>
          <w:sz w:val="28"/>
          <w:cs/>
        </w:rPr>
        <w:t xml:space="preserve">สิงหาคม </w:t>
      </w:r>
      <w:r w:rsidRPr="008D396F">
        <w:rPr>
          <w:rFonts w:ascii="Angsana New" w:eastAsia="Times New Roman" w:hAnsi="Angsana New" w:hint="cs"/>
          <w:sz w:val="28"/>
        </w:rPr>
        <w:t xml:space="preserve">2562 </w:t>
      </w:r>
      <w:r w:rsidRPr="008345D6">
        <w:rPr>
          <w:rFonts w:ascii="Angsana New" w:eastAsia="Times New Roman" w:hAnsi="Angsana New" w:hint="cs"/>
          <w:sz w:val="28"/>
          <w:cs/>
        </w:rPr>
        <w:t xml:space="preserve">และวันที่ </w:t>
      </w:r>
      <w:r w:rsidRPr="008D396F">
        <w:rPr>
          <w:rFonts w:ascii="Angsana New" w:eastAsia="Times New Roman" w:hAnsi="Angsana New" w:hint="cs"/>
          <w:sz w:val="28"/>
        </w:rPr>
        <w:t xml:space="preserve">21 </w:t>
      </w:r>
      <w:r w:rsidRPr="008345D6">
        <w:rPr>
          <w:rFonts w:ascii="Angsana New" w:eastAsia="Times New Roman" w:hAnsi="Angsana New" w:hint="cs"/>
          <w:sz w:val="28"/>
          <w:cs/>
        </w:rPr>
        <w:t xml:space="preserve">สิงหาคม </w:t>
      </w:r>
      <w:r w:rsidRPr="008D396F">
        <w:rPr>
          <w:rFonts w:ascii="Angsana New" w:eastAsia="Times New Roman" w:hAnsi="Angsana New" w:hint="cs"/>
          <w:sz w:val="28"/>
        </w:rPr>
        <w:t xml:space="preserve">2561 </w:t>
      </w:r>
      <w:r w:rsidRPr="008345D6">
        <w:rPr>
          <w:rFonts w:ascii="Angsana New" w:eastAsia="Times New Roman" w:hAnsi="Angsana New" w:hint="cs"/>
          <w:sz w:val="28"/>
          <w:cs/>
        </w:rPr>
        <w:t xml:space="preserve">บริษัท แซม วอเตอร์ ซัพพลาย จำกัด ซึ่งเป็นบริษัทย่อยได้กู้ยืมเงินจากธนาคารแห่งหนึ่งจำนวนเงินรวม </w:t>
      </w:r>
      <w:r w:rsidRPr="008D396F">
        <w:rPr>
          <w:rFonts w:ascii="Angsana New" w:eastAsia="Times New Roman" w:hAnsi="Angsana New" w:hint="cs"/>
          <w:sz w:val="28"/>
        </w:rPr>
        <w:t xml:space="preserve">25 </w:t>
      </w:r>
      <w:r w:rsidRPr="008345D6">
        <w:rPr>
          <w:rFonts w:ascii="Angsana New" w:eastAsia="Times New Roman" w:hAnsi="Angsana New" w:hint="cs"/>
          <w:sz w:val="28"/>
          <w:cs/>
        </w:rPr>
        <w:t xml:space="preserve">ล้านบาท และ </w:t>
      </w:r>
      <w:r w:rsidRPr="008D396F">
        <w:rPr>
          <w:rFonts w:ascii="Angsana New" w:eastAsia="Times New Roman" w:hAnsi="Angsana New" w:hint="cs"/>
          <w:sz w:val="28"/>
        </w:rPr>
        <w:t xml:space="preserve">125 </w:t>
      </w:r>
      <w:r w:rsidRPr="008345D6">
        <w:rPr>
          <w:rFonts w:ascii="Angsana New" w:eastAsia="Times New Roman" w:hAnsi="Angsana New" w:hint="cs"/>
          <w:sz w:val="28"/>
          <w:cs/>
        </w:rPr>
        <w:t xml:space="preserve">ล้านบาท โดยคิดอัตราดอกเบี้ยร้อยละ </w:t>
      </w:r>
      <w:r w:rsidRPr="008D396F">
        <w:rPr>
          <w:rFonts w:ascii="Angsana New" w:eastAsia="Times New Roman" w:hAnsi="Angsana New" w:hint="cs"/>
          <w:sz w:val="28"/>
        </w:rPr>
        <w:t>6.7</w:t>
      </w:r>
      <w:r>
        <w:rPr>
          <w:rFonts w:ascii="Angsana New" w:eastAsia="Times New Roman" w:hAnsi="Angsana New"/>
          <w:sz w:val="28"/>
        </w:rPr>
        <w:t>8</w:t>
      </w:r>
      <w:r w:rsidRPr="008D396F">
        <w:rPr>
          <w:rFonts w:ascii="Angsana New" w:eastAsia="Times New Roman" w:hAnsi="Angsana New" w:hint="cs"/>
          <w:sz w:val="28"/>
        </w:rPr>
        <w:t xml:space="preserve"> </w:t>
      </w:r>
      <w:r w:rsidRPr="008345D6">
        <w:rPr>
          <w:rFonts w:ascii="Angsana New" w:eastAsia="Times New Roman" w:hAnsi="Angsana New" w:hint="cs"/>
          <w:sz w:val="28"/>
          <w:cs/>
        </w:rPr>
        <w:t xml:space="preserve">ต่อปีและ </w:t>
      </w:r>
      <w:r w:rsidRPr="008D396F">
        <w:rPr>
          <w:rFonts w:ascii="Angsana New" w:eastAsia="Times New Roman" w:hAnsi="Angsana New" w:hint="cs"/>
          <w:sz w:val="28"/>
        </w:rPr>
        <w:t>3</w:t>
      </w:r>
      <w:r w:rsidRPr="008345D6">
        <w:rPr>
          <w:rFonts w:ascii="Angsana New" w:eastAsia="Times New Roman" w:hAnsi="Angsana New" w:hint="cs"/>
          <w:sz w:val="28"/>
        </w:rPr>
        <w:t>.</w:t>
      </w:r>
      <w:r w:rsidRPr="008D396F">
        <w:rPr>
          <w:rFonts w:ascii="Angsana New" w:eastAsia="Times New Roman" w:hAnsi="Angsana New" w:hint="cs"/>
          <w:sz w:val="28"/>
        </w:rPr>
        <w:t xml:space="preserve">58 </w:t>
      </w:r>
      <w:r w:rsidRPr="008345D6">
        <w:rPr>
          <w:rFonts w:ascii="Angsana New" w:eastAsia="Times New Roman" w:hAnsi="Angsana New" w:hint="cs"/>
          <w:sz w:val="28"/>
          <w:cs/>
        </w:rPr>
        <w:t xml:space="preserve">ต่อปี ซึ่งมีกำหนดชำระงวดแรกในวันทำการสุดท้ายของเดือนที่ </w:t>
      </w:r>
      <w:r w:rsidRPr="008D396F">
        <w:rPr>
          <w:rFonts w:ascii="Angsana New" w:eastAsia="Times New Roman" w:hAnsi="Angsana New" w:hint="cs"/>
          <w:sz w:val="28"/>
        </w:rPr>
        <w:t xml:space="preserve">4 </w:t>
      </w:r>
      <w:r w:rsidRPr="008345D6">
        <w:rPr>
          <w:rFonts w:ascii="Angsana New" w:eastAsia="Times New Roman" w:hAnsi="Angsana New" w:hint="cs"/>
          <w:sz w:val="28"/>
          <w:cs/>
        </w:rPr>
        <w:t xml:space="preserve">และ เดือนที่ </w:t>
      </w:r>
      <w:r w:rsidRPr="008D396F">
        <w:rPr>
          <w:rFonts w:ascii="Angsana New" w:eastAsia="Times New Roman" w:hAnsi="Angsana New" w:hint="cs"/>
          <w:sz w:val="28"/>
        </w:rPr>
        <w:t>6</w:t>
      </w:r>
      <w:r w:rsidRPr="008345D6">
        <w:rPr>
          <w:rFonts w:ascii="Angsana New" w:eastAsia="Times New Roman" w:hAnsi="Angsana New" w:hint="cs"/>
          <w:sz w:val="28"/>
          <w:cs/>
        </w:rPr>
        <w:t xml:space="preserve"> นับจากวันทำสัญญา ตามลำดับ โดยชำระเงินต้นพร้อมดอกเบี้ยให้เสร็จสิ้นในเดือนที่ </w:t>
      </w:r>
      <w:r w:rsidRPr="008D396F">
        <w:rPr>
          <w:rFonts w:ascii="Angsana New" w:eastAsia="Times New Roman" w:hAnsi="Angsana New" w:hint="cs"/>
          <w:sz w:val="28"/>
        </w:rPr>
        <w:t xml:space="preserve">48 </w:t>
      </w:r>
      <w:r w:rsidRPr="008345D6">
        <w:rPr>
          <w:rFonts w:ascii="Angsana New" w:eastAsia="Times New Roman" w:hAnsi="Angsana New" w:hint="cs"/>
          <w:sz w:val="28"/>
          <w:cs/>
        </w:rPr>
        <w:t>และภายใต้สัญญาเงินกู้ บริษัทย่อยต้องปฏิบัติตามเงื่อนไขบางประการตามที่ระบุในสัญญา เช่น การดำรงอัตราส่วนความสามารถในการชำระหนี้ (</w:t>
      </w:r>
      <w:r w:rsidRPr="008D396F">
        <w:rPr>
          <w:rFonts w:ascii="Angsana New" w:eastAsia="Times New Roman" w:hAnsi="Angsana New" w:hint="cs"/>
          <w:sz w:val="28"/>
        </w:rPr>
        <w:t>Debt service coverage ratio</w:t>
      </w:r>
      <w:r w:rsidRPr="008345D6">
        <w:rPr>
          <w:rFonts w:ascii="Angsana New" w:eastAsia="Times New Roman" w:hAnsi="Angsana New" w:hint="cs"/>
          <w:sz w:val="28"/>
        </w:rPr>
        <w:t>)</w:t>
      </w:r>
      <w:r w:rsidRPr="008D396F">
        <w:rPr>
          <w:rFonts w:ascii="Angsana New" w:eastAsia="Times New Roman" w:hAnsi="Angsana New" w:hint="cs"/>
          <w:sz w:val="28"/>
        </w:rPr>
        <w:t xml:space="preserve"> </w:t>
      </w:r>
      <w:r w:rsidRPr="008345D6">
        <w:rPr>
          <w:rFonts w:ascii="Angsana New" w:eastAsia="Times New Roman" w:hAnsi="Angsana New" w:hint="cs"/>
          <w:sz w:val="28"/>
          <w:cs/>
        </w:rPr>
        <w:t xml:space="preserve">ไม่ต่ำกว่า </w:t>
      </w:r>
      <w:r w:rsidRPr="008D396F">
        <w:rPr>
          <w:rFonts w:ascii="Angsana New" w:eastAsia="Times New Roman" w:hAnsi="Angsana New" w:hint="cs"/>
          <w:sz w:val="28"/>
        </w:rPr>
        <w:t xml:space="preserve">1.25 - 1.5 </w:t>
      </w:r>
      <w:r w:rsidRPr="008345D6">
        <w:rPr>
          <w:rFonts w:ascii="Angsana New" w:eastAsia="Times New Roman" w:hAnsi="Angsana New" w:hint="cs"/>
          <w:sz w:val="28"/>
          <w:cs/>
        </w:rPr>
        <w:t xml:space="preserve">เท่า นับแต่ปี </w:t>
      </w:r>
      <w:r w:rsidRPr="008D396F">
        <w:rPr>
          <w:rFonts w:ascii="Angsana New" w:eastAsia="Times New Roman" w:hAnsi="Angsana New" w:hint="cs"/>
          <w:sz w:val="28"/>
        </w:rPr>
        <w:t xml:space="preserve">2562 </w:t>
      </w:r>
      <w:r w:rsidRPr="008345D6">
        <w:rPr>
          <w:rFonts w:ascii="Angsana New" w:eastAsia="Times New Roman" w:hAnsi="Angsana New" w:hint="cs"/>
          <w:sz w:val="28"/>
          <w:cs/>
        </w:rPr>
        <w:t xml:space="preserve">และอัตราหนี้สินต่อทุนไม่เกิน </w:t>
      </w:r>
      <w:r w:rsidRPr="008D396F">
        <w:rPr>
          <w:rFonts w:ascii="Angsana New" w:eastAsia="Times New Roman" w:hAnsi="Angsana New" w:hint="cs"/>
          <w:sz w:val="28"/>
        </w:rPr>
        <w:t xml:space="preserve">2 - 3 </w:t>
      </w:r>
      <w:r w:rsidRPr="008345D6">
        <w:rPr>
          <w:rFonts w:ascii="Angsana New" w:eastAsia="Times New Roman" w:hAnsi="Angsana New" w:hint="cs"/>
          <w:sz w:val="28"/>
          <w:cs/>
        </w:rPr>
        <w:t xml:space="preserve">เท่า ในปี </w:t>
      </w:r>
      <w:r w:rsidRPr="008D396F">
        <w:rPr>
          <w:rFonts w:ascii="Angsana New" w:eastAsia="Times New Roman" w:hAnsi="Angsana New" w:hint="cs"/>
          <w:sz w:val="28"/>
        </w:rPr>
        <w:t xml:space="preserve">2562 </w:t>
      </w:r>
      <w:r w:rsidRPr="008345D6">
        <w:rPr>
          <w:rFonts w:ascii="Angsana New" w:eastAsia="Times New Roman" w:hAnsi="Angsana New" w:hint="cs"/>
          <w:sz w:val="28"/>
          <w:cs/>
        </w:rPr>
        <w:t xml:space="preserve">และ </w:t>
      </w:r>
      <w:r w:rsidRPr="008D396F">
        <w:rPr>
          <w:rFonts w:ascii="Angsana New" w:eastAsia="Times New Roman" w:hAnsi="Angsana New" w:hint="cs"/>
          <w:sz w:val="28"/>
        </w:rPr>
        <w:t xml:space="preserve">2 </w:t>
      </w:r>
      <w:r w:rsidRPr="008345D6">
        <w:rPr>
          <w:rFonts w:ascii="Angsana New" w:eastAsia="Times New Roman" w:hAnsi="Angsana New" w:hint="cs"/>
          <w:sz w:val="28"/>
          <w:cs/>
        </w:rPr>
        <w:t xml:space="preserve">เท่า นับแต่ปี </w:t>
      </w:r>
      <w:r w:rsidRPr="008D396F">
        <w:rPr>
          <w:rFonts w:ascii="Angsana New" w:eastAsia="Times New Roman" w:hAnsi="Angsana New" w:hint="cs"/>
          <w:sz w:val="28"/>
        </w:rPr>
        <w:t xml:space="preserve">2563 </w:t>
      </w:r>
      <w:r w:rsidRPr="008345D6">
        <w:rPr>
          <w:rFonts w:ascii="Angsana New" w:eastAsia="Times New Roman" w:hAnsi="Angsana New" w:hint="cs"/>
          <w:sz w:val="28"/>
          <w:cs/>
        </w:rPr>
        <w:t xml:space="preserve">รวมทั้งไม่อนุญาตให้บริษัทย่อยดังกล่าวจ่ายเงินปันผล นอกจากนี้ บริษัทย่อยได้ทำสัญญาแลกเปลี่ยนอัตราดอกเบี้ย </w:t>
      </w:r>
      <w:r w:rsidRPr="008D396F">
        <w:rPr>
          <w:rFonts w:ascii="Angsana New" w:eastAsia="Times New Roman" w:hAnsi="Angsana New" w:hint="cs"/>
          <w:sz w:val="28"/>
        </w:rPr>
        <w:t>(interest rate swap)</w:t>
      </w:r>
      <w:r w:rsidRPr="008345D6">
        <w:rPr>
          <w:rFonts w:ascii="Angsana New" w:eastAsia="Times New Roman" w:hAnsi="Angsana New" w:hint="cs"/>
          <w:sz w:val="28"/>
          <w:cs/>
        </w:rPr>
        <w:t xml:space="preserve"> กับธนาคารดังกล่าวสำหรับยอดเงินกู้จำนวนเงิน</w:t>
      </w:r>
      <w:r w:rsidRPr="008D396F">
        <w:rPr>
          <w:rFonts w:ascii="Angsana New" w:eastAsia="Times New Roman" w:hAnsi="Angsana New" w:hint="cs"/>
          <w:sz w:val="28"/>
        </w:rPr>
        <w:t xml:space="preserve"> 70 </w:t>
      </w:r>
      <w:r w:rsidRPr="008345D6">
        <w:rPr>
          <w:rFonts w:ascii="Angsana New" w:eastAsia="Times New Roman" w:hAnsi="Angsana New" w:hint="cs"/>
          <w:sz w:val="28"/>
          <w:cs/>
        </w:rPr>
        <w:t>ล้านบาท เพื่อป้องกันความเสี่ยงจากความผันผวนของอัตราดอกเบี้ย โดยการจ่ายดอกเบี้ยในอัตราลอยตัวตามที่กำหนดในสัญญา เพื่อแลกเปลี่ยน</w:t>
      </w:r>
      <w:r w:rsidRPr="008345D6">
        <w:rPr>
          <w:rFonts w:ascii="Angsana New" w:eastAsia="Times New Roman" w:hAnsi="Angsana New" w:hint="cs"/>
          <w:spacing w:val="4"/>
          <w:sz w:val="28"/>
          <w:cs/>
        </w:rPr>
        <w:t xml:space="preserve">กับอัตราดอกเบี้ยคงที่ อย่างไรก็ตาม สัญญาดังกล่าวจะมีผลบังคับใช้ตั้งแต่วันที่ </w:t>
      </w:r>
      <w:r w:rsidRPr="008D396F">
        <w:rPr>
          <w:rFonts w:ascii="Angsana New" w:eastAsia="Times New Roman" w:hAnsi="Angsana New" w:hint="cs"/>
          <w:spacing w:val="4"/>
          <w:sz w:val="28"/>
        </w:rPr>
        <w:t xml:space="preserve">1 </w:t>
      </w:r>
      <w:r w:rsidRPr="008345D6">
        <w:rPr>
          <w:rFonts w:ascii="Angsana New" w:eastAsia="Times New Roman" w:hAnsi="Angsana New" w:hint="cs"/>
          <w:spacing w:val="4"/>
          <w:sz w:val="28"/>
          <w:cs/>
        </w:rPr>
        <w:t xml:space="preserve">กุมภาพันธ์ </w:t>
      </w:r>
      <w:r w:rsidRPr="008D396F">
        <w:rPr>
          <w:rFonts w:ascii="Angsana New" w:eastAsia="Times New Roman" w:hAnsi="Angsana New" w:hint="cs"/>
          <w:spacing w:val="4"/>
          <w:sz w:val="28"/>
        </w:rPr>
        <w:t xml:space="preserve">2562 </w:t>
      </w:r>
      <w:r w:rsidRPr="008345D6">
        <w:rPr>
          <w:rFonts w:ascii="Angsana New" w:eastAsia="Times New Roman" w:hAnsi="Angsana New" w:hint="cs"/>
          <w:spacing w:val="4"/>
          <w:sz w:val="28"/>
          <w:cs/>
        </w:rPr>
        <w:t>และ</w:t>
      </w:r>
      <w:r w:rsidRPr="008345D6">
        <w:rPr>
          <w:rFonts w:ascii="Angsana New" w:eastAsia="Times New Roman" w:hAnsi="Angsana New" w:hint="cs"/>
          <w:sz w:val="28"/>
          <w:cs/>
        </w:rPr>
        <w:t xml:space="preserve"> ณ วันที่ </w:t>
      </w:r>
      <w:r w:rsidRPr="008D396F">
        <w:rPr>
          <w:rFonts w:ascii="Angsana New" w:eastAsia="Times New Roman" w:hAnsi="Angsana New" w:hint="cs"/>
          <w:sz w:val="28"/>
        </w:rPr>
        <w:t xml:space="preserve">31 </w:t>
      </w:r>
      <w:r w:rsidRPr="008345D6">
        <w:rPr>
          <w:rFonts w:ascii="Angsana New" w:eastAsia="Times New Roman" w:hAnsi="Angsana New" w:hint="cs"/>
          <w:sz w:val="28"/>
          <w:cs/>
        </w:rPr>
        <w:t xml:space="preserve">ธันวาคม </w:t>
      </w:r>
      <w:r w:rsidRPr="008D396F">
        <w:rPr>
          <w:rFonts w:ascii="Angsana New" w:eastAsia="Times New Roman" w:hAnsi="Angsana New" w:hint="cs"/>
          <w:sz w:val="28"/>
        </w:rPr>
        <w:t>256</w:t>
      </w:r>
      <w:r w:rsidRPr="008345D6">
        <w:rPr>
          <w:rFonts w:ascii="Angsana New" w:eastAsia="Times New Roman" w:hAnsi="Angsana New" w:hint="cs"/>
          <w:sz w:val="28"/>
        </w:rPr>
        <w:t>3</w:t>
      </w:r>
      <w:r w:rsidRPr="008D396F">
        <w:rPr>
          <w:rFonts w:ascii="Angsana New" w:eastAsia="Times New Roman" w:hAnsi="Angsana New" w:hint="cs"/>
          <w:sz w:val="28"/>
        </w:rPr>
        <w:t xml:space="preserve"> </w:t>
      </w:r>
      <w:r w:rsidRPr="008345D6">
        <w:rPr>
          <w:rFonts w:ascii="Angsana New" w:eastAsia="Times New Roman" w:hAnsi="Angsana New" w:hint="cs"/>
          <w:sz w:val="28"/>
          <w:cs/>
        </w:rPr>
        <w:t xml:space="preserve">บริษัทย่อยมีเงินกู้ยืมจากธนาคารคงเหลือเป็นจำนวน </w:t>
      </w:r>
      <w:r w:rsidRPr="008D396F">
        <w:rPr>
          <w:rFonts w:ascii="Angsana New" w:eastAsia="Times New Roman" w:hAnsi="Angsana New"/>
          <w:sz w:val="28"/>
        </w:rPr>
        <w:t>83</w:t>
      </w:r>
      <w:r w:rsidRPr="008345D6">
        <w:rPr>
          <w:rFonts w:ascii="Angsana New" w:eastAsia="Times New Roman" w:hAnsi="Angsana New" w:hint="cs"/>
          <w:sz w:val="28"/>
          <w:cs/>
        </w:rPr>
        <w:t xml:space="preserve"> ล้านบาท</w:t>
      </w:r>
      <w:r w:rsidRPr="008D396F">
        <w:rPr>
          <w:rFonts w:ascii="Angsana New" w:eastAsia="Times New Roman" w:hAnsi="Angsana New" w:hint="cs"/>
          <w:sz w:val="28"/>
        </w:rPr>
        <w:t xml:space="preserve"> (256</w:t>
      </w:r>
      <w:r w:rsidRPr="008D396F">
        <w:rPr>
          <w:rFonts w:ascii="Angsana New" w:eastAsia="Times New Roman" w:hAnsi="Angsana New"/>
          <w:sz w:val="28"/>
        </w:rPr>
        <w:t>2</w:t>
      </w:r>
      <w:r w:rsidRPr="008D396F">
        <w:rPr>
          <w:rFonts w:ascii="Angsana New" w:eastAsia="Times New Roman" w:hAnsi="Angsana New" w:hint="cs"/>
          <w:sz w:val="28"/>
        </w:rPr>
        <w:t xml:space="preserve">: </w:t>
      </w:r>
      <w:r w:rsidRPr="008D396F">
        <w:rPr>
          <w:rFonts w:ascii="Angsana New" w:eastAsia="Times New Roman" w:hAnsi="Angsana New"/>
          <w:sz w:val="28"/>
        </w:rPr>
        <w:t>101</w:t>
      </w:r>
      <w:r w:rsidRPr="008D396F">
        <w:rPr>
          <w:rFonts w:ascii="Angsana New" w:eastAsia="Times New Roman" w:hAnsi="Angsana New" w:hint="cs"/>
          <w:sz w:val="28"/>
        </w:rPr>
        <w:t xml:space="preserve"> </w:t>
      </w:r>
      <w:r w:rsidRPr="008345D6">
        <w:rPr>
          <w:rFonts w:ascii="Angsana New" w:eastAsia="Times New Roman" w:hAnsi="Angsana New" w:hint="cs"/>
          <w:sz w:val="28"/>
          <w:cs/>
        </w:rPr>
        <w:t>ล้านบาท</w:t>
      </w:r>
      <w:r w:rsidRPr="008D396F">
        <w:rPr>
          <w:rFonts w:ascii="Angsana New" w:eastAsia="Times New Roman" w:hAnsi="Angsana New" w:hint="cs"/>
          <w:sz w:val="28"/>
        </w:rPr>
        <w:t>)</w:t>
      </w:r>
    </w:p>
    <w:p w14:paraId="1927605B" w14:textId="77777777" w:rsidR="00975621" w:rsidRPr="000E516D" w:rsidRDefault="00975621" w:rsidP="00975621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>เงินกู้ยืมระยะสั้น</w:t>
      </w:r>
      <w:r w:rsidRPr="000E516D">
        <w:rPr>
          <w:rFonts w:ascii="Angsana New" w:hAnsi="Angsana New" w:hint="cs"/>
          <w:b/>
          <w:bCs/>
          <w:sz w:val="28"/>
        </w:rPr>
        <w:t xml:space="preserve"> </w:t>
      </w:r>
    </w:p>
    <w:p w14:paraId="16A835A3" w14:textId="77777777" w:rsidR="00975621" w:rsidRPr="003B65FB" w:rsidRDefault="00975621" w:rsidP="00975621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เงินกู้ยืมระยะสั้น ณ วันที่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31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2563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0"/>
        <w:gridCol w:w="875"/>
        <w:gridCol w:w="115"/>
        <w:gridCol w:w="630"/>
        <w:gridCol w:w="90"/>
        <w:gridCol w:w="900"/>
        <w:gridCol w:w="90"/>
        <w:gridCol w:w="990"/>
        <w:gridCol w:w="90"/>
        <w:gridCol w:w="990"/>
        <w:gridCol w:w="90"/>
        <w:gridCol w:w="990"/>
      </w:tblGrid>
      <w:tr w:rsidR="00975621" w:rsidRPr="003B65FB" w14:paraId="26989B9A" w14:textId="77777777" w:rsidTr="000D31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1E78FE" w14:textId="77777777" w:rsidR="00975621" w:rsidRPr="008345D6" w:rsidRDefault="00975621" w:rsidP="000D31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148CC2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91D7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6BAFDB1E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01F6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E362224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DC8AEE0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6E97B26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6264E5A" w14:textId="77777777" w:rsidR="00975621" w:rsidRPr="003B65FB" w:rsidRDefault="00975621" w:rsidP="000D313F">
            <w:pPr>
              <w:ind w:right="8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75621" w:rsidRPr="003B65FB" w14:paraId="16410047" w14:textId="77777777" w:rsidTr="000D313F"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479632AB" w14:textId="77777777" w:rsidR="00975621" w:rsidRPr="003B65FB" w:rsidRDefault="00975621" w:rsidP="000D313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822AE26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FD474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062827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</w:tcBorders>
          </w:tcPr>
          <w:p w14:paraId="5B3F3AFB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C68EB8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5DF307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75621" w:rsidRPr="003B65FB" w14:paraId="356C64CA" w14:textId="77777777" w:rsidTr="000D313F"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56B46820" w14:textId="77777777" w:rsidR="00975621" w:rsidRPr="008345D6" w:rsidRDefault="00975621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0B86A3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391472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ร้อยละต่อปี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D25591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F299B21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119C8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</w:tcBorders>
            <w:vAlign w:val="bottom"/>
          </w:tcPr>
          <w:p w14:paraId="18B6CA80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78356DC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4A7FEE7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EABA9B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705D294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975621" w:rsidRPr="003B65FB" w14:paraId="43F8973B" w14:textId="77777777" w:rsidTr="000D313F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357F3" w14:textId="77777777" w:rsidR="00975621" w:rsidRPr="008345D6" w:rsidRDefault="00975621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031D273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63896D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BF9FA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D1F4CB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A8C4B9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FB0CB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7E2F71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9EED7C6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AD8729D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1C6E7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286BE6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C04A8B" w14:textId="77777777" w:rsidR="00975621" w:rsidRPr="003B65FB" w:rsidRDefault="00975621" w:rsidP="000D3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975621" w:rsidRPr="003B65FB" w14:paraId="424DEE3F" w14:textId="77777777" w:rsidTr="000D313F">
        <w:tc>
          <w:tcPr>
            <w:tcW w:w="3150" w:type="dxa"/>
            <w:tcBorders>
              <w:top w:val="single" w:sz="4" w:space="0" w:color="auto"/>
              <w:right w:val="nil"/>
            </w:tcBorders>
          </w:tcPr>
          <w:p w14:paraId="32CE7904" w14:textId="77777777" w:rsidR="00975621" w:rsidRPr="003B65FB" w:rsidRDefault="00975621" w:rsidP="000D313F">
            <w:pPr>
              <w:ind w:hanging="6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กิจการที่เกี่ยวข้องกัน </w:t>
            </w: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>
              <w:rPr>
                <w:rFonts w:ascii="Angsana New" w:hAnsi="Angsana New"/>
                <w:sz w:val="28"/>
              </w:rPr>
              <w:t>8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36056C57" w14:textId="77777777" w:rsidR="00975621" w:rsidRPr="003B65FB" w:rsidRDefault="00975621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1A0FF0" w14:textId="0E301315" w:rsidR="00975621" w:rsidRPr="003B65FB" w:rsidRDefault="00975621" w:rsidP="000D313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6.25</w:t>
            </w:r>
          </w:p>
        </w:tc>
        <w:tc>
          <w:tcPr>
            <w:tcW w:w="115" w:type="dxa"/>
            <w:tcBorders>
              <w:left w:val="nil"/>
              <w:right w:val="nil"/>
            </w:tcBorders>
          </w:tcPr>
          <w:p w14:paraId="47E224DB" w14:textId="77777777" w:rsidR="00975621" w:rsidRPr="003B65FB" w:rsidRDefault="00975621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ACC804" w14:textId="77777777" w:rsidR="00975621" w:rsidRPr="003B65FB" w:rsidRDefault="00975621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6.75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820EDC" w14:textId="77777777" w:rsidR="00975621" w:rsidRPr="008345D6" w:rsidRDefault="00975621" w:rsidP="000D313F">
            <w:pPr>
              <w:tabs>
                <w:tab w:val="decimal" w:pos="7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80B364" w14:textId="0AC3A1C5" w:rsidR="00975621" w:rsidRPr="003B65FB" w:rsidRDefault="007008E0" w:rsidP="000D313F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29,007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06EAFE9" w14:textId="77777777" w:rsidR="00975621" w:rsidRPr="003B65FB" w:rsidRDefault="00975621" w:rsidP="000D313F">
            <w:pPr>
              <w:tabs>
                <w:tab w:val="decimal" w:pos="7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5F5A67" w14:textId="77777777" w:rsidR="00975621" w:rsidRPr="008345D6" w:rsidRDefault="00975621" w:rsidP="000D313F">
            <w:pPr>
              <w:ind w:right="88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62,454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21C1CAC" w14:textId="77777777" w:rsidR="00975621" w:rsidRPr="003B65FB" w:rsidRDefault="00975621" w:rsidP="000D313F">
            <w:pPr>
              <w:tabs>
                <w:tab w:val="decimal" w:pos="7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84EB0B" w14:textId="77777777" w:rsidR="00975621" w:rsidRPr="003B65FB" w:rsidRDefault="00975621" w:rsidP="000D313F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137,175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539E8DF" w14:textId="77777777" w:rsidR="00975621" w:rsidRPr="003B65FB" w:rsidRDefault="00975621" w:rsidP="000D313F">
            <w:pPr>
              <w:tabs>
                <w:tab w:val="decimal" w:pos="722"/>
              </w:tabs>
              <w:ind w:right="8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9A7B816" w14:textId="77777777" w:rsidR="00975621" w:rsidRPr="003B65FB" w:rsidRDefault="00975621" w:rsidP="000D313F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89,105</w:t>
            </w:r>
          </w:p>
        </w:tc>
      </w:tr>
      <w:tr w:rsidR="00975621" w:rsidRPr="003B65FB" w14:paraId="12E21A0C" w14:textId="77777777" w:rsidTr="000D313F">
        <w:tc>
          <w:tcPr>
            <w:tcW w:w="3150" w:type="dxa"/>
            <w:tcBorders>
              <w:right w:val="nil"/>
            </w:tcBorders>
          </w:tcPr>
          <w:p w14:paraId="42B9C0F3" w14:textId="77777777" w:rsidR="00975621" w:rsidRPr="008345D6" w:rsidRDefault="00975621" w:rsidP="000D313F">
            <w:pPr>
              <w:ind w:hanging="6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กรรมการของบริษัทย่อย </w:t>
            </w: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ดูหมายเหตุข้อ </w:t>
            </w:r>
            <w:r>
              <w:rPr>
                <w:rFonts w:ascii="Angsana New" w:hAnsi="Angsana New"/>
                <w:sz w:val="28"/>
              </w:rPr>
              <w:t>8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6B2C10DA" w14:textId="77777777" w:rsidR="00975621" w:rsidRPr="003B65FB" w:rsidRDefault="00975621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F6E96" w14:textId="77777777" w:rsidR="00975621" w:rsidRPr="003B65FB" w:rsidRDefault="00975621" w:rsidP="000D313F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" w:type="dxa"/>
            <w:tcBorders>
              <w:left w:val="nil"/>
              <w:right w:val="nil"/>
            </w:tcBorders>
          </w:tcPr>
          <w:p w14:paraId="5D923FD7" w14:textId="77777777" w:rsidR="00975621" w:rsidRPr="003B65FB" w:rsidRDefault="00975621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802A8" w14:textId="77777777" w:rsidR="00975621" w:rsidRPr="003B65FB" w:rsidRDefault="00975621" w:rsidP="000D313F">
            <w:pPr>
              <w:ind w:right="-100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7AC1EC" w14:textId="77777777" w:rsidR="00975621" w:rsidRPr="008345D6" w:rsidRDefault="00975621" w:rsidP="000D313F">
            <w:pPr>
              <w:tabs>
                <w:tab w:val="decimal" w:pos="7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E3ADF" w14:textId="77777777" w:rsidR="00975621" w:rsidRPr="008345D6" w:rsidRDefault="00975621" w:rsidP="000D313F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val="en-GB"/>
              </w:rPr>
              <w:t>16,432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DD5696F" w14:textId="77777777" w:rsidR="00975621" w:rsidRPr="003B65FB" w:rsidRDefault="00975621" w:rsidP="000D313F">
            <w:pPr>
              <w:tabs>
                <w:tab w:val="decimal" w:pos="7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A9ACB" w14:textId="77777777" w:rsidR="00975621" w:rsidRPr="003B65FB" w:rsidRDefault="00975621" w:rsidP="000D313F">
            <w:pPr>
              <w:tabs>
                <w:tab w:val="decimal" w:pos="722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65144EC" w14:textId="77777777" w:rsidR="00975621" w:rsidRPr="003B65FB" w:rsidRDefault="00975621" w:rsidP="000D313F">
            <w:pPr>
              <w:tabs>
                <w:tab w:val="decimal" w:pos="7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6CDF038" w14:textId="77777777" w:rsidR="00975621" w:rsidRPr="003B65FB" w:rsidRDefault="00975621" w:rsidP="000D313F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585700F" w14:textId="77777777" w:rsidR="00975621" w:rsidRPr="003B65FB" w:rsidRDefault="00975621" w:rsidP="000D313F">
            <w:pPr>
              <w:tabs>
                <w:tab w:val="decimal" w:pos="722"/>
              </w:tabs>
              <w:ind w:right="8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B28AF83" w14:textId="77777777" w:rsidR="00975621" w:rsidRPr="003B65FB" w:rsidRDefault="00975621" w:rsidP="000D313F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008E0" w:rsidRPr="003B65FB" w14:paraId="11017561" w14:textId="77777777" w:rsidTr="000D313F">
        <w:tc>
          <w:tcPr>
            <w:tcW w:w="3150" w:type="dxa"/>
            <w:tcBorders>
              <w:right w:val="nil"/>
            </w:tcBorders>
          </w:tcPr>
          <w:p w14:paraId="6C790C77" w14:textId="3B7053F8" w:rsidR="007008E0" w:rsidRPr="008345D6" w:rsidRDefault="007008E0" w:rsidP="007008E0">
            <w:pPr>
              <w:ind w:hanging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ผู้ถือหุ้นร่วม (ดูหมายเหตุข้อ </w:t>
            </w:r>
            <w:r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7AE010C3" w14:textId="77777777" w:rsidR="007008E0" w:rsidRPr="003B65FB" w:rsidRDefault="007008E0" w:rsidP="007008E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FF976" w14:textId="2B1FBD73" w:rsidR="007008E0" w:rsidRDefault="007008E0" w:rsidP="007008E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" w:type="dxa"/>
            <w:tcBorders>
              <w:left w:val="nil"/>
              <w:right w:val="nil"/>
            </w:tcBorders>
          </w:tcPr>
          <w:p w14:paraId="1141D7A5" w14:textId="77777777" w:rsidR="007008E0" w:rsidRPr="003B65FB" w:rsidRDefault="007008E0" w:rsidP="007008E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A9C20" w14:textId="7BB3B120" w:rsidR="007008E0" w:rsidRPr="003B65FB" w:rsidRDefault="007008E0" w:rsidP="007008E0">
            <w:pPr>
              <w:ind w:right="-100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444C09" w14:textId="77777777" w:rsidR="007008E0" w:rsidRPr="008345D6" w:rsidRDefault="007008E0" w:rsidP="007008E0">
            <w:pPr>
              <w:tabs>
                <w:tab w:val="decimal" w:pos="7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5AD47" w14:textId="733D8ECE" w:rsidR="007008E0" w:rsidRDefault="007008E0" w:rsidP="007008E0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19,794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575613C" w14:textId="77777777" w:rsidR="007008E0" w:rsidRPr="003B65FB" w:rsidRDefault="007008E0" w:rsidP="007008E0">
            <w:pPr>
              <w:tabs>
                <w:tab w:val="decimal" w:pos="7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01443" w14:textId="1B9C6096" w:rsidR="007008E0" w:rsidRPr="003B65FB" w:rsidRDefault="007008E0" w:rsidP="007008E0">
            <w:pPr>
              <w:tabs>
                <w:tab w:val="decimal" w:pos="722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0B62389" w14:textId="77777777" w:rsidR="007008E0" w:rsidRPr="003B65FB" w:rsidRDefault="007008E0" w:rsidP="007008E0">
            <w:pPr>
              <w:tabs>
                <w:tab w:val="decimal" w:pos="7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67E0667" w14:textId="593215C2" w:rsidR="007008E0" w:rsidRPr="003B65FB" w:rsidRDefault="007008E0" w:rsidP="007008E0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BC869C5" w14:textId="77777777" w:rsidR="007008E0" w:rsidRPr="003B65FB" w:rsidRDefault="007008E0" w:rsidP="007008E0">
            <w:pPr>
              <w:tabs>
                <w:tab w:val="decimal" w:pos="722"/>
              </w:tabs>
              <w:ind w:right="87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28E87ED" w14:textId="7179A750" w:rsidR="007008E0" w:rsidRPr="003B65FB" w:rsidRDefault="007008E0" w:rsidP="007008E0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75621" w:rsidRPr="003B65FB" w14:paraId="0D7835C4" w14:textId="77777777" w:rsidTr="000D313F">
        <w:tc>
          <w:tcPr>
            <w:tcW w:w="3150" w:type="dxa"/>
            <w:tcBorders>
              <w:right w:val="nil"/>
            </w:tcBorders>
          </w:tcPr>
          <w:p w14:paraId="070DEFBE" w14:textId="77777777" w:rsidR="00975621" w:rsidRPr="008345D6" w:rsidRDefault="00975621" w:rsidP="000D313F">
            <w:pPr>
              <w:ind w:hanging="6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3CB2F409" w14:textId="77777777" w:rsidR="00975621" w:rsidRPr="003B65FB" w:rsidRDefault="00975621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  <w:shd w:val="clear" w:color="auto" w:fill="auto"/>
          </w:tcPr>
          <w:p w14:paraId="3848D6F6" w14:textId="77777777" w:rsidR="00975621" w:rsidRPr="003B65FB" w:rsidRDefault="00975621" w:rsidP="000D313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" w:type="dxa"/>
            <w:tcBorders>
              <w:left w:val="nil"/>
              <w:right w:val="nil"/>
            </w:tcBorders>
          </w:tcPr>
          <w:p w14:paraId="5D6B5F1A" w14:textId="77777777" w:rsidR="00975621" w:rsidRPr="003B65FB" w:rsidRDefault="00975621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</w:tcPr>
          <w:p w14:paraId="7B2C4A13" w14:textId="77777777" w:rsidR="00975621" w:rsidRPr="003B65FB" w:rsidRDefault="00975621" w:rsidP="000D313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22AEBD" w14:textId="77777777" w:rsidR="00975621" w:rsidRPr="008345D6" w:rsidRDefault="00975621" w:rsidP="000D313F">
            <w:pPr>
              <w:tabs>
                <w:tab w:val="decimal" w:pos="7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681F8" w14:textId="77777777" w:rsidR="00975621" w:rsidRPr="003B65FB" w:rsidRDefault="00975621" w:rsidP="000D313F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704E3EE" w14:textId="77777777" w:rsidR="00975621" w:rsidRPr="008345D6" w:rsidRDefault="00975621" w:rsidP="000D313F">
            <w:pPr>
              <w:tabs>
                <w:tab w:val="decimal" w:pos="7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8FD53" w14:textId="77777777" w:rsidR="00975621" w:rsidRPr="003B65FB" w:rsidRDefault="00975621" w:rsidP="000D313F">
            <w:pPr>
              <w:tabs>
                <w:tab w:val="decimal" w:pos="722"/>
              </w:tabs>
              <w:ind w:right="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B0B2727" w14:textId="77777777" w:rsidR="00975621" w:rsidRPr="003B65FB" w:rsidRDefault="00975621" w:rsidP="000D313F">
            <w:pPr>
              <w:tabs>
                <w:tab w:val="decimal" w:pos="7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9E061" w14:textId="77777777" w:rsidR="00975621" w:rsidRPr="008345D6" w:rsidRDefault="00975621" w:rsidP="000D313F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851C195" w14:textId="77777777" w:rsidR="00975621" w:rsidRPr="003B65FB" w:rsidRDefault="00975621" w:rsidP="000D313F">
            <w:pPr>
              <w:ind w:right="8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37C2A86" w14:textId="77777777" w:rsidR="00975621" w:rsidRPr="003B65FB" w:rsidRDefault="00975621" w:rsidP="000D313F">
            <w:pPr>
              <w:ind w:right="87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75621" w:rsidRPr="003B65FB" w14:paraId="5F4A0548" w14:textId="77777777" w:rsidTr="000D313F">
        <w:tc>
          <w:tcPr>
            <w:tcW w:w="3150" w:type="dxa"/>
            <w:tcBorders>
              <w:left w:val="nil"/>
              <w:bottom w:val="nil"/>
              <w:right w:val="nil"/>
            </w:tcBorders>
          </w:tcPr>
          <w:p w14:paraId="57B366EF" w14:textId="77777777" w:rsidR="00975621" w:rsidRPr="003B65FB" w:rsidRDefault="00975621" w:rsidP="000D313F">
            <w:pPr>
              <w:ind w:hanging="6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80CAA6" w14:textId="77777777" w:rsidR="00975621" w:rsidRPr="003B65FB" w:rsidRDefault="00975621" w:rsidP="000D313F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EB0465" w14:textId="77777777" w:rsidR="00975621" w:rsidRPr="003B65FB" w:rsidRDefault="00975621" w:rsidP="000D313F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</w:tcPr>
          <w:p w14:paraId="1614521D" w14:textId="77777777" w:rsidR="00975621" w:rsidRPr="003B65FB" w:rsidRDefault="00975621" w:rsidP="000D313F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9ED796" w14:textId="77777777" w:rsidR="00975621" w:rsidRPr="003B65FB" w:rsidRDefault="00975621" w:rsidP="000D313F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C1600B" w14:textId="77777777" w:rsidR="00975621" w:rsidRPr="003B65FB" w:rsidRDefault="00975621" w:rsidP="000D313F">
            <w:pPr>
              <w:tabs>
                <w:tab w:val="decimal" w:pos="72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8E7BEF" w14:textId="77777777" w:rsidR="00975621" w:rsidRPr="003B65FB" w:rsidRDefault="00975621" w:rsidP="000D313F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65,283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355610" w14:textId="77777777" w:rsidR="00975621" w:rsidRPr="003B65FB" w:rsidRDefault="00975621" w:rsidP="000D313F">
            <w:pPr>
              <w:tabs>
                <w:tab w:val="decimal" w:pos="72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33A6A4" w14:textId="77777777" w:rsidR="00975621" w:rsidRPr="003B65FB" w:rsidRDefault="00975621" w:rsidP="000D313F">
            <w:pPr>
              <w:tabs>
                <w:tab w:val="decimal" w:pos="722"/>
              </w:tabs>
              <w:ind w:right="88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0E516D">
              <w:rPr>
                <w:rFonts w:ascii="Angsana New" w:hAnsi="Angsana New"/>
                <w:b/>
                <w:bCs/>
                <w:sz w:val="28"/>
              </w:rPr>
              <w:t>62,713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F8C9ABF" w14:textId="77777777" w:rsidR="00975621" w:rsidRPr="003B65FB" w:rsidRDefault="00975621" w:rsidP="000D313F">
            <w:pPr>
              <w:tabs>
                <w:tab w:val="decimal" w:pos="72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1981F0" w14:textId="77777777" w:rsidR="00975621" w:rsidRPr="003B65FB" w:rsidRDefault="00975621" w:rsidP="000D313F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137,175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D9A71A2" w14:textId="77777777" w:rsidR="00975621" w:rsidRPr="003B65FB" w:rsidRDefault="00975621" w:rsidP="000D313F">
            <w:pPr>
              <w:tabs>
                <w:tab w:val="decimal" w:pos="722"/>
              </w:tabs>
              <w:ind w:right="8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063C74" w14:textId="77777777" w:rsidR="00975621" w:rsidRPr="003B65FB" w:rsidRDefault="00975621" w:rsidP="000D313F">
            <w:pPr>
              <w:tabs>
                <w:tab w:val="decimal" w:pos="722"/>
              </w:tabs>
              <w:ind w:right="8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89,105</w:t>
            </w:r>
          </w:p>
        </w:tc>
      </w:tr>
    </w:tbl>
    <w:p w14:paraId="58B22FD4" w14:textId="2C90A3C8" w:rsidR="00C5158A" w:rsidRPr="00975621" w:rsidRDefault="00975621" w:rsidP="003B089C">
      <w:pPr>
        <w:spacing w:before="240" w:after="24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lastRenderedPageBreak/>
        <w:t xml:space="preserve">ณ วันที่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31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Pr="008345D6">
        <w:rPr>
          <w:rFonts w:ascii="Angsana New" w:hAnsi="Angsana New" w:hint="cs"/>
          <w:color w:val="000000"/>
          <w:spacing w:val="-2"/>
          <w:sz w:val="28"/>
        </w:rPr>
        <w:t>3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256</w:t>
      </w:r>
      <w:r w:rsidRPr="008345D6">
        <w:rPr>
          <w:rFonts w:ascii="Angsana New" w:hAnsi="Angsana New" w:hint="cs"/>
          <w:color w:val="000000"/>
          <w:spacing w:val="-2"/>
          <w:sz w:val="28"/>
        </w:rPr>
        <w:t>2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บริษัทและบริษัทย่อยมีเงินกู้ยืมระยะสั้นในรูปของตั๋วสัญญาใช้เงินและไม่มีหลักประกัน และจ่ายคืนเมื่อทวงถาม</w:t>
      </w:r>
    </w:p>
    <w:p w14:paraId="123CE9C6" w14:textId="77777777" w:rsidR="00770484" w:rsidRPr="0090152D" w:rsidRDefault="00770484" w:rsidP="00770484">
      <w:pPr>
        <w:pStyle w:val="ListParagraph"/>
        <w:numPr>
          <w:ilvl w:val="0"/>
          <w:numId w:val="11"/>
        </w:numPr>
        <w:tabs>
          <w:tab w:val="left" w:pos="360"/>
        </w:tabs>
        <w:spacing w:before="240" w:line="240" w:lineRule="atLeast"/>
        <w:ind w:left="0" w:firstLine="0"/>
        <w:rPr>
          <w:rFonts w:ascii="Angsana New" w:hAnsi="Angsana New"/>
          <w:b/>
          <w:bCs/>
          <w:sz w:val="28"/>
          <w:lang w:val="en-GB"/>
        </w:rPr>
      </w:pPr>
      <w:r w:rsidRPr="008345D6">
        <w:rPr>
          <w:rFonts w:ascii="Angsana New" w:hAnsi="Angsana New" w:hint="cs"/>
          <w:b/>
          <w:bCs/>
          <w:sz w:val="28"/>
          <w:cs/>
        </w:rPr>
        <w:t>หุ้นกู้แปลงสภาพ</w:t>
      </w:r>
      <w:r w:rsidRPr="0090152D">
        <w:rPr>
          <w:rFonts w:ascii="Angsana New" w:hAnsi="Angsana New"/>
          <w:b/>
          <w:bCs/>
          <w:sz w:val="28"/>
          <w:lang w:val="en-GB"/>
        </w:rPr>
        <w:t xml:space="preserve"> </w:t>
      </w:r>
    </w:p>
    <w:p w14:paraId="292792A9" w14:textId="2A14A536" w:rsidR="00770484" w:rsidRPr="003B65FB" w:rsidRDefault="00770484" w:rsidP="00770484">
      <w:pPr>
        <w:pStyle w:val="ListParagraph"/>
        <w:spacing w:before="240" w:after="240" w:line="240" w:lineRule="atLeast"/>
        <w:ind w:left="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 xml:space="preserve">เมื่อวันที่ </w:t>
      </w:r>
      <w:r w:rsidRPr="003B65FB">
        <w:rPr>
          <w:rFonts w:ascii="Angsana New" w:hAnsi="Angsana New" w:hint="cs"/>
          <w:sz w:val="28"/>
        </w:rPr>
        <w:t xml:space="preserve">26 </w:t>
      </w:r>
      <w:r w:rsidRPr="008345D6">
        <w:rPr>
          <w:rFonts w:ascii="Angsana New" w:hAnsi="Angsana New" w:hint="cs"/>
          <w:sz w:val="28"/>
          <w:cs/>
        </w:rPr>
        <w:t xml:space="preserve">พฤษภาคม </w:t>
      </w:r>
      <w:r w:rsidRPr="003B65FB">
        <w:rPr>
          <w:rFonts w:ascii="Angsana New" w:hAnsi="Angsana New" w:hint="cs"/>
          <w:sz w:val="28"/>
        </w:rPr>
        <w:t xml:space="preserve">2563 </w:t>
      </w:r>
      <w:r w:rsidRPr="008345D6">
        <w:rPr>
          <w:rFonts w:ascii="Angsana New" w:hAnsi="Angsana New" w:hint="cs"/>
          <w:sz w:val="28"/>
          <w:cs/>
        </w:rPr>
        <w:t xml:space="preserve">ที่ประชุมสามัญผู้ถือหุ้น ประจำปี </w:t>
      </w:r>
      <w:r w:rsidRPr="003B65FB">
        <w:rPr>
          <w:rFonts w:ascii="Angsana New" w:hAnsi="Angsana New" w:hint="cs"/>
          <w:sz w:val="28"/>
        </w:rPr>
        <w:t>2563</w:t>
      </w:r>
      <w:r w:rsidRPr="008345D6">
        <w:rPr>
          <w:rFonts w:ascii="Angsana New" w:hAnsi="Angsana New" w:hint="cs"/>
          <w:sz w:val="28"/>
          <w:cs/>
        </w:rPr>
        <w:t xml:space="preserve"> ของ บริษัท เซเว่น ยูทิลิตี้ส์ แอนด์ พาวเวอร์ จำกัด (มหาชน)</w:t>
      </w:r>
      <w:r w:rsidRPr="003B65FB">
        <w:rPr>
          <w:rFonts w:ascii="Angsana New" w:hAnsi="Angsana New" w:hint="cs"/>
          <w:sz w:val="28"/>
        </w:rPr>
        <w:t xml:space="preserve"> “7UP” </w:t>
      </w:r>
      <w:r w:rsidRPr="008345D6">
        <w:rPr>
          <w:rFonts w:ascii="Angsana New" w:hAnsi="Angsana New" w:hint="cs"/>
          <w:sz w:val="28"/>
          <w:cs/>
        </w:rPr>
        <w:t>ได้มีมติอนุมัติการออกและเสนอขายหุ้นกู้แปลงสภาพที่ออกใหม่ของบริษัทต่อผู้ลงทุนโดยเฉพาะเจาะจง และเป็นบุคคลที่ไม่เกี่ยวข้องกับบริษัท ในวงเงินไม่เกิน</w:t>
      </w:r>
      <w:r w:rsidRPr="008345D6">
        <w:rPr>
          <w:rFonts w:ascii="Angsana New" w:hAnsi="Angsana New" w:hint="cs"/>
          <w:sz w:val="28"/>
        </w:rPr>
        <w:t xml:space="preserve"> </w:t>
      </w:r>
      <w:r w:rsidRPr="003B65FB">
        <w:rPr>
          <w:rFonts w:ascii="Angsana New" w:hAnsi="Angsana New" w:hint="cs"/>
          <w:sz w:val="28"/>
        </w:rPr>
        <w:t>650.00</w:t>
      </w:r>
      <w:r w:rsidRPr="008345D6">
        <w:rPr>
          <w:rFonts w:ascii="Angsana New" w:hAnsi="Angsana New" w:hint="cs"/>
          <w:sz w:val="28"/>
          <w:cs/>
        </w:rPr>
        <w:t xml:space="preserve"> ล้านบาท ซึ่งบริษัทได้ทำสัญญาการออกหุ้นกู้แปลงสภาพ เพื่อออกหุ้นกู้แปลงสภาพโดยเฉพาะเจาะจงให้แก่</w:t>
      </w:r>
      <w:r w:rsidRPr="008345D6">
        <w:rPr>
          <w:rFonts w:ascii="Angsana New" w:hAnsi="Angsana New" w:hint="cs"/>
          <w:sz w:val="28"/>
        </w:rPr>
        <w:t xml:space="preserve"> </w:t>
      </w:r>
      <w:r w:rsidRPr="003B65FB">
        <w:rPr>
          <w:rFonts w:ascii="Angsana New" w:hAnsi="Angsana New" w:hint="cs"/>
          <w:sz w:val="28"/>
        </w:rPr>
        <w:t xml:space="preserve">Advance Opportunities Fund </w:t>
      </w:r>
      <w:r w:rsidRPr="008345D6">
        <w:rPr>
          <w:rFonts w:ascii="Angsana New" w:hAnsi="Angsana New" w:hint="cs"/>
          <w:sz w:val="28"/>
          <w:cs/>
        </w:rPr>
        <w:t xml:space="preserve">และ </w:t>
      </w:r>
      <w:r w:rsidRPr="003B65FB">
        <w:rPr>
          <w:rFonts w:ascii="Angsana New" w:hAnsi="Angsana New" w:hint="cs"/>
          <w:sz w:val="28"/>
        </w:rPr>
        <w:t xml:space="preserve">Advance Opportunities Fund I </w:t>
      </w:r>
      <w:r w:rsidRPr="008345D6">
        <w:rPr>
          <w:rFonts w:ascii="Angsana New" w:hAnsi="Angsana New" w:hint="cs"/>
          <w:sz w:val="28"/>
          <w:cs/>
        </w:rPr>
        <w:t>ซึ่งการออกและเสนอขายหุ้นกู้แปลงสภาพจะทำเป็นคราวๆ จนกว่าจะครบวงเงิน</w:t>
      </w:r>
      <w:r w:rsidRPr="008345D6">
        <w:rPr>
          <w:rFonts w:ascii="Angsana New" w:hAnsi="Angsana New" w:hint="cs"/>
          <w:sz w:val="28"/>
        </w:rPr>
        <w:t xml:space="preserve"> </w:t>
      </w:r>
      <w:r w:rsidRPr="003B65FB">
        <w:rPr>
          <w:rFonts w:ascii="Angsana New" w:hAnsi="Angsana New" w:hint="cs"/>
          <w:sz w:val="28"/>
        </w:rPr>
        <w:t>650.00</w:t>
      </w:r>
      <w:r w:rsidRPr="003B65FB">
        <w:rPr>
          <w:rFonts w:ascii="Angsana New" w:hAnsi="Angsana New" w:hint="cs"/>
          <w:sz w:val="28"/>
          <w:cs/>
          <w:lang w:val="en-GB"/>
        </w:rPr>
        <w:t xml:space="preserve"> ล้านบาท โดยมีข้อกำหนดและเงื่อนไขหลักของหุ้นกู้แปลงสภาพดังนี้</w:t>
      </w:r>
    </w:p>
    <w:tbl>
      <w:tblPr>
        <w:tblW w:w="9360" w:type="dxa"/>
        <w:tblInd w:w="-90" w:type="dxa"/>
        <w:tblLook w:val="04A0" w:firstRow="1" w:lastRow="0" w:firstColumn="1" w:lastColumn="0" w:noHBand="0" w:noVBand="1"/>
      </w:tblPr>
      <w:tblGrid>
        <w:gridCol w:w="3330"/>
        <w:gridCol w:w="6030"/>
      </w:tblGrid>
      <w:tr w:rsidR="00770484" w:rsidRPr="003B65FB" w14:paraId="115C3AA1" w14:textId="77777777" w:rsidTr="000D313F">
        <w:tc>
          <w:tcPr>
            <w:tcW w:w="3330" w:type="dxa"/>
            <w:shd w:val="clear" w:color="auto" w:fill="auto"/>
          </w:tcPr>
          <w:p w14:paraId="6E32203A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ประเภทหุ้นกู้แปลงสภาพ</w:t>
            </w:r>
          </w:p>
        </w:tc>
        <w:tc>
          <w:tcPr>
            <w:tcW w:w="6030" w:type="dxa"/>
            <w:shd w:val="clear" w:color="auto" w:fill="auto"/>
          </w:tcPr>
          <w:p w14:paraId="140B522D" w14:textId="77777777" w:rsidR="00770484" w:rsidRPr="008345D6" w:rsidRDefault="00770484" w:rsidP="000D313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หุ้นกู้แปลงสภาพ ที่ให้สิทธิแปลงสภาพเป็นหุ้นสามัญของบริษัท ประเภทไม่ด้อยสิทธิ และไม่มีประกัน (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>Senior Unsecured Convertible Debentures)</w:t>
            </w:r>
          </w:p>
        </w:tc>
      </w:tr>
      <w:tr w:rsidR="00770484" w:rsidRPr="003B65FB" w14:paraId="39DB3B7A" w14:textId="77777777" w:rsidTr="000D313F">
        <w:tc>
          <w:tcPr>
            <w:tcW w:w="3330" w:type="dxa"/>
            <w:shd w:val="clear" w:color="auto" w:fill="auto"/>
          </w:tcPr>
          <w:p w14:paraId="1A41E165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สกุลเงิน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ab/>
            </w:r>
          </w:p>
        </w:tc>
        <w:tc>
          <w:tcPr>
            <w:tcW w:w="6030" w:type="dxa"/>
            <w:shd w:val="clear" w:color="auto" w:fill="auto"/>
          </w:tcPr>
          <w:p w14:paraId="6C70AE4A" w14:textId="77777777" w:rsidR="00770484" w:rsidRPr="008345D6" w:rsidRDefault="00770484" w:rsidP="000D313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บาท </w:t>
            </w:r>
          </w:p>
        </w:tc>
      </w:tr>
      <w:tr w:rsidR="00770484" w:rsidRPr="003B65FB" w14:paraId="19410B19" w14:textId="77777777" w:rsidTr="000D313F">
        <w:tc>
          <w:tcPr>
            <w:tcW w:w="3330" w:type="dxa"/>
            <w:shd w:val="clear" w:color="auto" w:fill="auto"/>
          </w:tcPr>
          <w:p w14:paraId="2A85950F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lang w:val="x-none"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จำนวนเงินต้นรวมของหุ้นกู้แปลงสภาพทั้งหมด</w:t>
            </w:r>
          </w:p>
        </w:tc>
        <w:tc>
          <w:tcPr>
            <w:tcW w:w="6030" w:type="dxa"/>
            <w:shd w:val="clear" w:color="auto" w:fill="auto"/>
          </w:tcPr>
          <w:p w14:paraId="61B41CD7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lang w:val="x-none"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ไม่เกิน 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650,000,000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บาท โดยแบ่งออกเป็น 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3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ชุด ดังต่อไปนี้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 </w:t>
            </w:r>
          </w:p>
          <w:p w14:paraId="55C34D61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lang w:val="x-none" w:eastAsia="x-none"/>
              </w:rPr>
            </w:pP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(1)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หุ้นกู้แปลงสภาพชุดที่ 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1 (Tranche I)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มีมูลค่าไม่เกิน 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200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ล้านบาท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โดยแบ่งออกเป็น 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20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ชุดย่อย ชุดละ 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10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ล้านบาท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 </w:t>
            </w:r>
          </w:p>
          <w:p w14:paraId="407C63F2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lang w:val="x-none" w:eastAsia="x-none"/>
              </w:rPr>
            </w:pP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(2)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หุ้นกู้แปลงสภาพชุดที่ 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2 (Tranche II)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มีมูลค่าไม่เกิน 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200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ล้านบาท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โดยแบ่งออกเป็น 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20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ชุดย่อย ชุดละ 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10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ล้านบาท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 </w:t>
            </w:r>
          </w:p>
          <w:p w14:paraId="7F130F5B" w14:textId="77777777" w:rsidR="00770484" w:rsidRPr="003B65FB" w:rsidRDefault="00770484" w:rsidP="000D313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lang w:val="x-none" w:eastAsia="x-none"/>
              </w:rPr>
            </w:pP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(3)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หุ้นกู้แปลงสภาพชุดที่ 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3 (Tranche III)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มีมูลค่าไม่เกิน 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250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ล้านบาท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โดยแบ่งออกเป็น 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10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ชุดย่อย ชุดละ 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25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ล้านบาท</w:t>
            </w:r>
          </w:p>
        </w:tc>
      </w:tr>
      <w:tr w:rsidR="00770484" w:rsidRPr="003B65FB" w14:paraId="75CD365C" w14:textId="77777777" w:rsidTr="000D313F">
        <w:tc>
          <w:tcPr>
            <w:tcW w:w="3330" w:type="dxa"/>
            <w:shd w:val="clear" w:color="auto" w:fill="auto"/>
          </w:tcPr>
          <w:p w14:paraId="6F538D6E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  <w:lang w:val="en-AU"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6030" w:type="dxa"/>
            <w:shd w:val="clear" w:color="auto" w:fill="auto"/>
          </w:tcPr>
          <w:p w14:paraId="73659C82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lang w:val="x-none"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บริษัทจะทยอยออกหุ้นกู้แปลงสภาพเป็นชุดๆ ทีละชุดตามลำดับ และ ในการออกหุ้นกู้แปลงสภาพได้ในแต่ละชุด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ทั้งนี้การออกหุ้นกู้แปลงสภาพอยู่ภายใต้ความสำเร็จของเงื่อนไขบังคับก่อน ซึ่งได้แก่ การได้รับอนุญาตจากสำนักงานคณะกรรมการกำกับหลักทรัพย์และตลาดหลักทรัพย์และหน่วยงานที่เกี่ยวข้องอื่นๆรวมถึงข้อกำหนดและเงื่อนไขของหุ้นกู้แปลงสภาพ</w:t>
            </w:r>
          </w:p>
          <w:p w14:paraId="1C3228A1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lang w:val="x-none" w:eastAsia="x-none"/>
              </w:rPr>
            </w:pPr>
          </w:p>
          <w:p w14:paraId="4B4D76A3" w14:textId="77777777" w:rsidR="00770484" w:rsidRPr="008345D6" w:rsidRDefault="00770484" w:rsidP="000D313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8345D6">
              <w:rPr>
                <w:rFonts w:ascii="Angsana New" w:hAnsi="Angsana New" w:hint="cs"/>
                <w:sz w:val="28"/>
                <w:lang w:eastAsia="x-none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 ปีนับแต่วันที่ที่ประชุมผู้ถือหุ้นมีมติอนุมัติให้ออกหุ้นกู้แปลงสภาพ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8345D6">
              <w:rPr>
                <w:rFonts w:ascii="Angsana New" w:hAnsi="Angsana New" w:hint="cs"/>
                <w:sz w:val="28"/>
                <w:lang w:eastAsia="x-none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 ปี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770484" w:rsidRPr="003B65FB" w14:paraId="148B2396" w14:textId="77777777" w:rsidTr="000D313F">
        <w:tc>
          <w:tcPr>
            <w:tcW w:w="3330" w:type="dxa"/>
            <w:shd w:val="clear" w:color="auto" w:fill="auto"/>
          </w:tcPr>
          <w:p w14:paraId="5CAB5DE2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lastRenderedPageBreak/>
              <w:t>อัตราดอกเบี้ย</w:t>
            </w:r>
          </w:p>
        </w:tc>
        <w:tc>
          <w:tcPr>
            <w:tcW w:w="6030" w:type="dxa"/>
            <w:shd w:val="clear" w:color="auto" w:fill="auto"/>
          </w:tcPr>
          <w:p w14:paraId="353D87AF" w14:textId="77777777" w:rsidR="00770484" w:rsidRPr="003B65FB" w:rsidRDefault="00770484" w:rsidP="000D313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lang w:val="x-none"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ร้อยละ 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2.00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770484" w:rsidRPr="003B65FB" w14:paraId="599741A9" w14:textId="77777777" w:rsidTr="000D313F">
        <w:tc>
          <w:tcPr>
            <w:tcW w:w="3330" w:type="dxa"/>
            <w:shd w:val="clear" w:color="auto" w:fill="auto"/>
          </w:tcPr>
          <w:p w14:paraId="38E0F142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อายุ</w:t>
            </w:r>
          </w:p>
        </w:tc>
        <w:tc>
          <w:tcPr>
            <w:tcW w:w="6030" w:type="dxa"/>
            <w:shd w:val="clear" w:color="auto" w:fill="auto"/>
          </w:tcPr>
          <w:p w14:paraId="28943A8F" w14:textId="77777777" w:rsidR="00770484" w:rsidRPr="003B65FB" w:rsidRDefault="00770484" w:rsidP="000D313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lang w:val="x-none" w:eastAsia="x-none"/>
              </w:rPr>
            </w:pP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>3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  ปีนับจากวันที่ออกหุ้นกู้แปลงสภาพแต่ละชุด</w:t>
            </w:r>
          </w:p>
        </w:tc>
      </w:tr>
      <w:tr w:rsidR="00770484" w:rsidRPr="003B65FB" w14:paraId="35164524" w14:textId="77777777" w:rsidTr="000D313F">
        <w:tc>
          <w:tcPr>
            <w:tcW w:w="3330" w:type="dxa"/>
            <w:shd w:val="clear" w:color="auto" w:fill="auto"/>
          </w:tcPr>
          <w:p w14:paraId="1ABED5B3" w14:textId="77777777" w:rsidR="00770484" w:rsidRPr="003B65FB" w:rsidRDefault="00770484" w:rsidP="000D313F">
            <w:pPr>
              <w:tabs>
                <w:tab w:val="left" w:pos="840"/>
              </w:tabs>
              <w:ind w:left="165" w:right="-43" w:hanging="165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การชำระคืนเงินต้น</w:t>
            </w:r>
          </w:p>
        </w:tc>
        <w:tc>
          <w:tcPr>
            <w:tcW w:w="6030" w:type="dxa"/>
            <w:shd w:val="clear" w:color="auto" w:fill="auto"/>
          </w:tcPr>
          <w:p w14:paraId="61F5FDCB" w14:textId="0DB3C118" w:rsidR="00770484" w:rsidRPr="003B65FB" w:rsidRDefault="00770484" w:rsidP="000D313F">
            <w:pPr>
              <w:tabs>
                <w:tab w:val="left" w:pos="840"/>
              </w:tabs>
              <w:spacing w:after="240"/>
              <w:ind w:right="-90"/>
              <w:jc w:val="thaiDistribute"/>
              <w:rPr>
                <w:rFonts w:ascii="Angsana New" w:hAnsi="Angsana New"/>
                <w:sz w:val="28"/>
                <w:lang w:val="x-none"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ชำระงวดเดียวเมื่อครบกำหนดไถ่ถอนหุ้นกู้แต่ละชุด ตามข้อกำหนดและเงื่อนไขของ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หุ้นกู้แปลงสภาพแต่ละชุด โดยหุ้นกู้แปลงสภาพแต่ละชุดมีอายุ 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3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ปีนับจากวันที่ออก</w:t>
            </w:r>
            <w:r w:rsidRPr="003B65FB">
              <w:rPr>
                <w:rFonts w:ascii="Angsana New" w:hAnsi="Angsana New" w:hint="cs"/>
                <w:sz w:val="28"/>
                <w:lang w:val="x-none" w:eastAsia="x-none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หุ้นกู้แปลงสภาพ</w:t>
            </w:r>
          </w:p>
        </w:tc>
      </w:tr>
      <w:tr w:rsidR="00770484" w:rsidRPr="003B65FB" w14:paraId="025DA191" w14:textId="77777777" w:rsidTr="000D313F">
        <w:tc>
          <w:tcPr>
            <w:tcW w:w="3330" w:type="dxa"/>
            <w:shd w:val="clear" w:color="auto" w:fill="auto"/>
          </w:tcPr>
          <w:p w14:paraId="32673B3D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สิทธิในการไถ่ถอนหุ้นกู้แปลงสภาพ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ก่อนวันครบกำหนด</w:t>
            </w:r>
          </w:p>
        </w:tc>
        <w:tc>
          <w:tcPr>
            <w:tcW w:w="6030" w:type="dxa"/>
            <w:shd w:val="clear" w:color="auto" w:fill="auto"/>
          </w:tcPr>
          <w:p w14:paraId="3D585FBD" w14:textId="77777777" w:rsidR="00770484" w:rsidRPr="008345D6" w:rsidRDefault="00770484" w:rsidP="000D313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trike/>
                <w:sz w:val="28"/>
                <w:cs/>
                <w:lang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ผู้ถือหุ้นกู้แปลงสภาพอาจมีสิทธิหรือไม่มีสิทธิขอให้บริษัทไถ่ถอนหุ้นกู้แปลงสภาพกอน่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ครบกำหนด และ/หรือ บริษัทอาจมีสิทธิหรือไม่มีสิทธิไถ่ถอนหุ้นกู้แปลงสภาพก่อน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ครบกำหนด ทั้งนี้การไถ่ถอนหุ้นกู้แปลงสภาพให้เป็นไปตามข้อตกลงและเงื่อนไขของ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หุ้นกู้แปลงสภาพที่จะออกในแต่ละคราว โดยปฏิบัติตามกฎหมาย กฎเกณฑ์ข้อบังคับ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หรือประกาศที่เกี่ยวข้อง รวมถึงการขอ อนุญาติจากหน่วยงานราชการใด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ๆ ที่เกี่ยวข้อง</w:t>
            </w:r>
          </w:p>
        </w:tc>
      </w:tr>
      <w:tr w:rsidR="00770484" w:rsidRPr="003B65FB" w14:paraId="1E46B57E" w14:textId="77777777" w:rsidTr="000D313F">
        <w:tc>
          <w:tcPr>
            <w:tcW w:w="3330" w:type="dxa"/>
            <w:shd w:val="clear" w:color="auto" w:fill="auto"/>
          </w:tcPr>
          <w:p w14:paraId="5D0BEB3A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ราคาแปลงสภาพ</w:t>
            </w:r>
          </w:p>
        </w:tc>
        <w:tc>
          <w:tcPr>
            <w:tcW w:w="6030" w:type="dxa"/>
            <w:shd w:val="clear" w:color="auto" w:fill="auto"/>
          </w:tcPr>
          <w:p w14:paraId="2D4BE8B7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rPr>
                <w:rFonts w:ascii="Angsana New" w:hAnsi="Angsana New"/>
                <w:sz w:val="28"/>
                <w:lang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ไม่ต่ำกว่าร้อยละ </w:t>
            </w:r>
            <w:r>
              <w:rPr>
                <w:rFonts w:ascii="Angsana New" w:hAnsi="Angsana New"/>
                <w:sz w:val="28"/>
                <w:lang w:eastAsia="x-none"/>
              </w:rPr>
              <w:t>90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 ของราคาตลาด จึงไม่เข้าข่ายเป็นการเสนอขายหุ้นที่ออกใหม่ในราคาที่ต่ำกว่าราคาตลาดตามที่กำหนดในประกาศที่ ทจ. </w:t>
            </w:r>
            <w:r>
              <w:rPr>
                <w:rFonts w:ascii="Angsana New" w:hAnsi="Angsana New"/>
                <w:sz w:val="28"/>
                <w:lang w:eastAsia="x-none"/>
              </w:rPr>
              <w:t>72/2558</w:t>
            </w:r>
          </w:p>
          <w:p w14:paraId="542B7A63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rPr>
                <w:rFonts w:ascii="Angsana New" w:hAnsi="Angsana New"/>
                <w:sz w:val="28"/>
                <w:lang w:eastAsia="x-none"/>
              </w:rPr>
            </w:pPr>
          </w:p>
          <w:p w14:paraId="230313DD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rPr>
                <w:rFonts w:ascii="Angsana New" w:hAnsi="Angsana New"/>
                <w:sz w:val="28"/>
                <w:lang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ราคาตลาดคำนวณจากราคาถัวเฉลี่ยถ่วงน้ำหนักของหุ้นบริษัทในตลาดหลักทรัพย์ฯ ย้อนหลังไม่น้อยกว่า </w:t>
            </w:r>
            <w:r w:rsidRPr="008345D6">
              <w:rPr>
                <w:rFonts w:ascii="Angsana New" w:hAnsi="Angsana New" w:hint="cs"/>
                <w:sz w:val="28"/>
                <w:lang w:eastAsia="x-none"/>
              </w:rPr>
              <w:t xml:space="preserve">7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วันทำการติดต่อกันแต่ไม่เกิน </w:t>
            </w:r>
            <w:r w:rsidRPr="008345D6">
              <w:rPr>
                <w:rFonts w:ascii="Angsana New" w:hAnsi="Angsana New" w:hint="cs"/>
                <w:sz w:val="28"/>
                <w:lang w:eastAsia="x-none"/>
              </w:rPr>
              <w:t xml:space="preserve">15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วัน ทำการติดต่อกันก่อนวันที่ผู้ถือหุ้นกู้แปลงสภาพจะใช้สิทธิแปลงสภาพหุ้นกู้ทั้งนี้ราคาถั่วเฉลี่ยถ่วงน้ำหนักคำนวณจากราคาปิดถ่วงน้ำหนักด้วยปริมาณการซื้อขายในแต่ละวันทำการติดต่อกัน (“ราคาใช้สิทธิแปลงสภาพลอยตัว (</w:t>
            </w:r>
            <w:r w:rsidRPr="003B65FB">
              <w:rPr>
                <w:rFonts w:ascii="Angsana New" w:hAnsi="Angsana New" w:hint="cs"/>
                <w:sz w:val="28"/>
                <w:lang w:eastAsia="x-none"/>
              </w:rPr>
              <w:t>Floating Conversion Price)</w:t>
            </w:r>
          </w:p>
          <w:p w14:paraId="481DCE57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rPr>
                <w:rFonts w:ascii="Angsana New" w:hAnsi="Angsana New"/>
                <w:sz w:val="28"/>
                <w:lang w:eastAsia="x-none"/>
              </w:rPr>
            </w:pPr>
          </w:p>
          <w:p w14:paraId="3A81BD44" w14:textId="77777777" w:rsidR="00770484" w:rsidRPr="008345D6" w:rsidRDefault="00770484" w:rsidP="000D313F">
            <w:pPr>
              <w:tabs>
                <w:tab w:val="left" w:pos="840"/>
              </w:tabs>
              <w:spacing w:after="240"/>
              <w:ind w:right="-43"/>
              <w:rPr>
                <w:rFonts w:ascii="Angsana New" w:hAnsi="Angsana New"/>
                <w:sz w:val="28"/>
                <w:cs/>
                <w:lang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อย่างไรก็ตาม ถ้าราคาแปลงสภาพที่คำนวณข้างต้นต่ำกว่ามูลค่าที่ตราไว้ของหุ้นของ บริษัท บริษัทจะต้องออกหุ้นชดเชยเพิ่มเติมในลักษณะที่ทำให้การคำนวณหุ้นทั้งหมดที่จะออกในมูลค่าที่ตราไว้เป็นไปตามราคาแปลงสภาพ</w:t>
            </w:r>
          </w:p>
        </w:tc>
      </w:tr>
      <w:tr w:rsidR="00770484" w:rsidRPr="003B65FB" w14:paraId="7F247A95" w14:textId="77777777" w:rsidTr="000D313F">
        <w:trPr>
          <w:trHeight w:val="1179"/>
        </w:trPr>
        <w:tc>
          <w:tcPr>
            <w:tcW w:w="3330" w:type="dxa"/>
            <w:shd w:val="clear" w:color="auto" w:fill="auto"/>
          </w:tcPr>
          <w:p w14:paraId="19AD69CF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ระยะเวลาการใช้สิทธิแปลงสภาพ</w:t>
            </w:r>
          </w:p>
        </w:tc>
        <w:tc>
          <w:tcPr>
            <w:tcW w:w="6030" w:type="dxa"/>
            <w:shd w:val="clear" w:color="auto" w:fill="auto"/>
          </w:tcPr>
          <w:p w14:paraId="2CC0E52B" w14:textId="77777777" w:rsidR="00770484" w:rsidRPr="003B65FB" w:rsidRDefault="00770484" w:rsidP="000D313F">
            <w:pPr>
              <w:spacing w:after="24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ผู้ถือหุ้นกู้แปลงสภาพแต่ละชุดสามารถใช้สิทธิแปลงสภาพหุ้นกู้แปลงสภาพได้ทุกวันนับ</w:t>
            </w:r>
            <w:r w:rsidRPr="008345D6">
              <w:rPr>
                <w:rFonts w:ascii="Angsana New" w:hAnsi="Angsana New"/>
                <w:sz w:val="28"/>
                <w:cs/>
                <w:lang w:eastAsia="x-none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จากวันที่ออกหุ้นกู้แปลงสภาพจนถึงเวลาปิดทำการของวันทำการก่อนวันครบกำหนด</w:t>
            </w:r>
            <w:r w:rsidRPr="008345D6">
              <w:rPr>
                <w:rFonts w:ascii="Angsana New" w:hAnsi="Angsana New"/>
                <w:sz w:val="28"/>
                <w:cs/>
                <w:lang w:eastAsia="x-none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อายุหุ้นกู้แปลงสภาพ</w:t>
            </w:r>
            <w:r w:rsidRPr="008345D6">
              <w:rPr>
                <w:rFonts w:ascii="Angsana New" w:hAnsi="Angsana New"/>
                <w:sz w:val="28"/>
                <w:cs/>
                <w:lang w:eastAsia="x-none"/>
              </w:rPr>
              <w:t xml:space="preserve"> </w:t>
            </w:r>
            <w:r w:rsidRPr="008345D6">
              <w:rPr>
                <w:rFonts w:ascii="Angsana New" w:hAnsi="Angsana New"/>
                <w:sz w:val="28"/>
                <w:lang w:eastAsia="x-none"/>
              </w:rPr>
              <w:t xml:space="preserve">1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สัปดาห์</w:t>
            </w:r>
          </w:p>
        </w:tc>
      </w:tr>
      <w:tr w:rsidR="00770484" w:rsidRPr="003B65FB" w14:paraId="1DF0E4B5" w14:textId="77777777" w:rsidTr="000D313F">
        <w:trPr>
          <w:trHeight w:val="1179"/>
        </w:trPr>
        <w:tc>
          <w:tcPr>
            <w:tcW w:w="3330" w:type="dxa"/>
            <w:shd w:val="clear" w:color="auto" w:fill="auto"/>
          </w:tcPr>
          <w:p w14:paraId="357FAFC6" w14:textId="77777777" w:rsidR="00770484" w:rsidRPr="008345D6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จำนวนหุ้นสามัญที่ จัดสรรไว้เพื่อ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รองรับการแปลงสภาพ</w:t>
            </w:r>
          </w:p>
        </w:tc>
        <w:tc>
          <w:tcPr>
            <w:tcW w:w="6030" w:type="dxa"/>
            <w:shd w:val="clear" w:color="auto" w:fill="auto"/>
          </w:tcPr>
          <w:p w14:paraId="7E870C54" w14:textId="77777777" w:rsidR="00770484" w:rsidRPr="008345D6" w:rsidRDefault="00770484" w:rsidP="000D313F">
            <w:pPr>
              <w:spacing w:after="240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3B65FB">
              <w:rPr>
                <w:rFonts w:ascii="Angsana New" w:hAnsi="Angsana New" w:hint="cs"/>
                <w:sz w:val="28"/>
                <w:lang w:eastAsia="x-none"/>
              </w:rPr>
              <w:t xml:space="preserve">650,000,000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หุ้น (คิดเป็นร้อยละ </w:t>
            </w:r>
            <w:r w:rsidRPr="003B65FB">
              <w:rPr>
                <w:rFonts w:ascii="Angsana New" w:hAnsi="Angsana New" w:hint="cs"/>
                <w:sz w:val="28"/>
                <w:lang w:eastAsia="x-none"/>
              </w:rPr>
              <w:t xml:space="preserve">17.66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ของจำนวนหุ้นที่จำหน่ายได้แล้วทั้งหมดของ</w:t>
            </w:r>
            <w:r w:rsidRPr="003B65FB">
              <w:rPr>
                <w:rFonts w:ascii="Angsana New" w:hAnsi="Angsana New" w:hint="cs"/>
                <w:sz w:val="28"/>
                <w:lang w:eastAsia="x-none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บริษัทภายหลังการจดทะเบียนเพิ่มทุนชำระแล้วของบริษัท บนสมมติฐานว่ามีการใช้</w:t>
            </w:r>
            <w:r w:rsidRPr="003B65FB">
              <w:rPr>
                <w:rFonts w:ascii="Angsana New" w:hAnsi="Angsana New" w:hint="cs"/>
                <w:sz w:val="28"/>
                <w:lang w:eastAsia="x-none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>สิทธิแปลงสภาพหุ้นกู้แปลงสภาพนั้นทั้งจำนวน ทั้งนี้ไม่นับจำนวน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lastRenderedPageBreak/>
              <w:t>หุ้นที่เกิดจากการใช้</w:t>
            </w:r>
            <w:r w:rsidRPr="003B65FB">
              <w:rPr>
                <w:rFonts w:ascii="Angsana New" w:hAnsi="Angsana New" w:hint="cs"/>
                <w:sz w:val="28"/>
                <w:lang w:eastAsia="x-none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  <w:lang w:eastAsia="x-none"/>
              </w:rPr>
              <w:t xml:space="preserve">สิทธิแปลงสภาพจากใบสำคัญแสดงสิทธิของบริษัทครั้งที่ </w:t>
            </w:r>
            <w:r w:rsidRPr="003B65FB">
              <w:rPr>
                <w:rFonts w:ascii="Angsana New" w:hAnsi="Angsana New" w:hint="cs"/>
                <w:sz w:val="28"/>
                <w:lang w:eastAsia="x-none"/>
              </w:rPr>
              <w:t>4 (7UP-W4))</w:t>
            </w:r>
          </w:p>
        </w:tc>
      </w:tr>
      <w:tr w:rsidR="00770484" w:rsidRPr="003B65FB" w14:paraId="6E6B2346" w14:textId="77777777" w:rsidTr="000D313F">
        <w:trPr>
          <w:trHeight w:val="1395"/>
        </w:trPr>
        <w:tc>
          <w:tcPr>
            <w:tcW w:w="3330" w:type="dxa"/>
            <w:shd w:val="clear" w:color="auto" w:fill="auto"/>
          </w:tcPr>
          <w:p w14:paraId="3D82C6B3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lastRenderedPageBreak/>
              <w:t>ตลาดรองของหุ้นสามัญที่เกิดจากการใช้สิทธิแปลงสภาพ</w:t>
            </w:r>
          </w:p>
        </w:tc>
        <w:tc>
          <w:tcPr>
            <w:tcW w:w="6030" w:type="dxa"/>
            <w:shd w:val="clear" w:color="auto" w:fill="auto"/>
          </w:tcPr>
          <w:p w14:paraId="5D0D9DCA" w14:textId="77777777" w:rsidR="00770484" w:rsidRPr="003B65FB" w:rsidRDefault="00770484" w:rsidP="000D313F">
            <w:pPr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จะนำหุ้นสามัญที่เกิดจากการใช้สิทธิแปลงสภาพนี้เข้าจดทะเบียนเป็นหลักทรัพย์จดทะเบียนในตลาดหลักทรัพย์แห่งประเทศไทยหรือตลาดหลักทรัพย์ที่หุ้นสามัญของบริษัทเป็นหลักทรัพย์จดทะเบียนอยู่ในขณะนั้น</w:t>
            </w:r>
          </w:p>
        </w:tc>
      </w:tr>
    </w:tbl>
    <w:p w14:paraId="5608E9D8" w14:textId="77777777" w:rsidR="00770484" w:rsidRDefault="00770484" w:rsidP="00770484">
      <w:pPr>
        <w:spacing w:before="160" w:after="120" w:line="410" w:lineRule="exact"/>
        <w:ind w:right="-43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 xml:space="preserve">มาตรฐานการบัญชีฉบับที่ </w:t>
      </w:r>
      <w:r w:rsidRPr="003B65FB">
        <w:rPr>
          <w:rFonts w:ascii="Angsana New" w:hAnsi="Angsana New" w:hint="cs"/>
          <w:sz w:val="28"/>
        </w:rPr>
        <w:t>32</w:t>
      </w:r>
      <w:r w:rsidRPr="008345D6">
        <w:rPr>
          <w:rFonts w:ascii="Angsana New" w:hAnsi="Angsana New" w:hint="cs"/>
          <w:sz w:val="28"/>
          <w:cs/>
        </w:rPr>
        <w:t xml:space="preserve"> เรื่อง </w:t>
      </w:r>
      <w:r w:rsidRPr="003B65FB">
        <w:rPr>
          <w:rFonts w:ascii="Angsana New" w:hAnsi="Angsana New" w:hint="cs"/>
          <w:sz w:val="28"/>
        </w:rPr>
        <w:t>“</w:t>
      </w:r>
      <w:r w:rsidRPr="008345D6">
        <w:rPr>
          <w:rFonts w:ascii="Angsana New" w:hAnsi="Angsana New" w:hint="cs"/>
          <w:sz w:val="28"/>
          <w:cs/>
        </w:rPr>
        <w:t>การแสดงรายการเครื่องมือทางการเงิน</w:t>
      </w:r>
      <w:r w:rsidRPr="003B65FB">
        <w:rPr>
          <w:rFonts w:ascii="Angsana New" w:hAnsi="Angsana New" w:hint="cs"/>
          <w:sz w:val="28"/>
        </w:rPr>
        <w:t>”</w:t>
      </w:r>
      <w:r w:rsidRPr="008345D6">
        <w:rPr>
          <w:rFonts w:ascii="Angsana New" w:hAnsi="Angsana New" w:hint="cs"/>
          <w:sz w:val="28"/>
          <w:cs/>
        </w:rPr>
        <w:t xml:space="preserve"> กำหนดให้กิจการที่ออกหุ้นกู้แปลงสภาพต้องแสดงองค์ประกอบของหนี้สินแยกจากองค์ประกอบที่เป็นทุนเพื่อแสดงรายการในงบแสดงฐานะการเงิน ดังนั้น ณ วันออกหุ้นกู้แปลงสภาพดังกล่าวบริษัทฯได้แยกองค์ประกอบของหนี้สินและองค์ประกอบที่เป็นทุนออกจากกัน โดยองค์ประกอบของหนี้สินนั้นได้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</w:t>
      </w:r>
    </w:p>
    <w:p w14:paraId="2EFFDF55" w14:textId="77777777" w:rsidR="00770484" w:rsidRPr="003B65FB" w:rsidRDefault="00770484" w:rsidP="00770484">
      <w:pPr>
        <w:spacing w:before="160" w:after="120" w:line="410" w:lineRule="exact"/>
        <w:ind w:right="-43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</w:p>
    <w:p w14:paraId="7F2CE049" w14:textId="7512D4D1" w:rsidR="003B089C" w:rsidRPr="003B65FB" w:rsidRDefault="00770484" w:rsidP="00770484">
      <w:pPr>
        <w:spacing w:before="120" w:after="120" w:line="410" w:lineRule="exact"/>
        <w:ind w:right="-43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6D7ACDF2" w14:textId="77777777" w:rsidR="00770484" w:rsidRPr="003B65FB" w:rsidRDefault="00770484" w:rsidP="00770484">
      <w:pPr>
        <w:spacing w:before="240" w:line="240" w:lineRule="atLeast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 ปีสิ้นสุดวันที่</w:t>
      </w:r>
      <w:r w:rsidRPr="008345D6">
        <w:rPr>
          <w:rFonts w:ascii="Angsana New" w:hAnsi="Angsana New" w:hint="cs"/>
          <w:sz w:val="28"/>
        </w:rPr>
        <w:t xml:space="preserve"> </w:t>
      </w:r>
      <w:r w:rsidRPr="003B65FB">
        <w:rPr>
          <w:rFonts w:ascii="Angsana New" w:hAnsi="Angsana New" w:hint="cs"/>
          <w:sz w:val="28"/>
        </w:rPr>
        <w:t>3</w:t>
      </w:r>
      <w:r w:rsidRPr="008345D6">
        <w:rPr>
          <w:rFonts w:ascii="Angsana New" w:hAnsi="Angsana New" w:hint="cs"/>
          <w:sz w:val="28"/>
        </w:rPr>
        <w:t>1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sz w:val="28"/>
        </w:rPr>
        <w:t>2563</w:t>
      </w:r>
      <w:r w:rsidRPr="008345D6">
        <w:rPr>
          <w:rFonts w:ascii="Angsana New" w:hAnsi="Angsana New" w:hint="cs"/>
          <w:sz w:val="28"/>
          <w:cs/>
        </w:rPr>
        <w:t xml:space="preserve"> มีรายละเอียดดังนี้</w:t>
      </w:r>
    </w:p>
    <w:tbl>
      <w:tblPr>
        <w:tblW w:w="9360" w:type="dxa"/>
        <w:tblInd w:w="-90" w:type="dxa"/>
        <w:tblLook w:val="04A0" w:firstRow="1" w:lastRow="0" w:firstColumn="1" w:lastColumn="0" w:noHBand="0" w:noVBand="1"/>
      </w:tblPr>
      <w:tblGrid>
        <w:gridCol w:w="4860"/>
        <w:gridCol w:w="2070"/>
        <w:gridCol w:w="270"/>
        <w:gridCol w:w="2160"/>
      </w:tblGrid>
      <w:tr w:rsidR="00770484" w:rsidRPr="003B65FB" w14:paraId="643FC97C" w14:textId="77777777" w:rsidTr="000D313F">
        <w:tc>
          <w:tcPr>
            <w:tcW w:w="4860" w:type="dxa"/>
            <w:shd w:val="clear" w:color="auto" w:fill="auto"/>
          </w:tcPr>
          <w:p w14:paraId="1B3BBB9F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500" w:type="dxa"/>
            <w:gridSpan w:val="3"/>
          </w:tcPr>
          <w:p w14:paraId="5D997C3B" w14:textId="77777777" w:rsidR="00770484" w:rsidRPr="008345D6" w:rsidRDefault="00770484" w:rsidP="000D313F">
            <w:pPr>
              <w:tabs>
                <w:tab w:val="left" w:pos="8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770484" w:rsidRPr="003B65FB" w14:paraId="7993AF04" w14:textId="77777777" w:rsidTr="000D313F">
        <w:tc>
          <w:tcPr>
            <w:tcW w:w="4860" w:type="dxa"/>
            <w:shd w:val="clear" w:color="auto" w:fill="auto"/>
          </w:tcPr>
          <w:p w14:paraId="7E218305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66AC4303" w14:textId="77777777" w:rsidR="00770484" w:rsidRPr="008345D6" w:rsidRDefault="00770484" w:rsidP="000D313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70484" w:rsidRPr="003B65FB" w14:paraId="0A61588D" w14:textId="77777777" w:rsidTr="000D313F">
        <w:trPr>
          <w:trHeight w:val="810"/>
        </w:trPr>
        <w:tc>
          <w:tcPr>
            <w:tcW w:w="4860" w:type="dxa"/>
            <w:shd w:val="clear" w:color="auto" w:fill="auto"/>
          </w:tcPr>
          <w:p w14:paraId="31AE1FFE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F7D00" w14:textId="48DD0C8B" w:rsidR="00770484" w:rsidRPr="003B65FB" w:rsidRDefault="00770484" w:rsidP="00FF471B">
            <w:pP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หุ้นกู้แปลงสภาพ -</w:t>
            </w:r>
            <w:r w:rsidR="00FF471B">
              <w:rPr>
                <w:rFonts w:ascii="Angsana New" w:hAnsi="Angsana New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องค์</w:t>
            </w:r>
            <w:r w:rsidR="00FF471B">
              <w:rPr>
                <w:rFonts w:ascii="Angsana New" w:hAnsi="Angsana New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ประกอบที่เป็นหนี้สิน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1B3C66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8DC8A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หุ้นกู้แปลงสภาพ -องค์ประกอบที่เป็นทุน</w:t>
            </w:r>
          </w:p>
        </w:tc>
      </w:tr>
      <w:tr w:rsidR="00770484" w:rsidRPr="003B65FB" w14:paraId="14C986C5" w14:textId="77777777" w:rsidTr="000D313F">
        <w:tc>
          <w:tcPr>
            <w:tcW w:w="4860" w:type="dxa"/>
            <w:shd w:val="clear" w:color="auto" w:fill="auto"/>
          </w:tcPr>
          <w:p w14:paraId="538ED876" w14:textId="77777777" w:rsidR="00770484" w:rsidRPr="003B65FB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ยอดคงเหลือ ณ วันที่</w:t>
            </w:r>
            <w:r w:rsidRPr="003B65FB">
              <w:rPr>
                <w:rFonts w:ascii="Angsana New" w:hAnsi="Angsana New" w:hint="cs"/>
                <w:sz w:val="28"/>
              </w:rPr>
              <w:t xml:space="preserve"> 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3B65FB">
              <w:rPr>
                <w:rFonts w:ascii="Angsana New" w:hAnsi="Angsana New" w:hint="cs"/>
                <w:sz w:val="28"/>
              </w:rPr>
              <w:t xml:space="preserve"> 2563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30C66" w14:textId="77777777" w:rsidR="00770484" w:rsidRPr="003B65FB" w:rsidRDefault="00770484" w:rsidP="000D313F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7CF5D40" w14:textId="77777777" w:rsidR="00770484" w:rsidRDefault="00770484" w:rsidP="000D313F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293942EF" w14:textId="77777777" w:rsidR="00770484" w:rsidRPr="003B65FB" w:rsidRDefault="00770484" w:rsidP="000D313F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70484" w:rsidRPr="003B65FB" w14:paraId="6F1FF6B7" w14:textId="77777777" w:rsidTr="000D313F">
        <w:tc>
          <w:tcPr>
            <w:tcW w:w="4860" w:type="dxa"/>
            <w:shd w:val="clear" w:color="auto" w:fill="auto"/>
          </w:tcPr>
          <w:p w14:paraId="1243F309" w14:textId="77777777" w:rsidR="00770484" w:rsidRPr="008345D6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ออกจำหน่ายระหว่างปี</w:t>
            </w:r>
          </w:p>
        </w:tc>
        <w:tc>
          <w:tcPr>
            <w:tcW w:w="2070" w:type="dxa"/>
            <w:vAlign w:val="bottom"/>
          </w:tcPr>
          <w:p w14:paraId="53CF4DFA" w14:textId="77777777" w:rsidR="00770484" w:rsidRPr="003B65FB" w:rsidRDefault="00770484" w:rsidP="000D313F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637,913</w:t>
            </w:r>
          </w:p>
        </w:tc>
        <w:tc>
          <w:tcPr>
            <w:tcW w:w="270" w:type="dxa"/>
          </w:tcPr>
          <w:p w14:paraId="52EF4204" w14:textId="77777777" w:rsidR="00770484" w:rsidRDefault="00770484" w:rsidP="000D313F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3FC47742" w14:textId="77777777" w:rsidR="00770484" w:rsidRPr="003B65FB" w:rsidRDefault="00770484" w:rsidP="000D313F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12,087</w:t>
            </w:r>
          </w:p>
        </w:tc>
      </w:tr>
      <w:tr w:rsidR="00770484" w:rsidRPr="003B65FB" w14:paraId="03261986" w14:textId="77777777" w:rsidTr="000D313F">
        <w:tc>
          <w:tcPr>
            <w:tcW w:w="4860" w:type="dxa"/>
            <w:shd w:val="clear" w:color="auto" w:fill="auto"/>
          </w:tcPr>
          <w:p w14:paraId="3848BF38" w14:textId="77777777" w:rsidR="00770484" w:rsidRPr="008345D6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ตัดจำหน่ายค่าใช้จ่ายในการออก</w:t>
            </w:r>
            <w:r w:rsidRPr="003B65FB">
              <w:rPr>
                <w:rFonts w:ascii="Angsana New" w:hAnsi="Angsana New" w:hint="cs"/>
                <w:sz w:val="28"/>
              </w:rPr>
              <w:br/>
            </w:r>
            <w:r w:rsidRPr="008345D6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2070" w:type="dxa"/>
            <w:vAlign w:val="bottom"/>
          </w:tcPr>
          <w:p w14:paraId="59DCA12E" w14:textId="77777777" w:rsidR="00770484" w:rsidRPr="003B65FB" w:rsidRDefault="00770484" w:rsidP="000D313F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(40,728)</w:t>
            </w:r>
          </w:p>
        </w:tc>
        <w:tc>
          <w:tcPr>
            <w:tcW w:w="270" w:type="dxa"/>
          </w:tcPr>
          <w:p w14:paraId="002059C0" w14:textId="77777777" w:rsidR="00770484" w:rsidRDefault="00770484" w:rsidP="000D313F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741FCDC6" w14:textId="77777777" w:rsidR="00770484" w:rsidRPr="003B65FB" w:rsidRDefault="00770484" w:rsidP="000D313F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(772)</w:t>
            </w:r>
          </w:p>
        </w:tc>
      </w:tr>
      <w:tr w:rsidR="00770484" w:rsidRPr="003B65FB" w14:paraId="0B354E44" w14:textId="77777777" w:rsidTr="000D313F">
        <w:tc>
          <w:tcPr>
            <w:tcW w:w="4860" w:type="dxa"/>
            <w:shd w:val="clear" w:color="auto" w:fill="auto"/>
          </w:tcPr>
          <w:p w14:paraId="67ADDD74" w14:textId="77777777" w:rsidR="00770484" w:rsidRPr="008345D6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แปลงสภาพหุ้นกู้</w:t>
            </w:r>
          </w:p>
        </w:tc>
        <w:tc>
          <w:tcPr>
            <w:tcW w:w="2070" w:type="dxa"/>
            <w:vAlign w:val="bottom"/>
          </w:tcPr>
          <w:p w14:paraId="141598B1" w14:textId="77777777" w:rsidR="00770484" w:rsidRPr="003B65FB" w:rsidRDefault="00770484" w:rsidP="000D313F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(401,542)</w:t>
            </w:r>
          </w:p>
        </w:tc>
        <w:tc>
          <w:tcPr>
            <w:tcW w:w="270" w:type="dxa"/>
          </w:tcPr>
          <w:p w14:paraId="1B8F77D9" w14:textId="77777777" w:rsidR="00770484" w:rsidRDefault="00770484" w:rsidP="000D313F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vAlign w:val="bottom"/>
          </w:tcPr>
          <w:p w14:paraId="69F5867D" w14:textId="77777777" w:rsidR="00770484" w:rsidRPr="003B65FB" w:rsidRDefault="00770484" w:rsidP="000D313F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(8,050)</w:t>
            </w:r>
          </w:p>
        </w:tc>
      </w:tr>
      <w:tr w:rsidR="00770484" w:rsidRPr="003B65FB" w14:paraId="6346A2A6" w14:textId="77777777" w:rsidTr="000D313F">
        <w:tc>
          <w:tcPr>
            <w:tcW w:w="4860" w:type="dxa"/>
            <w:shd w:val="clear" w:color="auto" w:fill="auto"/>
          </w:tcPr>
          <w:p w14:paraId="17084CEA" w14:textId="77777777" w:rsidR="00770484" w:rsidRPr="008345D6" w:rsidRDefault="00770484" w:rsidP="000D313F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ยอดคงเหลือ ณ วันที่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 xml:space="preserve"> 31 </w:t>
            </w: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b/>
                <w:bCs/>
                <w:sz w:val="28"/>
              </w:rPr>
              <w:t>2563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47B680D" w14:textId="77777777" w:rsidR="00770484" w:rsidRPr="003B65FB" w:rsidRDefault="00770484" w:rsidP="000D313F">
            <w:pPr>
              <w:tabs>
                <w:tab w:val="decimal" w:pos="1152"/>
              </w:tabs>
              <w:ind w:right="7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195,643</w:t>
            </w:r>
          </w:p>
        </w:tc>
        <w:tc>
          <w:tcPr>
            <w:tcW w:w="270" w:type="dxa"/>
          </w:tcPr>
          <w:p w14:paraId="7D5399A7" w14:textId="77777777" w:rsidR="00770484" w:rsidRDefault="00770484" w:rsidP="000D313F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B3AA132" w14:textId="77777777" w:rsidR="00770484" w:rsidRPr="003B65FB" w:rsidRDefault="00770484" w:rsidP="000D313F">
            <w:pPr>
              <w:tabs>
                <w:tab w:val="decimal" w:pos="1332"/>
              </w:tabs>
              <w:ind w:right="7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3,265</w:t>
            </w:r>
          </w:p>
        </w:tc>
      </w:tr>
    </w:tbl>
    <w:p w14:paraId="506C94E9" w14:textId="440365AC" w:rsidR="00492E8D" w:rsidRDefault="00492E8D" w:rsidP="00492E8D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51605AEA" w14:textId="63370EDE" w:rsidR="00A1007A" w:rsidRDefault="00A1007A" w:rsidP="00492E8D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52423F0D" w14:textId="77777777" w:rsidR="00FF471B" w:rsidRPr="00492E8D" w:rsidRDefault="00FF471B" w:rsidP="00492E8D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730092CE" w14:textId="306FE9E4" w:rsidR="00770484" w:rsidRPr="003B65FB" w:rsidRDefault="00770484" w:rsidP="00770484">
      <w:pPr>
        <w:pStyle w:val="ListParagraph"/>
        <w:numPr>
          <w:ilvl w:val="0"/>
          <w:numId w:val="11"/>
        </w:numPr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  <w:r w:rsidRPr="003B65FB">
        <w:rPr>
          <w:rFonts w:ascii="Angsana New" w:hAnsi="Angsana New" w:hint="cs"/>
          <w:b/>
          <w:bCs/>
          <w:sz w:val="28"/>
        </w:rPr>
        <w:t xml:space="preserve"> </w:t>
      </w:r>
    </w:p>
    <w:p w14:paraId="780CDCBF" w14:textId="2EA70D10" w:rsidR="00770484" w:rsidRPr="008345D6" w:rsidRDefault="00770484" w:rsidP="00770484">
      <w:pPr>
        <w:spacing w:before="120" w:after="120"/>
        <w:ind w:hanging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3B65FB">
        <w:rPr>
          <w:rFonts w:ascii="Angsana New" w:hAnsi="Angsana New" w:hint="cs"/>
          <w:color w:val="000000"/>
          <w:spacing w:val="-2"/>
          <w:sz w:val="28"/>
        </w:rPr>
        <w:t>3</w:t>
      </w:r>
      <w:r w:rsidR="00F00435">
        <w:rPr>
          <w:rFonts w:ascii="Angsana New" w:hAnsi="Angsana New"/>
          <w:color w:val="000000"/>
          <w:spacing w:val="-2"/>
          <w:sz w:val="28"/>
        </w:rPr>
        <w:t>3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.1</w:t>
      </w:r>
      <w:r w:rsidRPr="003B65FB">
        <w:rPr>
          <w:rFonts w:ascii="Angsana New" w:hAnsi="Angsana New" w:hint="cs"/>
          <w:color w:val="000000"/>
          <w:spacing w:val="-2"/>
          <w:sz w:val="28"/>
        </w:rPr>
        <w:tab/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ประมาณการหนี้สิน</w:t>
      </w:r>
      <w:r w:rsidRPr="008345D6">
        <w:rPr>
          <w:rFonts w:ascii="Angsana New" w:hAnsi="Angsana New" w:hint="cs"/>
          <w:sz w:val="28"/>
          <w:cs/>
        </w:rPr>
        <w:t>ไม่หมุนเวียนสำหรับ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ผลประโยชน์พนักงานระยะยาว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>3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1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ธันวาคม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2563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990"/>
        <w:gridCol w:w="90"/>
        <w:gridCol w:w="900"/>
        <w:gridCol w:w="90"/>
        <w:gridCol w:w="900"/>
        <w:gridCol w:w="90"/>
        <w:gridCol w:w="990"/>
      </w:tblGrid>
      <w:tr w:rsidR="00770484" w:rsidRPr="003B65FB" w14:paraId="2121814E" w14:textId="77777777" w:rsidTr="000D313F">
        <w:trPr>
          <w:cantSplit/>
          <w:trHeight w:val="16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D8B97" w14:textId="77777777" w:rsidR="00770484" w:rsidRPr="008345D6" w:rsidRDefault="00770484" w:rsidP="000D313F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0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0F19B" w14:textId="77777777" w:rsidR="00770484" w:rsidRPr="003B65FB" w:rsidRDefault="00770484" w:rsidP="000D313F">
            <w:pPr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caps/>
                <w:sz w:val="28"/>
              </w:rPr>
              <w:t>(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3B65FB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770484" w:rsidRPr="003B65FB" w14:paraId="37E4F9F3" w14:textId="77777777" w:rsidTr="000D313F">
        <w:trPr>
          <w:cantSplit/>
          <w:trHeight w:val="16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A5771" w14:textId="77777777" w:rsidR="00770484" w:rsidRPr="003B65FB" w:rsidRDefault="00770484" w:rsidP="000D313F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ab/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A9562E" w14:textId="77777777" w:rsidR="00770484" w:rsidRPr="008345D6" w:rsidRDefault="00770484" w:rsidP="000D313F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5BEB2A" w14:textId="77777777" w:rsidR="00770484" w:rsidRPr="003B65FB" w:rsidRDefault="00770484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99CE5" w14:textId="77777777" w:rsidR="00770484" w:rsidRPr="003B65FB" w:rsidRDefault="00770484" w:rsidP="000D313F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70484" w:rsidRPr="003B65FB" w14:paraId="4ABD71E7" w14:textId="77777777" w:rsidTr="000D313F">
        <w:trPr>
          <w:cantSplit/>
          <w:trHeight w:val="81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5A363" w14:textId="77777777" w:rsidR="00770484" w:rsidRPr="003B65FB" w:rsidRDefault="00770484" w:rsidP="000D313F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9EB12" w14:textId="77777777" w:rsidR="00770484" w:rsidRPr="003B65FB" w:rsidRDefault="00770484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6C1723" w14:textId="77777777" w:rsidR="00770484" w:rsidRPr="003B65FB" w:rsidRDefault="00770484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06E76" w14:textId="77777777" w:rsidR="00770484" w:rsidRPr="003B65FB" w:rsidRDefault="00770484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5A690E" w14:textId="77777777" w:rsidR="00770484" w:rsidRPr="003B65FB" w:rsidRDefault="00770484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7CFCCC" w14:textId="77777777" w:rsidR="00770484" w:rsidRPr="003B65FB" w:rsidRDefault="00770484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FB1F95" w14:textId="77777777" w:rsidR="00770484" w:rsidRPr="003B65FB" w:rsidRDefault="00770484" w:rsidP="000D3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7928A" w14:textId="77777777" w:rsidR="00770484" w:rsidRPr="003B65FB" w:rsidRDefault="00770484" w:rsidP="000D313F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770484" w:rsidRPr="003B65FB" w14:paraId="795397C7" w14:textId="77777777" w:rsidTr="000D313F">
        <w:trPr>
          <w:cantSplit/>
          <w:trHeight w:val="81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7867B" w14:textId="77777777" w:rsidR="00770484" w:rsidRPr="008345D6" w:rsidRDefault="00770484" w:rsidP="000D313F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สำรองผลประโยชน์พนักงานต้นปี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EF52C" w14:textId="77777777" w:rsidR="00770484" w:rsidRPr="003B65FB" w:rsidRDefault="00770484" w:rsidP="000D313F">
            <w:pPr>
              <w:tabs>
                <w:tab w:val="decimal" w:pos="900"/>
              </w:tabs>
              <w:rPr>
                <w:rFonts w:ascii="Angsana New" w:hAnsi="Angsana New"/>
                <w:color w:val="CC99FF"/>
                <w:sz w:val="28"/>
              </w:rPr>
            </w:pPr>
            <w:r>
              <w:rPr>
                <w:rFonts w:ascii="Angsana New" w:hAnsi="Angsana New"/>
                <w:sz w:val="28"/>
              </w:rPr>
              <w:t>10,909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9086AE" w14:textId="77777777" w:rsidR="00770484" w:rsidRPr="003B65FB" w:rsidRDefault="00770484" w:rsidP="000D313F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8B980D" w14:textId="77777777" w:rsidR="00770484" w:rsidRPr="003B65FB" w:rsidRDefault="00770484" w:rsidP="000D313F">
            <w:pPr>
              <w:tabs>
                <w:tab w:val="decimal" w:pos="987"/>
              </w:tabs>
              <w:ind w:right="80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6,323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551892" w14:textId="77777777" w:rsidR="00770484" w:rsidRPr="003B65FB" w:rsidRDefault="00770484" w:rsidP="000D313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C5773" w14:textId="77777777" w:rsidR="00770484" w:rsidRPr="003B65FB" w:rsidRDefault="00770484" w:rsidP="000D313F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3,459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D3E2BE" w14:textId="77777777" w:rsidR="00770484" w:rsidRPr="003B65FB" w:rsidRDefault="00770484" w:rsidP="000D313F">
            <w:pPr>
              <w:tabs>
                <w:tab w:val="decimal" w:pos="1073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E788E" w14:textId="77777777" w:rsidR="00770484" w:rsidRPr="003B65FB" w:rsidRDefault="00770484" w:rsidP="000D313F">
            <w:pPr>
              <w:tabs>
                <w:tab w:val="decimal" w:pos="813"/>
              </w:tabs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1,955</w:t>
            </w:r>
          </w:p>
        </w:tc>
      </w:tr>
      <w:tr w:rsidR="00770484" w:rsidRPr="003B65FB" w14:paraId="3EB2EFC5" w14:textId="77777777" w:rsidTr="000D313F">
        <w:trPr>
          <w:cantSplit/>
          <w:trHeight w:val="81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57974" w14:textId="77777777" w:rsidR="00770484" w:rsidRPr="008345D6" w:rsidRDefault="00770484" w:rsidP="000D313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113E05" w14:textId="77777777" w:rsidR="00770484" w:rsidRPr="003B65FB" w:rsidRDefault="00770484" w:rsidP="000D313F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85086D" w14:textId="77777777" w:rsidR="00770484" w:rsidRPr="003B65FB" w:rsidRDefault="00770484" w:rsidP="000D313F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A129CB" w14:textId="77777777" w:rsidR="00770484" w:rsidRPr="003B65FB" w:rsidRDefault="00770484" w:rsidP="000D313F">
            <w:pPr>
              <w:tabs>
                <w:tab w:val="decimal" w:pos="987"/>
              </w:tabs>
              <w:ind w:right="8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CD35AC" w14:textId="77777777" w:rsidR="00770484" w:rsidRPr="003B65FB" w:rsidRDefault="00770484" w:rsidP="000D313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90FB07" w14:textId="77777777" w:rsidR="00770484" w:rsidRPr="003B65FB" w:rsidRDefault="00770484" w:rsidP="000D313F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FAF278" w14:textId="77777777" w:rsidR="00770484" w:rsidRPr="003B65FB" w:rsidRDefault="00770484" w:rsidP="000D313F">
            <w:pPr>
              <w:tabs>
                <w:tab w:val="decimal" w:pos="1073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349E8A" w14:textId="77777777" w:rsidR="00770484" w:rsidRPr="003B65FB" w:rsidRDefault="00770484" w:rsidP="000D313F">
            <w:pPr>
              <w:tabs>
                <w:tab w:val="decimal" w:pos="813"/>
              </w:tabs>
              <w:rPr>
                <w:rFonts w:ascii="Angsana New" w:hAnsi="Angsana New"/>
                <w:sz w:val="28"/>
              </w:rPr>
            </w:pPr>
          </w:p>
        </w:tc>
      </w:tr>
      <w:tr w:rsidR="00770484" w:rsidRPr="003B65FB" w14:paraId="5C46FDFC" w14:textId="77777777" w:rsidTr="000D313F">
        <w:trPr>
          <w:cantSplit/>
          <w:trHeight w:val="81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53806" w14:textId="77777777" w:rsidR="00770484" w:rsidRPr="008345D6" w:rsidRDefault="00770484" w:rsidP="000D313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6327C0" w14:textId="77777777" w:rsidR="00770484" w:rsidRPr="003B65FB" w:rsidRDefault="00770484" w:rsidP="000D313F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2,</w:t>
            </w:r>
            <w:r>
              <w:rPr>
                <w:rFonts w:ascii="Angsana New" w:hAnsi="Angsana New"/>
                <w:color w:val="000000"/>
                <w:sz w:val="28"/>
              </w:rPr>
              <w:t>401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F8EE67" w14:textId="77777777" w:rsidR="00770484" w:rsidRPr="003B65FB" w:rsidRDefault="00770484" w:rsidP="000D313F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DED6B7" w14:textId="77777777" w:rsidR="00770484" w:rsidRPr="003B65FB" w:rsidRDefault="00770484" w:rsidP="000D313F">
            <w:pPr>
              <w:tabs>
                <w:tab w:val="decimal" w:pos="987"/>
              </w:tabs>
              <w:ind w:right="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2,776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DFD02A" w14:textId="77777777" w:rsidR="00770484" w:rsidRPr="003B65FB" w:rsidRDefault="00770484" w:rsidP="000D313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41E979" w14:textId="77777777" w:rsidR="00770484" w:rsidRPr="003B65FB" w:rsidRDefault="00770484" w:rsidP="000D313F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840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A6A2E5" w14:textId="77777777" w:rsidR="00770484" w:rsidRPr="003B65FB" w:rsidRDefault="00770484" w:rsidP="000D313F">
            <w:pPr>
              <w:tabs>
                <w:tab w:val="decimal" w:pos="1073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C40029" w14:textId="77777777" w:rsidR="00770484" w:rsidRPr="003B65FB" w:rsidRDefault="00770484" w:rsidP="000D313F">
            <w:pPr>
              <w:tabs>
                <w:tab w:val="decimal" w:pos="813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965</w:t>
            </w:r>
          </w:p>
        </w:tc>
      </w:tr>
      <w:tr w:rsidR="00770484" w:rsidRPr="003B65FB" w14:paraId="46CCC39C" w14:textId="77777777" w:rsidTr="000D313F">
        <w:trPr>
          <w:cantSplit/>
          <w:trHeight w:val="81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A8543" w14:textId="07B137DB" w:rsidR="00770484" w:rsidRPr="008345D6" w:rsidRDefault="00770484" w:rsidP="000D313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ต้นทุนดอกเบี้ย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273794" w14:textId="77777777" w:rsidR="00770484" w:rsidRPr="003B65FB" w:rsidRDefault="00770484" w:rsidP="000D313F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27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8BF33F" w14:textId="77777777" w:rsidR="00770484" w:rsidRPr="003B65FB" w:rsidRDefault="00770484" w:rsidP="000D313F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FF807F" w14:textId="77777777" w:rsidR="00770484" w:rsidRPr="003B65FB" w:rsidRDefault="00770484" w:rsidP="000D313F">
            <w:pPr>
              <w:tabs>
                <w:tab w:val="decimal" w:pos="987"/>
              </w:tabs>
              <w:ind w:right="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F13BFC" w14:textId="77777777" w:rsidR="00770484" w:rsidRPr="003B65FB" w:rsidRDefault="00770484" w:rsidP="000D313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972710" w14:textId="77777777" w:rsidR="00770484" w:rsidRPr="003B65FB" w:rsidRDefault="00770484" w:rsidP="000D313F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C255AC" w14:textId="77777777" w:rsidR="00770484" w:rsidRPr="003B65FB" w:rsidRDefault="00770484" w:rsidP="000D313F">
            <w:pPr>
              <w:tabs>
                <w:tab w:val="decimal" w:pos="1073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5D7E8D" w14:textId="77777777" w:rsidR="00770484" w:rsidRPr="003B65FB" w:rsidRDefault="00770484" w:rsidP="000D313F">
            <w:pPr>
              <w:tabs>
                <w:tab w:val="decimal" w:pos="813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66</w:t>
            </w:r>
          </w:p>
        </w:tc>
      </w:tr>
      <w:tr w:rsidR="00770484" w:rsidRPr="003B65FB" w14:paraId="443C1905" w14:textId="77777777" w:rsidTr="000D313F">
        <w:trPr>
          <w:cantSplit/>
          <w:trHeight w:val="81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91017" w14:textId="77777777" w:rsidR="00770484" w:rsidRPr="008345D6" w:rsidRDefault="00770484" w:rsidP="000D313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6B02B9" w14:textId="77777777" w:rsidR="00770484" w:rsidRPr="003B65FB" w:rsidRDefault="00770484" w:rsidP="000D313F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5427CE" w14:textId="77777777" w:rsidR="00770484" w:rsidRPr="003B65FB" w:rsidRDefault="00770484" w:rsidP="000D313F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87F74E" w14:textId="77777777" w:rsidR="00770484" w:rsidRPr="003B65FB" w:rsidRDefault="00770484" w:rsidP="000D313F">
            <w:pPr>
              <w:tabs>
                <w:tab w:val="decimal" w:pos="987"/>
              </w:tabs>
              <w:ind w:right="8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2753B6" w14:textId="77777777" w:rsidR="00770484" w:rsidRPr="003B65FB" w:rsidRDefault="00770484" w:rsidP="000D313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C347EE" w14:textId="77777777" w:rsidR="00770484" w:rsidRPr="003B65FB" w:rsidRDefault="00770484" w:rsidP="000D313F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AB54FE" w14:textId="77777777" w:rsidR="00770484" w:rsidRPr="003B65FB" w:rsidRDefault="00770484" w:rsidP="000D313F">
            <w:pPr>
              <w:tabs>
                <w:tab w:val="decimal" w:pos="1073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E884D2" w14:textId="77777777" w:rsidR="00770484" w:rsidRPr="003B65FB" w:rsidRDefault="00770484" w:rsidP="000D313F">
            <w:pPr>
              <w:tabs>
                <w:tab w:val="decimal" w:pos="813"/>
              </w:tabs>
              <w:rPr>
                <w:rFonts w:ascii="Angsana New" w:hAnsi="Angsana New"/>
                <w:sz w:val="28"/>
              </w:rPr>
            </w:pPr>
          </w:p>
        </w:tc>
      </w:tr>
      <w:tr w:rsidR="00770484" w:rsidRPr="003B65FB" w14:paraId="6B7C5497" w14:textId="77777777" w:rsidTr="000D313F">
        <w:trPr>
          <w:cantSplit/>
          <w:trHeight w:val="81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8BF83" w14:textId="77777777" w:rsidR="00770484" w:rsidRPr="008345D6" w:rsidRDefault="00770484" w:rsidP="000D313F">
            <w:pPr>
              <w:ind w:right="-90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</w:rPr>
              <w:t xml:space="preserve">  </w:t>
            </w: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กำไร</w:t>
            </w:r>
            <w:r w:rsidRPr="003B65FB">
              <w:rPr>
                <w:rFonts w:ascii="Angsana New" w:hAnsi="Angsana New" w:hint="cs"/>
                <w:sz w:val="28"/>
              </w:rPr>
              <w:t>)</w:t>
            </w:r>
            <w:r w:rsidRPr="008345D6">
              <w:rPr>
                <w:rFonts w:ascii="Angsana New" w:hAnsi="Angsana New" w:hint="cs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F7F79C" w14:textId="77777777" w:rsidR="00770484" w:rsidRPr="003B65FB" w:rsidRDefault="00770484" w:rsidP="000D313F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E2C82E" w14:textId="77777777" w:rsidR="00770484" w:rsidRPr="003B65FB" w:rsidRDefault="00770484" w:rsidP="000D313F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266280" w14:textId="77777777" w:rsidR="00770484" w:rsidRPr="003B65FB" w:rsidRDefault="00770484" w:rsidP="000D313F">
            <w:pPr>
              <w:tabs>
                <w:tab w:val="decimal" w:pos="987"/>
              </w:tabs>
              <w:ind w:right="8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9DC7E2" w14:textId="77777777" w:rsidR="00770484" w:rsidRPr="003B65FB" w:rsidRDefault="00770484" w:rsidP="000D313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09D47D" w14:textId="77777777" w:rsidR="00770484" w:rsidRPr="003B65FB" w:rsidRDefault="00770484" w:rsidP="000D313F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297967" w14:textId="77777777" w:rsidR="00770484" w:rsidRPr="003B65FB" w:rsidRDefault="00770484" w:rsidP="000D313F">
            <w:pPr>
              <w:tabs>
                <w:tab w:val="decimal" w:pos="1073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2354E3" w14:textId="77777777" w:rsidR="00770484" w:rsidRPr="003B65FB" w:rsidRDefault="00770484" w:rsidP="000D313F">
            <w:pPr>
              <w:tabs>
                <w:tab w:val="decimal" w:pos="813"/>
              </w:tabs>
              <w:rPr>
                <w:rFonts w:ascii="Angsana New" w:hAnsi="Angsana New"/>
                <w:sz w:val="28"/>
              </w:rPr>
            </w:pPr>
          </w:p>
        </w:tc>
      </w:tr>
      <w:tr w:rsidR="00770484" w:rsidRPr="003B65FB" w14:paraId="05A40C72" w14:textId="77777777" w:rsidTr="000D313F">
        <w:trPr>
          <w:cantSplit/>
          <w:trHeight w:val="81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613AD" w14:textId="77777777" w:rsidR="00770484" w:rsidRPr="008345D6" w:rsidRDefault="00770484" w:rsidP="000D313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 ส่วนที่เกิดจากการเปลี่ยนแปลงข้อสมมติด้านประชากรศาสตร์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EDA034" w14:textId="77777777" w:rsidR="00770484" w:rsidRPr="003B65FB" w:rsidRDefault="00770484" w:rsidP="000D313F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7A1E3" w14:textId="77777777" w:rsidR="00770484" w:rsidRPr="003B65FB" w:rsidRDefault="00770484" w:rsidP="000D313F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7A67BE" w14:textId="77777777" w:rsidR="00770484" w:rsidRPr="003B65FB" w:rsidRDefault="00770484" w:rsidP="000D313F">
            <w:pPr>
              <w:tabs>
                <w:tab w:val="decimal" w:pos="987"/>
              </w:tabs>
              <w:ind w:right="80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EABB9E" w14:textId="77777777" w:rsidR="00770484" w:rsidRPr="003B65FB" w:rsidRDefault="00770484" w:rsidP="000D313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2C5CD7" w14:textId="77777777" w:rsidR="00770484" w:rsidRPr="003B65FB" w:rsidRDefault="00770484" w:rsidP="000D313F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F25FAC" w14:textId="77777777" w:rsidR="00770484" w:rsidRPr="003B65FB" w:rsidRDefault="00770484" w:rsidP="000D313F">
            <w:pPr>
              <w:tabs>
                <w:tab w:val="decimal" w:pos="1073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4D32D6" w14:textId="77777777" w:rsidR="00770484" w:rsidRPr="003B65FB" w:rsidRDefault="00770484" w:rsidP="000D313F">
            <w:pPr>
              <w:tabs>
                <w:tab w:val="decimal" w:pos="813"/>
              </w:tabs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70484" w:rsidRPr="003B65FB" w14:paraId="5492E11D" w14:textId="77777777" w:rsidTr="000D313F">
        <w:trPr>
          <w:cantSplit/>
          <w:trHeight w:val="81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E1695" w14:textId="77777777" w:rsidR="00770484" w:rsidRPr="008345D6" w:rsidRDefault="00770484" w:rsidP="000D313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 ส่วนที่เกิดจากการเปลี่ยนแปลงข้อสมมติทางการเงิน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350933" w14:textId="77777777" w:rsidR="00770484" w:rsidRPr="003B65FB" w:rsidRDefault="00770484" w:rsidP="000D313F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AED6C6" w14:textId="77777777" w:rsidR="00770484" w:rsidRPr="003B65FB" w:rsidRDefault="00770484" w:rsidP="000D313F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7248CB" w14:textId="77777777" w:rsidR="00770484" w:rsidRPr="003B65FB" w:rsidRDefault="00770484" w:rsidP="000D313F">
            <w:pPr>
              <w:tabs>
                <w:tab w:val="decimal" w:pos="987"/>
              </w:tabs>
              <w:ind w:right="80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1,727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5F4594" w14:textId="77777777" w:rsidR="00770484" w:rsidRPr="003B65FB" w:rsidRDefault="00770484" w:rsidP="000D313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FCEA39" w14:textId="77777777" w:rsidR="00770484" w:rsidRPr="003B65FB" w:rsidRDefault="00770484" w:rsidP="000D313F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437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B27408" w14:textId="77777777" w:rsidR="00770484" w:rsidRPr="003B65FB" w:rsidRDefault="00770484" w:rsidP="000D313F">
            <w:pPr>
              <w:tabs>
                <w:tab w:val="decimal" w:pos="71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1A4340" w14:textId="77777777" w:rsidR="00770484" w:rsidRPr="003B65FB" w:rsidRDefault="00770484" w:rsidP="000D313F">
            <w:pPr>
              <w:tabs>
                <w:tab w:val="decimal" w:pos="710"/>
                <w:tab w:val="decimal" w:pos="813"/>
              </w:tabs>
              <w:ind w:right="17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473</w:t>
            </w:r>
          </w:p>
        </w:tc>
      </w:tr>
      <w:tr w:rsidR="00770484" w:rsidRPr="003B65FB" w14:paraId="393A4E10" w14:textId="77777777" w:rsidTr="000D313F">
        <w:trPr>
          <w:cantSplit/>
          <w:trHeight w:val="24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300D6" w14:textId="77777777" w:rsidR="00770484" w:rsidRPr="003B65FB" w:rsidRDefault="00770484" w:rsidP="000D313F">
            <w:pPr>
              <w:jc w:val="both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 ส่วนที่เกิดจากการปรับปรุงจากประสบการณ์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D3C96A" w14:textId="77777777" w:rsidR="00770484" w:rsidRPr="003B65FB" w:rsidRDefault="00770484" w:rsidP="000D313F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(2,</w:t>
            </w:r>
            <w:r>
              <w:rPr>
                <w:rFonts w:ascii="Angsana New" w:hAnsi="Angsana New"/>
                <w:color w:val="000000"/>
                <w:sz w:val="28"/>
              </w:rPr>
              <w:t>068</w:t>
            </w:r>
            <w:r w:rsidRPr="003B65FB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E2BFC5" w14:textId="77777777" w:rsidR="00770484" w:rsidRPr="003B65FB" w:rsidRDefault="00770484" w:rsidP="000D313F">
            <w:pPr>
              <w:tabs>
                <w:tab w:val="decimal" w:pos="987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E3E7B9" w14:textId="77777777" w:rsidR="00770484" w:rsidRPr="003B65FB" w:rsidRDefault="00770484" w:rsidP="000D313F">
            <w:pPr>
              <w:tabs>
                <w:tab w:val="decimal" w:pos="987"/>
              </w:tabs>
              <w:ind w:right="80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3D6120" w14:textId="77777777" w:rsidR="00770484" w:rsidRPr="003B65FB" w:rsidRDefault="00770484" w:rsidP="000D313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C3D5F4" w14:textId="77777777" w:rsidR="00770484" w:rsidRPr="003B65FB" w:rsidRDefault="00770484" w:rsidP="000D313F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(1,024)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F3B680" w14:textId="77777777" w:rsidR="00770484" w:rsidRPr="003B65FB" w:rsidRDefault="00770484" w:rsidP="000D313F">
            <w:pPr>
              <w:tabs>
                <w:tab w:val="decimal" w:pos="624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AD2392" w14:textId="77777777" w:rsidR="00770484" w:rsidRPr="003B65FB" w:rsidRDefault="00770484" w:rsidP="000D313F">
            <w:pPr>
              <w:tabs>
                <w:tab w:val="decimal" w:pos="624"/>
                <w:tab w:val="decimal" w:pos="813"/>
              </w:tabs>
              <w:ind w:right="16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770484" w:rsidRPr="003B65FB" w14:paraId="4548BC4B" w14:textId="77777777" w:rsidTr="000D313F">
        <w:trPr>
          <w:cantSplit/>
          <w:trHeight w:val="81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1943B" w14:textId="77777777" w:rsidR="00770484" w:rsidRPr="003B65FB" w:rsidRDefault="00770484" w:rsidP="000D313F">
            <w:pPr>
              <w:jc w:val="both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ผลประโยชน์ที่จ่ายระหว่างปี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305BCC" w14:textId="77777777" w:rsidR="00770484" w:rsidRPr="003B65FB" w:rsidRDefault="00770484" w:rsidP="000D313F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159</w:t>
            </w:r>
            <w:r w:rsidRPr="003B65FB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3E7C12" w14:textId="77777777" w:rsidR="00770484" w:rsidRPr="003B65FB" w:rsidRDefault="00770484" w:rsidP="000D313F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2AAC02" w14:textId="77777777" w:rsidR="00770484" w:rsidRPr="003B65FB" w:rsidRDefault="00770484" w:rsidP="000D313F">
            <w:pPr>
              <w:tabs>
                <w:tab w:val="decimal" w:pos="987"/>
              </w:tabs>
              <w:ind w:right="80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(99)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15B107" w14:textId="77777777" w:rsidR="00770484" w:rsidRPr="003B65FB" w:rsidRDefault="00770484" w:rsidP="000D313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352D63" w14:textId="77777777" w:rsidR="00770484" w:rsidRPr="003B65FB" w:rsidRDefault="00770484" w:rsidP="000D313F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1B129E" w14:textId="77777777" w:rsidR="00770484" w:rsidRPr="003B65FB" w:rsidRDefault="00770484" w:rsidP="000D313F">
            <w:pPr>
              <w:tabs>
                <w:tab w:val="decimal" w:pos="1073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A62792" w14:textId="77777777" w:rsidR="00770484" w:rsidRPr="003B65FB" w:rsidRDefault="00770484" w:rsidP="000D313F">
            <w:pPr>
              <w:tabs>
                <w:tab w:val="decimal" w:pos="813"/>
              </w:tabs>
              <w:rPr>
                <w:rFonts w:ascii="Angsana New" w:hAnsi="Angsana New"/>
                <w:color w:val="000000"/>
                <w:sz w:val="28"/>
              </w:rPr>
            </w:pPr>
            <w:r w:rsidRPr="003B65FB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770484" w:rsidRPr="003B65FB" w14:paraId="52E577D3" w14:textId="77777777" w:rsidTr="000D313F">
        <w:trPr>
          <w:cantSplit/>
          <w:trHeight w:val="81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C6230" w14:textId="77777777" w:rsidR="00770484" w:rsidRPr="008345D6" w:rsidRDefault="00770484" w:rsidP="000D313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ลดจากการขายเงินลงทุนของบริษัทย่อย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F9637" w14:textId="77777777" w:rsidR="00770484" w:rsidRPr="003B65FB" w:rsidRDefault="00770484" w:rsidP="000D313F">
            <w:pPr>
              <w:tabs>
                <w:tab w:val="decimal" w:pos="90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32A077" w14:textId="77777777" w:rsidR="00770484" w:rsidRPr="003B65FB" w:rsidRDefault="00770484" w:rsidP="000D313F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29898" w14:textId="77777777" w:rsidR="00770484" w:rsidRPr="003B65FB" w:rsidRDefault="00770484" w:rsidP="000D313F">
            <w:pPr>
              <w:tabs>
                <w:tab w:val="decimal" w:pos="987"/>
              </w:tabs>
              <w:ind w:right="8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E4F53B" w14:textId="77777777" w:rsidR="00770484" w:rsidRPr="003B65FB" w:rsidRDefault="00770484" w:rsidP="000D313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0CC80" w14:textId="77777777" w:rsidR="00770484" w:rsidRPr="003B65FB" w:rsidRDefault="00770484" w:rsidP="000D313F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D20BEA" w14:textId="77777777" w:rsidR="00770484" w:rsidRPr="003B65FB" w:rsidRDefault="00770484" w:rsidP="000D313F">
            <w:pPr>
              <w:tabs>
                <w:tab w:val="decimal" w:pos="1073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FD971" w14:textId="77777777" w:rsidR="00770484" w:rsidRPr="003B65FB" w:rsidRDefault="00770484" w:rsidP="000D313F">
            <w:pPr>
              <w:tabs>
                <w:tab w:val="decimal" w:pos="813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70484" w:rsidRPr="003B65FB" w14:paraId="4D9E0B7F" w14:textId="77777777" w:rsidTr="000D313F">
        <w:trPr>
          <w:cantSplit/>
          <w:trHeight w:val="81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2C733" w14:textId="77777777" w:rsidR="00770484" w:rsidRPr="00B57F73" w:rsidRDefault="00770484" w:rsidP="000D313F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10B86E" w14:textId="77777777" w:rsidR="00770484" w:rsidRPr="00B57F73" w:rsidRDefault="00770484" w:rsidP="000D313F">
            <w:pPr>
              <w:tabs>
                <w:tab w:val="decimal" w:pos="900"/>
              </w:tabs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57F73">
              <w:rPr>
                <w:rFonts w:ascii="Angsana New" w:hAnsi="Angsana New" w:hint="cs"/>
                <w:b/>
                <w:bCs/>
                <w:color w:val="000000"/>
                <w:sz w:val="28"/>
              </w:rPr>
              <w:t>12,068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804A0D" w14:textId="77777777" w:rsidR="00770484" w:rsidRPr="00B57F73" w:rsidRDefault="00770484" w:rsidP="000D313F">
            <w:pPr>
              <w:tabs>
                <w:tab w:val="decimal" w:pos="98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A59264" w14:textId="77777777" w:rsidR="00770484" w:rsidRPr="00B57F73" w:rsidRDefault="00770484" w:rsidP="000D313F">
            <w:pPr>
              <w:tabs>
                <w:tab w:val="decimal" w:pos="987"/>
              </w:tabs>
              <w:ind w:right="8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57F73">
              <w:rPr>
                <w:rFonts w:ascii="Angsana New" w:hAnsi="Angsana New" w:hint="cs"/>
                <w:b/>
                <w:bCs/>
                <w:color w:val="000000"/>
                <w:sz w:val="28"/>
              </w:rPr>
              <w:t>10,909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EDCC9C" w14:textId="77777777" w:rsidR="00770484" w:rsidRPr="00B57F73" w:rsidRDefault="00770484" w:rsidP="000D313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CF650C" w14:textId="77777777" w:rsidR="00770484" w:rsidRPr="00B57F73" w:rsidRDefault="00770484" w:rsidP="000D313F">
            <w:pPr>
              <w:ind w:right="88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57F73">
              <w:rPr>
                <w:rFonts w:ascii="Angsana New" w:hAnsi="Angsana New" w:hint="cs"/>
                <w:b/>
                <w:bCs/>
                <w:color w:val="000000"/>
                <w:sz w:val="28"/>
              </w:rPr>
              <w:t>3,807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64582D" w14:textId="77777777" w:rsidR="00770484" w:rsidRPr="00B57F73" w:rsidRDefault="00770484" w:rsidP="000D313F">
            <w:pPr>
              <w:tabs>
                <w:tab w:val="decimal" w:pos="1073"/>
              </w:tabs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76F84" w14:textId="77777777" w:rsidR="00770484" w:rsidRPr="00B57F73" w:rsidRDefault="00770484" w:rsidP="000D313F">
            <w:pPr>
              <w:tabs>
                <w:tab w:val="decimal" w:pos="813"/>
              </w:tabs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57F73">
              <w:rPr>
                <w:rFonts w:ascii="Angsana New" w:hAnsi="Angsana New" w:hint="cs"/>
                <w:b/>
                <w:bCs/>
                <w:color w:val="000000"/>
                <w:sz w:val="28"/>
              </w:rPr>
              <w:t>3,459</w:t>
            </w:r>
          </w:p>
        </w:tc>
      </w:tr>
      <w:tr w:rsidR="00770484" w:rsidRPr="003B65FB" w14:paraId="52BD83A5" w14:textId="77777777" w:rsidTr="000D313F">
        <w:trPr>
          <w:cantSplit/>
          <w:trHeight w:val="209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BDA62" w14:textId="77777777" w:rsidR="00770484" w:rsidRPr="003B65FB" w:rsidRDefault="00770484" w:rsidP="000D313F">
            <w:pPr>
              <w:ind w:left="90"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65B3E0" w14:textId="77777777" w:rsidR="00770484" w:rsidRPr="003B65FB" w:rsidRDefault="00770484" w:rsidP="000D313F">
            <w:pPr>
              <w:tabs>
                <w:tab w:val="decimal" w:pos="987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B25CC9" w14:textId="77777777" w:rsidR="00770484" w:rsidRPr="003B65FB" w:rsidRDefault="00770484" w:rsidP="000D313F">
            <w:pPr>
              <w:tabs>
                <w:tab w:val="decimal" w:pos="98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9E5EA3" w14:textId="77777777" w:rsidR="00770484" w:rsidRPr="003B65FB" w:rsidRDefault="00770484" w:rsidP="000D313F">
            <w:pPr>
              <w:tabs>
                <w:tab w:val="decimal" w:pos="987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A18853" w14:textId="77777777" w:rsidR="00770484" w:rsidRPr="003B65FB" w:rsidRDefault="00770484" w:rsidP="000D313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F7D4C2" w14:textId="77777777" w:rsidR="00770484" w:rsidRPr="003B65FB" w:rsidRDefault="00770484" w:rsidP="000D313F">
            <w:pPr>
              <w:ind w:right="88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A9F2F1" w14:textId="77777777" w:rsidR="00770484" w:rsidRPr="003B65FB" w:rsidRDefault="00770484" w:rsidP="000D313F">
            <w:pPr>
              <w:tabs>
                <w:tab w:val="decimal" w:pos="1073"/>
              </w:tabs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D9C093" w14:textId="77777777" w:rsidR="00770484" w:rsidRPr="003B65FB" w:rsidRDefault="00770484" w:rsidP="000D313F">
            <w:pPr>
              <w:tabs>
                <w:tab w:val="decimal" w:pos="1073"/>
              </w:tabs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</w:tbl>
    <w:p w14:paraId="4B702C47" w14:textId="45DE16D6" w:rsidR="00770484" w:rsidRPr="003B65FB" w:rsidRDefault="00770484" w:rsidP="00770484">
      <w:pPr>
        <w:spacing w:after="24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 xml:space="preserve">บริษัทและบริษัทย่อยคาดว่าจะจ่ายชำระผลประโยชน์ระยะยาวของพนักงานภายใน </w:t>
      </w:r>
      <w:r w:rsidRPr="005B5317">
        <w:rPr>
          <w:rFonts w:ascii="Angsana New" w:hAnsi="Angsana New" w:hint="cs"/>
          <w:sz w:val="28"/>
        </w:rPr>
        <w:t>1</w:t>
      </w:r>
      <w:r w:rsidRPr="008345D6">
        <w:rPr>
          <w:rFonts w:ascii="Angsana New" w:hAnsi="Angsana New" w:hint="cs"/>
          <w:sz w:val="28"/>
          <w:cs/>
        </w:rPr>
        <w:t xml:space="preserve"> ปีข้างหน้า เป็นจำนวนประมาณ </w:t>
      </w:r>
      <w:r w:rsidR="00FF471B">
        <w:rPr>
          <w:rFonts w:ascii="Angsana New" w:hAnsi="Angsana New"/>
          <w:sz w:val="28"/>
        </w:rPr>
        <w:t>3.22</w:t>
      </w:r>
      <w:r w:rsidRPr="005B5317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ล้านบาท (งบการเงินเฉพาะกิจการ</w:t>
      </w:r>
      <w:r w:rsidRPr="005B5317">
        <w:rPr>
          <w:rFonts w:ascii="Angsana New" w:hAnsi="Angsana New" w:hint="cs"/>
          <w:sz w:val="28"/>
        </w:rPr>
        <w:t xml:space="preserve">: </w:t>
      </w:r>
      <w:r w:rsidRPr="008345D6">
        <w:rPr>
          <w:rFonts w:ascii="Angsana New" w:hAnsi="Angsana New" w:hint="cs"/>
          <w:sz w:val="28"/>
          <w:cs/>
        </w:rPr>
        <w:t>ไม่มี) (</w:t>
      </w:r>
      <w:r w:rsidRPr="005B5317">
        <w:rPr>
          <w:rFonts w:ascii="Angsana New" w:hAnsi="Angsana New" w:hint="cs"/>
          <w:sz w:val="28"/>
        </w:rPr>
        <w:t>256</w:t>
      </w:r>
      <w:r w:rsidRPr="008345D6">
        <w:rPr>
          <w:rFonts w:ascii="Angsana New" w:hAnsi="Angsana New" w:hint="cs"/>
          <w:sz w:val="28"/>
        </w:rPr>
        <w:t>2</w:t>
      </w:r>
      <w:r w:rsidRPr="005B5317">
        <w:rPr>
          <w:rFonts w:ascii="Angsana New" w:hAnsi="Angsana New" w:hint="cs"/>
          <w:sz w:val="28"/>
        </w:rPr>
        <w:t xml:space="preserve">: </w:t>
      </w:r>
      <w:r w:rsidRPr="008345D6">
        <w:rPr>
          <w:rFonts w:ascii="Angsana New" w:hAnsi="Angsana New" w:hint="cs"/>
          <w:sz w:val="28"/>
          <w:cs/>
        </w:rPr>
        <w:t>จำนวน</w:t>
      </w:r>
      <w:r w:rsidRPr="005B5317">
        <w:rPr>
          <w:rFonts w:ascii="Angsana New" w:hAnsi="Angsana New" w:hint="cs"/>
          <w:sz w:val="28"/>
        </w:rPr>
        <w:t xml:space="preserve"> 0.</w:t>
      </w:r>
      <w:r w:rsidR="00FF471B">
        <w:rPr>
          <w:rFonts w:ascii="Angsana New" w:hAnsi="Angsana New"/>
          <w:sz w:val="28"/>
        </w:rPr>
        <w:t>4</w:t>
      </w:r>
      <w:r w:rsidRPr="005B5317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ล้านบาท (งบการเงินเฉพาะกิจการ</w:t>
      </w:r>
      <w:r w:rsidRPr="005B5317">
        <w:rPr>
          <w:rFonts w:ascii="Angsana New" w:hAnsi="Angsana New" w:hint="cs"/>
          <w:sz w:val="28"/>
        </w:rPr>
        <w:t>:</w:t>
      </w:r>
      <w:r w:rsidRPr="008345D6">
        <w:rPr>
          <w:rFonts w:ascii="Angsana New" w:hAnsi="Angsana New" w:hint="cs"/>
          <w:sz w:val="28"/>
          <w:cs/>
        </w:rPr>
        <w:t xml:space="preserve"> ไม่มี</w:t>
      </w:r>
      <w:r w:rsidRPr="005B5317">
        <w:rPr>
          <w:rFonts w:ascii="Angsana New" w:hAnsi="Angsana New" w:hint="cs"/>
          <w:sz w:val="28"/>
        </w:rPr>
        <w:t>)</w:t>
      </w:r>
      <w:r w:rsidR="00AC703B">
        <w:rPr>
          <w:rFonts w:ascii="Angsana New" w:hAnsi="Angsana New" w:hint="cs"/>
          <w:sz w:val="28"/>
          <w:cs/>
        </w:rPr>
        <w:t>)</w:t>
      </w:r>
    </w:p>
    <w:p w14:paraId="295F89BE" w14:textId="758DF138" w:rsidR="00770484" w:rsidRPr="008345D6" w:rsidRDefault="00770484" w:rsidP="0077048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240"/>
        <w:jc w:val="thaiDistribute"/>
        <w:rPr>
          <w:rFonts w:ascii="Angsana New" w:hAnsi="Angsana New"/>
          <w:sz w:val="28"/>
          <w:cs/>
        </w:rPr>
      </w:pPr>
      <w:r w:rsidRPr="008345D6">
        <w:rPr>
          <w:rFonts w:ascii="Angsana New" w:hAnsi="Angsana New" w:hint="cs"/>
          <w:sz w:val="28"/>
          <w:cs/>
        </w:rPr>
        <w:t xml:space="preserve">ณ วันที่ </w:t>
      </w:r>
      <w:r w:rsidRPr="003B65FB">
        <w:rPr>
          <w:rFonts w:ascii="Angsana New" w:hAnsi="Angsana New" w:hint="cs"/>
          <w:sz w:val="28"/>
        </w:rPr>
        <w:t xml:space="preserve">31 </w:t>
      </w:r>
      <w:r w:rsidRPr="008345D6">
        <w:rPr>
          <w:rFonts w:ascii="Angsana New" w:hAnsi="Angsana New" w:hint="cs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sz w:val="28"/>
        </w:rPr>
        <w:t>256</w:t>
      </w:r>
      <w:r w:rsidRPr="008345D6">
        <w:rPr>
          <w:rFonts w:ascii="Angsana New" w:hAnsi="Angsana New" w:hint="cs"/>
          <w:sz w:val="28"/>
        </w:rPr>
        <w:t>3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ระยะเวลาเฉลี่ยถ่วงน้ำหนักในการจ่ายชำระผลประโยชน์ระยะยาวของพนักงานของบริษัทและบริษัทย่อยประมาณ</w:t>
      </w:r>
      <w:r w:rsidRPr="003B65FB">
        <w:rPr>
          <w:rFonts w:ascii="Angsana New" w:hAnsi="Angsana New" w:hint="cs"/>
          <w:sz w:val="28"/>
        </w:rPr>
        <w:t xml:space="preserve"> 11 - 2</w:t>
      </w:r>
      <w:r w:rsidR="00FF471B">
        <w:rPr>
          <w:rFonts w:ascii="Angsana New" w:hAnsi="Angsana New"/>
          <w:sz w:val="28"/>
        </w:rPr>
        <w:t>7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ปี (งบการเงินเฉพาะกิจการ</w:t>
      </w:r>
      <w:r w:rsidRPr="003B65FB">
        <w:rPr>
          <w:rFonts w:ascii="Angsana New" w:hAnsi="Angsana New" w:hint="cs"/>
          <w:sz w:val="28"/>
        </w:rPr>
        <w:t>: 18</w:t>
      </w:r>
      <w:r w:rsidRPr="008345D6">
        <w:rPr>
          <w:rFonts w:ascii="Angsana New" w:hAnsi="Angsana New" w:hint="cs"/>
          <w:sz w:val="28"/>
          <w:cs/>
        </w:rPr>
        <w:t xml:space="preserve"> ปี) (</w:t>
      </w:r>
      <w:r w:rsidRPr="003B65FB">
        <w:rPr>
          <w:rFonts w:ascii="Angsana New" w:hAnsi="Angsana New" w:hint="cs"/>
          <w:sz w:val="28"/>
        </w:rPr>
        <w:t>256</w:t>
      </w:r>
      <w:r>
        <w:rPr>
          <w:rFonts w:ascii="Angsana New" w:hAnsi="Angsana New"/>
          <w:sz w:val="28"/>
        </w:rPr>
        <w:t>2</w:t>
      </w:r>
      <w:r w:rsidRPr="003B65FB">
        <w:rPr>
          <w:rFonts w:ascii="Angsana New" w:hAnsi="Angsana New" w:hint="cs"/>
          <w:sz w:val="28"/>
        </w:rPr>
        <w:t xml:space="preserve">: 11 - 29 </w:t>
      </w:r>
      <w:r w:rsidRPr="008345D6">
        <w:rPr>
          <w:rFonts w:ascii="Angsana New" w:hAnsi="Angsana New" w:hint="cs"/>
          <w:sz w:val="28"/>
          <w:cs/>
        </w:rPr>
        <w:t>ปี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</w:rPr>
        <w:t>(</w:t>
      </w:r>
      <w:r w:rsidRPr="008345D6">
        <w:rPr>
          <w:rFonts w:ascii="Angsana New" w:hAnsi="Angsana New" w:hint="cs"/>
          <w:sz w:val="28"/>
          <w:cs/>
        </w:rPr>
        <w:t>งบการเงินเฉพาะกิจการ</w:t>
      </w:r>
      <w:r w:rsidRPr="003B65FB">
        <w:rPr>
          <w:rFonts w:ascii="Angsana New" w:hAnsi="Angsana New" w:hint="cs"/>
          <w:sz w:val="28"/>
        </w:rPr>
        <w:t>: 18</w:t>
      </w:r>
      <w:r w:rsidRPr="008345D6">
        <w:rPr>
          <w:rFonts w:ascii="Angsana New" w:hAnsi="Angsana New" w:hint="cs"/>
          <w:sz w:val="28"/>
          <w:cs/>
        </w:rPr>
        <w:t xml:space="preserve"> ปี)</w:t>
      </w:r>
      <w:r w:rsidR="007408EB">
        <w:rPr>
          <w:rFonts w:ascii="Angsana New" w:hAnsi="Angsana New" w:hint="cs"/>
          <w:sz w:val="28"/>
          <w:cs/>
        </w:rPr>
        <w:t>)</w:t>
      </w:r>
    </w:p>
    <w:p w14:paraId="513411B8" w14:textId="77777777" w:rsidR="00770484" w:rsidRPr="003B65FB" w:rsidRDefault="00770484" w:rsidP="00770484">
      <w:pPr>
        <w:ind w:hanging="7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55989590" w14:textId="77777777" w:rsidR="00770484" w:rsidRPr="003B65FB" w:rsidRDefault="00770484" w:rsidP="00770484">
      <w:pPr>
        <w:tabs>
          <w:tab w:val="left" w:pos="1440"/>
          <w:tab w:val="left" w:pos="2160"/>
          <w:tab w:val="right" w:pos="8540"/>
        </w:tabs>
        <w:spacing w:line="340" w:lineRule="exact"/>
        <w:ind w:left="547" w:right="-90" w:hanging="547"/>
        <w:jc w:val="right"/>
        <w:rPr>
          <w:rFonts w:ascii="Angsana New" w:hAnsi="Angsana New"/>
          <w:sz w:val="28"/>
        </w:rPr>
      </w:pPr>
      <w:r w:rsidRPr="003B65FB">
        <w:rPr>
          <w:rFonts w:ascii="Angsana New" w:hAnsi="Angsana New" w:hint="cs"/>
          <w:color w:val="000000"/>
          <w:sz w:val="28"/>
        </w:rPr>
        <w:t>(</w:t>
      </w:r>
      <w:r w:rsidRPr="008345D6">
        <w:rPr>
          <w:rFonts w:ascii="Angsana New" w:hAnsi="Angsana New" w:hint="cs"/>
          <w:color w:val="000000"/>
          <w:sz w:val="28"/>
          <w:cs/>
        </w:rPr>
        <w:t>หน่วย</w:t>
      </w:r>
      <w:r w:rsidRPr="003B65FB">
        <w:rPr>
          <w:rFonts w:ascii="Angsana New" w:hAnsi="Angsana New" w:hint="cs"/>
          <w:color w:val="000000"/>
          <w:sz w:val="28"/>
        </w:rPr>
        <w:t xml:space="preserve">: </w:t>
      </w:r>
      <w:r w:rsidRPr="003B65FB">
        <w:rPr>
          <w:rFonts w:ascii="Angsana New" w:hAnsi="Angsana New" w:hint="cs"/>
          <w:color w:val="000000"/>
          <w:sz w:val="28"/>
          <w:cs/>
        </w:rPr>
        <w:t>ร้อยละต่อปี</w:t>
      </w:r>
      <w:r w:rsidRPr="003B65FB">
        <w:rPr>
          <w:rFonts w:ascii="Angsana New" w:hAnsi="Angsana New" w:hint="cs"/>
          <w:color w:val="000000"/>
          <w:sz w:val="28"/>
        </w:rPr>
        <w:t>)</w:t>
      </w:r>
    </w:p>
    <w:tbl>
      <w:tblPr>
        <w:tblW w:w="9450" w:type="dxa"/>
        <w:tblInd w:w="-90" w:type="dxa"/>
        <w:tblLook w:val="01E0" w:firstRow="1" w:lastRow="1" w:firstColumn="1" w:lastColumn="1" w:noHBand="0" w:noVBand="0"/>
      </w:tblPr>
      <w:tblGrid>
        <w:gridCol w:w="4770"/>
        <w:gridCol w:w="1170"/>
        <w:gridCol w:w="1170"/>
        <w:gridCol w:w="1170"/>
        <w:gridCol w:w="1170"/>
      </w:tblGrid>
      <w:tr w:rsidR="00770484" w:rsidRPr="003B65FB" w14:paraId="7090EA46" w14:textId="77777777" w:rsidTr="000D313F">
        <w:tc>
          <w:tcPr>
            <w:tcW w:w="4770" w:type="dxa"/>
          </w:tcPr>
          <w:p w14:paraId="59AE875C" w14:textId="77777777" w:rsidR="00770484" w:rsidRPr="003B65FB" w:rsidRDefault="00770484" w:rsidP="000D313F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0" w:type="dxa"/>
            <w:gridSpan w:val="2"/>
          </w:tcPr>
          <w:p w14:paraId="178BAA4B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410B8DD" w14:textId="77777777" w:rsidR="00770484" w:rsidRPr="003B65FB" w:rsidRDefault="00770484" w:rsidP="000D313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8345D6">
              <w:rPr>
                <w:rFonts w:ascii="Angsana New" w:hAnsi="Angsana New" w:hint="cs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770484" w:rsidRPr="003B65FB" w14:paraId="040D2515" w14:textId="77777777" w:rsidTr="000D313F">
        <w:tc>
          <w:tcPr>
            <w:tcW w:w="4770" w:type="dxa"/>
          </w:tcPr>
          <w:p w14:paraId="0278602B" w14:textId="77777777" w:rsidR="00770484" w:rsidRPr="008345D6" w:rsidRDefault="00770484" w:rsidP="000D313F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F0DF1EA" w14:textId="77777777" w:rsidR="00770484" w:rsidRPr="003B65FB" w:rsidRDefault="00770484" w:rsidP="000D31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50682DD" w14:textId="77777777" w:rsidR="00770484" w:rsidRPr="003B65FB" w:rsidRDefault="00770484" w:rsidP="000D31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55D7357F" w14:textId="77777777" w:rsidR="00770484" w:rsidRPr="003B65FB" w:rsidRDefault="00770484" w:rsidP="000D31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C2C217A" w14:textId="77777777" w:rsidR="00770484" w:rsidRPr="003B65FB" w:rsidRDefault="00770484" w:rsidP="000D313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770484" w:rsidRPr="003B65FB" w14:paraId="1220AF74" w14:textId="77777777" w:rsidTr="000D313F">
        <w:tc>
          <w:tcPr>
            <w:tcW w:w="4770" w:type="dxa"/>
          </w:tcPr>
          <w:p w14:paraId="07544F5A" w14:textId="77777777" w:rsidR="00770484" w:rsidRPr="003B65FB" w:rsidRDefault="00770484" w:rsidP="000D313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4874F66D" w14:textId="77777777" w:rsidR="00770484" w:rsidRPr="008345D6" w:rsidRDefault="00770484" w:rsidP="000D313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10172">
              <w:rPr>
                <w:rFonts w:ascii="Angsana New" w:hAnsi="Angsana New" w:hint="eastAsia"/>
                <w:spacing w:val="-4"/>
                <w:sz w:val="28"/>
              </w:rPr>
              <w:t>1</w:t>
            </w:r>
            <w:r>
              <w:rPr>
                <w:rFonts w:ascii="Angsana New" w:hAnsi="Angsana New"/>
                <w:spacing w:val="-4"/>
                <w:sz w:val="28"/>
              </w:rPr>
              <w:t>.6 – 2.3</w:t>
            </w:r>
          </w:p>
        </w:tc>
        <w:tc>
          <w:tcPr>
            <w:tcW w:w="1170" w:type="dxa"/>
          </w:tcPr>
          <w:p w14:paraId="4A1E9F6B" w14:textId="77777777" w:rsidR="00770484" w:rsidRPr="008345D6" w:rsidRDefault="00770484" w:rsidP="000D313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1.5 - 2.1</w:t>
            </w:r>
          </w:p>
        </w:tc>
        <w:tc>
          <w:tcPr>
            <w:tcW w:w="1170" w:type="dxa"/>
            <w:shd w:val="clear" w:color="auto" w:fill="auto"/>
          </w:tcPr>
          <w:p w14:paraId="13D6B453" w14:textId="77777777" w:rsidR="00770484" w:rsidRPr="003B65FB" w:rsidRDefault="00770484" w:rsidP="000D313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2 .0</w:t>
            </w:r>
          </w:p>
        </w:tc>
        <w:tc>
          <w:tcPr>
            <w:tcW w:w="1170" w:type="dxa"/>
          </w:tcPr>
          <w:p w14:paraId="2ED08F92" w14:textId="77777777" w:rsidR="00770484" w:rsidRPr="003B65FB" w:rsidRDefault="00770484" w:rsidP="000D313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1.8</w:t>
            </w:r>
          </w:p>
        </w:tc>
      </w:tr>
      <w:tr w:rsidR="00770484" w:rsidRPr="003B65FB" w14:paraId="38E39676" w14:textId="77777777" w:rsidTr="000D313F">
        <w:tc>
          <w:tcPr>
            <w:tcW w:w="4770" w:type="dxa"/>
          </w:tcPr>
          <w:p w14:paraId="0AF7BFB3" w14:textId="77777777" w:rsidR="00770484" w:rsidRPr="003B65FB" w:rsidRDefault="00770484" w:rsidP="000D313F">
            <w:pPr>
              <w:tabs>
                <w:tab w:val="left" w:pos="36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อัตราการขึ้นเงินเดือน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D81DF3D" w14:textId="77777777" w:rsidR="00770484" w:rsidRPr="003B65FB" w:rsidRDefault="00770484" w:rsidP="000D313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E15C98">
              <w:rPr>
                <w:rFonts w:ascii="Angsana New" w:hAnsi="Angsana New" w:hint="eastAsia"/>
                <w:spacing w:val="-4"/>
                <w:sz w:val="28"/>
              </w:rPr>
              <w:t>4.0 - 6.0</w:t>
            </w:r>
          </w:p>
        </w:tc>
        <w:tc>
          <w:tcPr>
            <w:tcW w:w="1170" w:type="dxa"/>
          </w:tcPr>
          <w:p w14:paraId="5A5DFD40" w14:textId="77777777" w:rsidR="00770484" w:rsidRPr="003B65FB" w:rsidRDefault="00770484" w:rsidP="000D313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3.0 - 6.0</w:t>
            </w:r>
          </w:p>
        </w:tc>
        <w:tc>
          <w:tcPr>
            <w:tcW w:w="1170" w:type="dxa"/>
            <w:shd w:val="clear" w:color="auto" w:fill="auto"/>
          </w:tcPr>
          <w:p w14:paraId="62C97523" w14:textId="77777777" w:rsidR="00770484" w:rsidRPr="003B65FB" w:rsidRDefault="00770484" w:rsidP="000D313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6.0</w:t>
            </w:r>
          </w:p>
        </w:tc>
        <w:tc>
          <w:tcPr>
            <w:tcW w:w="1170" w:type="dxa"/>
          </w:tcPr>
          <w:p w14:paraId="659FA757" w14:textId="77777777" w:rsidR="00770484" w:rsidRPr="003B65FB" w:rsidRDefault="00770484" w:rsidP="000D313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6.0</w:t>
            </w:r>
          </w:p>
        </w:tc>
      </w:tr>
      <w:tr w:rsidR="00770484" w:rsidRPr="003B65FB" w14:paraId="68AEE1E7" w14:textId="77777777" w:rsidTr="000D313F">
        <w:tc>
          <w:tcPr>
            <w:tcW w:w="4770" w:type="dxa"/>
          </w:tcPr>
          <w:p w14:paraId="0E100F40" w14:textId="77777777" w:rsidR="00770484" w:rsidRPr="008345D6" w:rsidRDefault="00770484" w:rsidP="000D313F">
            <w:pPr>
              <w:tabs>
                <w:tab w:val="left" w:pos="252"/>
                <w:tab w:val="left" w:pos="2160"/>
              </w:tabs>
              <w:spacing w:line="340" w:lineRule="exact"/>
              <w:ind w:right="-103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70" w:type="dxa"/>
            <w:shd w:val="clear" w:color="auto" w:fill="auto"/>
          </w:tcPr>
          <w:p w14:paraId="1925D0AF" w14:textId="77777777" w:rsidR="00770484" w:rsidRPr="008345D6" w:rsidRDefault="00770484" w:rsidP="000D313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622E7">
              <w:rPr>
                <w:rFonts w:ascii="Angsana New" w:hAnsi="Angsana New" w:hint="eastAsia"/>
                <w:spacing w:val="-4"/>
                <w:sz w:val="28"/>
              </w:rPr>
              <w:t>1.9</w:t>
            </w:r>
            <w:r>
              <w:rPr>
                <w:rFonts w:ascii="Angsana New" w:hAnsi="Angsana New"/>
                <w:spacing w:val="-4"/>
                <w:sz w:val="28"/>
              </w:rPr>
              <w:t>1 –</w:t>
            </w:r>
            <w:r w:rsidRPr="00D622E7">
              <w:rPr>
                <w:rFonts w:ascii="Angsana New" w:hAnsi="Angsana New" w:hint="eastAsia"/>
                <w:spacing w:val="-4"/>
                <w:sz w:val="28"/>
              </w:rPr>
              <w:t xml:space="preserve"> </w:t>
            </w:r>
            <w:r>
              <w:rPr>
                <w:rFonts w:ascii="Angsana New" w:hAnsi="Angsana New"/>
                <w:spacing w:val="-4"/>
                <w:sz w:val="28"/>
              </w:rPr>
              <w:t>45.80</w:t>
            </w:r>
          </w:p>
        </w:tc>
        <w:tc>
          <w:tcPr>
            <w:tcW w:w="1170" w:type="dxa"/>
          </w:tcPr>
          <w:p w14:paraId="5AC39985" w14:textId="77777777" w:rsidR="00770484" w:rsidRPr="008345D6" w:rsidRDefault="00770484" w:rsidP="000D313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1.9 - 45.8</w:t>
            </w:r>
          </w:p>
        </w:tc>
        <w:tc>
          <w:tcPr>
            <w:tcW w:w="1170" w:type="dxa"/>
            <w:shd w:val="clear" w:color="auto" w:fill="auto"/>
          </w:tcPr>
          <w:p w14:paraId="1CE57C41" w14:textId="23F06D11" w:rsidR="00770484" w:rsidRPr="008345D6" w:rsidRDefault="00770484" w:rsidP="000D313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2.9 - 34.</w:t>
            </w:r>
            <w:r w:rsidR="00FF471B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1170" w:type="dxa"/>
          </w:tcPr>
          <w:p w14:paraId="2ADC8389" w14:textId="77777777" w:rsidR="00770484" w:rsidRPr="008345D6" w:rsidRDefault="00770484" w:rsidP="000D313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B65FB">
              <w:rPr>
                <w:rFonts w:ascii="Angsana New" w:hAnsi="Angsana New" w:hint="cs"/>
                <w:spacing w:val="-4"/>
                <w:sz w:val="28"/>
              </w:rPr>
              <w:t>2.9 - 34.3</w:t>
            </w:r>
          </w:p>
        </w:tc>
      </w:tr>
    </w:tbl>
    <w:p w14:paraId="65130935" w14:textId="4D3D4ED6" w:rsidR="00770484" w:rsidRDefault="00770484" w:rsidP="00770484">
      <w:pPr>
        <w:tabs>
          <w:tab w:val="left" w:pos="1440"/>
          <w:tab w:val="left" w:pos="2160"/>
          <w:tab w:val="right" w:pos="8540"/>
        </w:tabs>
        <w:spacing w:before="240" w:after="120"/>
        <w:ind w:hanging="7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 xml:space="preserve">ณ วันที่ </w:t>
      </w:r>
      <w:r w:rsidRPr="003B65FB">
        <w:rPr>
          <w:rFonts w:ascii="Angsana New" w:hAnsi="Angsana New" w:hint="cs"/>
          <w:sz w:val="28"/>
        </w:rPr>
        <w:t xml:space="preserve">31 </w:t>
      </w:r>
      <w:r w:rsidRPr="008345D6">
        <w:rPr>
          <w:rFonts w:ascii="Angsana New" w:hAnsi="Angsana New" w:hint="cs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sz w:val="28"/>
        </w:rPr>
        <w:t>256</w:t>
      </w:r>
      <w:r w:rsidRPr="008345D6">
        <w:rPr>
          <w:rFonts w:ascii="Angsana New" w:hAnsi="Angsana New" w:hint="cs"/>
          <w:sz w:val="28"/>
        </w:rPr>
        <w:t>3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 xml:space="preserve">และ </w:t>
      </w:r>
      <w:r w:rsidRPr="003B65FB">
        <w:rPr>
          <w:rFonts w:ascii="Angsana New" w:hAnsi="Angsana New" w:hint="cs"/>
          <w:sz w:val="28"/>
        </w:rPr>
        <w:t>256</w:t>
      </w:r>
      <w:r w:rsidRPr="008345D6">
        <w:rPr>
          <w:rFonts w:ascii="Angsana New" w:hAnsi="Angsana New" w:hint="cs"/>
          <w:sz w:val="28"/>
        </w:rPr>
        <w:t>2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สรุปได้ดังนี้</w:t>
      </w:r>
    </w:p>
    <w:p w14:paraId="440645A1" w14:textId="77777777" w:rsidR="00FF471B" w:rsidRPr="003B65FB" w:rsidRDefault="00FF471B" w:rsidP="00770484">
      <w:pPr>
        <w:tabs>
          <w:tab w:val="left" w:pos="1440"/>
          <w:tab w:val="left" w:pos="2160"/>
          <w:tab w:val="right" w:pos="8540"/>
        </w:tabs>
        <w:spacing w:before="240" w:after="120"/>
        <w:ind w:hanging="7"/>
        <w:jc w:val="thaiDistribute"/>
        <w:rPr>
          <w:rFonts w:ascii="Angsana New" w:hAnsi="Angsana New"/>
          <w:sz w:val="28"/>
        </w:rPr>
      </w:pPr>
    </w:p>
    <w:tbl>
      <w:tblPr>
        <w:tblW w:w="9353" w:type="dxa"/>
        <w:tblInd w:w="-90" w:type="dxa"/>
        <w:tblLook w:val="01E0" w:firstRow="1" w:lastRow="1" w:firstColumn="1" w:lastColumn="1" w:noHBand="0" w:noVBand="0"/>
      </w:tblPr>
      <w:tblGrid>
        <w:gridCol w:w="2880"/>
        <w:gridCol w:w="875"/>
        <w:gridCol w:w="808"/>
        <w:gridCol w:w="755"/>
        <w:gridCol w:w="807"/>
        <w:gridCol w:w="807"/>
        <w:gridCol w:w="807"/>
        <w:gridCol w:w="807"/>
        <w:gridCol w:w="807"/>
      </w:tblGrid>
      <w:tr w:rsidR="00770484" w:rsidRPr="003B65FB" w14:paraId="61750A80" w14:textId="77777777" w:rsidTr="000D313F">
        <w:tc>
          <w:tcPr>
            <w:tcW w:w="2880" w:type="dxa"/>
            <w:shd w:val="clear" w:color="auto" w:fill="auto"/>
          </w:tcPr>
          <w:p w14:paraId="26552141" w14:textId="77777777" w:rsidR="00770484" w:rsidRPr="003B65FB" w:rsidRDefault="00770484" w:rsidP="000D313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6" w:name="_Hlk1820445"/>
          </w:p>
        </w:tc>
        <w:tc>
          <w:tcPr>
            <w:tcW w:w="3245" w:type="dxa"/>
            <w:gridSpan w:val="4"/>
            <w:shd w:val="clear" w:color="auto" w:fill="auto"/>
          </w:tcPr>
          <w:p w14:paraId="2AE97CC7" w14:textId="77777777" w:rsidR="00770484" w:rsidRPr="00C41C80" w:rsidRDefault="00770484" w:rsidP="000D313F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3228" w:type="dxa"/>
            <w:gridSpan w:val="4"/>
            <w:vAlign w:val="bottom"/>
          </w:tcPr>
          <w:p w14:paraId="5A64A0AE" w14:textId="77777777" w:rsidR="00770484" w:rsidRPr="00C41C80" w:rsidRDefault="00770484" w:rsidP="000D313F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C41C80">
              <w:rPr>
                <w:rFonts w:hint="cs"/>
                <w:kern w:val="28"/>
                <w:sz w:val="28"/>
                <w:szCs w:val="28"/>
              </w:rPr>
              <w:t>(</w:t>
            </w: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C41C80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C41C80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770484" w:rsidRPr="003B65FB" w14:paraId="47E796C4" w14:textId="77777777" w:rsidTr="000D313F">
        <w:tc>
          <w:tcPr>
            <w:tcW w:w="2880" w:type="dxa"/>
            <w:shd w:val="clear" w:color="auto" w:fill="auto"/>
          </w:tcPr>
          <w:p w14:paraId="6220C1CA" w14:textId="77777777" w:rsidR="00770484" w:rsidRPr="003B65FB" w:rsidRDefault="00770484" w:rsidP="000D313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gridSpan w:val="4"/>
            <w:shd w:val="clear" w:color="auto" w:fill="auto"/>
          </w:tcPr>
          <w:p w14:paraId="1DB754CD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228" w:type="dxa"/>
            <w:gridSpan w:val="4"/>
          </w:tcPr>
          <w:p w14:paraId="1D3CFDF6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70484" w:rsidRPr="003B65FB" w14:paraId="5BD96C79" w14:textId="77777777" w:rsidTr="000D313F">
        <w:tc>
          <w:tcPr>
            <w:tcW w:w="2880" w:type="dxa"/>
            <w:shd w:val="clear" w:color="auto" w:fill="auto"/>
          </w:tcPr>
          <w:p w14:paraId="1A8FB339" w14:textId="77777777" w:rsidR="00770484" w:rsidRPr="003B65FB" w:rsidRDefault="00770484" w:rsidP="000D313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45" w:type="dxa"/>
            <w:gridSpan w:val="4"/>
            <w:shd w:val="clear" w:color="auto" w:fill="auto"/>
          </w:tcPr>
          <w:p w14:paraId="15DB5944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หนี้สินเพิ่มขึ้น (ลดลง)</w:t>
            </w:r>
          </w:p>
        </w:tc>
        <w:tc>
          <w:tcPr>
            <w:tcW w:w="3228" w:type="dxa"/>
            <w:gridSpan w:val="4"/>
          </w:tcPr>
          <w:p w14:paraId="1AFC4B17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หนี้สินเพิ่มขึ้น (ลดลง)</w:t>
            </w:r>
          </w:p>
        </w:tc>
      </w:tr>
      <w:tr w:rsidR="00770484" w:rsidRPr="003B65FB" w14:paraId="6EE880CC" w14:textId="77777777" w:rsidTr="000D313F">
        <w:tc>
          <w:tcPr>
            <w:tcW w:w="2880" w:type="dxa"/>
            <w:shd w:val="clear" w:color="auto" w:fill="auto"/>
          </w:tcPr>
          <w:p w14:paraId="3F2343DC" w14:textId="77777777" w:rsidR="00770484" w:rsidRPr="003B65FB" w:rsidRDefault="00770484" w:rsidP="000D313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46EF29F6" w14:textId="77777777" w:rsidR="00770484" w:rsidRPr="00C41C80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เพิ่มขึ้นร้อยละ</w:t>
            </w:r>
            <w:r w:rsidRPr="00C41C80">
              <w:rPr>
                <w:rFonts w:ascii="Angsana New" w:hAnsi="Angsana New" w:hint="cs"/>
                <w:color w:val="000000"/>
                <w:sz w:val="28"/>
              </w:rPr>
              <w:t xml:space="preserve"> 1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60299071" w14:textId="77777777" w:rsidR="00770484" w:rsidRPr="00C41C80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 xml:space="preserve">ลดลงร้อยละ </w:t>
            </w:r>
            <w:r w:rsidRPr="00C41C80">
              <w:rPr>
                <w:rFonts w:ascii="Angsana New" w:hAnsi="Angsana New" w:hint="cs"/>
                <w:color w:val="000000"/>
                <w:sz w:val="28"/>
              </w:rPr>
              <w:t>1</w:t>
            </w:r>
          </w:p>
        </w:tc>
        <w:tc>
          <w:tcPr>
            <w:tcW w:w="1614" w:type="dxa"/>
            <w:gridSpan w:val="2"/>
            <w:vAlign w:val="bottom"/>
          </w:tcPr>
          <w:p w14:paraId="3597233B" w14:textId="77777777" w:rsidR="00770484" w:rsidRPr="00C41C80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เพิ่มขึ้นร้อยละ</w:t>
            </w:r>
            <w:r w:rsidRPr="00C41C80">
              <w:rPr>
                <w:rFonts w:ascii="Angsana New" w:hAnsi="Angsana New" w:hint="cs"/>
                <w:color w:val="000000"/>
                <w:sz w:val="28"/>
              </w:rPr>
              <w:t xml:space="preserve"> 1</w:t>
            </w:r>
          </w:p>
        </w:tc>
        <w:tc>
          <w:tcPr>
            <w:tcW w:w="1614" w:type="dxa"/>
            <w:gridSpan w:val="2"/>
            <w:vAlign w:val="bottom"/>
          </w:tcPr>
          <w:p w14:paraId="022F62A8" w14:textId="77777777" w:rsidR="00770484" w:rsidRPr="00C41C80" w:rsidRDefault="0077048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 xml:space="preserve">ลดลงร้อยละ </w:t>
            </w:r>
            <w:r w:rsidRPr="00C41C80">
              <w:rPr>
                <w:rFonts w:ascii="Angsana New" w:hAnsi="Angsana New" w:hint="cs"/>
                <w:color w:val="000000"/>
                <w:sz w:val="28"/>
              </w:rPr>
              <w:t>1</w:t>
            </w:r>
          </w:p>
        </w:tc>
      </w:tr>
      <w:tr w:rsidR="00770484" w:rsidRPr="003B65FB" w14:paraId="5E177E46" w14:textId="77777777" w:rsidTr="000D313F">
        <w:tc>
          <w:tcPr>
            <w:tcW w:w="2880" w:type="dxa"/>
            <w:shd w:val="clear" w:color="auto" w:fill="auto"/>
          </w:tcPr>
          <w:p w14:paraId="68A21409" w14:textId="77777777" w:rsidR="00770484" w:rsidRPr="003B65FB" w:rsidRDefault="00770484" w:rsidP="000D313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CE78CD7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4A12D957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5028B226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44749F3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807" w:type="dxa"/>
            <w:vAlign w:val="bottom"/>
          </w:tcPr>
          <w:p w14:paraId="7DECC990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807" w:type="dxa"/>
            <w:vAlign w:val="bottom"/>
          </w:tcPr>
          <w:p w14:paraId="7FFD94CA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807" w:type="dxa"/>
            <w:vAlign w:val="bottom"/>
          </w:tcPr>
          <w:p w14:paraId="3E4216C6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807" w:type="dxa"/>
            <w:vAlign w:val="bottom"/>
          </w:tcPr>
          <w:p w14:paraId="08707A7B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770484" w:rsidRPr="003B65FB" w14:paraId="2AF0CA7C" w14:textId="77777777" w:rsidTr="000D313F">
        <w:tc>
          <w:tcPr>
            <w:tcW w:w="2880" w:type="dxa"/>
            <w:shd w:val="clear" w:color="auto" w:fill="auto"/>
          </w:tcPr>
          <w:p w14:paraId="4654291B" w14:textId="77777777" w:rsidR="00770484" w:rsidRPr="003B65FB" w:rsidRDefault="00770484" w:rsidP="000D313F">
            <w:pPr>
              <w:ind w:left="276" w:right="-50" w:hanging="270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อัตราคิดลด</w:t>
            </w:r>
          </w:p>
        </w:tc>
        <w:tc>
          <w:tcPr>
            <w:tcW w:w="875" w:type="dxa"/>
            <w:shd w:val="clear" w:color="auto" w:fill="auto"/>
          </w:tcPr>
          <w:p w14:paraId="25B9DD4F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B332A">
              <w:rPr>
                <w:rFonts w:ascii="Angsana New" w:hAnsi="Angsana New" w:hint="eastAsia"/>
                <w:sz w:val="28"/>
              </w:rPr>
              <w:t>(1,287)</w:t>
            </w:r>
          </w:p>
        </w:tc>
        <w:tc>
          <w:tcPr>
            <w:tcW w:w="808" w:type="dxa"/>
            <w:shd w:val="clear" w:color="auto" w:fill="auto"/>
          </w:tcPr>
          <w:p w14:paraId="666BD3C6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(692)</w:t>
            </w:r>
          </w:p>
        </w:tc>
        <w:tc>
          <w:tcPr>
            <w:tcW w:w="755" w:type="dxa"/>
            <w:shd w:val="clear" w:color="auto" w:fill="auto"/>
          </w:tcPr>
          <w:p w14:paraId="51A835FC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90AE8">
              <w:rPr>
                <w:rFonts w:ascii="Angsana New" w:hAnsi="Angsana New" w:hint="eastAsia"/>
                <w:sz w:val="28"/>
              </w:rPr>
              <w:t>1,539</w:t>
            </w:r>
          </w:p>
        </w:tc>
        <w:tc>
          <w:tcPr>
            <w:tcW w:w="807" w:type="dxa"/>
            <w:shd w:val="clear" w:color="auto" w:fill="auto"/>
          </w:tcPr>
          <w:p w14:paraId="3D2BE355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819</w:t>
            </w:r>
          </w:p>
        </w:tc>
        <w:tc>
          <w:tcPr>
            <w:tcW w:w="807" w:type="dxa"/>
            <w:shd w:val="clear" w:color="auto" w:fill="auto"/>
          </w:tcPr>
          <w:p w14:paraId="57BD051A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2B81">
              <w:rPr>
                <w:rFonts w:ascii="Angsana New" w:hAnsi="Angsana New" w:hint="eastAsia"/>
                <w:sz w:val="28"/>
              </w:rPr>
              <w:t>(501)</w:t>
            </w:r>
          </w:p>
        </w:tc>
        <w:tc>
          <w:tcPr>
            <w:tcW w:w="807" w:type="dxa"/>
            <w:shd w:val="clear" w:color="auto" w:fill="auto"/>
          </w:tcPr>
          <w:p w14:paraId="09798C64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(246)</w:t>
            </w:r>
          </w:p>
        </w:tc>
        <w:tc>
          <w:tcPr>
            <w:tcW w:w="807" w:type="dxa"/>
            <w:shd w:val="clear" w:color="auto" w:fill="auto"/>
          </w:tcPr>
          <w:p w14:paraId="170B98EB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2395C">
              <w:rPr>
                <w:rFonts w:ascii="Angsana New" w:hAnsi="Angsana New" w:hint="eastAsia"/>
                <w:sz w:val="28"/>
              </w:rPr>
              <w:t>595</w:t>
            </w:r>
          </w:p>
        </w:tc>
        <w:tc>
          <w:tcPr>
            <w:tcW w:w="807" w:type="dxa"/>
            <w:shd w:val="clear" w:color="auto" w:fill="auto"/>
          </w:tcPr>
          <w:p w14:paraId="32F638E0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290</w:t>
            </w:r>
          </w:p>
        </w:tc>
      </w:tr>
      <w:tr w:rsidR="00770484" w:rsidRPr="003B65FB" w14:paraId="3DB92ABA" w14:textId="77777777" w:rsidTr="000D313F">
        <w:tc>
          <w:tcPr>
            <w:tcW w:w="2880" w:type="dxa"/>
            <w:shd w:val="clear" w:color="auto" w:fill="auto"/>
          </w:tcPr>
          <w:p w14:paraId="7294BA1B" w14:textId="77777777" w:rsidR="00770484" w:rsidRPr="003B65FB" w:rsidRDefault="00770484" w:rsidP="000D313F">
            <w:pPr>
              <w:ind w:left="276" w:right="-215" w:hanging="270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อัตราการขึ้นเงินเดือน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875" w:type="dxa"/>
            <w:shd w:val="clear" w:color="auto" w:fill="auto"/>
          </w:tcPr>
          <w:p w14:paraId="4EB48D74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E1784">
              <w:rPr>
                <w:rFonts w:ascii="Angsana New" w:hAnsi="Angsana New" w:hint="eastAsia"/>
                <w:sz w:val="28"/>
              </w:rPr>
              <w:t>1,461</w:t>
            </w:r>
          </w:p>
        </w:tc>
        <w:tc>
          <w:tcPr>
            <w:tcW w:w="808" w:type="dxa"/>
            <w:shd w:val="clear" w:color="auto" w:fill="auto"/>
          </w:tcPr>
          <w:p w14:paraId="7FA3677D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761</w:t>
            </w:r>
          </w:p>
        </w:tc>
        <w:tc>
          <w:tcPr>
            <w:tcW w:w="755" w:type="dxa"/>
            <w:shd w:val="clear" w:color="auto" w:fill="auto"/>
          </w:tcPr>
          <w:p w14:paraId="3AC62A22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921D1">
              <w:rPr>
                <w:rFonts w:ascii="Angsana New" w:hAnsi="Angsana New" w:hint="eastAsia"/>
                <w:sz w:val="28"/>
              </w:rPr>
              <w:t>(1,253)</w:t>
            </w:r>
          </w:p>
        </w:tc>
        <w:tc>
          <w:tcPr>
            <w:tcW w:w="807" w:type="dxa"/>
            <w:shd w:val="clear" w:color="auto" w:fill="auto"/>
          </w:tcPr>
          <w:p w14:paraId="5F4B40C7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(658)</w:t>
            </w:r>
          </w:p>
        </w:tc>
        <w:tc>
          <w:tcPr>
            <w:tcW w:w="807" w:type="dxa"/>
            <w:shd w:val="clear" w:color="auto" w:fill="auto"/>
          </w:tcPr>
          <w:p w14:paraId="6500F7BE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0642">
              <w:rPr>
                <w:rFonts w:ascii="Angsana New" w:hAnsi="Angsana New" w:hint="eastAsia"/>
                <w:sz w:val="28"/>
              </w:rPr>
              <w:t>565</w:t>
            </w:r>
          </w:p>
        </w:tc>
        <w:tc>
          <w:tcPr>
            <w:tcW w:w="807" w:type="dxa"/>
            <w:shd w:val="clear" w:color="auto" w:fill="auto"/>
          </w:tcPr>
          <w:p w14:paraId="712D31FA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268</w:t>
            </w:r>
          </w:p>
        </w:tc>
        <w:tc>
          <w:tcPr>
            <w:tcW w:w="807" w:type="dxa"/>
            <w:shd w:val="clear" w:color="auto" w:fill="auto"/>
          </w:tcPr>
          <w:p w14:paraId="6DE32A9F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36049">
              <w:rPr>
                <w:rFonts w:ascii="Angsana New" w:hAnsi="Angsana New" w:hint="eastAsia"/>
                <w:sz w:val="28"/>
              </w:rPr>
              <w:t>(488)</w:t>
            </w:r>
          </w:p>
        </w:tc>
        <w:tc>
          <w:tcPr>
            <w:tcW w:w="807" w:type="dxa"/>
            <w:shd w:val="clear" w:color="auto" w:fill="auto"/>
          </w:tcPr>
          <w:p w14:paraId="3EE6F7B2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(233)</w:t>
            </w:r>
          </w:p>
        </w:tc>
      </w:tr>
      <w:tr w:rsidR="00770484" w:rsidRPr="003B65FB" w14:paraId="66F6872F" w14:textId="77777777" w:rsidTr="000D313F">
        <w:tc>
          <w:tcPr>
            <w:tcW w:w="2880" w:type="dxa"/>
            <w:shd w:val="clear" w:color="auto" w:fill="auto"/>
          </w:tcPr>
          <w:p w14:paraId="03A8EADB" w14:textId="77777777" w:rsidR="00770484" w:rsidRPr="003B65FB" w:rsidRDefault="00770484" w:rsidP="000D313F">
            <w:pPr>
              <w:pStyle w:val="BodyText2"/>
              <w:spacing w:before="240"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02467967" w14:textId="77777777" w:rsidR="00770484" w:rsidRPr="00C41C80" w:rsidRDefault="00770484" w:rsidP="000D313F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เพิ่มขึ้นร้อยละ</w:t>
            </w:r>
            <w:r w:rsidRPr="00C41C80">
              <w:rPr>
                <w:rFonts w:ascii="Angsana New" w:hAnsi="Angsana New" w:hint="cs"/>
                <w:color w:val="000000"/>
                <w:sz w:val="28"/>
              </w:rPr>
              <w:t xml:space="preserve"> 20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64AC0D7A" w14:textId="77777777" w:rsidR="00770484" w:rsidRPr="00C41C80" w:rsidRDefault="00770484" w:rsidP="000D313F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 xml:space="preserve">ลดลงร้อยละ </w:t>
            </w:r>
            <w:r w:rsidRPr="00C41C80">
              <w:rPr>
                <w:rFonts w:ascii="Angsana New" w:hAnsi="Angsana New" w:hint="cs"/>
                <w:color w:val="000000"/>
                <w:sz w:val="28"/>
              </w:rPr>
              <w:t>20</w:t>
            </w:r>
          </w:p>
        </w:tc>
        <w:tc>
          <w:tcPr>
            <w:tcW w:w="1614" w:type="dxa"/>
            <w:gridSpan w:val="2"/>
            <w:shd w:val="clear" w:color="auto" w:fill="auto"/>
            <w:vAlign w:val="bottom"/>
          </w:tcPr>
          <w:p w14:paraId="378DEFD8" w14:textId="77777777" w:rsidR="00770484" w:rsidRPr="00C41C80" w:rsidRDefault="00770484" w:rsidP="000D313F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เพิ่มขึ้นร้อยละ</w:t>
            </w:r>
            <w:r w:rsidRPr="00C41C80">
              <w:rPr>
                <w:rFonts w:ascii="Angsana New" w:hAnsi="Angsana New" w:hint="cs"/>
                <w:color w:val="000000"/>
                <w:sz w:val="28"/>
              </w:rPr>
              <w:t xml:space="preserve"> 20</w:t>
            </w:r>
          </w:p>
        </w:tc>
        <w:tc>
          <w:tcPr>
            <w:tcW w:w="1614" w:type="dxa"/>
            <w:gridSpan w:val="2"/>
            <w:shd w:val="clear" w:color="auto" w:fill="auto"/>
            <w:vAlign w:val="bottom"/>
          </w:tcPr>
          <w:p w14:paraId="5B36F8E0" w14:textId="77777777" w:rsidR="00770484" w:rsidRPr="00C41C80" w:rsidRDefault="00770484" w:rsidP="000D313F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 xml:space="preserve">ลดลงร้อยละ </w:t>
            </w:r>
            <w:r w:rsidRPr="00C41C80">
              <w:rPr>
                <w:rFonts w:ascii="Angsana New" w:hAnsi="Angsana New" w:hint="cs"/>
                <w:color w:val="000000"/>
                <w:sz w:val="28"/>
              </w:rPr>
              <w:t>20</w:t>
            </w:r>
          </w:p>
        </w:tc>
      </w:tr>
      <w:tr w:rsidR="00770484" w:rsidRPr="003B65FB" w14:paraId="453752A8" w14:textId="77777777" w:rsidTr="000D313F">
        <w:tc>
          <w:tcPr>
            <w:tcW w:w="2880" w:type="dxa"/>
            <w:shd w:val="clear" w:color="auto" w:fill="auto"/>
          </w:tcPr>
          <w:p w14:paraId="1AACFFCD" w14:textId="77777777" w:rsidR="00770484" w:rsidRPr="003B65FB" w:rsidRDefault="00770484" w:rsidP="000D313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9DE1A42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58A25E6B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680D263B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B808CD5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DA7BAB1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6B2070B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06C51CD2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2EF6660" w14:textId="77777777" w:rsidR="00770484" w:rsidRPr="00C41C80" w:rsidRDefault="00770484" w:rsidP="000D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770484" w:rsidRPr="003B65FB" w14:paraId="788D9B5C" w14:textId="77777777" w:rsidTr="000D313F">
        <w:tc>
          <w:tcPr>
            <w:tcW w:w="2880" w:type="dxa"/>
            <w:shd w:val="clear" w:color="auto" w:fill="auto"/>
          </w:tcPr>
          <w:p w14:paraId="766AD271" w14:textId="77777777" w:rsidR="00770484" w:rsidRPr="003B65FB" w:rsidRDefault="00770484" w:rsidP="000D313F">
            <w:pPr>
              <w:ind w:left="276" w:right="-108" w:hanging="270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อัตราการเปลี่ยนแปลงในจำนวนพนักงาน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7B1829F7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414E">
              <w:rPr>
                <w:rFonts w:ascii="Angsana New" w:hAnsi="Angsana New" w:hint="eastAsia"/>
                <w:sz w:val="28"/>
              </w:rPr>
              <w:t>(1,252)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690EDEBE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(680)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7A83FC28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33F48">
              <w:rPr>
                <w:rFonts w:ascii="Angsana New" w:hAnsi="Angsana New" w:hint="eastAsia"/>
                <w:sz w:val="28"/>
              </w:rPr>
              <w:t>1,528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346D8245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830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82B4EBB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C5747">
              <w:rPr>
                <w:rFonts w:ascii="Angsana New" w:hAnsi="Angsana New" w:hint="eastAsia"/>
                <w:sz w:val="28"/>
              </w:rPr>
              <w:t>(472)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0784894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(227)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01853E25" w14:textId="77777777" w:rsidR="00770484" w:rsidRPr="008345D6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115D5">
              <w:rPr>
                <w:rFonts w:ascii="Angsana New" w:hAnsi="Angsana New" w:hint="eastAsia"/>
                <w:sz w:val="28"/>
              </w:rPr>
              <w:t>574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FADC5E3" w14:textId="77777777" w:rsidR="00770484" w:rsidRPr="003B65FB" w:rsidRDefault="00770484" w:rsidP="000D313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271</w:t>
            </w:r>
          </w:p>
        </w:tc>
      </w:tr>
    </w:tbl>
    <w:bookmarkEnd w:id="6"/>
    <w:p w14:paraId="44B84ADB" w14:textId="77A548A0" w:rsidR="00770484" w:rsidRDefault="00770484" w:rsidP="00770484">
      <w:pPr>
        <w:spacing w:before="120" w:after="120"/>
        <w:jc w:val="thaiDistribute"/>
        <w:rPr>
          <w:rFonts w:ascii="Angsana New" w:eastAsia="Times New Roman" w:hAnsi="Angsana New"/>
          <w:sz w:val="28"/>
        </w:rPr>
      </w:pPr>
      <w:r w:rsidRPr="008345D6">
        <w:rPr>
          <w:rFonts w:ascii="Angsana New" w:eastAsia="Times New Roman" w:hAnsi="Angsana New" w:hint="cs"/>
          <w:sz w:val="28"/>
          <w:cs/>
        </w:rPr>
        <w:t>พระราชบัญญัติคุ้มครองแรงงาน</w:t>
      </w:r>
      <w:r w:rsidRPr="008345D6">
        <w:rPr>
          <w:rFonts w:ascii="Angsana New" w:eastAsia="Times New Roman" w:hAnsi="Angsana New"/>
          <w:sz w:val="28"/>
          <w:cs/>
        </w:rPr>
        <w:t xml:space="preserve"> (</w:t>
      </w:r>
      <w:r w:rsidRPr="008345D6">
        <w:rPr>
          <w:rFonts w:ascii="Angsana New" w:eastAsia="Times New Roman" w:hAnsi="Angsana New" w:hint="cs"/>
          <w:sz w:val="28"/>
          <w:cs/>
        </w:rPr>
        <w:t>ฉบับที่</w:t>
      </w:r>
      <w:r w:rsidRPr="008345D6">
        <w:rPr>
          <w:rFonts w:ascii="Angsana New" w:eastAsia="Times New Roman" w:hAnsi="Angsana New"/>
          <w:sz w:val="28"/>
          <w:cs/>
        </w:rPr>
        <w:t xml:space="preserve"> </w:t>
      </w:r>
      <w:r w:rsidRPr="008345D6">
        <w:rPr>
          <w:rFonts w:ascii="Angsana New" w:eastAsia="Times New Roman" w:hAnsi="Angsana New"/>
          <w:sz w:val="28"/>
        </w:rPr>
        <w:t xml:space="preserve">7) </w:t>
      </w:r>
      <w:r w:rsidRPr="008345D6">
        <w:rPr>
          <w:rFonts w:ascii="Angsana New" w:eastAsia="Times New Roman" w:hAnsi="Angsana New" w:hint="cs"/>
          <w:sz w:val="28"/>
          <w:cs/>
        </w:rPr>
        <w:t>พ</w:t>
      </w:r>
      <w:r w:rsidRPr="008345D6">
        <w:rPr>
          <w:rFonts w:ascii="Angsana New" w:eastAsia="Times New Roman" w:hAnsi="Angsana New"/>
          <w:sz w:val="28"/>
          <w:cs/>
        </w:rPr>
        <w:t>.</w:t>
      </w:r>
      <w:r w:rsidRPr="008345D6">
        <w:rPr>
          <w:rFonts w:ascii="Angsana New" w:eastAsia="Times New Roman" w:hAnsi="Angsana New" w:hint="cs"/>
          <w:sz w:val="28"/>
          <w:cs/>
        </w:rPr>
        <w:t>ศ</w:t>
      </w:r>
      <w:r w:rsidRPr="008345D6">
        <w:rPr>
          <w:rFonts w:ascii="Angsana New" w:eastAsia="Times New Roman" w:hAnsi="Angsana New"/>
          <w:sz w:val="28"/>
          <w:cs/>
        </w:rPr>
        <w:t xml:space="preserve">. </w:t>
      </w:r>
      <w:r w:rsidRPr="008345D6">
        <w:rPr>
          <w:rFonts w:ascii="Angsana New" w:eastAsia="Times New Roman" w:hAnsi="Angsana New"/>
          <w:sz w:val="28"/>
        </w:rPr>
        <w:t xml:space="preserve">2562 </w:t>
      </w:r>
      <w:r w:rsidRPr="008345D6">
        <w:rPr>
          <w:rFonts w:ascii="Angsana New" w:eastAsia="Times New Roman" w:hAnsi="Angsana New" w:hint="cs"/>
          <w:sz w:val="28"/>
          <w:cs/>
        </w:rPr>
        <w:t>ได้ประกาศในราชกิจจานุเบกษาแล้ว</w:t>
      </w:r>
      <w:r w:rsidRPr="008345D6">
        <w:rPr>
          <w:rFonts w:ascii="Angsana New" w:eastAsia="Times New Roman" w:hAnsi="Angsana New"/>
          <w:sz w:val="28"/>
          <w:cs/>
        </w:rPr>
        <w:t xml:space="preserve">  </w:t>
      </w:r>
      <w:r w:rsidRPr="008345D6">
        <w:rPr>
          <w:rFonts w:ascii="Angsana New" w:eastAsia="Times New Roman" w:hAnsi="Angsana New" w:hint="cs"/>
          <w:sz w:val="28"/>
          <w:cs/>
        </w:rPr>
        <w:t>เมื่อวันที่</w:t>
      </w:r>
      <w:r w:rsidRPr="008345D6">
        <w:rPr>
          <w:rFonts w:ascii="Angsana New" w:eastAsia="Times New Roman" w:hAnsi="Angsana New"/>
          <w:sz w:val="28"/>
          <w:cs/>
        </w:rPr>
        <w:t xml:space="preserve"> </w:t>
      </w:r>
      <w:r w:rsidRPr="008345D6">
        <w:rPr>
          <w:rFonts w:ascii="Angsana New" w:eastAsia="Times New Roman" w:hAnsi="Angsana New"/>
          <w:sz w:val="28"/>
        </w:rPr>
        <w:t xml:space="preserve">5 </w:t>
      </w:r>
      <w:r w:rsidRPr="008345D6">
        <w:rPr>
          <w:rFonts w:ascii="Angsana New" w:eastAsia="Times New Roman" w:hAnsi="Angsana New" w:hint="cs"/>
          <w:sz w:val="28"/>
          <w:cs/>
        </w:rPr>
        <w:t>เมษายน</w:t>
      </w:r>
      <w:r w:rsidRPr="008345D6">
        <w:rPr>
          <w:rFonts w:ascii="Angsana New" w:eastAsia="Times New Roman" w:hAnsi="Angsana New"/>
          <w:sz w:val="28"/>
          <w:cs/>
        </w:rPr>
        <w:t xml:space="preserve"> </w:t>
      </w:r>
      <w:r w:rsidRPr="008345D6">
        <w:rPr>
          <w:rFonts w:ascii="Angsana New" w:eastAsia="Times New Roman" w:hAnsi="Angsana New"/>
          <w:sz w:val="28"/>
        </w:rPr>
        <w:t xml:space="preserve">2562 </w:t>
      </w:r>
      <w:r w:rsidRPr="008345D6">
        <w:rPr>
          <w:rFonts w:ascii="Angsana New" w:eastAsia="Times New Roman" w:hAnsi="Angsana New" w:hint="cs"/>
          <w:sz w:val="28"/>
          <w:cs/>
        </w:rPr>
        <w:t>ซึ่งจะมีผลบังคับใช้เมื่อพ้นกำหนด</w:t>
      </w:r>
      <w:r w:rsidRPr="008345D6">
        <w:rPr>
          <w:rFonts w:ascii="Angsana New" w:eastAsia="Times New Roman" w:hAnsi="Angsana New"/>
          <w:sz w:val="28"/>
          <w:cs/>
        </w:rPr>
        <w:t xml:space="preserve"> </w:t>
      </w:r>
      <w:r w:rsidRPr="008345D6">
        <w:rPr>
          <w:rFonts w:ascii="Angsana New" w:eastAsia="Times New Roman" w:hAnsi="Angsana New"/>
          <w:sz w:val="28"/>
        </w:rPr>
        <w:t xml:space="preserve">30 </w:t>
      </w:r>
      <w:r w:rsidRPr="008345D6">
        <w:rPr>
          <w:rFonts w:ascii="Angsana New" w:eastAsia="Times New Roman" w:hAnsi="Angsana New" w:hint="cs"/>
          <w:sz w:val="28"/>
          <w:cs/>
        </w:rPr>
        <w:t>วันนับแต่วันประกาศในราชกิจจานุเบกษา</w:t>
      </w:r>
      <w:r w:rsidRPr="008345D6">
        <w:rPr>
          <w:rFonts w:ascii="Angsana New" w:eastAsia="Times New Roman" w:hAnsi="Angsana New"/>
          <w:sz w:val="28"/>
          <w:cs/>
        </w:rPr>
        <w:t xml:space="preserve"> </w:t>
      </w:r>
      <w:r w:rsidRPr="008345D6">
        <w:rPr>
          <w:rFonts w:ascii="Angsana New" w:eastAsia="Times New Roman" w:hAnsi="Angsana New" w:hint="cs"/>
          <w:sz w:val="28"/>
          <w:cs/>
        </w:rPr>
        <w:t>โดยพระราชบัญญัติคุ้มครองแรงงานฉบับนี้กำหนดอัตราค่าชดเชยเพิ่มเติมกรณีนายจ้างเลิกจ้าง</w:t>
      </w:r>
      <w:r w:rsidRPr="008345D6">
        <w:rPr>
          <w:rFonts w:ascii="Angsana New" w:eastAsia="Times New Roman" w:hAnsi="Angsana New"/>
          <w:sz w:val="28"/>
          <w:cs/>
        </w:rPr>
        <w:t xml:space="preserve"> </w:t>
      </w:r>
      <w:r w:rsidRPr="008345D6">
        <w:rPr>
          <w:rFonts w:ascii="Angsana New" w:eastAsia="Times New Roman" w:hAnsi="Angsana New" w:hint="cs"/>
          <w:sz w:val="28"/>
          <w:cs/>
        </w:rPr>
        <w:t>สำหรับลูกจ้างซึ่งทำงานติดต่อกันครบ</w:t>
      </w:r>
      <w:r w:rsidRPr="008345D6">
        <w:rPr>
          <w:rFonts w:ascii="Angsana New" w:eastAsia="Times New Roman" w:hAnsi="Angsana New"/>
          <w:sz w:val="28"/>
          <w:cs/>
        </w:rPr>
        <w:t xml:space="preserve"> </w:t>
      </w:r>
      <w:r w:rsidRPr="008345D6">
        <w:rPr>
          <w:rFonts w:ascii="Angsana New" w:eastAsia="Times New Roman" w:hAnsi="Angsana New"/>
          <w:sz w:val="28"/>
        </w:rPr>
        <w:t xml:space="preserve">20 </w:t>
      </w:r>
      <w:r w:rsidRPr="008345D6">
        <w:rPr>
          <w:rFonts w:ascii="Angsana New" w:eastAsia="Times New Roman" w:hAnsi="Angsana New" w:hint="cs"/>
          <w:sz w:val="28"/>
          <w:cs/>
        </w:rPr>
        <w:t>ปีขึ้นไปให้มีสิทธิได้รับค่าชดเชยไม่น้อยกว่าค่าจ้างอัตราสุดท้าย</w:t>
      </w:r>
      <w:r w:rsidRPr="008345D6">
        <w:rPr>
          <w:rFonts w:ascii="Angsana New" w:eastAsia="Times New Roman" w:hAnsi="Angsana New"/>
          <w:sz w:val="28"/>
          <w:cs/>
        </w:rPr>
        <w:t xml:space="preserve"> </w:t>
      </w:r>
      <w:r w:rsidRPr="008345D6">
        <w:rPr>
          <w:rFonts w:ascii="Angsana New" w:eastAsia="Times New Roman" w:hAnsi="Angsana New"/>
          <w:sz w:val="28"/>
        </w:rPr>
        <w:t xml:space="preserve">400 </w:t>
      </w:r>
      <w:r w:rsidRPr="008345D6">
        <w:rPr>
          <w:rFonts w:ascii="Angsana New" w:eastAsia="Times New Roman" w:hAnsi="Angsana New" w:hint="cs"/>
          <w:sz w:val="28"/>
          <w:cs/>
        </w:rPr>
        <w:t>วัน</w:t>
      </w:r>
      <w:r w:rsidRPr="008345D6">
        <w:rPr>
          <w:rFonts w:ascii="Angsana New" w:eastAsia="Times New Roman" w:hAnsi="Angsana New"/>
          <w:sz w:val="28"/>
          <w:cs/>
        </w:rPr>
        <w:t xml:space="preserve"> </w:t>
      </w:r>
      <w:r w:rsidRPr="008345D6">
        <w:rPr>
          <w:rFonts w:ascii="Angsana New" w:eastAsia="Times New Roman" w:hAnsi="Angsana New" w:hint="cs"/>
          <w:sz w:val="28"/>
          <w:cs/>
        </w:rPr>
        <w:t>การเปลี่ยนแปลงดังกล่าวถือเป็นการแก้ไขโครงการสำหรับโครงการผลประโยชน์พนักงานหลังออกจากงาน</w:t>
      </w:r>
      <w:r w:rsidRPr="008345D6">
        <w:rPr>
          <w:rFonts w:ascii="Angsana New" w:eastAsia="Times New Roman" w:hAnsi="Angsana New"/>
          <w:sz w:val="28"/>
          <w:cs/>
        </w:rPr>
        <w:t xml:space="preserve"> </w:t>
      </w:r>
      <w:r w:rsidRPr="008345D6">
        <w:rPr>
          <w:rFonts w:ascii="Angsana New" w:eastAsia="Times New Roman" w:hAnsi="Angsana New" w:hint="cs"/>
          <w:sz w:val="28"/>
          <w:cs/>
        </w:rPr>
        <w:t>ส่งผลให้กลุ่มบริษัทบันทึกผลกระทบจากการเปลี่ยนแปลงดังกล่าวโดยรับรู้ต้นทุนบริการในอดีตเป็นค่าใช้จ่ายสำหรับปีสิ้นสุดวันที่</w:t>
      </w:r>
      <w:r w:rsidRPr="008345D6">
        <w:rPr>
          <w:rFonts w:ascii="Angsana New" w:eastAsia="Times New Roman" w:hAnsi="Angsana New"/>
          <w:sz w:val="28"/>
          <w:cs/>
        </w:rPr>
        <w:t xml:space="preserve"> </w:t>
      </w:r>
      <w:r w:rsidRPr="008345D6">
        <w:rPr>
          <w:rFonts w:ascii="Angsana New" w:eastAsia="Times New Roman" w:hAnsi="Angsana New"/>
          <w:sz w:val="28"/>
        </w:rPr>
        <w:t xml:space="preserve">31 </w:t>
      </w:r>
      <w:r w:rsidRPr="008345D6">
        <w:rPr>
          <w:rFonts w:ascii="Angsana New" w:eastAsia="Times New Roman" w:hAnsi="Angsana New" w:hint="cs"/>
          <w:sz w:val="28"/>
          <w:cs/>
        </w:rPr>
        <w:t>ธันวาคม</w:t>
      </w:r>
      <w:r w:rsidRPr="008345D6">
        <w:rPr>
          <w:rFonts w:ascii="Angsana New" w:eastAsia="Times New Roman" w:hAnsi="Angsana New"/>
          <w:sz w:val="28"/>
          <w:cs/>
        </w:rPr>
        <w:t xml:space="preserve"> </w:t>
      </w:r>
      <w:r w:rsidRPr="008345D6">
        <w:rPr>
          <w:rFonts w:ascii="Angsana New" w:eastAsia="Times New Roman" w:hAnsi="Angsana New"/>
          <w:sz w:val="28"/>
        </w:rPr>
        <w:t xml:space="preserve">2562 </w:t>
      </w:r>
      <w:r w:rsidRPr="008345D6">
        <w:rPr>
          <w:rFonts w:ascii="Angsana New" w:eastAsia="Times New Roman" w:hAnsi="Angsana New" w:hint="cs"/>
          <w:sz w:val="28"/>
          <w:cs/>
        </w:rPr>
        <w:t>ในงบกำไรขาดทุนและกำไรขาดทุนเบ็ดเสร็จอื่นรวมเป็นจำนวน</w:t>
      </w:r>
      <w:r w:rsidRPr="008345D6">
        <w:rPr>
          <w:rFonts w:ascii="Angsana New" w:eastAsia="Times New Roman" w:hAnsi="Angsana New"/>
          <w:sz w:val="28"/>
          <w:cs/>
        </w:rPr>
        <w:t xml:space="preserve"> </w:t>
      </w:r>
      <w:r w:rsidRPr="008345D6">
        <w:rPr>
          <w:rFonts w:ascii="Angsana New" w:eastAsia="Times New Roman" w:hAnsi="Angsana New"/>
          <w:sz w:val="28"/>
        </w:rPr>
        <w:t xml:space="preserve">0.15 </w:t>
      </w:r>
      <w:r w:rsidRPr="008345D6">
        <w:rPr>
          <w:rFonts w:ascii="Angsana New" w:eastAsia="Times New Roman" w:hAnsi="Angsana New" w:hint="cs"/>
          <w:sz w:val="28"/>
          <w:cs/>
        </w:rPr>
        <w:t>ล้านบาท</w:t>
      </w:r>
      <w:r w:rsidRPr="008345D6">
        <w:rPr>
          <w:rFonts w:ascii="Angsana New" w:eastAsia="Times New Roman" w:hAnsi="Angsana New"/>
          <w:sz w:val="28"/>
          <w:cs/>
        </w:rPr>
        <w:t xml:space="preserve"> </w:t>
      </w:r>
      <w:r w:rsidRPr="008345D6">
        <w:rPr>
          <w:rFonts w:ascii="Angsana New" w:eastAsia="Times New Roman" w:hAnsi="Angsana New" w:hint="cs"/>
          <w:sz w:val="28"/>
          <w:cs/>
        </w:rPr>
        <w:t>และ</w:t>
      </w:r>
      <w:r w:rsidRPr="008345D6">
        <w:rPr>
          <w:rFonts w:ascii="Angsana New" w:eastAsia="Times New Roman" w:hAnsi="Angsana New"/>
          <w:sz w:val="28"/>
          <w:cs/>
        </w:rPr>
        <w:t xml:space="preserve"> </w:t>
      </w:r>
      <w:r w:rsidRPr="008345D6">
        <w:rPr>
          <w:rFonts w:ascii="Angsana New" w:eastAsia="Times New Roman" w:hAnsi="Angsana New"/>
          <w:sz w:val="28"/>
        </w:rPr>
        <w:t xml:space="preserve">0.40 </w:t>
      </w:r>
      <w:r w:rsidRPr="008345D6">
        <w:rPr>
          <w:rFonts w:ascii="Angsana New" w:eastAsia="Times New Roman" w:hAnsi="Angsana New" w:hint="cs"/>
          <w:sz w:val="28"/>
          <w:cs/>
        </w:rPr>
        <w:t>ล้านบาท</w:t>
      </w:r>
      <w:r w:rsidRPr="008345D6">
        <w:rPr>
          <w:rFonts w:ascii="Angsana New" w:eastAsia="Times New Roman" w:hAnsi="Angsana New"/>
          <w:sz w:val="28"/>
          <w:cs/>
        </w:rPr>
        <w:t xml:space="preserve"> </w:t>
      </w:r>
      <w:r w:rsidRPr="008345D6">
        <w:rPr>
          <w:rFonts w:ascii="Angsana New" w:eastAsia="Times New Roman" w:hAnsi="Angsana New" w:hint="cs"/>
          <w:sz w:val="28"/>
          <w:cs/>
        </w:rPr>
        <w:t>ตามลำดับ</w:t>
      </w:r>
    </w:p>
    <w:p w14:paraId="6D1C8C59" w14:textId="5B9B1289" w:rsidR="00770484" w:rsidRPr="008345D6" w:rsidRDefault="00770484" w:rsidP="00770484">
      <w:pPr>
        <w:spacing w:before="120" w:after="120"/>
        <w:jc w:val="thaiDistribute"/>
        <w:rPr>
          <w:rFonts w:ascii="Angsana New" w:eastAsia="Times New Roman" w:hAnsi="Angsana New"/>
          <w:sz w:val="28"/>
          <w:cs/>
        </w:rPr>
      </w:pPr>
      <w:r>
        <w:rPr>
          <w:rFonts w:ascii="Angsana New" w:hAnsi="Angsana New"/>
          <w:color w:val="000000"/>
          <w:spacing w:val="-2"/>
          <w:sz w:val="28"/>
        </w:rPr>
        <w:t>3</w:t>
      </w:r>
      <w:r w:rsidR="00F00435">
        <w:rPr>
          <w:rFonts w:ascii="Angsana New" w:hAnsi="Angsana New"/>
          <w:color w:val="000000"/>
          <w:spacing w:val="-2"/>
          <w:sz w:val="28"/>
        </w:rPr>
        <w:t>3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.</w:t>
      </w:r>
      <w:r w:rsidRPr="003B65FB">
        <w:rPr>
          <w:rFonts w:ascii="Angsana New" w:hAnsi="Angsana New" w:hint="cs"/>
          <w:color w:val="000000"/>
          <w:spacing w:val="-2"/>
          <w:sz w:val="28"/>
        </w:rPr>
        <w:t>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กองทุนสำรองเลี้ยงชีพ</w:t>
      </w:r>
    </w:p>
    <w:p w14:paraId="7B411589" w14:textId="77777777" w:rsidR="00770484" w:rsidRPr="003B65FB" w:rsidRDefault="00770484" w:rsidP="00770484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Pr="003B65FB">
        <w:rPr>
          <w:rFonts w:ascii="Angsana New" w:hAnsi="Angsana New" w:hint="cs"/>
          <w:color w:val="000000"/>
          <w:spacing w:val="-2"/>
          <w:sz w:val="28"/>
        </w:rPr>
        <w:t>2530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และพระราชบัญญัติกองทุนสำรองเลี้ยงชีพ 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(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ฉบับที่ </w:t>
      </w:r>
      <w:r w:rsidRPr="003B65FB">
        <w:rPr>
          <w:rFonts w:ascii="Angsana New" w:hAnsi="Angsana New" w:hint="cs"/>
          <w:color w:val="000000"/>
          <w:spacing w:val="-2"/>
          <w:sz w:val="28"/>
        </w:rPr>
        <w:t>2</w:t>
      </w: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 xml:space="preserve">)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พ.ศ. </w:t>
      </w:r>
      <w:r w:rsidRPr="003B65FB">
        <w:rPr>
          <w:rFonts w:ascii="Angsana New" w:hAnsi="Angsana New" w:hint="cs"/>
          <w:color w:val="000000"/>
          <w:spacing w:val="-2"/>
          <w:sz w:val="28"/>
        </w:rPr>
        <w:t>2542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แล้ว</w:t>
      </w:r>
    </w:p>
    <w:p w14:paraId="0AE4157E" w14:textId="77777777" w:rsidR="00770484" w:rsidRPr="003B65FB" w:rsidRDefault="00770484" w:rsidP="00770484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สำหรับปีสิ้นสุดวันที่</w:t>
      </w:r>
      <w:r w:rsidRPr="008345D6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3B65FB">
        <w:rPr>
          <w:rFonts w:ascii="Angsana New" w:hAnsi="Angsana New" w:hint="cs"/>
          <w:color w:val="000000"/>
          <w:spacing w:val="-2"/>
          <w:sz w:val="28"/>
        </w:rPr>
        <w:t>31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</w:t>
      </w:r>
      <w:r w:rsidRPr="008345D6">
        <w:rPr>
          <w:rFonts w:ascii="Angsana New" w:hAnsi="Angsana New" w:hint="cs"/>
          <w:color w:val="000000"/>
          <w:spacing w:val="-2"/>
          <w:sz w:val="28"/>
        </w:rPr>
        <w:t>3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3B65FB">
        <w:rPr>
          <w:rFonts w:ascii="Angsana New" w:hAnsi="Angsana New" w:hint="cs"/>
          <w:color w:val="000000"/>
          <w:spacing w:val="-2"/>
          <w:sz w:val="28"/>
        </w:rPr>
        <w:t>256</w:t>
      </w:r>
      <w:r w:rsidRPr="008345D6">
        <w:rPr>
          <w:rFonts w:ascii="Angsana New" w:hAnsi="Angsana New" w:hint="cs"/>
          <w:color w:val="000000"/>
          <w:spacing w:val="-2"/>
          <w:sz w:val="28"/>
        </w:rPr>
        <w:t>2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>เงินสมทบกองทุนสำรองเลี้ยงชีพของบริษัทซึ่งได้บันทึกเป็นค่าใช้จ่ายในงบกำไรขาดทุนและกำไรขาดทุนเบ็ดเสร็จมีดังนี้</w:t>
      </w:r>
    </w:p>
    <w:tbl>
      <w:tblPr>
        <w:tblW w:w="924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60"/>
        <w:gridCol w:w="82"/>
        <w:gridCol w:w="1170"/>
        <w:gridCol w:w="82"/>
        <w:gridCol w:w="1260"/>
        <w:gridCol w:w="82"/>
        <w:gridCol w:w="1258"/>
      </w:tblGrid>
      <w:tr w:rsidR="00770484" w:rsidRPr="003B65FB" w14:paraId="447EE1AD" w14:textId="77777777" w:rsidTr="00770484">
        <w:trPr>
          <w:trHeight w:val="279"/>
        </w:trPr>
        <w:tc>
          <w:tcPr>
            <w:tcW w:w="9244" w:type="dxa"/>
            <w:gridSpan w:val="8"/>
          </w:tcPr>
          <w:p w14:paraId="6B194BD4" w14:textId="77777777" w:rsidR="00770484" w:rsidRPr="008345D6" w:rsidRDefault="00770484" w:rsidP="000D313F">
            <w:pPr>
              <w:pStyle w:val="NoSpacing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caps/>
                <w:sz w:val="28"/>
              </w:rPr>
              <w:t>(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3B65FB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770484" w:rsidRPr="003B65FB" w14:paraId="51372FB7" w14:textId="77777777" w:rsidTr="000D313F">
        <w:trPr>
          <w:trHeight w:val="279"/>
        </w:trPr>
        <w:tc>
          <w:tcPr>
            <w:tcW w:w="4050" w:type="dxa"/>
          </w:tcPr>
          <w:p w14:paraId="52A485C9" w14:textId="77777777" w:rsidR="00770484" w:rsidRPr="003B65FB" w:rsidRDefault="00770484" w:rsidP="000D313F">
            <w:pPr>
              <w:snapToGrid w:val="0"/>
              <w:ind w:right="-27" w:firstLine="378"/>
              <w:jc w:val="both"/>
              <w:rPr>
                <w:rFonts w:ascii="Angsana New" w:eastAsia="MS Mincho" w:hAnsi="Angsana New"/>
                <w:sz w:val="28"/>
                <w:cs/>
                <w:lang w:eastAsia="th-TH"/>
              </w:rPr>
            </w:pPr>
          </w:p>
        </w:tc>
        <w:tc>
          <w:tcPr>
            <w:tcW w:w="2512" w:type="dxa"/>
            <w:gridSpan w:val="3"/>
            <w:tcBorders>
              <w:bottom w:val="single" w:sz="4" w:space="0" w:color="auto"/>
            </w:tcBorders>
          </w:tcPr>
          <w:p w14:paraId="0CAD44FE" w14:textId="77777777" w:rsidR="00770484" w:rsidRPr="003B65FB" w:rsidRDefault="00770484" w:rsidP="000D313F">
            <w:pPr>
              <w:ind w:left="-5" w:right="90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82" w:type="dxa"/>
          </w:tcPr>
          <w:p w14:paraId="6E3C76FF" w14:textId="77777777" w:rsidR="00770484" w:rsidRPr="003B65FB" w:rsidRDefault="00770484" w:rsidP="000D313F">
            <w:pPr>
              <w:ind w:left="-5" w:right="90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600" w:type="dxa"/>
            <w:gridSpan w:val="3"/>
            <w:tcBorders>
              <w:bottom w:val="single" w:sz="4" w:space="0" w:color="auto"/>
            </w:tcBorders>
          </w:tcPr>
          <w:p w14:paraId="20AE13B8" w14:textId="77777777" w:rsidR="00770484" w:rsidRPr="008345D6" w:rsidRDefault="00770484" w:rsidP="000D313F">
            <w:pPr>
              <w:ind w:left="-5" w:right="90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70484" w:rsidRPr="003B65FB" w14:paraId="4D105555" w14:textId="77777777" w:rsidTr="000D313F">
        <w:trPr>
          <w:trHeight w:val="279"/>
        </w:trPr>
        <w:tc>
          <w:tcPr>
            <w:tcW w:w="4050" w:type="dxa"/>
          </w:tcPr>
          <w:p w14:paraId="4D2E7052" w14:textId="77777777" w:rsidR="00770484" w:rsidRPr="008345D6" w:rsidRDefault="00770484" w:rsidP="000D313F">
            <w:pPr>
              <w:snapToGrid w:val="0"/>
              <w:ind w:right="-27" w:firstLine="378"/>
              <w:jc w:val="both"/>
              <w:rPr>
                <w:rFonts w:ascii="Angsana New" w:eastAsia="MS Mincho" w:hAnsi="Angsana New"/>
                <w:sz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97E8C3" w14:textId="77777777" w:rsidR="00770484" w:rsidRPr="003B65FB" w:rsidRDefault="00770484" w:rsidP="000D313F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82" w:type="dxa"/>
          </w:tcPr>
          <w:p w14:paraId="23C934B1" w14:textId="77777777" w:rsidR="00770484" w:rsidRPr="003B65FB" w:rsidRDefault="00770484" w:rsidP="000D313F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F73873" w14:textId="77777777" w:rsidR="00770484" w:rsidRPr="003B65FB" w:rsidRDefault="00770484" w:rsidP="000D313F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82" w:type="dxa"/>
          </w:tcPr>
          <w:p w14:paraId="3F3D7EED" w14:textId="77777777" w:rsidR="00770484" w:rsidRPr="003B65FB" w:rsidRDefault="00770484" w:rsidP="000D313F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3B1A59" w14:textId="77777777" w:rsidR="00770484" w:rsidRPr="003B65FB" w:rsidRDefault="00770484" w:rsidP="000D313F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82" w:type="dxa"/>
          </w:tcPr>
          <w:p w14:paraId="376E906A" w14:textId="77777777" w:rsidR="00770484" w:rsidRPr="003B65FB" w:rsidRDefault="00770484" w:rsidP="000D313F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7A7024F" w14:textId="77777777" w:rsidR="00770484" w:rsidRPr="003B65FB" w:rsidRDefault="00770484" w:rsidP="000D313F">
            <w:pPr>
              <w:ind w:left="-5" w:right="90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770484" w:rsidRPr="003B65FB" w14:paraId="1FD73F85" w14:textId="77777777" w:rsidTr="000D313F">
        <w:trPr>
          <w:trHeight w:val="279"/>
        </w:trPr>
        <w:tc>
          <w:tcPr>
            <w:tcW w:w="4050" w:type="dxa"/>
          </w:tcPr>
          <w:p w14:paraId="06A68668" w14:textId="77777777" w:rsidR="00770484" w:rsidRPr="00433302" w:rsidRDefault="00770484" w:rsidP="000D313F">
            <w:pPr>
              <w:snapToGrid w:val="0"/>
              <w:ind w:right="-27" w:hanging="7"/>
              <w:jc w:val="both"/>
              <w:rPr>
                <w:rFonts w:ascii="Angsana New" w:eastAsia="MS Mincho" w:hAnsi="Angsana New"/>
                <w:sz w:val="28"/>
                <w:lang w:eastAsia="th-TH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lang w:val="en-GB"/>
              </w:rPr>
              <w:t>31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7F062B" w14:textId="77777777" w:rsidR="00770484" w:rsidRPr="003B65FB" w:rsidRDefault="00770484" w:rsidP="000D313F">
            <w:pPr>
              <w:tabs>
                <w:tab w:val="decimal" w:pos="1170"/>
              </w:tabs>
              <w:ind w:right="8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1,691</w:t>
            </w:r>
          </w:p>
        </w:tc>
        <w:tc>
          <w:tcPr>
            <w:tcW w:w="82" w:type="dxa"/>
          </w:tcPr>
          <w:p w14:paraId="4D1C76E9" w14:textId="77777777" w:rsidR="00770484" w:rsidRPr="003B65FB" w:rsidRDefault="00770484" w:rsidP="000D313F">
            <w:pPr>
              <w:tabs>
                <w:tab w:val="decimal" w:pos="972"/>
              </w:tabs>
              <w:ind w:right="87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0AB9EF" w14:textId="77777777" w:rsidR="00770484" w:rsidRPr="003B65FB" w:rsidRDefault="00770484" w:rsidP="000D313F">
            <w:pPr>
              <w:tabs>
                <w:tab w:val="decimal" w:pos="1080"/>
              </w:tabs>
              <w:ind w:right="87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1,786</w:t>
            </w:r>
          </w:p>
        </w:tc>
        <w:tc>
          <w:tcPr>
            <w:tcW w:w="82" w:type="dxa"/>
          </w:tcPr>
          <w:p w14:paraId="2E8BF83E" w14:textId="77777777" w:rsidR="00770484" w:rsidRPr="003B65FB" w:rsidRDefault="00770484" w:rsidP="000D313F">
            <w:pPr>
              <w:tabs>
                <w:tab w:val="decimal" w:pos="972"/>
              </w:tabs>
              <w:ind w:right="87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BF2403" w14:textId="77777777" w:rsidR="00770484" w:rsidRPr="003B65FB" w:rsidRDefault="00770484" w:rsidP="000D313F">
            <w:pPr>
              <w:tabs>
                <w:tab w:val="decimal" w:pos="1170"/>
              </w:tabs>
              <w:ind w:right="87" w:hanging="16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633</w:t>
            </w:r>
          </w:p>
        </w:tc>
        <w:tc>
          <w:tcPr>
            <w:tcW w:w="82" w:type="dxa"/>
          </w:tcPr>
          <w:p w14:paraId="21D5577D" w14:textId="77777777" w:rsidR="00770484" w:rsidRPr="003B65FB" w:rsidRDefault="00770484" w:rsidP="000D313F">
            <w:pPr>
              <w:tabs>
                <w:tab w:val="decimal" w:pos="972"/>
              </w:tabs>
              <w:ind w:right="87"/>
              <w:rPr>
                <w:rFonts w:ascii="Angsana New" w:hAnsi="Angsana New"/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108A2C6E" w14:textId="77777777" w:rsidR="00770484" w:rsidRPr="003B65FB" w:rsidRDefault="00770484" w:rsidP="000D313F">
            <w:pPr>
              <w:tabs>
                <w:tab w:val="decimal" w:pos="1170"/>
              </w:tabs>
              <w:ind w:right="87" w:hanging="168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563</w:t>
            </w:r>
          </w:p>
        </w:tc>
      </w:tr>
    </w:tbl>
    <w:p w14:paraId="18A605EF" w14:textId="55271243" w:rsidR="008047E5" w:rsidRDefault="008047E5" w:rsidP="008047E5">
      <w:pPr>
        <w:pStyle w:val="ListParagraph"/>
        <w:spacing w:before="120" w:line="60" w:lineRule="atLeast"/>
        <w:ind w:left="0"/>
        <w:rPr>
          <w:rFonts w:ascii="Angsana New" w:hAnsi="Angsana New"/>
          <w:b/>
          <w:bCs/>
          <w:sz w:val="28"/>
        </w:rPr>
      </w:pPr>
    </w:p>
    <w:p w14:paraId="56F47AFE" w14:textId="7B8B2478" w:rsidR="00C71A67" w:rsidRDefault="00C71A67" w:rsidP="008047E5">
      <w:pPr>
        <w:pStyle w:val="ListParagraph"/>
        <w:spacing w:before="120" w:line="60" w:lineRule="atLeast"/>
        <w:ind w:left="0"/>
        <w:rPr>
          <w:rFonts w:ascii="Angsana New" w:hAnsi="Angsana New"/>
          <w:b/>
          <w:bCs/>
          <w:sz w:val="28"/>
        </w:rPr>
      </w:pPr>
    </w:p>
    <w:p w14:paraId="240307C8" w14:textId="77777777" w:rsidR="007008E0" w:rsidRPr="008047E5" w:rsidRDefault="007008E0" w:rsidP="008047E5">
      <w:pPr>
        <w:pStyle w:val="ListParagraph"/>
        <w:spacing w:before="120" w:line="60" w:lineRule="atLeast"/>
        <w:ind w:left="0"/>
        <w:rPr>
          <w:rFonts w:ascii="Angsana New" w:hAnsi="Angsana New"/>
          <w:b/>
          <w:bCs/>
          <w:sz w:val="28"/>
        </w:rPr>
      </w:pPr>
    </w:p>
    <w:p w14:paraId="3E795E41" w14:textId="2AA50B0F" w:rsidR="00770484" w:rsidRPr="003B65FB" w:rsidRDefault="00770484" w:rsidP="003B089C">
      <w:pPr>
        <w:pStyle w:val="ListParagraph"/>
        <w:numPr>
          <w:ilvl w:val="0"/>
          <w:numId w:val="11"/>
        </w:numPr>
        <w:spacing w:before="120" w:line="60" w:lineRule="atLeast"/>
        <w:ind w:left="0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ทุนเรือนหุ้น</w:t>
      </w:r>
      <w:r w:rsidRPr="003B65FB">
        <w:rPr>
          <w:rFonts w:ascii="Angsana New" w:hAnsi="Angsana New" w:hint="cs"/>
          <w:b/>
          <w:bCs/>
          <w:sz w:val="28"/>
        </w:rPr>
        <w:t xml:space="preserve"> </w:t>
      </w:r>
      <w:r w:rsidRPr="008345D6">
        <w:rPr>
          <w:rFonts w:ascii="Angsana New" w:hAnsi="Angsana New" w:hint="cs"/>
          <w:b/>
          <w:bCs/>
          <w:sz w:val="28"/>
          <w:cs/>
        </w:rPr>
        <w:t>ใบสำคัญแสดงสิทธิและหุ้นกู้แปลงสภาพ</w:t>
      </w:r>
    </w:p>
    <w:p w14:paraId="5121C219" w14:textId="77777777" w:rsidR="00770484" w:rsidRPr="003B65FB" w:rsidRDefault="00770484" w:rsidP="003B089C">
      <w:pPr>
        <w:pStyle w:val="ListParagraph"/>
        <w:spacing w:before="120" w:line="60" w:lineRule="atLeast"/>
        <w:ind w:left="0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ทุนเรือนหุ้น</w:t>
      </w:r>
    </w:p>
    <w:p w14:paraId="172014CC" w14:textId="77777777" w:rsidR="00770484" w:rsidRPr="003B65FB" w:rsidRDefault="00770484" w:rsidP="00770484">
      <w:pPr>
        <w:pStyle w:val="ListParagraph"/>
        <w:spacing w:after="240"/>
        <w:ind w:left="0" w:right="-29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 xml:space="preserve">ที่ประชุมคณะกรรมการบริษัท ครั้งที่ </w:t>
      </w:r>
      <w:r w:rsidRPr="003B65FB">
        <w:rPr>
          <w:rFonts w:ascii="Angsana New" w:hAnsi="Angsana New" w:hint="cs"/>
          <w:sz w:val="28"/>
        </w:rPr>
        <w:t>6/2563</w:t>
      </w:r>
      <w:r w:rsidRPr="008345D6">
        <w:rPr>
          <w:rFonts w:ascii="Angsana New" w:hAnsi="Angsana New" w:hint="cs"/>
          <w:sz w:val="28"/>
          <w:cs/>
        </w:rPr>
        <w:t xml:space="preserve"> เมื่อวันที่ </w:t>
      </w:r>
      <w:r w:rsidRPr="003B65FB">
        <w:rPr>
          <w:rFonts w:ascii="Angsana New" w:hAnsi="Angsana New" w:hint="cs"/>
          <w:sz w:val="28"/>
        </w:rPr>
        <w:t>9</w:t>
      </w:r>
      <w:r w:rsidRPr="008345D6">
        <w:rPr>
          <w:rFonts w:ascii="Angsana New" w:hAnsi="Angsana New" w:hint="cs"/>
          <w:sz w:val="28"/>
          <w:cs/>
        </w:rPr>
        <w:t xml:space="preserve"> เมษายน </w:t>
      </w:r>
      <w:r w:rsidRPr="003B65FB">
        <w:rPr>
          <w:rFonts w:ascii="Angsana New" w:hAnsi="Angsana New" w:hint="cs"/>
          <w:sz w:val="28"/>
        </w:rPr>
        <w:t>2563</w:t>
      </w:r>
      <w:r w:rsidRPr="008345D6">
        <w:rPr>
          <w:rFonts w:ascii="Angsana New" w:hAnsi="Angsana New" w:hint="cs"/>
          <w:sz w:val="28"/>
          <w:cs/>
        </w:rPr>
        <w:t xml:space="preserve"> ได้มีมติเห็นชอบให้นำเสนอต่อที่ประชุมสามัญผู้ถือหุ้น ครั้งที่ </w:t>
      </w:r>
      <w:r w:rsidRPr="003B65FB">
        <w:rPr>
          <w:rFonts w:ascii="Angsana New" w:hAnsi="Angsana New" w:hint="cs"/>
          <w:sz w:val="28"/>
        </w:rPr>
        <w:t>1/2563</w:t>
      </w:r>
      <w:r w:rsidRPr="008345D6">
        <w:rPr>
          <w:rFonts w:ascii="Angsana New" w:hAnsi="Angsana New" w:hint="cs"/>
          <w:sz w:val="28"/>
          <w:cs/>
        </w:rPr>
        <w:t xml:space="preserve"> เมื่อวันที่ </w:t>
      </w:r>
      <w:r w:rsidRPr="003B65FB">
        <w:rPr>
          <w:rFonts w:ascii="Angsana New" w:hAnsi="Angsana New" w:hint="cs"/>
          <w:sz w:val="28"/>
        </w:rPr>
        <w:t xml:space="preserve">26 </w:t>
      </w:r>
      <w:r w:rsidRPr="008345D6">
        <w:rPr>
          <w:rFonts w:ascii="Angsana New" w:hAnsi="Angsana New" w:hint="cs"/>
          <w:sz w:val="28"/>
          <w:cs/>
        </w:rPr>
        <w:t xml:space="preserve">พฤษภาคม </w:t>
      </w:r>
      <w:r w:rsidRPr="003B65FB">
        <w:rPr>
          <w:rFonts w:ascii="Angsana New" w:hAnsi="Angsana New" w:hint="cs"/>
          <w:sz w:val="28"/>
        </w:rPr>
        <w:t xml:space="preserve">2563 </w:t>
      </w:r>
      <w:r w:rsidRPr="008345D6">
        <w:rPr>
          <w:rFonts w:ascii="Angsana New" w:hAnsi="Angsana New" w:hint="cs"/>
          <w:sz w:val="28"/>
          <w:cs/>
        </w:rPr>
        <w:t>พิจารณาอนุมัติเพิ่มทุนจดทะเบียนของบริษัทเพื่อรองรับการใช้สิทธิตามหุ้นกู้แปลงสภาพที่จะซื้อหุ้นสามัญของบริษัท</w:t>
      </w:r>
    </w:p>
    <w:p w14:paraId="44CA962C" w14:textId="77777777" w:rsidR="00770484" w:rsidRPr="003B65FB" w:rsidRDefault="00770484" w:rsidP="00770484">
      <w:pPr>
        <w:pStyle w:val="ListParagraph"/>
        <w:spacing w:after="120"/>
        <w:ind w:left="0" w:right="-29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การเพิ่มทุน</w:t>
      </w:r>
    </w:p>
    <w:p w14:paraId="2AEFFB70" w14:textId="0435306D" w:rsidR="00770484" w:rsidRDefault="00770484" w:rsidP="00770484">
      <w:pPr>
        <w:pStyle w:val="ListParagraph"/>
        <w:spacing w:after="240"/>
        <w:ind w:left="0" w:right="-29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 xml:space="preserve">ที่ประชุมสามัญผู้ถือหุ้น ครั้งที่ </w:t>
      </w:r>
      <w:r w:rsidRPr="003B65FB">
        <w:rPr>
          <w:rFonts w:ascii="Angsana New" w:hAnsi="Angsana New" w:hint="cs"/>
          <w:sz w:val="28"/>
        </w:rPr>
        <w:t>1/2563</w:t>
      </w:r>
      <w:r w:rsidRPr="008345D6">
        <w:rPr>
          <w:rFonts w:ascii="Angsana New" w:hAnsi="Angsana New" w:hint="cs"/>
          <w:sz w:val="28"/>
          <w:cs/>
        </w:rPr>
        <w:t xml:space="preserve"> เมื่อวันที่ </w:t>
      </w:r>
      <w:r w:rsidRPr="003B65FB">
        <w:rPr>
          <w:rFonts w:ascii="Angsana New" w:hAnsi="Angsana New" w:hint="cs"/>
          <w:sz w:val="28"/>
        </w:rPr>
        <w:t>26</w:t>
      </w:r>
      <w:r w:rsidRPr="008345D6">
        <w:rPr>
          <w:rFonts w:ascii="Angsana New" w:hAnsi="Angsana New" w:hint="cs"/>
          <w:sz w:val="28"/>
          <w:cs/>
        </w:rPr>
        <w:t xml:space="preserve"> พฤษภาคม </w:t>
      </w:r>
      <w:r w:rsidRPr="003B65FB">
        <w:rPr>
          <w:rFonts w:ascii="Angsana New" w:hAnsi="Angsana New" w:hint="cs"/>
          <w:sz w:val="28"/>
        </w:rPr>
        <w:t>2563</w:t>
      </w:r>
      <w:r w:rsidRPr="008345D6">
        <w:rPr>
          <w:rFonts w:ascii="Angsana New" w:hAnsi="Angsana New" w:hint="cs"/>
          <w:sz w:val="28"/>
          <w:cs/>
        </w:rPr>
        <w:t xml:space="preserve"> พิจารณาอนุมัติการเพิ่มทุนจดทะเบียนของบริษัท จำนวน </w:t>
      </w:r>
      <w:r w:rsidRPr="003B65FB">
        <w:rPr>
          <w:rFonts w:ascii="Angsana New" w:hAnsi="Angsana New" w:hint="cs"/>
          <w:sz w:val="28"/>
        </w:rPr>
        <w:t>650,000,000</w:t>
      </w:r>
      <w:r w:rsidRPr="008345D6">
        <w:rPr>
          <w:rFonts w:ascii="Angsana New" w:hAnsi="Angsana New" w:hint="cs"/>
          <w:sz w:val="28"/>
          <w:cs/>
        </w:rPr>
        <w:t xml:space="preserve"> บาท จากเดิม ทุนจดทะเบียน </w:t>
      </w:r>
      <w:r w:rsidRPr="003B65FB">
        <w:rPr>
          <w:rFonts w:ascii="Angsana New" w:hAnsi="Angsana New" w:hint="cs"/>
          <w:sz w:val="28"/>
        </w:rPr>
        <w:t>3,635,517,722</w:t>
      </w:r>
      <w:r w:rsidRPr="008345D6">
        <w:rPr>
          <w:rFonts w:ascii="Angsana New" w:hAnsi="Angsana New" w:hint="cs"/>
          <w:sz w:val="28"/>
          <w:cs/>
        </w:rPr>
        <w:t xml:space="preserve"> บาท เป็น </w:t>
      </w:r>
      <w:r w:rsidRPr="003B65FB">
        <w:rPr>
          <w:rFonts w:ascii="Angsana New" w:hAnsi="Angsana New" w:hint="cs"/>
          <w:sz w:val="28"/>
        </w:rPr>
        <w:t>4,285,517,722</w:t>
      </w:r>
      <w:r w:rsidRPr="008345D6">
        <w:rPr>
          <w:rFonts w:ascii="Angsana New" w:hAnsi="Angsana New" w:hint="cs"/>
          <w:sz w:val="28"/>
          <w:cs/>
        </w:rPr>
        <w:t xml:space="preserve"> บาท โดยการออกหุ้นสามัญเพิ่มทุนใหม่จำนวน </w:t>
      </w:r>
      <w:r w:rsidRPr="003B65FB">
        <w:rPr>
          <w:rFonts w:ascii="Angsana New" w:hAnsi="Angsana New" w:hint="cs"/>
          <w:sz w:val="28"/>
        </w:rPr>
        <w:t>650,000,000</w:t>
      </w:r>
      <w:r w:rsidRPr="008345D6">
        <w:rPr>
          <w:rFonts w:ascii="Angsana New" w:hAnsi="Angsana New" w:hint="cs"/>
          <w:sz w:val="28"/>
          <w:cs/>
        </w:rPr>
        <w:t xml:space="preserve"> หุ้น มูลค่าที่ตราไว้หุ้นละ </w:t>
      </w:r>
      <w:r w:rsidRPr="003B65FB">
        <w:rPr>
          <w:rFonts w:ascii="Angsana New" w:hAnsi="Angsana New" w:hint="cs"/>
          <w:sz w:val="28"/>
        </w:rPr>
        <w:t>1.00</w:t>
      </w:r>
      <w:r w:rsidRPr="008345D6">
        <w:rPr>
          <w:rFonts w:ascii="Angsana New" w:hAnsi="Angsana New" w:hint="cs"/>
          <w:sz w:val="28"/>
          <w:cs/>
        </w:rPr>
        <w:t xml:space="preserve"> บาท เพื่อรองรับการใช้สิทธิแปลงสภาพของหุ้นกู้แปลงสภาพที่จะซื้อหุ้นสามัญของบริษัท</w:t>
      </w:r>
    </w:p>
    <w:p w14:paraId="7598E98F" w14:textId="77777777" w:rsidR="003E7169" w:rsidRDefault="003E7169" w:rsidP="003E7169">
      <w:pPr>
        <w:spacing w:after="240"/>
        <w:ind w:right="-29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ที่ประชุมวิสามัญผู้ถือหุ้น ครั้งที่ </w:t>
      </w:r>
      <w:r>
        <w:rPr>
          <w:rFonts w:ascii="Angsana New" w:hAnsi="Angsana New" w:hint="cs"/>
          <w:sz w:val="28"/>
        </w:rPr>
        <w:t>2/2563</w:t>
      </w:r>
      <w:r>
        <w:rPr>
          <w:rFonts w:ascii="Angsana New" w:hAnsi="Angsana New" w:hint="cs"/>
          <w:sz w:val="28"/>
          <w:cs/>
        </w:rPr>
        <w:t xml:space="preserve"> เมื่อวันที่ </w:t>
      </w:r>
      <w:r>
        <w:rPr>
          <w:rFonts w:ascii="Angsana New" w:hAnsi="Angsana New" w:hint="cs"/>
          <w:sz w:val="28"/>
        </w:rPr>
        <w:t>27</w:t>
      </w:r>
      <w:r>
        <w:rPr>
          <w:rFonts w:ascii="Angsana New" w:hAnsi="Angsana New" w:hint="cs"/>
          <w:sz w:val="28"/>
          <w:cs/>
        </w:rPr>
        <w:t xml:space="preserve"> ตุลาคม </w:t>
      </w:r>
      <w:r>
        <w:rPr>
          <w:rFonts w:ascii="Angsana New" w:hAnsi="Angsana New" w:hint="cs"/>
          <w:sz w:val="28"/>
        </w:rPr>
        <w:t>2563</w:t>
      </w:r>
      <w:r>
        <w:rPr>
          <w:rFonts w:ascii="Angsana New" w:hAnsi="Angsana New" w:hint="cs"/>
          <w:sz w:val="28"/>
          <w:cs/>
        </w:rPr>
        <w:t xml:space="preserve"> พิจารณาอนุมัติการเพิ่มทุนจดทะเบียนของบริษัท โดยการออกหุ้นสามัญเพิ่มทุนใหม่จำนวน </w:t>
      </w:r>
      <w:r>
        <w:rPr>
          <w:rFonts w:ascii="Angsana New" w:hAnsi="Angsana New" w:hint="cs"/>
          <w:sz w:val="28"/>
        </w:rPr>
        <w:t>850,000,000</w:t>
      </w:r>
      <w:r>
        <w:rPr>
          <w:rFonts w:ascii="Angsana New" w:hAnsi="Angsana New" w:hint="cs"/>
          <w:sz w:val="28"/>
          <w:cs/>
        </w:rPr>
        <w:t xml:space="preserve"> หุ้น มูลค่าที่ตราไว้หุ้นละ </w:t>
      </w:r>
      <w:r>
        <w:rPr>
          <w:rFonts w:ascii="Angsana New" w:hAnsi="Angsana New" w:hint="cs"/>
          <w:sz w:val="28"/>
        </w:rPr>
        <w:t>0.50</w:t>
      </w:r>
      <w:r>
        <w:rPr>
          <w:rFonts w:ascii="Angsana New" w:hAnsi="Angsana New" w:hint="cs"/>
          <w:sz w:val="28"/>
          <w:cs/>
        </w:rPr>
        <w:t xml:space="preserve"> บาท เพื่อรองรับการใช้สิทธิแปลงสภาพของหุ้นกู้แปลงสภาพที่จะซื้อหุ้นสามัญของบริษัท</w:t>
      </w:r>
    </w:p>
    <w:p w14:paraId="538DCF47" w14:textId="77777777" w:rsidR="00770484" w:rsidRPr="003B65FB" w:rsidRDefault="00770484" w:rsidP="00770484">
      <w:pPr>
        <w:pStyle w:val="ListParagraph"/>
        <w:spacing w:after="120"/>
        <w:ind w:left="0" w:right="-29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ใบสำคัญแสดงสิทธิ</w:t>
      </w:r>
    </w:p>
    <w:p w14:paraId="0255BD99" w14:textId="77777777" w:rsidR="00770484" w:rsidRPr="003B65FB" w:rsidRDefault="00770484" w:rsidP="00770484">
      <w:pPr>
        <w:pStyle w:val="ListParagraph"/>
        <w:spacing w:before="120" w:after="120"/>
        <w:ind w:left="0" w:right="-29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 xml:space="preserve">ที่ประชุมคณะกรรมการบริษัทได้มีมติเห็นชอบให้นำเสนอให้ที่ประชุมวิสามัญผู้ถือหุ้น ครั้งที่ </w:t>
      </w:r>
      <w:r w:rsidRPr="003B65FB">
        <w:rPr>
          <w:rFonts w:ascii="Angsana New" w:hAnsi="Angsana New" w:hint="cs"/>
          <w:sz w:val="28"/>
        </w:rPr>
        <w:t>1/2562</w:t>
      </w:r>
      <w:r w:rsidRPr="008345D6">
        <w:rPr>
          <w:rFonts w:ascii="Angsana New" w:hAnsi="Angsana New" w:hint="cs"/>
          <w:sz w:val="28"/>
          <w:cs/>
        </w:rPr>
        <w:t xml:space="preserve"> เมื่อวันที่ </w:t>
      </w:r>
      <w:r w:rsidRPr="003B65FB">
        <w:rPr>
          <w:rFonts w:ascii="Angsana New" w:hAnsi="Angsana New" w:hint="cs"/>
          <w:sz w:val="28"/>
        </w:rPr>
        <w:t>31</w:t>
      </w:r>
      <w:r w:rsidRPr="008345D6">
        <w:rPr>
          <w:rFonts w:ascii="Angsana New" w:hAnsi="Angsana New" w:hint="cs"/>
          <w:sz w:val="28"/>
          <w:cs/>
        </w:rPr>
        <w:t xml:space="preserve"> พฤษภาคม </w:t>
      </w:r>
      <w:r w:rsidRPr="003B65FB">
        <w:rPr>
          <w:rFonts w:ascii="Angsana New" w:hAnsi="Angsana New" w:hint="cs"/>
          <w:sz w:val="28"/>
        </w:rPr>
        <w:t>2562</w:t>
      </w:r>
      <w:r w:rsidRPr="008345D6">
        <w:rPr>
          <w:rFonts w:ascii="Angsana New" w:hAnsi="Angsana New" w:hint="cs"/>
          <w:sz w:val="28"/>
          <w:cs/>
        </w:rPr>
        <w:t xml:space="preserve"> พิจารณาอนุมัติการเพิ่มทุนจดทะเบียนของบริษัท จำนวน </w:t>
      </w:r>
      <w:r w:rsidRPr="003B65FB">
        <w:rPr>
          <w:rFonts w:ascii="Angsana New" w:hAnsi="Angsana New" w:hint="cs"/>
          <w:sz w:val="28"/>
        </w:rPr>
        <w:t>605,919,620</w:t>
      </w:r>
      <w:r w:rsidRPr="008345D6">
        <w:rPr>
          <w:rFonts w:ascii="Angsana New" w:hAnsi="Angsana New" w:hint="cs"/>
          <w:sz w:val="28"/>
          <w:cs/>
        </w:rPr>
        <w:t xml:space="preserve"> บาท จากเดิม ทุนจดทะเบียน </w:t>
      </w:r>
      <w:r w:rsidRPr="003B65FB">
        <w:rPr>
          <w:rFonts w:ascii="Angsana New" w:hAnsi="Angsana New" w:hint="cs"/>
          <w:sz w:val="28"/>
        </w:rPr>
        <w:t>3,029,598,102</w:t>
      </w:r>
      <w:r w:rsidRPr="008345D6">
        <w:rPr>
          <w:rFonts w:ascii="Angsana New" w:hAnsi="Angsana New" w:hint="cs"/>
          <w:sz w:val="28"/>
          <w:cs/>
        </w:rPr>
        <w:t xml:space="preserve"> บาท เป็น </w:t>
      </w:r>
      <w:r w:rsidRPr="003B65FB">
        <w:rPr>
          <w:rFonts w:ascii="Angsana New" w:hAnsi="Angsana New" w:hint="cs"/>
          <w:sz w:val="28"/>
        </w:rPr>
        <w:t>3,635,517,722</w:t>
      </w:r>
      <w:r w:rsidRPr="008345D6">
        <w:rPr>
          <w:rFonts w:ascii="Angsana New" w:hAnsi="Angsana New" w:hint="cs"/>
          <w:sz w:val="28"/>
          <w:cs/>
        </w:rPr>
        <w:t xml:space="preserve"> บาท โดยการออกหุ้นสามัญเพิ่มทุนใหม่จำนวน </w:t>
      </w:r>
      <w:r w:rsidRPr="003B65FB">
        <w:rPr>
          <w:rFonts w:ascii="Angsana New" w:hAnsi="Angsana New" w:hint="cs"/>
          <w:sz w:val="28"/>
        </w:rPr>
        <w:t>605,919,620</w:t>
      </w:r>
      <w:r w:rsidRPr="008345D6">
        <w:rPr>
          <w:rFonts w:ascii="Angsana New" w:hAnsi="Angsana New" w:hint="cs"/>
          <w:sz w:val="28"/>
          <w:cs/>
        </w:rPr>
        <w:t xml:space="preserve"> หุ้น มูลค่าที่ตราไว้หุ้นละ </w:t>
      </w:r>
      <w:r w:rsidRPr="003B65FB">
        <w:rPr>
          <w:rFonts w:ascii="Angsana New" w:hAnsi="Angsana New" w:hint="cs"/>
          <w:sz w:val="28"/>
        </w:rPr>
        <w:t>1.00</w:t>
      </w:r>
      <w:r w:rsidRPr="008345D6">
        <w:rPr>
          <w:rFonts w:ascii="Angsana New" w:hAnsi="Angsana New" w:hint="cs"/>
          <w:sz w:val="28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 รุ่นที่ </w:t>
      </w:r>
      <w:r w:rsidRPr="003B65FB">
        <w:rPr>
          <w:rFonts w:ascii="Angsana New" w:hAnsi="Angsana New" w:hint="cs"/>
          <w:sz w:val="28"/>
        </w:rPr>
        <w:t xml:space="preserve">4 (“7UP-W4”) </w:t>
      </w:r>
      <w:r w:rsidRPr="008345D6">
        <w:rPr>
          <w:rFonts w:ascii="Angsana New" w:hAnsi="Angsana New" w:hint="cs"/>
          <w:sz w:val="28"/>
          <w:cs/>
        </w:rPr>
        <w:t>เพื่อจัดสรรให้แก่ผู้ถือหุ้นเดิมตามสัดส่วนการถือหุ้น (</w:t>
      </w:r>
      <w:r w:rsidRPr="003B65FB">
        <w:rPr>
          <w:rFonts w:ascii="Angsana New" w:hAnsi="Angsana New" w:hint="cs"/>
          <w:sz w:val="28"/>
        </w:rPr>
        <w:t xml:space="preserve">Rights Offering) </w:t>
      </w:r>
      <w:r w:rsidRPr="008345D6">
        <w:rPr>
          <w:rFonts w:ascii="Angsana New" w:hAnsi="Angsana New" w:hint="cs"/>
          <w:sz w:val="28"/>
          <w:cs/>
        </w:rPr>
        <w:t xml:space="preserve">ในอัตราส่วนหุ้นสามัญเดิม </w:t>
      </w:r>
      <w:r w:rsidRPr="003B65FB">
        <w:rPr>
          <w:rFonts w:ascii="Angsana New" w:hAnsi="Angsana New" w:hint="cs"/>
          <w:sz w:val="28"/>
        </w:rPr>
        <w:t>5</w:t>
      </w:r>
      <w:r w:rsidRPr="008345D6">
        <w:rPr>
          <w:rFonts w:ascii="Angsana New" w:hAnsi="Angsana New" w:hint="cs"/>
          <w:sz w:val="28"/>
          <w:cs/>
        </w:rPr>
        <w:t xml:space="preserve"> หุ้น ต่อใบสำคัญแสดงสิทธิ </w:t>
      </w:r>
      <w:r w:rsidRPr="003B65FB">
        <w:rPr>
          <w:rFonts w:ascii="Angsana New" w:hAnsi="Angsana New" w:hint="cs"/>
          <w:sz w:val="28"/>
        </w:rPr>
        <w:t>1</w:t>
      </w:r>
      <w:r w:rsidRPr="008345D6">
        <w:rPr>
          <w:rFonts w:ascii="Angsana New" w:hAnsi="Angsana New" w:hint="cs"/>
          <w:sz w:val="28"/>
          <w:cs/>
        </w:rPr>
        <w:t xml:space="preserve"> หน่วย ในราคา </w:t>
      </w:r>
      <w:r w:rsidRPr="003B65FB">
        <w:rPr>
          <w:rFonts w:ascii="Angsana New" w:hAnsi="Angsana New" w:hint="cs"/>
          <w:sz w:val="28"/>
        </w:rPr>
        <w:t>0.05</w:t>
      </w:r>
      <w:r w:rsidRPr="008345D6">
        <w:rPr>
          <w:rFonts w:ascii="Angsana New" w:hAnsi="Angsana New" w:hint="cs"/>
          <w:sz w:val="28"/>
          <w:cs/>
        </w:rPr>
        <w:t xml:space="preserve"> บาทต่อหน่วย </w:t>
      </w:r>
    </w:p>
    <w:p w14:paraId="2E575227" w14:textId="77777777" w:rsidR="00770484" w:rsidRPr="003B65FB" w:rsidRDefault="00770484" w:rsidP="00770484">
      <w:pPr>
        <w:pStyle w:val="ListParagraph"/>
        <w:tabs>
          <w:tab w:val="left" w:pos="630"/>
          <w:tab w:val="left" w:pos="900"/>
        </w:tabs>
        <w:spacing w:after="120"/>
        <w:ind w:left="0" w:right="-29" w:firstLine="36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โดยมีราคาการใช้สิทธิดังนี้</w:t>
      </w:r>
    </w:p>
    <w:p w14:paraId="66F76527" w14:textId="77777777" w:rsidR="00770484" w:rsidRPr="003B65FB" w:rsidRDefault="00770484" w:rsidP="00770484">
      <w:pPr>
        <w:pStyle w:val="ListParagraph"/>
        <w:tabs>
          <w:tab w:val="left" w:pos="450"/>
          <w:tab w:val="left" w:pos="630"/>
          <w:tab w:val="left" w:pos="900"/>
        </w:tabs>
        <w:spacing w:after="120"/>
        <w:ind w:left="0" w:right="-29" w:firstLine="36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 xml:space="preserve">การใช้สิทธิ ครั้งที่ </w:t>
      </w:r>
      <w:r w:rsidRPr="003B65FB">
        <w:rPr>
          <w:rFonts w:ascii="Angsana New" w:hAnsi="Angsana New" w:hint="cs"/>
          <w:sz w:val="28"/>
        </w:rPr>
        <w:t>1</w:t>
      </w:r>
      <w:r w:rsidRPr="008345D6">
        <w:rPr>
          <w:rFonts w:ascii="Angsana New" w:hAnsi="Angsana New" w:hint="cs"/>
          <w:sz w:val="28"/>
          <w:cs/>
        </w:rPr>
        <w:t xml:space="preserve"> ราคา </w:t>
      </w:r>
      <w:r w:rsidRPr="003B65FB">
        <w:rPr>
          <w:rFonts w:ascii="Angsana New" w:hAnsi="Angsana New" w:hint="cs"/>
          <w:sz w:val="28"/>
        </w:rPr>
        <w:t>0.50</w:t>
      </w:r>
      <w:r w:rsidRPr="008345D6">
        <w:rPr>
          <w:rFonts w:ascii="Angsana New" w:hAnsi="Angsana New" w:hint="cs"/>
          <w:sz w:val="28"/>
          <w:cs/>
        </w:rPr>
        <w:t xml:space="preserve"> บาทต่อหุ้น</w:t>
      </w:r>
    </w:p>
    <w:p w14:paraId="3BF088D9" w14:textId="77777777" w:rsidR="00770484" w:rsidRPr="003B65FB" w:rsidRDefault="00770484" w:rsidP="00770484">
      <w:pPr>
        <w:pStyle w:val="ListParagraph"/>
        <w:tabs>
          <w:tab w:val="left" w:pos="450"/>
          <w:tab w:val="left" w:pos="630"/>
          <w:tab w:val="left" w:pos="900"/>
        </w:tabs>
        <w:spacing w:after="120"/>
        <w:ind w:left="0" w:right="-29" w:firstLine="36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 xml:space="preserve">การใช้สิทธิ ครั้งที่ </w:t>
      </w:r>
      <w:r w:rsidRPr="003B65FB">
        <w:rPr>
          <w:rFonts w:ascii="Angsana New" w:hAnsi="Angsana New" w:hint="cs"/>
          <w:sz w:val="28"/>
        </w:rPr>
        <w:t>2</w:t>
      </w:r>
      <w:r w:rsidRPr="008345D6">
        <w:rPr>
          <w:rFonts w:ascii="Angsana New" w:hAnsi="Angsana New" w:hint="cs"/>
          <w:sz w:val="28"/>
          <w:cs/>
        </w:rPr>
        <w:t xml:space="preserve"> ราคา </w:t>
      </w:r>
      <w:r w:rsidRPr="003B65FB">
        <w:rPr>
          <w:rFonts w:ascii="Angsana New" w:hAnsi="Angsana New" w:hint="cs"/>
          <w:sz w:val="28"/>
        </w:rPr>
        <w:t>1.25</w:t>
      </w:r>
      <w:r w:rsidRPr="008345D6">
        <w:rPr>
          <w:rFonts w:ascii="Angsana New" w:hAnsi="Angsana New" w:hint="cs"/>
          <w:sz w:val="28"/>
          <w:cs/>
        </w:rPr>
        <w:t xml:space="preserve"> บาทต่อหุ้น</w:t>
      </w:r>
    </w:p>
    <w:p w14:paraId="15BEB417" w14:textId="77777777" w:rsidR="00770484" w:rsidRPr="003B65FB" w:rsidRDefault="00770484" w:rsidP="00770484">
      <w:pPr>
        <w:pStyle w:val="ListParagraph"/>
        <w:tabs>
          <w:tab w:val="left" w:pos="450"/>
          <w:tab w:val="left" w:pos="630"/>
          <w:tab w:val="left" w:pos="900"/>
        </w:tabs>
        <w:spacing w:after="120"/>
        <w:ind w:left="0" w:right="-29" w:firstLine="36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 xml:space="preserve">การใช้สิทธิ ครั้งที่ </w:t>
      </w:r>
      <w:r w:rsidRPr="003B65FB">
        <w:rPr>
          <w:rFonts w:ascii="Angsana New" w:hAnsi="Angsana New" w:hint="cs"/>
          <w:sz w:val="28"/>
        </w:rPr>
        <w:t>3</w:t>
      </w:r>
      <w:r w:rsidRPr="008345D6">
        <w:rPr>
          <w:rFonts w:ascii="Angsana New" w:hAnsi="Angsana New" w:hint="cs"/>
          <w:sz w:val="28"/>
          <w:cs/>
        </w:rPr>
        <w:t xml:space="preserve"> ราคา </w:t>
      </w:r>
      <w:r w:rsidRPr="003B65FB">
        <w:rPr>
          <w:rFonts w:ascii="Angsana New" w:hAnsi="Angsana New" w:hint="cs"/>
          <w:sz w:val="28"/>
        </w:rPr>
        <w:t>2.25</w:t>
      </w:r>
      <w:r w:rsidRPr="008345D6">
        <w:rPr>
          <w:rFonts w:ascii="Angsana New" w:hAnsi="Angsana New" w:hint="cs"/>
          <w:sz w:val="28"/>
          <w:cs/>
        </w:rPr>
        <w:t xml:space="preserve"> บาทต่อหุ้น </w:t>
      </w:r>
    </w:p>
    <w:p w14:paraId="500FA63A" w14:textId="20E864A6" w:rsidR="00770484" w:rsidRDefault="00770484" w:rsidP="00770484">
      <w:pPr>
        <w:pStyle w:val="ListParagraph"/>
        <w:tabs>
          <w:tab w:val="left" w:pos="450"/>
          <w:tab w:val="left" w:pos="630"/>
          <w:tab w:val="left" w:pos="900"/>
        </w:tabs>
        <w:spacing w:after="120"/>
        <w:ind w:left="0" w:right="-29" w:firstLine="360"/>
        <w:jc w:val="thaiDistribute"/>
        <w:rPr>
          <w:rFonts w:ascii="Angsana New" w:hAnsi="Angsana New"/>
          <w:sz w:val="28"/>
        </w:rPr>
      </w:pPr>
      <w:r w:rsidRPr="003B65FB">
        <w:rPr>
          <w:rFonts w:ascii="Angsana New" w:hAnsi="Angsana New" w:hint="cs"/>
          <w:sz w:val="28"/>
        </w:rPr>
        <w:t>(</w:t>
      </w:r>
      <w:r w:rsidRPr="008345D6">
        <w:rPr>
          <w:rFonts w:ascii="Angsana New" w:hAnsi="Angsana New" w:hint="cs"/>
          <w:sz w:val="28"/>
          <w:cs/>
        </w:rPr>
        <w:t xml:space="preserve">อัตราการใช้สิทธิ เท่ากับใบสำคัญแสดงสิทธิ </w:t>
      </w:r>
      <w:r w:rsidRPr="003B65FB">
        <w:rPr>
          <w:rFonts w:ascii="Angsana New" w:hAnsi="Angsana New" w:hint="cs"/>
          <w:sz w:val="28"/>
        </w:rPr>
        <w:t xml:space="preserve">7UP-W4 1 </w:t>
      </w:r>
      <w:r w:rsidRPr="008345D6">
        <w:rPr>
          <w:rFonts w:ascii="Angsana New" w:hAnsi="Angsana New" w:hint="cs"/>
          <w:sz w:val="28"/>
          <w:cs/>
        </w:rPr>
        <w:t xml:space="preserve">หน่วย: หุ้นสามัญ </w:t>
      </w:r>
      <w:r w:rsidRPr="003B65FB">
        <w:rPr>
          <w:rFonts w:ascii="Angsana New" w:hAnsi="Angsana New" w:hint="cs"/>
          <w:sz w:val="28"/>
        </w:rPr>
        <w:t xml:space="preserve">1 </w:t>
      </w:r>
      <w:r w:rsidRPr="008345D6">
        <w:rPr>
          <w:rFonts w:ascii="Angsana New" w:hAnsi="Angsana New" w:hint="cs"/>
          <w:sz w:val="28"/>
          <w:cs/>
        </w:rPr>
        <w:t>หุ้น)</w:t>
      </w:r>
    </w:p>
    <w:p w14:paraId="12F012AC" w14:textId="77777777" w:rsidR="00347BFB" w:rsidRPr="002277B4" w:rsidRDefault="00347BFB" w:rsidP="00347BFB">
      <w:pPr>
        <w:spacing w:after="120"/>
        <w:ind w:left="360" w:right="-29"/>
        <w:jc w:val="thaiDistribute"/>
        <w:rPr>
          <w:rFonts w:ascii="Angsana New" w:hAnsi="Angsana New"/>
          <w:sz w:val="28"/>
        </w:rPr>
      </w:pPr>
      <w:r w:rsidRPr="002277B4">
        <w:rPr>
          <w:rFonts w:ascii="Angsana New" w:hAnsi="Angsana New" w:hint="cs"/>
          <w:sz w:val="28"/>
          <w:cs/>
        </w:rPr>
        <w:t>การลดทุน</w:t>
      </w:r>
    </w:p>
    <w:p w14:paraId="1F090B9B" w14:textId="77777777" w:rsidR="00347BFB" w:rsidRPr="002277B4" w:rsidRDefault="00347BFB" w:rsidP="00347BFB">
      <w:pPr>
        <w:spacing w:before="120" w:after="120"/>
        <w:ind w:left="360" w:right="-29"/>
        <w:jc w:val="thaiDistribute"/>
        <w:rPr>
          <w:rFonts w:ascii="Angsana New" w:hAnsi="Angsana New"/>
          <w:sz w:val="28"/>
        </w:rPr>
      </w:pPr>
      <w:r w:rsidRPr="002277B4">
        <w:rPr>
          <w:rFonts w:ascii="Angsana New" w:hAnsi="Angsana New" w:hint="cs"/>
          <w:sz w:val="28"/>
          <w:cs/>
        </w:rPr>
        <w:t>เมื่อวันที่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15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กรกฎาคม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2563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ที่ประชุมวิสามัญผู้ถือหุ้น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ครั้งที่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1/2563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พิจารณาอนุมัติลดทุนจดทะเบียนของบริษัท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จำนวน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2,142,758,861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บาท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จากเดิม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ทุนจดทะเบียน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4,285,571,722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บาท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เป็น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2,142,758,861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บาท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และลดทุนจดทะเบียนที่ชำระแล้วของบริษัทจำนวน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1,514,799,051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บาท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จากทุนชำระแล้วเดิม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3,029,598,102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บาท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เป็น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1,514,799,051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บาท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โดยการลดมูลค่าที่ตราไว้ของหุ้นจากหุ้นละ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1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บาท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เป็นหุ้นละ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0.50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บาท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โดยการลดทุน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จดทะเบียนและทุนชำระแล้วดังกล่าวจะไม่ส่งผลกระทบต่อจำนวนหุ้นของบริษัทแต่อย่างใด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โดยมีจำนวนหุ้นคงเดิมเท่ากับ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4,285,517,722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หุ้น</w:t>
      </w:r>
      <w:r w:rsidRPr="002277B4">
        <w:rPr>
          <w:rFonts w:ascii="Angsana New" w:hAnsi="Angsana New"/>
          <w:sz w:val="28"/>
          <w:cs/>
        </w:rPr>
        <w:t xml:space="preserve"> </w:t>
      </w:r>
    </w:p>
    <w:p w14:paraId="0E6D77E0" w14:textId="20B7175B" w:rsidR="00347BFB" w:rsidRPr="002277B4" w:rsidRDefault="00347BFB" w:rsidP="00347BFB">
      <w:pPr>
        <w:spacing w:before="120" w:after="120"/>
        <w:ind w:left="360" w:right="-29"/>
        <w:jc w:val="thaiDistribute"/>
        <w:rPr>
          <w:rFonts w:ascii="Angsana New" w:hAnsi="Angsana New"/>
          <w:sz w:val="28"/>
        </w:rPr>
      </w:pPr>
      <w:r w:rsidRPr="002277B4">
        <w:rPr>
          <w:rFonts w:ascii="Angsana New" w:hAnsi="Angsana New" w:hint="cs"/>
          <w:sz w:val="28"/>
          <w:cs/>
        </w:rPr>
        <w:lastRenderedPageBreak/>
        <w:t>ทั้งนี้การลดทุนชำระแล้วจำนวน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1,514,799,051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บาท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อันเป็นผลจากการลดมูลค่าหุ้นที่ตราไว้ดังกล่าว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บริษัทจะดำเนินการหักลบกับส่วนต่ำกว่ามูลค่าหุ้นจำนวน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358,566,093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บาท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และชดเชยผลขาดทุนสะสมบางส่วน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จำนวน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1,156,232,958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บาท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โดยเมื่อมีการชดเชยผลขาดทุนสะสมบางส่วนแล้ว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บริษัทจะมีผลขาดทุนสะสมเหลือจำนวน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55,872,728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บาท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ตามงบการเงินเฉพาะกิจการของบริษัทสิ้นสุด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ณ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วันที่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31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มีนาคม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2563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ทั้งนี้การลดทุนจดทะเบียนและทุนชำระแล้วดังกล่าว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จะไม่ส่งผลกระทบต่อจำนวนหุ้นของบริษัทแต่อย่างใด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เนื่องจากเป็นเพียงการหักลบตัวเลขทางบัญชีเท่านั้นตามข้อมูลส่วนของผู้ถือหุ้น</w:t>
      </w:r>
      <w:r>
        <w:rPr>
          <w:rFonts w:ascii="Angsana New" w:hAnsi="Angsana New"/>
          <w:sz w:val="28"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ทั้งนี้การลดทุนโดยการลดมูลค่าหุ้นที่ตราไว้ของบริษัทจาก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1.00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บาทต่อหุ้น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เป็น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0.50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บาทต่อหุ้น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 w:hint="cs"/>
          <w:sz w:val="28"/>
          <w:cs/>
        </w:rPr>
        <w:t>จะไม่ส่งผลให้บริษัทต้องดำเนินการปรับราคาใช้สิทธิและอัตราการใช้สิทธิใบสำคัญแสดงสิทธิที่จะซื้อหุ้นสามัญของบริษัทรุ่นที่</w:t>
      </w:r>
      <w:r w:rsidRPr="002277B4">
        <w:rPr>
          <w:rFonts w:ascii="Angsana New" w:hAnsi="Angsana New"/>
          <w:sz w:val="28"/>
          <w:cs/>
        </w:rPr>
        <w:t xml:space="preserve"> </w:t>
      </w:r>
      <w:r w:rsidRPr="002277B4">
        <w:rPr>
          <w:rFonts w:ascii="Angsana New" w:hAnsi="Angsana New"/>
          <w:sz w:val="28"/>
        </w:rPr>
        <w:t>4</w:t>
      </w:r>
      <w:r w:rsidRPr="002277B4">
        <w:rPr>
          <w:rFonts w:ascii="Angsana New" w:hAnsi="Angsana New"/>
          <w:sz w:val="28"/>
          <w:cs/>
        </w:rPr>
        <w:t xml:space="preserve"> (</w:t>
      </w:r>
      <w:r w:rsidRPr="002277B4">
        <w:rPr>
          <w:rFonts w:ascii="Angsana New" w:hAnsi="Angsana New"/>
          <w:sz w:val="28"/>
        </w:rPr>
        <w:t>7UP-W4</w:t>
      </w:r>
      <w:r w:rsidRPr="002277B4">
        <w:rPr>
          <w:rFonts w:ascii="Angsana New" w:hAnsi="Angsana New"/>
          <w:sz w:val="28"/>
          <w:cs/>
        </w:rPr>
        <w:t xml:space="preserve">) </w:t>
      </w:r>
      <w:r w:rsidRPr="002277B4">
        <w:rPr>
          <w:rFonts w:ascii="Angsana New" w:hAnsi="Angsana New" w:hint="cs"/>
          <w:sz w:val="28"/>
          <w:cs/>
        </w:rPr>
        <w:t>แต่อย่างใด</w:t>
      </w:r>
    </w:p>
    <w:p w14:paraId="6533013C" w14:textId="77777777" w:rsidR="00770484" w:rsidRPr="005F7FE0" w:rsidRDefault="00770484" w:rsidP="00770484">
      <w:pPr>
        <w:pStyle w:val="ListParagraph"/>
        <w:numPr>
          <w:ilvl w:val="0"/>
          <w:numId w:val="11"/>
        </w:numPr>
        <w:tabs>
          <w:tab w:val="left" w:pos="360"/>
          <w:tab w:val="left" w:pos="1440"/>
        </w:tabs>
        <w:spacing w:before="240"/>
        <w:ind w:left="0" w:firstLine="0"/>
        <w:jc w:val="thaiDistribute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>ส่วนต่ำจากการออกหุ้นสามัญใหม่ในมูลค่าที่สูงกว่ามูลค่ายุติธรรม</w:t>
      </w:r>
    </w:p>
    <w:p w14:paraId="70C3348F" w14:textId="03CFE80A" w:rsidR="00770484" w:rsidRDefault="00770484" w:rsidP="00770484">
      <w:pPr>
        <w:pStyle w:val="ListParagraph"/>
        <w:tabs>
          <w:tab w:val="left" w:pos="900"/>
          <w:tab w:val="left" w:pos="1440"/>
        </w:tabs>
        <w:spacing w:before="240"/>
        <w:ind w:left="36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ผลต่างของมูลค่ายุติธรรม และมูลค่าที่เสนอขายของหุ้นสามัญของบริษัทเกิดจากการที่บริษัทเข้าซื้อเงินลงทุนในบริษัท สตาร์แก๊ส จำกัด และบริษัทย่อย และได้ออกและเสนอขายหุ้นสามัญเพิ่มทุนของบริษัทให้แก่บุคคลในวงจำกัด</w:t>
      </w:r>
      <w:r>
        <w:rPr>
          <w:rFonts w:ascii="Angsana New" w:hAnsi="Angsana New"/>
          <w:sz w:val="28"/>
        </w:rPr>
        <w:t xml:space="preserve"> </w:t>
      </w:r>
      <w:r w:rsidRPr="005F7FE0">
        <w:rPr>
          <w:rFonts w:ascii="Angsana New" w:hAnsi="Angsana New"/>
          <w:sz w:val="28"/>
        </w:rPr>
        <w:t>(</w:t>
      </w:r>
      <w:r w:rsidRPr="008345D6">
        <w:rPr>
          <w:rFonts w:ascii="Angsana New" w:hAnsi="Angsana New" w:hint="cs"/>
          <w:sz w:val="28"/>
          <w:cs/>
        </w:rPr>
        <w:t xml:space="preserve">ซึ่งเป็นนักลงทุนที่เป็น </w:t>
      </w:r>
      <w:r w:rsidRPr="005F7FE0">
        <w:rPr>
          <w:rFonts w:ascii="Angsana New" w:hAnsi="Angsana New"/>
          <w:sz w:val="28"/>
        </w:rPr>
        <w:t>Strategic</w:t>
      </w:r>
      <w:r>
        <w:rPr>
          <w:rFonts w:ascii="Angsana New" w:hAnsi="Angsana New"/>
          <w:sz w:val="28"/>
        </w:rPr>
        <w:t xml:space="preserve"> </w:t>
      </w:r>
      <w:r w:rsidRPr="005F7FE0">
        <w:rPr>
          <w:rFonts w:ascii="Angsana New" w:hAnsi="Angsana New"/>
          <w:sz w:val="28"/>
        </w:rPr>
        <w:t xml:space="preserve">investors </w:t>
      </w:r>
      <w:r w:rsidRPr="008345D6">
        <w:rPr>
          <w:rFonts w:ascii="Angsana New" w:hAnsi="Angsana New" w:hint="cs"/>
          <w:sz w:val="28"/>
          <w:cs/>
        </w:rPr>
        <w:t xml:space="preserve">ที่นอกจากมีศักยภาพด้านเงินลงทุน แล้วยังมีประสบการณ์ความรู้ ความชำนาญในธุรกิจการจัดจำหน่าย </w:t>
      </w:r>
      <w:r w:rsidRPr="005F7FE0">
        <w:rPr>
          <w:rFonts w:ascii="Angsana New" w:hAnsi="Angsana New"/>
          <w:sz w:val="28"/>
        </w:rPr>
        <w:t xml:space="preserve">LPG </w:t>
      </w:r>
      <w:r w:rsidRPr="008345D6">
        <w:rPr>
          <w:rFonts w:ascii="Angsana New" w:hAnsi="Angsana New" w:hint="cs"/>
          <w:sz w:val="28"/>
          <w:cs/>
        </w:rPr>
        <w:t xml:space="preserve">และมีธุรกิจที่เกี่ยวข้องกับ </w:t>
      </w:r>
      <w:r w:rsidRPr="005F7FE0">
        <w:rPr>
          <w:rFonts w:ascii="Angsana New" w:hAnsi="Angsana New"/>
          <w:sz w:val="28"/>
        </w:rPr>
        <w:t xml:space="preserve">LPG) </w:t>
      </w:r>
      <w:r w:rsidRPr="008345D6">
        <w:rPr>
          <w:rFonts w:ascii="Angsana New" w:hAnsi="Angsana New" w:hint="cs"/>
          <w:sz w:val="28"/>
          <w:cs/>
        </w:rPr>
        <w:t>ในราคาเสนอขายที่สูงกว่ามูลค่ายุติธรรมของหุ้นสามัญของบริษัท ณ วันซื้อเงินลงทุนในกลุ่ม บริษัท สตาร์ แก๊ส จำกัด</w:t>
      </w:r>
    </w:p>
    <w:p w14:paraId="38BA8FFB" w14:textId="77777777" w:rsidR="00770484" w:rsidRPr="008A054A" w:rsidRDefault="00770484" w:rsidP="00770484">
      <w:pPr>
        <w:pStyle w:val="ListParagraph"/>
        <w:numPr>
          <w:ilvl w:val="0"/>
          <w:numId w:val="11"/>
        </w:numPr>
        <w:tabs>
          <w:tab w:val="left" w:pos="360"/>
          <w:tab w:val="left" w:pos="1440"/>
        </w:tabs>
        <w:spacing w:before="240"/>
        <w:ind w:left="0" w:firstLine="0"/>
        <w:jc w:val="thaiDistribute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>ส่วนต่ำจากการเปลี่ยนแปลงสัดส่วนการถือหุ้นในบริษัทย่อย</w:t>
      </w:r>
    </w:p>
    <w:p w14:paraId="68326A65" w14:textId="51E53E6B" w:rsidR="00770484" w:rsidRDefault="00770484" w:rsidP="00770484">
      <w:pPr>
        <w:pStyle w:val="ListParagraph"/>
        <w:tabs>
          <w:tab w:val="left" w:pos="900"/>
          <w:tab w:val="left" w:pos="1440"/>
        </w:tabs>
        <w:spacing w:before="240"/>
        <w:ind w:left="36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 xml:space="preserve">ส่วนต่ำจากการเปลี่ยนแปลงสัดส่วนการถือหุ้นในบริษัทย่อยเกิดจากการซื้อหุ้นเพิ่มร้อยละ </w:t>
      </w:r>
      <w:r>
        <w:rPr>
          <w:rFonts w:ascii="Angsana New" w:hAnsi="Angsana New"/>
          <w:sz w:val="28"/>
        </w:rPr>
        <w:t>10.84</w:t>
      </w:r>
      <w:r w:rsidRPr="008345D6">
        <w:rPr>
          <w:rFonts w:ascii="Angsana New" w:hAnsi="Angsana New" w:hint="cs"/>
          <w:sz w:val="28"/>
          <w:cs/>
        </w:rPr>
        <w:t xml:space="preserve"> ของบริษัท แซม วอเตอร์    ซัพพลาย จำกัด และลดสัดส่วนการถือหุ้นร้อยละ </w:t>
      </w:r>
      <w:r>
        <w:rPr>
          <w:rFonts w:ascii="Angsana New" w:hAnsi="Angsana New"/>
          <w:sz w:val="28"/>
        </w:rPr>
        <w:t>20</w:t>
      </w:r>
      <w:r w:rsidRPr="008345D6">
        <w:rPr>
          <w:rFonts w:ascii="Angsana New" w:hAnsi="Angsana New" w:hint="cs"/>
          <w:sz w:val="28"/>
          <w:cs/>
        </w:rPr>
        <w:t xml:space="preserve"> ในบริษัท เอ็นเนอ</w:t>
      </w:r>
      <w:r w:rsidR="002A0156">
        <w:rPr>
          <w:rFonts w:ascii="Angsana New" w:hAnsi="Angsana New" w:hint="cs"/>
          <w:sz w:val="28"/>
          <w:cs/>
        </w:rPr>
        <w:t>ร์</w:t>
      </w:r>
      <w:r w:rsidRPr="008345D6">
        <w:rPr>
          <w:rFonts w:ascii="Angsana New" w:hAnsi="Angsana New" w:hint="cs"/>
          <w:sz w:val="28"/>
          <w:cs/>
        </w:rPr>
        <w:t>ยี่ รีโวลูชั่น จำกัด ผลกระทบจากการเปลี่ยนแปลงสัดส่วนการถือหุ้นในบริษัทย่อย โดยไม่สูญเสียการควบคุมจะถูกรับรู้ในส่วนต่ำจากการเปลี่ยนแปลงสัดส่วนการถือหุ้นในบริษัทย่อยเป</w:t>
      </w:r>
      <w:r w:rsidR="002A0156">
        <w:rPr>
          <w:rFonts w:ascii="Angsana New" w:hAnsi="Angsana New" w:hint="cs"/>
          <w:sz w:val="28"/>
          <w:cs/>
        </w:rPr>
        <w:t>็</w:t>
      </w:r>
      <w:r w:rsidRPr="008345D6">
        <w:rPr>
          <w:rFonts w:ascii="Angsana New" w:hAnsi="Angsana New" w:hint="cs"/>
          <w:sz w:val="28"/>
          <w:cs/>
        </w:rPr>
        <w:t>นรายการแยกต่างหากในส่วนของผู้ถือหุ้นในงบแสดงฐานะการเงินรวม</w:t>
      </w:r>
    </w:p>
    <w:p w14:paraId="2A685911" w14:textId="7C75C4C6" w:rsidR="003E7169" w:rsidRDefault="003E7169" w:rsidP="003E7169">
      <w:pPr>
        <w:pStyle w:val="ListParagraph"/>
        <w:tabs>
          <w:tab w:val="left" w:pos="360"/>
          <w:tab w:val="left" w:pos="1440"/>
        </w:tabs>
        <w:spacing w:before="240"/>
        <w:ind w:left="0"/>
        <w:jc w:val="thaiDistribute"/>
        <w:rPr>
          <w:rFonts w:ascii="Angsana New" w:hAnsi="Angsana New"/>
          <w:b/>
          <w:bCs/>
          <w:sz w:val="28"/>
        </w:rPr>
      </w:pPr>
    </w:p>
    <w:p w14:paraId="4D0AD5CB" w14:textId="33B89BF2" w:rsidR="003E7169" w:rsidRDefault="003E7169" w:rsidP="003E7169">
      <w:pPr>
        <w:pStyle w:val="ListParagraph"/>
        <w:tabs>
          <w:tab w:val="left" w:pos="360"/>
          <w:tab w:val="left" w:pos="1440"/>
        </w:tabs>
        <w:spacing w:before="240"/>
        <w:ind w:left="0"/>
        <w:jc w:val="thaiDistribute"/>
        <w:rPr>
          <w:rFonts w:ascii="Angsana New" w:hAnsi="Angsana New"/>
          <w:b/>
          <w:bCs/>
          <w:sz w:val="28"/>
        </w:rPr>
      </w:pPr>
    </w:p>
    <w:p w14:paraId="4C436C87" w14:textId="51A75A2C" w:rsidR="003E7169" w:rsidRDefault="003E7169" w:rsidP="003E7169">
      <w:pPr>
        <w:pStyle w:val="ListParagraph"/>
        <w:tabs>
          <w:tab w:val="left" w:pos="360"/>
          <w:tab w:val="left" w:pos="1440"/>
        </w:tabs>
        <w:spacing w:before="240"/>
        <w:ind w:left="0"/>
        <w:jc w:val="thaiDistribute"/>
        <w:rPr>
          <w:rFonts w:ascii="Angsana New" w:hAnsi="Angsana New"/>
          <w:b/>
          <w:bCs/>
          <w:sz w:val="28"/>
        </w:rPr>
      </w:pPr>
    </w:p>
    <w:p w14:paraId="1C3B2FBD" w14:textId="25A332C3" w:rsidR="003E7169" w:rsidRDefault="003E7169" w:rsidP="003E7169">
      <w:pPr>
        <w:pStyle w:val="ListParagraph"/>
        <w:tabs>
          <w:tab w:val="left" w:pos="360"/>
          <w:tab w:val="left" w:pos="1440"/>
        </w:tabs>
        <w:spacing w:before="240"/>
        <w:ind w:left="0"/>
        <w:jc w:val="thaiDistribute"/>
        <w:rPr>
          <w:rFonts w:ascii="Angsana New" w:hAnsi="Angsana New"/>
          <w:b/>
          <w:bCs/>
          <w:sz w:val="28"/>
        </w:rPr>
      </w:pPr>
    </w:p>
    <w:p w14:paraId="00DF3929" w14:textId="0EA096F7" w:rsidR="003E7169" w:rsidRDefault="003E7169" w:rsidP="003E7169">
      <w:pPr>
        <w:pStyle w:val="ListParagraph"/>
        <w:tabs>
          <w:tab w:val="left" w:pos="360"/>
          <w:tab w:val="left" w:pos="1440"/>
        </w:tabs>
        <w:spacing w:before="240"/>
        <w:ind w:left="0"/>
        <w:jc w:val="thaiDistribute"/>
        <w:rPr>
          <w:rFonts w:ascii="Angsana New" w:hAnsi="Angsana New"/>
          <w:b/>
          <w:bCs/>
          <w:sz w:val="28"/>
        </w:rPr>
      </w:pPr>
    </w:p>
    <w:p w14:paraId="41CC36A2" w14:textId="5258ACF8" w:rsidR="003E7169" w:rsidRDefault="003E7169" w:rsidP="003E7169">
      <w:pPr>
        <w:pStyle w:val="ListParagraph"/>
        <w:tabs>
          <w:tab w:val="left" w:pos="360"/>
          <w:tab w:val="left" w:pos="1440"/>
        </w:tabs>
        <w:spacing w:before="240"/>
        <w:ind w:left="0"/>
        <w:jc w:val="thaiDistribute"/>
        <w:rPr>
          <w:rFonts w:ascii="Angsana New" w:hAnsi="Angsana New"/>
          <w:b/>
          <w:bCs/>
          <w:sz w:val="28"/>
        </w:rPr>
      </w:pPr>
    </w:p>
    <w:p w14:paraId="2EF08C99" w14:textId="5D4E8FA3" w:rsidR="003E7169" w:rsidRDefault="003E7169" w:rsidP="003E7169">
      <w:pPr>
        <w:pStyle w:val="ListParagraph"/>
        <w:tabs>
          <w:tab w:val="left" w:pos="360"/>
          <w:tab w:val="left" w:pos="1440"/>
        </w:tabs>
        <w:spacing w:before="240"/>
        <w:ind w:left="0"/>
        <w:jc w:val="thaiDistribute"/>
        <w:rPr>
          <w:rFonts w:ascii="Angsana New" w:hAnsi="Angsana New"/>
          <w:b/>
          <w:bCs/>
          <w:sz w:val="28"/>
        </w:rPr>
      </w:pPr>
    </w:p>
    <w:p w14:paraId="29E95A0D" w14:textId="77777777" w:rsidR="003E7169" w:rsidRDefault="003E7169" w:rsidP="003E7169">
      <w:pPr>
        <w:pStyle w:val="ListParagraph"/>
        <w:tabs>
          <w:tab w:val="left" w:pos="360"/>
          <w:tab w:val="left" w:pos="1440"/>
        </w:tabs>
        <w:spacing w:before="240"/>
        <w:ind w:left="0"/>
        <w:jc w:val="thaiDistribute"/>
        <w:rPr>
          <w:rFonts w:ascii="Angsana New" w:hAnsi="Angsana New"/>
          <w:b/>
          <w:bCs/>
          <w:sz w:val="28"/>
        </w:rPr>
      </w:pPr>
    </w:p>
    <w:p w14:paraId="48EDDA39" w14:textId="415D112A" w:rsidR="00373C8D" w:rsidRPr="00B05A01" w:rsidRDefault="00373C8D" w:rsidP="00373C8D">
      <w:pPr>
        <w:pStyle w:val="ListParagraph"/>
        <w:numPr>
          <w:ilvl w:val="0"/>
          <w:numId w:val="11"/>
        </w:numPr>
        <w:tabs>
          <w:tab w:val="left" w:pos="360"/>
          <w:tab w:val="left" w:pos="1440"/>
        </w:tabs>
        <w:spacing w:before="240"/>
        <w:ind w:left="0" w:firstLine="0"/>
        <w:jc w:val="thaiDistribute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ส่วนเกินทุนจากการตีราคาสินทรัพย์</w:t>
      </w:r>
    </w:p>
    <w:p w14:paraId="67D98F80" w14:textId="77777777" w:rsidR="00373C8D" w:rsidRPr="003B65FB" w:rsidRDefault="00373C8D" w:rsidP="00373C8D">
      <w:pPr>
        <w:pStyle w:val="ListParagraph"/>
        <w:spacing w:after="120"/>
        <w:ind w:left="360"/>
        <w:jc w:val="thaiDistribute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sz w:val="28"/>
          <w:cs/>
        </w:rPr>
        <w:t>ส่วนเกินทุนจากการตีราคาสินทรัพย์ คือส่วนเกินทุนจากการตีราคาที่ดิน อาคารและส่วนปรับปรุงอาคาร ส่วนเกินทุนจากการตีราคาสินทรัพย์ดังกล่าว 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373C8D" w:rsidRPr="003B65FB" w14:paraId="3CFB764F" w14:textId="77777777" w:rsidTr="000D313F">
        <w:tc>
          <w:tcPr>
            <w:tcW w:w="4320" w:type="dxa"/>
          </w:tcPr>
          <w:p w14:paraId="206316B1" w14:textId="77777777" w:rsidR="00373C8D" w:rsidRPr="003B65FB" w:rsidRDefault="00373C8D" w:rsidP="000D313F">
            <w:pPr>
              <w:spacing w:line="276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</w:tcPr>
          <w:p w14:paraId="146A3B14" w14:textId="77777777" w:rsidR="00373C8D" w:rsidRPr="008345D6" w:rsidRDefault="00373C8D" w:rsidP="000D313F">
            <w:pPr>
              <w:spacing w:line="276" w:lineRule="auto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4A691946" w14:textId="77777777" w:rsidR="00373C8D" w:rsidRPr="008345D6" w:rsidRDefault="00373C8D" w:rsidP="000D313F">
            <w:pPr>
              <w:spacing w:line="276" w:lineRule="auto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C41C80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C41C80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373C8D" w:rsidRPr="003B65FB" w14:paraId="2D78317A" w14:textId="77777777" w:rsidTr="000D313F">
        <w:tc>
          <w:tcPr>
            <w:tcW w:w="4320" w:type="dxa"/>
          </w:tcPr>
          <w:p w14:paraId="15F69369" w14:textId="77777777" w:rsidR="00373C8D" w:rsidRPr="003B65FB" w:rsidRDefault="00373C8D" w:rsidP="000D313F">
            <w:pPr>
              <w:spacing w:line="276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</w:tcPr>
          <w:p w14:paraId="2F81ED66" w14:textId="77777777" w:rsidR="00373C8D" w:rsidRPr="00C41C80" w:rsidRDefault="00373C8D" w:rsidP="000D313F">
            <w:pPr>
              <w:pBdr>
                <w:bottom w:val="single" w:sz="4" w:space="1" w:color="auto"/>
              </w:pBdr>
              <w:spacing w:line="276" w:lineRule="auto"/>
              <w:ind w:left="-43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67D3C1F" w14:textId="77777777" w:rsidR="00373C8D" w:rsidRPr="008345D6" w:rsidRDefault="00373C8D" w:rsidP="000D313F">
            <w:pPr>
              <w:pBdr>
                <w:bottom w:val="single" w:sz="4" w:space="1" w:color="auto"/>
              </w:pBdr>
              <w:spacing w:line="276" w:lineRule="auto"/>
              <w:ind w:left="-43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73C8D" w:rsidRPr="003B65FB" w14:paraId="2BAD192A" w14:textId="77777777" w:rsidTr="000D313F">
        <w:tc>
          <w:tcPr>
            <w:tcW w:w="4320" w:type="dxa"/>
          </w:tcPr>
          <w:p w14:paraId="770EE258" w14:textId="77777777" w:rsidR="00373C8D" w:rsidRPr="003B65FB" w:rsidRDefault="00373C8D" w:rsidP="000D313F">
            <w:pPr>
              <w:spacing w:line="276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10E3FAF" w14:textId="77777777" w:rsidR="00373C8D" w:rsidRPr="00C41C80" w:rsidRDefault="00373C8D" w:rsidP="000D313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6AADDDD6" w14:textId="77777777" w:rsidR="00373C8D" w:rsidRPr="00C41C80" w:rsidRDefault="00373C8D" w:rsidP="000D313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2B243C9A" w14:textId="77777777" w:rsidR="00373C8D" w:rsidRPr="00C41C80" w:rsidRDefault="00373C8D" w:rsidP="000D313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28359BF7" w14:textId="77777777" w:rsidR="00373C8D" w:rsidRPr="00C41C80" w:rsidRDefault="00373C8D" w:rsidP="000D313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  <w:r w:rsidRPr="00C41C80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373C8D" w:rsidRPr="003B65FB" w14:paraId="1DCE9A80" w14:textId="77777777" w:rsidTr="000D313F">
        <w:tc>
          <w:tcPr>
            <w:tcW w:w="4320" w:type="dxa"/>
          </w:tcPr>
          <w:p w14:paraId="2AAB3035" w14:textId="77777777" w:rsidR="00373C8D" w:rsidRPr="003B65FB" w:rsidRDefault="00373C8D" w:rsidP="000D313F">
            <w:pPr>
              <w:spacing w:line="276" w:lineRule="auto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1260" w:type="dxa"/>
            <w:vAlign w:val="bottom"/>
          </w:tcPr>
          <w:p w14:paraId="046533D4" w14:textId="77777777" w:rsidR="00373C8D" w:rsidRPr="008345D6" w:rsidRDefault="00373C8D" w:rsidP="000D313F">
            <w:pPr>
              <w:tabs>
                <w:tab w:val="decimal" w:pos="1008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100,427</w:t>
            </w:r>
          </w:p>
        </w:tc>
        <w:tc>
          <w:tcPr>
            <w:tcW w:w="1260" w:type="dxa"/>
            <w:vAlign w:val="bottom"/>
          </w:tcPr>
          <w:p w14:paraId="398205F0" w14:textId="77777777" w:rsidR="00373C8D" w:rsidRPr="003B65FB" w:rsidRDefault="00373C8D" w:rsidP="000D313F">
            <w:pPr>
              <w:tabs>
                <w:tab w:val="decimal" w:pos="1008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102,965</w:t>
            </w:r>
          </w:p>
        </w:tc>
        <w:tc>
          <w:tcPr>
            <w:tcW w:w="1260" w:type="dxa"/>
          </w:tcPr>
          <w:p w14:paraId="4C2A8B53" w14:textId="77777777" w:rsidR="00373C8D" w:rsidRPr="003B65FB" w:rsidRDefault="00373C8D" w:rsidP="000D313F">
            <w:pPr>
              <w:tabs>
                <w:tab w:val="decimal" w:pos="1008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244,658</w:t>
            </w:r>
          </w:p>
        </w:tc>
        <w:tc>
          <w:tcPr>
            <w:tcW w:w="1260" w:type="dxa"/>
          </w:tcPr>
          <w:p w14:paraId="172FBF67" w14:textId="77777777" w:rsidR="00373C8D" w:rsidRPr="003B65FB" w:rsidRDefault="00373C8D" w:rsidP="000D313F">
            <w:pPr>
              <w:tabs>
                <w:tab w:val="decimal" w:pos="1008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247,143</w:t>
            </w:r>
          </w:p>
        </w:tc>
      </w:tr>
      <w:tr w:rsidR="00373C8D" w:rsidRPr="003B65FB" w14:paraId="250B9616" w14:textId="77777777" w:rsidTr="000D313F">
        <w:trPr>
          <w:trHeight w:val="77"/>
        </w:trPr>
        <w:tc>
          <w:tcPr>
            <w:tcW w:w="4320" w:type="dxa"/>
          </w:tcPr>
          <w:p w14:paraId="1A09F04D" w14:textId="77777777" w:rsidR="00373C8D" w:rsidRPr="008345D6" w:rsidRDefault="00373C8D" w:rsidP="000D313F">
            <w:pPr>
              <w:spacing w:line="276" w:lineRule="auto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บวก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ตีราคาเพิ่มระหว่างปี</w:t>
            </w:r>
          </w:p>
        </w:tc>
        <w:tc>
          <w:tcPr>
            <w:tcW w:w="1260" w:type="dxa"/>
            <w:vAlign w:val="bottom"/>
          </w:tcPr>
          <w:p w14:paraId="0A547E9C" w14:textId="77777777" w:rsidR="00373C8D" w:rsidRPr="003B65FB" w:rsidRDefault="00373C8D" w:rsidP="000D313F">
            <w:pPr>
              <w:tabs>
                <w:tab w:val="decimal" w:pos="680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106,572</w:t>
            </w:r>
          </w:p>
        </w:tc>
        <w:tc>
          <w:tcPr>
            <w:tcW w:w="1260" w:type="dxa"/>
            <w:vAlign w:val="bottom"/>
          </w:tcPr>
          <w:p w14:paraId="6689E8D5" w14:textId="77777777" w:rsidR="00373C8D" w:rsidRPr="003B65FB" w:rsidRDefault="00373C8D" w:rsidP="000D313F">
            <w:pPr>
              <w:tabs>
                <w:tab w:val="decimal" w:pos="1008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53B61C21" w14:textId="6BC7EBD2" w:rsidR="00373C8D" w:rsidRPr="003B65FB" w:rsidRDefault="00373C8D" w:rsidP="000D313F">
            <w:pPr>
              <w:tabs>
                <w:tab w:val="decimal" w:pos="500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</w:t>
            </w:r>
            <w:r w:rsidR="00EA776B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260" w:type="dxa"/>
          </w:tcPr>
          <w:p w14:paraId="0C61F549" w14:textId="77777777" w:rsidR="00373C8D" w:rsidRPr="003B65FB" w:rsidRDefault="00373C8D" w:rsidP="000D313F">
            <w:pPr>
              <w:tabs>
                <w:tab w:val="decimal" w:pos="1008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73C8D" w:rsidRPr="003B65FB" w14:paraId="7F5EF67B" w14:textId="77777777" w:rsidTr="000D313F">
        <w:trPr>
          <w:trHeight w:val="77"/>
        </w:trPr>
        <w:tc>
          <w:tcPr>
            <w:tcW w:w="4320" w:type="dxa"/>
          </w:tcPr>
          <w:p w14:paraId="4889960B" w14:textId="77777777" w:rsidR="00373C8D" w:rsidRPr="008345D6" w:rsidRDefault="00373C8D" w:rsidP="000D313F">
            <w:pPr>
              <w:spacing w:line="276" w:lineRule="auto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ตีราคาลดระหว่างปี</w:t>
            </w:r>
          </w:p>
        </w:tc>
        <w:tc>
          <w:tcPr>
            <w:tcW w:w="1260" w:type="dxa"/>
            <w:vAlign w:val="bottom"/>
          </w:tcPr>
          <w:p w14:paraId="614E0BD8" w14:textId="77777777" w:rsidR="00373C8D" w:rsidRDefault="00373C8D" w:rsidP="000D313F">
            <w:pPr>
              <w:tabs>
                <w:tab w:val="decimal" w:pos="680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(8,725)</w:t>
            </w:r>
          </w:p>
        </w:tc>
        <w:tc>
          <w:tcPr>
            <w:tcW w:w="1260" w:type="dxa"/>
            <w:vAlign w:val="bottom"/>
          </w:tcPr>
          <w:p w14:paraId="0A29543C" w14:textId="77777777" w:rsidR="00373C8D" w:rsidRPr="003B65FB" w:rsidRDefault="00373C8D" w:rsidP="000D313F">
            <w:pPr>
              <w:tabs>
                <w:tab w:val="decimal" w:pos="1008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E913173" w14:textId="77777777" w:rsidR="00373C8D" w:rsidRPr="008345D6" w:rsidRDefault="00373C8D" w:rsidP="000D313F">
            <w:pPr>
              <w:tabs>
                <w:tab w:val="decimal" w:pos="500"/>
              </w:tabs>
              <w:spacing w:line="276" w:lineRule="auto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26,859</w:t>
            </w:r>
            <w:r w:rsidRPr="008345D6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</w:tcPr>
          <w:p w14:paraId="5322F6B2" w14:textId="77777777" w:rsidR="00373C8D" w:rsidRPr="003B65FB" w:rsidRDefault="00373C8D" w:rsidP="000D313F">
            <w:pPr>
              <w:tabs>
                <w:tab w:val="decimal" w:pos="1008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73C8D" w:rsidRPr="003B65FB" w14:paraId="2CCD0C99" w14:textId="77777777" w:rsidTr="000D313F">
        <w:tc>
          <w:tcPr>
            <w:tcW w:w="4320" w:type="dxa"/>
          </w:tcPr>
          <w:p w14:paraId="7922DB7E" w14:textId="77777777" w:rsidR="00373C8D" w:rsidRPr="008345D6" w:rsidRDefault="00373C8D" w:rsidP="000D313F">
            <w:pPr>
              <w:spacing w:line="276" w:lineRule="auto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การตัดจำหน่าย</w:t>
            </w:r>
          </w:p>
        </w:tc>
        <w:tc>
          <w:tcPr>
            <w:tcW w:w="1260" w:type="dxa"/>
            <w:vAlign w:val="bottom"/>
          </w:tcPr>
          <w:p w14:paraId="494B7911" w14:textId="77777777" w:rsidR="00373C8D" w:rsidRPr="003B65FB" w:rsidRDefault="00373C8D" w:rsidP="000D313F">
            <w:pPr>
              <w:tabs>
                <w:tab w:val="decimal" w:pos="1008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(2,524)</w:t>
            </w:r>
          </w:p>
        </w:tc>
        <w:tc>
          <w:tcPr>
            <w:tcW w:w="1260" w:type="dxa"/>
            <w:vAlign w:val="bottom"/>
          </w:tcPr>
          <w:p w14:paraId="6F706A99" w14:textId="77777777" w:rsidR="00373C8D" w:rsidRPr="003B65FB" w:rsidRDefault="00373C8D" w:rsidP="000D313F">
            <w:pPr>
              <w:tabs>
                <w:tab w:val="decimal" w:pos="1008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(2,566)</w:t>
            </w:r>
          </w:p>
        </w:tc>
        <w:tc>
          <w:tcPr>
            <w:tcW w:w="1260" w:type="dxa"/>
          </w:tcPr>
          <w:p w14:paraId="46B65F3A" w14:textId="77777777" w:rsidR="00373C8D" w:rsidRPr="003B65FB" w:rsidRDefault="00373C8D" w:rsidP="000D313F">
            <w:pPr>
              <w:tabs>
                <w:tab w:val="decimal" w:pos="1008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(2,491)</w:t>
            </w:r>
          </w:p>
        </w:tc>
        <w:tc>
          <w:tcPr>
            <w:tcW w:w="1260" w:type="dxa"/>
          </w:tcPr>
          <w:p w14:paraId="5D70006C" w14:textId="77777777" w:rsidR="00373C8D" w:rsidRPr="003B65FB" w:rsidRDefault="00373C8D" w:rsidP="000D313F">
            <w:pPr>
              <w:tabs>
                <w:tab w:val="decimal" w:pos="1008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(2,485)</w:t>
            </w:r>
          </w:p>
        </w:tc>
      </w:tr>
      <w:tr w:rsidR="00373C8D" w:rsidRPr="003B65FB" w14:paraId="16E6A25D" w14:textId="77777777" w:rsidTr="000D313F">
        <w:tc>
          <w:tcPr>
            <w:tcW w:w="4320" w:type="dxa"/>
          </w:tcPr>
          <w:p w14:paraId="5169097F" w14:textId="77777777" w:rsidR="00373C8D" w:rsidRPr="008345D6" w:rsidRDefault="00373C8D" w:rsidP="000D313F">
            <w:pPr>
              <w:spacing w:line="276" w:lineRule="auto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รับรู้ไปยังส่วนของผู้ถือหุ้นส่วนน้อย</w:t>
            </w:r>
          </w:p>
        </w:tc>
        <w:tc>
          <w:tcPr>
            <w:tcW w:w="1260" w:type="dxa"/>
            <w:vAlign w:val="bottom"/>
          </w:tcPr>
          <w:p w14:paraId="459E24A7" w14:textId="77777777" w:rsidR="00373C8D" w:rsidRPr="003B65FB" w:rsidRDefault="00373C8D" w:rsidP="000D313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276" w:lineRule="auto"/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(21)</w:t>
            </w:r>
          </w:p>
        </w:tc>
        <w:tc>
          <w:tcPr>
            <w:tcW w:w="1260" w:type="dxa"/>
            <w:vAlign w:val="bottom"/>
          </w:tcPr>
          <w:p w14:paraId="5EF0FA80" w14:textId="77777777" w:rsidR="00373C8D" w:rsidRPr="003B65FB" w:rsidRDefault="00373C8D" w:rsidP="000D313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28</w:t>
            </w:r>
          </w:p>
        </w:tc>
        <w:tc>
          <w:tcPr>
            <w:tcW w:w="1260" w:type="dxa"/>
            <w:vAlign w:val="bottom"/>
          </w:tcPr>
          <w:p w14:paraId="5DC6E68D" w14:textId="77777777" w:rsidR="00373C8D" w:rsidRPr="003B65FB" w:rsidRDefault="00373C8D" w:rsidP="000D313F">
            <w:pPr>
              <w:pBdr>
                <w:bottom w:val="single" w:sz="6" w:space="1" w:color="auto"/>
              </w:pBdr>
              <w:tabs>
                <w:tab w:val="decimal" w:pos="500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2879833" w14:textId="77777777" w:rsidR="00373C8D" w:rsidRPr="003B65FB" w:rsidRDefault="00373C8D" w:rsidP="000D313F">
            <w:pPr>
              <w:pBdr>
                <w:bottom w:val="single" w:sz="6" w:space="1" w:color="auto"/>
              </w:pBdr>
              <w:tabs>
                <w:tab w:val="decimal" w:pos="590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73C8D" w:rsidRPr="003B65FB" w14:paraId="24B8CE30" w14:textId="77777777" w:rsidTr="000D313F">
        <w:tc>
          <w:tcPr>
            <w:tcW w:w="4320" w:type="dxa"/>
          </w:tcPr>
          <w:p w14:paraId="28EF885A" w14:textId="77777777" w:rsidR="00373C8D" w:rsidRPr="00C41C80" w:rsidRDefault="00373C8D" w:rsidP="000D313F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ยอดคงเหลือปลายปี</w:t>
            </w:r>
          </w:p>
        </w:tc>
        <w:tc>
          <w:tcPr>
            <w:tcW w:w="1260" w:type="dxa"/>
            <w:vAlign w:val="bottom"/>
          </w:tcPr>
          <w:p w14:paraId="084EB1E0" w14:textId="77777777" w:rsidR="00373C8D" w:rsidRPr="00C41C80" w:rsidRDefault="00373C8D" w:rsidP="000D313F">
            <w:pPr>
              <w:pBdr>
                <w:bottom w:val="double" w:sz="6" w:space="1" w:color="auto"/>
              </w:pBdr>
              <w:tabs>
                <w:tab w:val="decimal" w:pos="1008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41C80">
              <w:rPr>
                <w:rFonts w:ascii="Angsana New" w:hAnsi="Angsana New"/>
                <w:b/>
                <w:bCs/>
                <w:sz w:val="28"/>
              </w:rPr>
              <w:t>195,729</w:t>
            </w:r>
          </w:p>
        </w:tc>
        <w:tc>
          <w:tcPr>
            <w:tcW w:w="1260" w:type="dxa"/>
            <w:vAlign w:val="bottom"/>
          </w:tcPr>
          <w:p w14:paraId="4E0A954C" w14:textId="77777777" w:rsidR="00373C8D" w:rsidRPr="00C41C80" w:rsidRDefault="00373C8D" w:rsidP="000D313F">
            <w:pPr>
              <w:pBdr>
                <w:bottom w:val="double" w:sz="6" w:space="1" w:color="auto"/>
              </w:pBdr>
              <w:tabs>
                <w:tab w:val="decimal" w:pos="1008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41C80">
              <w:rPr>
                <w:rFonts w:ascii="Angsana New" w:hAnsi="Angsana New" w:hint="cs"/>
                <w:b/>
                <w:bCs/>
                <w:sz w:val="28"/>
              </w:rPr>
              <w:t>100,427</w:t>
            </w:r>
          </w:p>
        </w:tc>
        <w:tc>
          <w:tcPr>
            <w:tcW w:w="1260" w:type="dxa"/>
          </w:tcPr>
          <w:p w14:paraId="070E63EC" w14:textId="4A88CFFC" w:rsidR="00373C8D" w:rsidRPr="00C41C80" w:rsidRDefault="00373C8D" w:rsidP="000D313F">
            <w:pPr>
              <w:pBdr>
                <w:bottom w:val="double" w:sz="6" w:space="1" w:color="auto"/>
              </w:pBdr>
              <w:tabs>
                <w:tab w:val="decimal" w:pos="1008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230,70</w:t>
            </w:r>
            <w:r w:rsidR="0048779D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260" w:type="dxa"/>
          </w:tcPr>
          <w:p w14:paraId="4E1C0A02" w14:textId="77777777" w:rsidR="00373C8D" w:rsidRPr="00C41C80" w:rsidRDefault="00373C8D" w:rsidP="000D313F">
            <w:pPr>
              <w:pBdr>
                <w:bottom w:val="double" w:sz="6" w:space="1" w:color="auto"/>
              </w:pBdr>
              <w:tabs>
                <w:tab w:val="decimal" w:pos="1008"/>
              </w:tabs>
              <w:spacing w:line="276" w:lineRule="auto"/>
              <w:ind w:left="-43"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41C80">
              <w:rPr>
                <w:rFonts w:ascii="Angsana New" w:hAnsi="Angsana New" w:hint="cs"/>
                <w:b/>
                <w:bCs/>
                <w:sz w:val="28"/>
              </w:rPr>
              <w:t>244,658</w:t>
            </w:r>
          </w:p>
        </w:tc>
      </w:tr>
    </w:tbl>
    <w:p w14:paraId="60CACAA6" w14:textId="78306588" w:rsidR="00373C8D" w:rsidRDefault="00373C8D" w:rsidP="00373C8D">
      <w:pPr>
        <w:pStyle w:val="ListParagraph"/>
        <w:spacing w:before="240" w:line="240" w:lineRule="atLeast"/>
        <w:ind w:left="0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73B4172D" w14:textId="5EEA1474" w:rsidR="003E7169" w:rsidRDefault="003E7169" w:rsidP="00373C8D">
      <w:pPr>
        <w:pStyle w:val="ListParagraph"/>
        <w:spacing w:before="240" w:line="240" w:lineRule="atLeast"/>
        <w:ind w:left="0"/>
        <w:rPr>
          <w:rFonts w:ascii="Angsana New" w:hAnsi="Angsana New"/>
          <w:sz w:val="28"/>
        </w:rPr>
      </w:pPr>
    </w:p>
    <w:p w14:paraId="551F90C3" w14:textId="370174E3" w:rsidR="003E7169" w:rsidRDefault="003E7169" w:rsidP="00373C8D">
      <w:pPr>
        <w:pStyle w:val="ListParagraph"/>
        <w:spacing w:before="240" w:line="240" w:lineRule="atLeast"/>
        <w:ind w:left="0"/>
        <w:rPr>
          <w:rFonts w:ascii="Angsana New" w:hAnsi="Angsana New"/>
          <w:sz w:val="28"/>
        </w:rPr>
      </w:pPr>
    </w:p>
    <w:p w14:paraId="4DEDFF75" w14:textId="3E6E00EC" w:rsidR="003E7169" w:rsidRDefault="003E7169" w:rsidP="00373C8D">
      <w:pPr>
        <w:pStyle w:val="ListParagraph"/>
        <w:spacing w:before="240" w:line="240" w:lineRule="atLeast"/>
        <w:ind w:left="0"/>
        <w:rPr>
          <w:rFonts w:ascii="Angsana New" w:hAnsi="Angsana New"/>
          <w:sz w:val="28"/>
        </w:rPr>
      </w:pPr>
    </w:p>
    <w:p w14:paraId="1D263A46" w14:textId="5E964F6B" w:rsidR="003E7169" w:rsidRDefault="003E7169" w:rsidP="00373C8D">
      <w:pPr>
        <w:pStyle w:val="ListParagraph"/>
        <w:spacing w:before="240" w:line="240" w:lineRule="atLeast"/>
        <w:ind w:left="0"/>
        <w:rPr>
          <w:rFonts w:ascii="Angsana New" w:hAnsi="Angsana New"/>
          <w:sz w:val="28"/>
        </w:rPr>
      </w:pPr>
    </w:p>
    <w:p w14:paraId="47719A5B" w14:textId="6C3B70C5" w:rsidR="003E7169" w:rsidRDefault="003E7169" w:rsidP="00373C8D">
      <w:pPr>
        <w:pStyle w:val="ListParagraph"/>
        <w:spacing w:before="240" w:line="240" w:lineRule="atLeast"/>
        <w:ind w:left="0"/>
        <w:rPr>
          <w:rFonts w:ascii="Angsana New" w:hAnsi="Angsana New"/>
          <w:sz w:val="28"/>
        </w:rPr>
      </w:pPr>
    </w:p>
    <w:p w14:paraId="3F621BFE" w14:textId="31D8C4CD" w:rsidR="003E7169" w:rsidRDefault="003E7169" w:rsidP="00373C8D">
      <w:pPr>
        <w:pStyle w:val="ListParagraph"/>
        <w:spacing w:before="240" w:line="240" w:lineRule="atLeast"/>
        <w:ind w:left="0"/>
        <w:rPr>
          <w:rFonts w:ascii="Angsana New" w:hAnsi="Angsana New"/>
          <w:sz w:val="28"/>
        </w:rPr>
      </w:pPr>
    </w:p>
    <w:p w14:paraId="6402CB08" w14:textId="5A33D496" w:rsidR="003E7169" w:rsidRDefault="003E7169" w:rsidP="00373C8D">
      <w:pPr>
        <w:pStyle w:val="ListParagraph"/>
        <w:spacing w:before="240" w:line="240" w:lineRule="atLeast"/>
        <w:ind w:left="0"/>
        <w:rPr>
          <w:rFonts w:ascii="Angsana New" w:hAnsi="Angsana New"/>
          <w:sz w:val="28"/>
        </w:rPr>
      </w:pPr>
    </w:p>
    <w:p w14:paraId="116F60CD" w14:textId="78E157EF" w:rsidR="003E7169" w:rsidRDefault="003E7169" w:rsidP="00373C8D">
      <w:pPr>
        <w:pStyle w:val="ListParagraph"/>
        <w:spacing w:before="240" w:line="240" w:lineRule="atLeast"/>
        <w:ind w:left="0"/>
        <w:rPr>
          <w:rFonts w:ascii="Angsana New" w:hAnsi="Angsana New"/>
          <w:sz w:val="28"/>
        </w:rPr>
      </w:pPr>
    </w:p>
    <w:p w14:paraId="77F76641" w14:textId="691AC452" w:rsidR="003E7169" w:rsidRDefault="003E7169" w:rsidP="00373C8D">
      <w:pPr>
        <w:pStyle w:val="ListParagraph"/>
        <w:spacing w:before="240" w:line="240" w:lineRule="atLeast"/>
        <w:ind w:left="0"/>
        <w:rPr>
          <w:rFonts w:ascii="Angsana New" w:hAnsi="Angsana New"/>
          <w:sz w:val="28"/>
        </w:rPr>
      </w:pPr>
    </w:p>
    <w:p w14:paraId="42EA6F9B" w14:textId="36C863C7" w:rsidR="003E7169" w:rsidRDefault="003E7169" w:rsidP="00373C8D">
      <w:pPr>
        <w:pStyle w:val="ListParagraph"/>
        <w:spacing w:before="240" w:line="240" w:lineRule="atLeast"/>
        <w:ind w:left="0"/>
        <w:rPr>
          <w:rFonts w:ascii="Angsana New" w:hAnsi="Angsana New"/>
          <w:sz w:val="28"/>
        </w:rPr>
      </w:pPr>
    </w:p>
    <w:p w14:paraId="3094D638" w14:textId="77777777" w:rsidR="003E7169" w:rsidRDefault="003E7169" w:rsidP="00373C8D">
      <w:pPr>
        <w:pStyle w:val="ListParagraph"/>
        <w:spacing w:before="240" w:line="240" w:lineRule="atLeast"/>
        <w:ind w:left="0"/>
        <w:rPr>
          <w:rFonts w:ascii="Angsana New" w:hAnsi="Angsana New"/>
          <w:sz w:val="28"/>
        </w:rPr>
      </w:pPr>
    </w:p>
    <w:p w14:paraId="1CD2F4C9" w14:textId="7FEBF1F0" w:rsidR="00373C8D" w:rsidRPr="00AD6883" w:rsidRDefault="00373C8D" w:rsidP="00373C8D">
      <w:pPr>
        <w:pStyle w:val="ListParagraph"/>
        <w:numPr>
          <w:ilvl w:val="0"/>
          <w:numId w:val="11"/>
        </w:numPr>
        <w:tabs>
          <w:tab w:val="left" w:pos="360"/>
        </w:tabs>
        <w:spacing w:before="240" w:line="240" w:lineRule="atLeast"/>
        <w:ind w:left="0" w:firstLine="90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รายได้อื่น</w:t>
      </w:r>
    </w:p>
    <w:p w14:paraId="64058ACD" w14:textId="77777777" w:rsidR="00373C8D" w:rsidRPr="003B65FB" w:rsidRDefault="00373C8D" w:rsidP="00373C8D">
      <w:pPr>
        <w:pStyle w:val="ListParagraph"/>
        <w:tabs>
          <w:tab w:val="left" w:pos="1980"/>
          <w:tab w:val="right" w:pos="7200"/>
          <w:tab w:val="right" w:pos="8540"/>
        </w:tabs>
        <w:ind w:left="360"/>
        <w:jc w:val="thaiDistribute"/>
        <w:rPr>
          <w:rFonts w:ascii="Angsana New" w:hAnsi="Angsana New"/>
          <w:sz w:val="28"/>
          <w:lang w:eastAsia="ko-KR"/>
        </w:rPr>
      </w:pPr>
      <w:r w:rsidRPr="008345D6">
        <w:rPr>
          <w:rFonts w:ascii="Angsana New" w:hAnsi="Angsana New" w:hint="cs"/>
          <w:sz w:val="28"/>
          <w:cs/>
          <w:lang w:eastAsia="ko-KR"/>
        </w:rPr>
        <w:t xml:space="preserve">รายได้อื่นสำหรับปีสิ้นสุดวันที่ </w:t>
      </w:r>
      <w:r w:rsidRPr="00AD6883">
        <w:rPr>
          <w:rFonts w:ascii="Angsana New" w:hAnsi="Angsana New" w:hint="cs"/>
          <w:sz w:val="28"/>
          <w:lang w:eastAsia="ko-KR"/>
        </w:rPr>
        <w:t>31</w:t>
      </w:r>
      <w:r w:rsidRPr="008345D6">
        <w:rPr>
          <w:rFonts w:ascii="Angsana New" w:hAnsi="Angsana New" w:hint="cs"/>
          <w:sz w:val="28"/>
          <w:cs/>
          <w:lang w:eastAsia="ko-KR"/>
        </w:rPr>
        <w:t xml:space="preserve"> ธันวาคม </w:t>
      </w:r>
      <w:r w:rsidRPr="00AD6883">
        <w:rPr>
          <w:rFonts w:ascii="Angsana New" w:hAnsi="Angsana New" w:hint="cs"/>
          <w:sz w:val="28"/>
          <w:lang w:eastAsia="ko-KR"/>
        </w:rPr>
        <w:t>2563</w:t>
      </w:r>
      <w:r w:rsidRPr="008345D6">
        <w:rPr>
          <w:rFonts w:ascii="Angsana New" w:hAnsi="Angsana New" w:hint="cs"/>
          <w:sz w:val="28"/>
          <w:cs/>
          <w:lang w:eastAsia="ko-KR"/>
        </w:rPr>
        <w:t xml:space="preserve"> และ </w:t>
      </w:r>
      <w:r w:rsidRPr="00AD6883">
        <w:rPr>
          <w:rFonts w:ascii="Angsana New" w:hAnsi="Angsana New" w:hint="cs"/>
          <w:sz w:val="28"/>
          <w:lang w:eastAsia="ko-KR"/>
        </w:rPr>
        <w:t>2562</w:t>
      </w:r>
      <w:r w:rsidRPr="008345D6">
        <w:rPr>
          <w:rFonts w:ascii="Angsana New" w:hAnsi="Angsana New" w:hint="cs"/>
          <w:sz w:val="28"/>
          <w:cs/>
          <w:lang w:eastAsia="ko-KR"/>
        </w:rPr>
        <w:t xml:space="preserve"> สรุปได้ดังนี้</w:t>
      </w:r>
    </w:p>
    <w:p w14:paraId="43AAB4C3" w14:textId="77777777" w:rsidR="00373C8D" w:rsidRPr="008345D6" w:rsidRDefault="00373C8D" w:rsidP="00373C8D">
      <w:pPr>
        <w:pStyle w:val="ListParagraph"/>
        <w:tabs>
          <w:tab w:val="left" w:pos="1980"/>
          <w:tab w:val="right" w:pos="7200"/>
          <w:tab w:val="right" w:pos="8540"/>
        </w:tabs>
        <w:ind w:left="360"/>
        <w:jc w:val="right"/>
        <w:rPr>
          <w:rFonts w:ascii="Angsana New" w:hAnsi="Angsana New"/>
          <w:b/>
          <w:bCs/>
          <w:sz w:val="28"/>
          <w:cs/>
          <w:lang w:eastAsia="ko-KR"/>
        </w:rPr>
      </w:pP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990"/>
        <w:gridCol w:w="86"/>
        <w:gridCol w:w="994"/>
        <w:gridCol w:w="86"/>
        <w:gridCol w:w="994"/>
        <w:gridCol w:w="86"/>
        <w:gridCol w:w="1084"/>
      </w:tblGrid>
      <w:tr w:rsidR="00373C8D" w:rsidRPr="00533BE0" w14:paraId="6F953494" w14:textId="77777777" w:rsidTr="000D313F">
        <w:trPr>
          <w:tblHeader/>
        </w:trPr>
        <w:tc>
          <w:tcPr>
            <w:tcW w:w="4950" w:type="dxa"/>
          </w:tcPr>
          <w:p w14:paraId="06E571F6" w14:textId="77777777" w:rsidR="00373C8D" w:rsidRPr="009B2716" w:rsidRDefault="00373C8D" w:rsidP="000D31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B51AB08" w14:textId="77777777" w:rsidR="00373C8D" w:rsidRPr="009B2716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6" w:type="dxa"/>
          </w:tcPr>
          <w:p w14:paraId="771B2260" w14:textId="77777777" w:rsidR="00373C8D" w:rsidRPr="009B2716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4" w:type="dxa"/>
            <w:gridSpan w:val="3"/>
            <w:vAlign w:val="bottom"/>
          </w:tcPr>
          <w:p w14:paraId="6702C039" w14:textId="77777777" w:rsidR="00373C8D" w:rsidRPr="009B2716" w:rsidRDefault="00373C8D" w:rsidP="000D313F">
            <w:pPr>
              <w:ind w:right="86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8345D6">
              <w:rPr>
                <w:rFonts w:ascii="Angsana New" w:hAnsi="Angsana New"/>
                <w:sz w:val="28"/>
                <w:cs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8345D6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373C8D" w:rsidRPr="00533BE0" w14:paraId="19E988AB" w14:textId="77777777" w:rsidTr="000D313F">
        <w:trPr>
          <w:tblHeader/>
        </w:trPr>
        <w:tc>
          <w:tcPr>
            <w:tcW w:w="4950" w:type="dxa"/>
          </w:tcPr>
          <w:p w14:paraId="4A0F04DB" w14:textId="77777777" w:rsidR="00373C8D" w:rsidRPr="009B2716" w:rsidRDefault="00373C8D" w:rsidP="000D31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3D3A1F66" w14:textId="77777777" w:rsidR="00373C8D" w:rsidRPr="008345D6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79D35DB9" w14:textId="77777777" w:rsidR="00373C8D" w:rsidRPr="009B2716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4" w:type="dxa"/>
            <w:gridSpan w:val="3"/>
            <w:tcBorders>
              <w:bottom w:val="single" w:sz="4" w:space="0" w:color="auto"/>
            </w:tcBorders>
            <w:vAlign w:val="bottom"/>
          </w:tcPr>
          <w:p w14:paraId="3CBF81F6" w14:textId="77777777" w:rsidR="00373C8D" w:rsidRPr="008345D6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73C8D" w:rsidRPr="00533BE0" w14:paraId="4C9A00DC" w14:textId="77777777" w:rsidTr="000D313F">
        <w:trPr>
          <w:tblHeader/>
        </w:trPr>
        <w:tc>
          <w:tcPr>
            <w:tcW w:w="4950" w:type="dxa"/>
          </w:tcPr>
          <w:p w14:paraId="2F2CDAD8" w14:textId="77777777" w:rsidR="00373C8D" w:rsidRPr="009B2716" w:rsidRDefault="00373C8D" w:rsidP="000D313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45853" w14:textId="77777777" w:rsidR="00373C8D" w:rsidRPr="009B2716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B4D4968" w14:textId="77777777" w:rsidR="00373C8D" w:rsidRPr="009B2716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61224" w14:textId="77777777" w:rsidR="00373C8D" w:rsidRPr="009B2716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86" w:type="dxa"/>
          </w:tcPr>
          <w:p w14:paraId="06F2D68F" w14:textId="77777777" w:rsidR="00373C8D" w:rsidRPr="009B2716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DD982" w14:textId="77777777" w:rsidR="00373C8D" w:rsidRPr="009B2716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6D2E147C" w14:textId="77777777" w:rsidR="00373C8D" w:rsidRPr="009B2716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4C519" w14:textId="77777777" w:rsidR="00373C8D" w:rsidRPr="009B2716" w:rsidRDefault="00373C8D" w:rsidP="000D313F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373C8D" w:rsidRPr="00533BE0" w14:paraId="2070C7BC" w14:textId="77777777" w:rsidTr="000D313F">
        <w:tc>
          <w:tcPr>
            <w:tcW w:w="4950" w:type="dxa"/>
          </w:tcPr>
          <w:p w14:paraId="4B1FDB47" w14:textId="77777777" w:rsidR="00373C8D" w:rsidRPr="009B2716" w:rsidRDefault="00373C8D" w:rsidP="000D313F">
            <w:pPr>
              <w:ind w:right="-18"/>
              <w:jc w:val="both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กำไรจากการปรับมูลค่ายุติธรรมของอสังหาริมทรัพย์</w:t>
            </w:r>
          </w:p>
          <w:p w14:paraId="202C0717" w14:textId="77777777" w:rsidR="00373C8D" w:rsidRPr="009B2716" w:rsidRDefault="00373C8D" w:rsidP="000D313F">
            <w:pPr>
              <w:ind w:left="315" w:right="-43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เพื่อการลงทุน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418BE18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54417629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</w:tcPr>
          <w:p w14:paraId="6E5EDBC2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8218BA6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  <w:p w14:paraId="49F747FB" w14:textId="77777777" w:rsidR="00373C8D" w:rsidRPr="009B2716" w:rsidRDefault="00373C8D" w:rsidP="000D313F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6" w:type="dxa"/>
          </w:tcPr>
          <w:p w14:paraId="2E913882" w14:textId="77777777" w:rsidR="00373C8D" w:rsidRPr="008345D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1A247" w14:textId="77777777" w:rsidR="00373C8D" w:rsidRPr="009B2716" w:rsidRDefault="00373C8D" w:rsidP="000D313F">
            <w:pPr>
              <w:tabs>
                <w:tab w:val="decimal" w:pos="882"/>
              </w:tabs>
              <w:ind w:right="17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9B2716">
              <w:rPr>
                <w:rFonts w:ascii="Angsana New" w:eastAsia="Times New Roman" w:hAnsi="Angsana New"/>
                <w:sz w:val="28"/>
                <w:lang w:val="en-GB"/>
              </w:rPr>
              <w:t>5,120</w:t>
            </w:r>
          </w:p>
        </w:tc>
        <w:tc>
          <w:tcPr>
            <w:tcW w:w="86" w:type="dxa"/>
          </w:tcPr>
          <w:p w14:paraId="4F2B4978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AAE6BF7" w14:textId="77777777" w:rsidR="00373C8D" w:rsidRPr="009B2716" w:rsidRDefault="00373C8D" w:rsidP="000D313F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eastAsia="Times New Roman" w:hAnsi="Angsana New" w:hint="cs"/>
                <w:sz w:val="28"/>
              </w:rPr>
              <w:t>1</w:t>
            </w:r>
            <w:r w:rsidRPr="009B2716">
              <w:rPr>
                <w:rFonts w:ascii="Angsana New" w:eastAsia="Times New Roman" w:hAnsi="Angsana New" w:hint="cs"/>
                <w:sz w:val="28"/>
                <w:lang w:val="en-GB"/>
              </w:rPr>
              <w:t>,</w:t>
            </w:r>
            <w:r w:rsidRPr="009B2716">
              <w:rPr>
                <w:rFonts w:ascii="Angsana New" w:eastAsia="Times New Roman" w:hAnsi="Angsana New" w:hint="cs"/>
                <w:sz w:val="28"/>
              </w:rPr>
              <w:t>480</w:t>
            </w:r>
          </w:p>
        </w:tc>
      </w:tr>
      <w:tr w:rsidR="00373C8D" w:rsidRPr="00533BE0" w14:paraId="5DD51ACD" w14:textId="77777777" w:rsidTr="000D313F">
        <w:tc>
          <w:tcPr>
            <w:tcW w:w="4950" w:type="dxa"/>
          </w:tcPr>
          <w:p w14:paraId="21AB4B72" w14:textId="2393ACE4" w:rsidR="00373C8D" w:rsidRPr="008345D6" w:rsidRDefault="00373C8D" w:rsidP="00FD1E06">
            <w:pPr>
              <w:ind w:left="360" w:right="-18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Theme="majorBidi" w:hAnsiTheme="majorBidi" w:hint="cs"/>
                <w:sz w:val="28"/>
                <w:cs/>
              </w:rPr>
              <w:t>กำไรจากการตีมูลค่าเงินลงทุนใน</w:t>
            </w:r>
            <w:r w:rsidR="00FD1E06">
              <w:rPr>
                <w:rFonts w:asciiTheme="majorBidi" w:hAnsiTheme="majorBidi" w:hint="cs"/>
                <w:sz w:val="28"/>
                <w:cs/>
              </w:rPr>
              <w:t>สินทรัพยทางการเงินไม่หมุนเวียนอื่น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437A0737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/>
                <w:sz w:val="28"/>
              </w:rPr>
              <w:t>31,738</w:t>
            </w:r>
          </w:p>
        </w:tc>
        <w:tc>
          <w:tcPr>
            <w:tcW w:w="86" w:type="dxa"/>
          </w:tcPr>
          <w:p w14:paraId="3B73A8AA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F1A59DF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</w:tcPr>
          <w:p w14:paraId="10F6B13B" w14:textId="77777777" w:rsidR="00373C8D" w:rsidRPr="008345D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2F9E984" w14:textId="77777777" w:rsidR="00373C8D" w:rsidRPr="009B2716" w:rsidRDefault="00373C8D" w:rsidP="000D313F">
            <w:pPr>
              <w:tabs>
                <w:tab w:val="decimal" w:pos="882"/>
              </w:tabs>
              <w:ind w:right="17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9B2716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86" w:type="dxa"/>
          </w:tcPr>
          <w:p w14:paraId="288058ED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5EE04C1F" w14:textId="77777777" w:rsidR="00373C8D" w:rsidRPr="009B2716" w:rsidRDefault="00373C8D" w:rsidP="000D313F">
            <w:pPr>
              <w:tabs>
                <w:tab w:val="decimal" w:pos="546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  <w:r w:rsidRPr="009B2716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373C8D" w:rsidRPr="00533BE0" w14:paraId="3F72CE78" w14:textId="77777777" w:rsidTr="009B2716">
        <w:tc>
          <w:tcPr>
            <w:tcW w:w="4950" w:type="dxa"/>
          </w:tcPr>
          <w:p w14:paraId="537206A2" w14:textId="77777777" w:rsidR="00373C8D" w:rsidRPr="008345D6" w:rsidRDefault="00373C8D" w:rsidP="000D313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รายได้จากเงินอุดหนุนรัฐบาล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755EB9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86" w:type="dxa"/>
          </w:tcPr>
          <w:p w14:paraId="29BFD24C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EF38773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9B2716">
              <w:rPr>
                <w:rFonts w:ascii="Angsana New" w:hAnsi="Angsana New" w:hint="cs"/>
                <w:sz w:val="28"/>
              </w:rPr>
              <w:t>21,469</w:t>
            </w:r>
          </w:p>
        </w:tc>
        <w:tc>
          <w:tcPr>
            <w:tcW w:w="86" w:type="dxa"/>
          </w:tcPr>
          <w:p w14:paraId="1FA01874" w14:textId="77777777" w:rsidR="00373C8D" w:rsidRPr="008345D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BD6CD2A" w14:textId="77777777" w:rsidR="00373C8D" w:rsidRPr="009B2716" w:rsidRDefault="00373C8D" w:rsidP="000D313F">
            <w:pPr>
              <w:tabs>
                <w:tab w:val="decimal" w:pos="546"/>
                <w:tab w:val="decimal" w:pos="882"/>
              </w:tabs>
              <w:ind w:right="17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9B2716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86" w:type="dxa"/>
          </w:tcPr>
          <w:p w14:paraId="5A89B8D8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70852895" w14:textId="77777777" w:rsidR="00373C8D" w:rsidRPr="009B2716" w:rsidRDefault="00373C8D" w:rsidP="000D313F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</w:tr>
      <w:tr w:rsidR="00373C8D" w:rsidRPr="00533BE0" w14:paraId="475069D3" w14:textId="77777777" w:rsidTr="009B2716">
        <w:tc>
          <w:tcPr>
            <w:tcW w:w="4950" w:type="dxa"/>
          </w:tcPr>
          <w:p w14:paraId="3267B2A1" w14:textId="77777777" w:rsidR="00373C8D" w:rsidRPr="008345D6" w:rsidRDefault="00373C8D" w:rsidP="000D313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กำไรจากการจำหน่ายทรัพย์สิน</w:t>
            </w:r>
          </w:p>
        </w:tc>
        <w:tc>
          <w:tcPr>
            <w:tcW w:w="990" w:type="dxa"/>
            <w:shd w:val="clear" w:color="auto" w:fill="auto"/>
          </w:tcPr>
          <w:p w14:paraId="4F3C8695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/>
                <w:sz w:val="28"/>
              </w:rPr>
              <w:t>7,321</w:t>
            </w:r>
          </w:p>
        </w:tc>
        <w:tc>
          <w:tcPr>
            <w:tcW w:w="86" w:type="dxa"/>
          </w:tcPr>
          <w:p w14:paraId="6003CF87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D3D603D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</w:tcPr>
          <w:p w14:paraId="06A1B0BF" w14:textId="77777777" w:rsidR="00373C8D" w:rsidRPr="008345D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40645CA" w14:textId="77777777" w:rsidR="00373C8D" w:rsidRPr="008345D6" w:rsidRDefault="00373C8D" w:rsidP="000D313F">
            <w:pPr>
              <w:tabs>
                <w:tab w:val="decimal" w:pos="882"/>
              </w:tabs>
              <w:ind w:right="174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9B2716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86" w:type="dxa"/>
          </w:tcPr>
          <w:p w14:paraId="7FB004E9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1EB95722" w14:textId="77777777" w:rsidR="00373C8D" w:rsidRPr="008345D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9B2716">
              <w:rPr>
                <w:rFonts w:ascii="Angsana New" w:eastAsia="Times New Roman" w:hAnsi="Angsana New" w:hint="cs"/>
                <w:sz w:val="28"/>
              </w:rPr>
              <w:t>2</w:t>
            </w:r>
            <w:r w:rsidRPr="009B2716">
              <w:rPr>
                <w:rFonts w:ascii="Angsana New" w:eastAsia="Times New Roman" w:hAnsi="Angsana New" w:hint="cs"/>
                <w:sz w:val="28"/>
                <w:lang w:val="en-GB"/>
              </w:rPr>
              <w:t>,</w:t>
            </w:r>
            <w:r w:rsidRPr="009B2716">
              <w:rPr>
                <w:rFonts w:ascii="Angsana New" w:eastAsia="Times New Roman" w:hAnsi="Angsana New" w:hint="cs"/>
                <w:sz w:val="28"/>
              </w:rPr>
              <w:t>901</w:t>
            </w:r>
          </w:p>
        </w:tc>
      </w:tr>
      <w:tr w:rsidR="00373C8D" w:rsidRPr="00533BE0" w14:paraId="10F71D5E" w14:textId="77777777" w:rsidTr="000D313F">
        <w:tc>
          <w:tcPr>
            <w:tcW w:w="4950" w:type="dxa"/>
          </w:tcPr>
          <w:p w14:paraId="72F89F83" w14:textId="77777777" w:rsidR="00373C8D" w:rsidRPr="008345D6" w:rsidRDefault="00373C8D" w:rsidP="000D313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รายได้จากการเขียนแบบ</w:t>
            </w:r>
          </w:p>
        </w:tc>
        <w:tc>
          <w:tcPr>
            <w:tcW w:w="990" w:type="dxa"/>
            <w:shd w:val="clear" w:color="auto" w:fill="auto"/>
          </w:tcPr>
          <w:p w14:paraId="470C58F4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</w:tcPr>
          <w:p w14:paraId="3FBD65ED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FFC1468" w14:textId="77777777" w:rsidR="00373C8D" w:rsidRPr="009B2716" w:rsidRDefault="00373C8D" w:rsidP="000D313F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 w:hint="cs"/>
                <w:sz w:val="28"/>
              </w:rPr>
              <w:t>7,477</w:t>
            </w:r>
          </w:p>
        </w:tc>
        <w:tc>
          <w:tcPr>
            <w:tcW w:w="86" w:type="dxa"/>
          </w:tcPr>
          <w:p w14:paraId="64A7B56B" w14:textId="77777777" w:rsidR="00373C8D" w:rsidRPr="008345D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0E7A955" w14:textId="77777777" w:rsidR="00373C8D" w:rsidRPr="009B2716" w:rsidRDefault="00373C8D" w:rsidP="000D313F">
            <w:pPr>
              <w:tabs>
                <w:tab w:val="decimal" w:pos="546"/>
                <w:tab w:val="decimal" w:pos="640"/>
              </w:tabs>
              <w:ind w:right="92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9B2716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86" w:type="dxa"/>
          </w:tcPr>
          <w:p w14:paraId="2257E517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20FC7A93" w14:textId="77777777" w:rsidR="00373C8D" w:rsidRPr="009B2716" w:rsidRDefault="00373C8D" w:rsidP="000D313F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eastAsia="Times New Roman" w:hAnsi="Angsana New" w:hint="cs"/>
                <w:sz w:val="28"/>
                <w:lang w:val="en-GB"/>
              </w:rPr>
              <w:t>-</w:t>
            </w:r>
          </w:p>
        </w:tc>
      </w:tr>
      <w:tr w:rsidR="00373C8D" w:rsidRPr="00533BE0" w14:paraId="41C8AF49" w14:textId="77777777" w:rsidTr="000D313F">
        <w:tc>
          <w:tcPr>
            <w:tcW w:w="4950" w:type="dxa"/>
          </w:tcPr>
          <w:p w14:paraId="732E48F5" w14:textId="77777777" w:rsidR="00373C8D" w:rsidRPr="008345D6" w:rsidRDefault="00373C8D" w:rsidP="000D313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รายได้ค่าบริหาร</w:t>
            </w:r>
          </w:p>
        </w:tc>
        <w:tc>
          <w:tcPr>
            <w:tcW w:w="990" w:type="dxa"/>
            <w:shd w:val="clear" w:color="auto" w:fill="auto"/>
          </w:tcPr>
          <w:p w14:paraId="51B1C67B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</w:tcPr>
          <w:p w14:paraId="2C1830AE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7104E71" w14:textId="77777777" w:rsidR="00373C8D" w:rsidRPr="009B2716" w:rsidRDefault="00373C8D" w:rsidP="000D313F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6" w:type="dxa"/>
          </w:tcPr>
          <w:p w14:paraId="079E069E" w14:textId="77777777" w:rsidR="00373C8D" w:rsidRPr="008345D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4708C67" w14:textId="77777777" w:rsidR="00373C8D" w:rsidRPr="009B2716" w:rsidRDefault="00373C8D" w:rsidP="000D313F">
            <w:pPr>
              <w:tabs>
                <w:tab w:val="decimal" w:pos="882"/>
              </w:tabs>
              <w:ind w:right="17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9B2716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86" w:type="dxa"/>
          </w:tcPr>
          <w:p w14:paraId="7CC71D50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7DBC745A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eastAsia="Times New Roman" w:hAnsi="Angsana New" w:hint="cs"/>
                <w:sz w:val="28"/>
              </w:rPr>
              <w:t>24</w:t>
            </w:r>
            <w:r w:rsidRPr="009B2716">
              <w:rPr>
                <w:rFonts w:ascii="Angsana New" w:eastAsia="Times New Roman" w:hAnsi="Angsana New" w:hint="cs"/>
                <w:sz w:val="28"/>
                <w:lang w:val="en-GB"/>
              </w:rPr>
              <w:t>,</w:t>
            </w:r>
            <w:r w:rsidRPr="009B2716">
              <w:rPr>
                <w:rFonts w:ascii="Angsana New" w:eastAsia="Times New Roman" w:hAnsi="Angsana New" w:hint="cs"/>
                <w:sz w:val="28"/>
              </w:rPr>
              <w:t>960</w:t>
            </w:r>
          </w:p>
        </w:tc>
      </w:tr>
      <w:tr w:rsidR="00373C8D" w:rsidRPr="00533BE0" w14:paraId="3635B60F" w14:textId="77777777" w:rsidTr="000D313F">
        <w:tc>
          <w:tcPr>
            <w:tcW w:w="4950" w:type="dxa"/>
          </w:tcPr>
          <w:p w14:paraId="4AF95078" w14:textId="77777777" w:rsidR="00373C8D" w:rsidRPr="008345D6" w:rsidRDefault="00373C8D" w:rsidP="000D313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ดอกเบี้ยรับ </w:t>
            </w:r>
            <w:r w:rsidRPr="009B2716">
              <w:rPr>
                <w:rFonts w:ascii="Angsana New" w:hAnsi="Angsana New" w:hint="cs"/>
                <w:sz w:val="28"/>
              </w:rPr>
              <w:t xml:space="preserve">- </w:t>
            </w:r>
            <w:r w:rsidRPr="008345D6"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990FA56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/>
                <w:sz w:val="28"/>
              </w:rPr>
              <w:t>6,733</w:t>
            </w:r>
          </w:p>
        </w:tc>
        <w:tc>
          <w:tcPr>
            <w:tcW w:w="86" w:type="dxa"/>
          </w:tcPr>
          <w:p w14:paraId="29E0A0EA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98A0B86" w14:textId="77777777" w:rsidR="00373C8D" w:rsidRPr="009B2716" w:rsidRDefault="00373C8D" w:rsidP="000D313F">
            <w:pPr>
              <w:tabs>
                <w:tab w:val="decimal" w:pos="546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86" w:type="dxa"/>
          </w:tcPr>
          <w:p w14:paraId="2FE8D757" w14:textId="77777777" w:rsidR="00373C8D" w:rsidRPr="008345D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299FF46" w14:textId="77777777" w:rsidR="00373C8D" w:rsidRPr="008345D6" w:rsidRDefault="00373C8D" w:rsidP="000D313F">
            <w:pPr>
              <w:tabs>
                <w:tab w:val="decimal" w:pos="882"/>
              </w:tabs>
              <w:ind w:right="174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9B2716">
              <w:rPr>
                <w:rFonts w:ascii="Angsana New" w:eastAsia="Times New Roman" w:hAnsi="Angsana New"/>
                <w:sz w:val="28"/>
              </w:rPr>
              <w:t>52,489</w:t>
            </w:r>
          </w:p>
        </w:tc>
        <w:tc>
          <w:tcPr>
            <w:tcW w:w="86" w:type="dxa"/>
          </w:tcPr>
          <w:p w14:paraId="38E2CBAA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6FAC0B2D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eastAsia="Times New Roman" w:hAnsi="Angsana New" w:hint="cs"/>
                <w:sz w:val="28"/>
              </w:rPr>
              <w:t>40,621</w:t>
            </w:r>
          </w:p>
        </w:tc>
      </w:tr>
      <w:tr w:rsidR="00373C8D" w:rsidRPr="00533BE0" w14:paraId="5937A0C7" w14:textId="77777777" w:rsidTr="000D313F">
        <w:tc>
          <w:tcPr>
            <w:tcW w:w="4950" w:type="dxa"/>
          </w:tcPr>
          <w:p w14:paraId="459628E7" w14:textId="77777777" w:rsidR="00373C8D" w:rsidRPr="008345D6" w:rsidRDefault="00373C8D" w:rsidP="000D313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90" w:type="dxa"/>
            <w:shd w:val="clear" w:color="auto" w:fill="auto"/>
          </w:tcPr>
          <w:p w14:paraId="2CABFC63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/>
                <w:sz w:val="28"/>
              </w:rPr>
              <w:t>12,078</w:t>
            </w:r>
          </w:p>
        </w:tc>
        <w:tc>
          <w:tcPr>
            <w:tcW w:w="86" w:type="dxa"/>
          </w:tcPr>
          <w:p w14:paraId="5CFE2CF7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E0FF91E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 w:hint="cs"/>
                <w:sz w:val="28"/>
              </w:rPr>
              <w:t>16,226</w:t>
            </w:r>
          </w:p>
        </w:tc>
        <w:tc>
          <w:tcPr>
            <w:tcW w:w="86" w:type="dxa"/>
          </w:tcPr>
          <w:p w14:paraId="65D4B143" w14:textId="77777777" w:rsidR="00373C8D" w:rsidRPr="008345D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BA14E7A" w14:textId="77777777" w:rsidR="00373C8D" w:rsidRPr="009B2716" w:rsidRDefault="00373C8D" w:rsidP="000D313F">
            <w:pPr>
              <w:tabs>
                <w:tab w:val="decimal" w:pos="882"/>
              </w:tabs>
              <w:ind w:right="17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9B2716">
              <w:rPr>
                <w:rFonts w:ascii="Angsana New" w:eastAsia="Times New Roman" w:hAnsi="Angsana New"/>
                <w:sz w:val="28"/>
                <w:lang w:val="en-GB"/>
              </w:rPr>
              <w:t>11,007</w:t>
            </w:r>
          </w:p>
        </w:tc>
        <w:tc>
          <w:tcPr>
            <w:tcW w:w="86" w:type="dxa"/>
          </w:tcPr>
          <w:p w14:paraId="664C70D0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1D90DB3E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eastAsia="Times New Roman" w:hAnsi="Angsana New" w:hint="cs"/>
                <w:sz w:val="28"/>
              </w:rPr>
              <w:t>14</w:t>
            </w:r>
            <w:r w:rsidRPr="009B2716">
              <w:rPr>
                <w:rFonts w:ascii="Angsana New" w:eastAsia="Times New Roman" w:hAnsi="Angsana New" w:hint="cs"/>
                <w:sz w:val="28"/>
                <w:lang w:val="en-GB"/>
              </w:rPr>
              <w:t>,</w:t>
            </w:r>
            <w:r w:rsidRPr="009B2716">
              <w:rPr>
                <w:rFonts w:ascii="Angsana New" w:eastAsia="Times New Roman" w:hAnsi="Angsana New" w:hint="cs"/>
                <w:sz w:val="28"/>
              </w:rPr>
              <w:t>380</w:t>
            </w:r>
          </w:p>
        </w:tc>
      </w:tr>
      <w:tr w:rsidR="00373C8D" w:rsidRPr="00533BE0" w14:paraId="03A10B30" w14:textId="77777777" w:rsidTr="000D313F">
        <w:tc>
          <w:tcPr>
            <w:tcW w:w="4950" w:type="dxa"/>
          </w:tcPr>
          <w:p w14:paraId="461FE888" w14:textId="77777777" w:rsidR="00373C8D" w:rsidRPr="008345D6" w:rsidRDefault="00373C8D" w:rsidP="000D313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51287502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/>
                <w:sz w:val="28"/>
              </w:rPr>
              <w:t>869</w:t>
            </w:r>
          </w:p>
        </w:tc>
        <w:tc>
          <w:tcPr>
            <w:tcW w:w="86" w:type="dxa"/>
          </w:tcPr>
          <w:p w14:paraId="181DB222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647851D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</w:tcPr>
          <w:p w14:paraId="40CA7D4E" w14:textId="77777777" w:rsidR="00373C8D" w:rsidRPr="008345D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335F606" w14:textId="77777777" w:rsidR="00373C8D" w:rsidRPr="009B2716" w:rsidRDefault="00373C8D" w:rsidP="000D313F">
            <w:pPr>
              <w:tabs>
                <w:tab w:val="decimal" w:pos="882"/>
              </w:tabs>
              <w:ind w:right="17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9B2716">
              <w:rPr>
                <w:rFonts w:ascii="Angsana New" w:eastAsia="Times New Roman" w:hAnsi="Angsana New"/>
                <w:sz w:val="28"/>
                <w:lang w:val="en-GB"/>
              </w:rPr>
              <w:t>365</w:t>
            </w:r>
          </w:p>
        </w:tc>
        <w:tc>
          <w:tcPr>
            <w:tcW w:w="86" w:type="dxa"/>
          </w:tcPr>
          <w:p w14:paraId="382C121B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0DBF6C0E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  <w:r w:rsidRPr="009B2716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373C8D" w:rsidRPr="00533BE0" w14:paraId="5F53A65D" w14:textId="77777777" w:rsidTr="000D313F">
        <w:tc>
          <w:tcPr>
            <w:tcW w:w="4950" w:type="dxa"/>
          </w:tcPr>
          <w:p w14:paraId="5436E975" w14:textId="77777777" w:rsidR="00373C8D" w:rsidRPr="008345D6" w:rsidRDefault="00373C8D" w:rsidP="000D313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hint="cs"/>
                <w:sz w:val="28"/>
                <w:cs/>
              </w:rPr>
              <w:t>รายได้จากการได้รับยกหนี้</w:t>
            </w:r>
          </w:p>
        </w:tc>
        <w:tc>
          <w:tcPr>
            <w:tcW w:w="990" w:type="dxa"/>
            <w:shd w:val="clear" w:color="auto" w:fill="auto"/>
          </w:tcPr>
          <w:p w14:paraId="59A7101C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/>
                <w:sz w:val="28"/>
              </w:rPr>
              <w:t>56,374</w:t>
            </w:r>
          </w:p>
        </w:tc>
        <w:tc>
          <w:tcPr>
            <w:tcW w:w="86" w:type="dxa"/>
          </w:tcPr>
          <w:p w14:paraId="7921DD82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33BAE2D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</w:tcPr>
          <w:p w14:paraId="4395C831" w14:textId="77777777" w:rsidR="00373C8D" w:rsidRPr="008345D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42DE374" w14:textId="77777777" w:rsidR="00373C8D" w:rsidRPr="009B2716" w:rsidRDefault="00373C8D" w:rsidP="000D313F">
            <w:pPr>
              <w:tabs>
                <w:tab w:val="decimal" w:pos="882"/>
              </w:tabs>
              <w:ind w:right="17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9B2716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86" w:type="dxa"/>
          </w:tcPr>
          <w:p w14:paraId="4F7BC94F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5AE6B251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eastAsia="Times New Roman" w:hAnsi="Angsana New"/>
                <w:sz w:val="28"/>
              </w:rPr>
            </w:pPr>
            <w:r w:rsidRPr="009B2716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373C8D" w:rsidRPr="00533BE0" w14:paraId="0486A28C" w14:textId="77777777" w:rsidTr="000D313F">
        <w:tc>
          <w:tcPr>
            <w:tcW w:w="4950" w:type="dxa"/>
            <w:vAlign w:val="bottom"/>
          </w:tcPr>
          <w:p w14:paraId="27222EEE" w14:textId="77777777" w:rsidR="00373C8D" w:rsidRPr="008345D6" w:rsidRDefault="00373C8D" w:rsidP="000D313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6F1E93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/>
                <w:sz w:val="28"/>
              </w:rPr>
              <w:t>67,012</w:t>
            </w:r>
          </w:p>
        </w:tc>
        <w:tc>
          <w:tcPr>
            <w:tcW w:w="86" w:type="dxa"/>
          </w:tcPr>
          <w:p w14:paraId="72F4DD7E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6E220C9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 w:hint="cs"/>
                <w:sz w:val="28"/>
              </w:rPr>
              <w:t>50,</w:t>
            </w:r>
            <w:r w:rsidRPr="009B2716">
              <w:rPr>
                <w:rFonts w:ascii="Angsana New" w:hAnsi="Angsana New"/>
                <w:sz w:val="28"/>
              </w:rPr>
              <w:t>756</w:t>
            </w:r>
          </w:p>
        </w:tc>
        <w:tc>
          <w:tcPr>
            <w:tcW w:w="86" w:type="dxa"/>
          </w:tcPr>
          <w:p w14:paraId="1C109C28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4437BE7" w14:textId="77777777" w:rsidR="00373C8D" w:rsidRPr="009B2716" w:rsidRDefault="00373C8D" w:rsidP="000D313F">
            <w:pPr>
              <w:tabs>
                <w:tab w:val="decimal" w:pos="882"/>
              </w:tabs>
              <w:ind w:right="174"/>
              <w:jc w:val="right"/>
              <w:rPr>
                <w:rFonts w:ascii="Angsana New" w:hAnsi="Angsana New"/>
                <w:sz w:val="28"/>
              </w:rPr>
            </w:pPr>
            <w:r w:rsidRPr="009B2716">
              <w:rPr>
                <w:rFonts w:ascii="Angsana New" w:hAnsi="Angsana New"/>
                <w:sz w:val="28"/>
              </w:rPr>
              <w:t>7,936</w:t>
            </w:r>
          </w:p>
        </w:tc>
        <w:tc>
          <w:tcPr>
            <w:tcW w:w="86" w:type="dxa"/>
          </w:tcPr>
          <w:p w14:paraId="6BF530CC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85DE0D2" w14:textId="77777777" w:rsidR="00373C8D" w:rsidRPr="008345D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9B2716">
              <w:rPr>
                <w:rFonts w:ascii="Angsana New" w:hAnsi="Angsana New" w:hint="cs"/>
                <w:sz w:val="28"/>
              </w:rPr>
              <w:t>10,447</w:t>
            </w:r>
          </w:p>
        </w:tc>
      </w:tr>
      <w:tr w:rsidR="00373C8D" w:rsidRPr="00533BE0" w14:paraId="543BC3E7" w14:textId="77777777" w:rsidTr="000D313F">
        <w:tc>
          <w:tcPr>
            <w:tcW w:w="4950" w:type="dxa"/>
          </w:tcPr>
          <w:p w14:paraId="3C16888F" w14:textId="77777777" w:rsidR="00373C8D" w:rsidRPr="008345D6" w:rsidRDefault="00373C8D" w:rsidP="000D313F">
            <w:pPr>
              <w:ind w:right="-18" w:firstLine="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1BC87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B2716">
              <w:rPr>
                <w:rFonts w:ascii="Angsana New" w:hAnsi="Angsana New"/>
                <w:b/>
                <w:bCs/>
                <w:sz w:val="28"/>
              </w:rPr>
              <w:t>182,243</w:t>
            </w:r>
          </w:p>
        </w:tc>
        <w:tc>
          <w:tcPr>
            <w:tcW w:w="86" w:type="dxa"/>
          </w:tcPr>
          <w:p w14:paraId="572A5411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805E4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9B2716">
              <w:rPr>
                <w:rFonts w:ascii="Angsana New" w:hAnsi="Angsana New"/>
                <w:b/>
                <w:bCs/>
                <w:sz w:val="28"/>
              </w:rPr>
              <w:t>95,928</w:t>
            </w:r>
          </w:p>
        </w:tc>
        <w:tc>
          <w:tcPr>
            <w:tcW w:w="86" w:type="dxa"/>
          </w:tcPr>
          <w:p w14:paraId="1936BD05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E1D57" w14:textId="77777777" w:rsidR="00373C8D" w:rsidRPr="009B2716" w:rsidRDefault="00373C8D" w:rsidP="000D313F">
            <w:pPr>
              <w:tabs>
                <w:tab w:val="decimal" w:pos="882"/>
              </w:tabs>
              <w:ind w:right="17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B2716">
              <w:rPr>
                <w:rFonts w:ascii="Angsana New" w:hAnsi="Angsana New"/>
                <w:b/>
                <w:bCs/>
                <w:sz w:val="28"/>
              </w:rPr>
              <w:t>76,917</w:t>
            </w:r>
          </w:p>
        </w:tc>
        <w:tc>
          <w:tcPr>
            <w:tcW w:w="86" w:type="dxa"/>
          </w:tcPr>
          <w:p w14:paraId="26B8791C" w14:textId="77777777" w:rsidR="00373C8D" w:rsidRPr="009B2716" w:rsidRDefault="00373C8D" w:rsidP="000D31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E0AED3C" w14:textId="77777777" w:rsidR="00373C8D" w:rsidRPr="009B2716" w:rsidRDefault="00373C8D" w:rsidP="000D313F">
            <w:pPr>
              <w:tabs>
                <w:tab w:val="decimal" w:pos="882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B2716">
              <w:rPr>
                <w:rFonts w:ascii="Angsana New" w:hAnsi="Angsana New" w:hint="cs"/>
                <w:b/>
                <w:bCs/>
                <w:sz w:val="28"/>
              </w:rPr>
              <w:t>94,789</w:t>
            </w:r>
          </w:p>
        </w:tc>
      </w:tr>
    </w:tbl>
    <w:p w14:paraId="7A498748" w14:textId="71D7C685" w:rsidR="00CC26E9" w:rsidRDefault="00CC26E9" w:rsidP="00CC26E9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7DE7D5C6" w14:textId="4200F7B4" w:rsidR="00CC26E9" w:rsidRDefault="00CC26E9" w:rsidP="00CC26E9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3A2B8816" w14:textId="331089B6" w:rsidR="00CC26E9" w:rsidRDefault="00CC26E9" w:rsidP="00CC26E9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1C7FDD2B" w14:textId="70546A1F" w:rsidR="00CC26E9" w:rsidRDefault="00CC26E9" w:rsidP="00CC26E9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71782D9B" w14:textId="2A7A8760" w:rsidR="00CC26E9" w:rsidRDefault="00CC26E9" w:rsidP="00CC26E9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39A82F4A" w14:textId="042AF351" w:rsidR="00CC26E9" w:rsidRDefault="00CC26E9" w:rsidP="00CC26E9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7EC51E33" w14:textId="6B247812" w:rsidR="00CC26E9" w:rsidRDefault="00CC26E9" w:rsidP="00CC26E9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711F39F4" w14:textId="55FF49BD" w:rsidR="00CC26E9" w:rsidRDefault="00CC26E9" w:rsidP="00CC26E9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3DBCBA7E" w14:textId="0C4B3DA8" w:rsidR="00CC26E9" w:rsidRDefault="00CC26E9" w:rsidP="00CC26E9">
      <w:pPr>
        <w:pStyle w:val="ListParagraph"/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</w:p>
    <w:p w14:paraId="292E03D6" w14:textId="346AA505" w:rsidR="00821904" w:rsidRPr="00CC26E9" w:rsidRDefault="00821904" w:rsidP="00CC26E9">
      <w:pPr>
        <w:pStyle w:val="ListParagraph"/>
        <w:numPr>
          <w:ilvl w:val="0"/>
          <w:numId w:val="11"/>
        </w:numPr>
        <w:spacing w:before="240" w:line="240" w:lineRule="atLeast"/>
        <w:ind w:left="0"/>
        <w:rPr>
          <w:rFonts w:ascii="Angsana New" w:hAnsi="Angsana New"/>
          <w:b/>
          <w:bCs/>
          <w:sz w:val="28"/>
          <w:cs/>
        </w:rPr>
      </w:pPr>
      <w:r w:rsidRPr="00CC26E9">
        <w:rPr>
          <w:rFonts w:ascii="Angsana New" w:hAnsi="Angsana New" w:hint="cs"/>
          <w:b/>
          <w:bCs/>
          <w:sz w:val="28"/>
          <w:cs/>
        </w:rPr>
        <w:lastRenderedPageBreak/>
        <w:t>ค่าใช้จ่ายตามลักษณะ</w:t>
      </w:r>
    </w:p>
    <w:p w14:paraId="6555EFD9" w14:textId="77777777" w:rsidR="00821904" w:rsidRDefault="00821904" w:rsidP="00821904">
      <w:pPr>
        <w:pStyle w:val="ListParagraph"/>
        <w:spacing w:after="120"/>
        <w:ind w:left="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สำหรับปีสิ้นสุดวันที่</w:t>
      </w:r>
      <w:r w:rsidRPr="008345D6">
        <w:rPr>
          <w:rFonts w:ascii="Angsana New" w:hAnsi="Angsana New" w:hint="cs"/>
          <w:sz w:val="28"/>
        </w:rPr>
        <w:t xml:space="preserve"> </w:t>
      </w:r>
      <w:r w:rsidRPr="003B65FB">
        <w:rPr>
          <w:rFonts w:ascii="Angsana New" w:hAnsi="Angsana New" w:hint="cs"/>
          <w:sz w:val="28"/>
        </w:rPr>
        <w:t xml:space="preserve">31 </w:t>
      </w:r>
      <w:r w:rsidRPr="008345D6">
        <w:rPr>
          <w:rFonts w:ascii="Angsana New" w:hAnsi="Angsana New" w:hint="cs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sz w:val="28"/>
        </w:rPr>
        <w:t xml:space="preserve">2563 </w:t>
      </w:r>
      <w:r w:rsidRPr="008345D6">
        <w:rPr>
          <w:rFonts w:ascii="Angsana New" w:hAnsi="Angsana New" w:hint="cs"/>
          <w:sz w:val="28"/>
          <w:cs/>
        </w:rPr>
        <w:t xml:space="preserve">และ </w:t>
      </w:r>
      <w:r w:rsidRPr="003B65FB">
        <w:rPr>
          <w:rFonts w:ascii="Angsana New" w:hAnsi="Angsana New" w:hint="cs"/>
          <w:sz w:val="28"/>
        </w:rPr>
        <w:t xml:space="preserve">2562 </w:t>
      </w:r>
      <w:r w:rsidRPr="008345D6">
        <w:rPr>
          <w:rFonts w:ascii="Angsana New" w:hAnsi="Angsana New" w:hint="cs"/>
          <w:sz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170"/>
        <w:gridCol w:w="1170"/>
        <w:gridCol w:w="1170"/>
      </w:tblGrid>
      <w:tr w:rsidR="00821904" w:rsidRPr="00D02D61" w14:paraId="12A40B19" w14:textId="77777777" w:rsidTr="000D313F">
        <w:tc>
          <w:tcPr>
            <w:tcW w:w="4770" w:type="dxa"/>
          </w:tcPr>
          <w:p w14:paraId="2CDF4022" w14:textId="77777777" w:rsidR="00821904" w:rsidRPr="00D02D61" w:rsidRDefault="00821904" w:rsidP="000D313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0BAC2C33" w14:textId="77777777" w:rsidR="00821904" w:rsidRPr="008345D6" w:rsidRDefault="00821904" w:rsidP="000D313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67285DD1" w14:textId="77777777" w:rsidR="00821904" w:rsidRPr="008345D6" w:rsidRDefault="00821904" w:rsidP="000D313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D02D61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821904" w:rsidRPr="00D02D61" w14:paraId="6164B2AC" w14:textId="77777777" w:rsidTr="000D313F">
        <w:tc>
          <w:tcPr>
            <w:tcW w:w="4770" w:type="dxa"/>
          </w:tcPr>
          <w:p w14:paraId="3A4A6E56" w14:textId="77777777" w:rsidR="00821904" w:rsidRPr="00D02D61" w:rsidRDefault="00821904" w:rsidP="000D313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5477B22E" w14:textId="77777777" w:rsidR="00821904" w:rsidRPr="00D02D61" w:rsidRDefault="00821904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EFB7FDB" w14:textId="77777777" w:rsidR="00821904" w:rsidRPr="008345D6" w:rsidRDefault="00821904" w:rsidP="000D31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1904" w:rsidRPr="00D02D61" w14:paraId="38AAA743" w14:textId="77777777" w:rsidTr="000D313F">
        <w:tc>
          <w:tcPr>
            <w:tcW w:w="4770" w:type="dxa"/>
          </w:tcPr>
          <w:p w14:paraId="6F276093" w14:textId="77777777" w:rsidR="00821904" w:rsidRPr="00D02D61" w:rsidRDefault="00821904" w:rsidP="000D313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B0DD6A" w14:textId="77777777" w:rsidR="00821904" w:rsidRPr="00D02D61" w:rsidRDefault="0082190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202B08A5" w14:textId="77777777" w:rsidR="00821904" w:rsidRPr="00D02D61" w:rsidRDefault="0082190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</w:tcPr>
          <w:p w14:paraId="2DF77351" w14:textId="77777777" w:rsidR="00821904" w:rsidRPr="00D02D61" w:rsidRDefault="0082190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090FA7F2" w14:textId="77777777" w:rsidR="00821904" w:rsidRPr="00D02D61" w:rsidRDefault="00821904" w:rsidP="000D3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821904" w:rsidRPr="00D02D61" w14:paraId="26A6EE0E" w14:textId="77777777" w:rsidTr="000D313F">
        <w:tc>
          <w:tcPr>
            <w:tcW w:w="4770" w:type="dxa"/>
          </w:tcPr>
          <w:p w14:paraId="05DF7F99" w14:textId="77777777" w:rsidR="00821904" w:rsidRPr="00D02D61" w:rsidRDefault="00821904" w:rsidP="000D313F">
            <w:pPr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2EC448" w14:textId="77777777" w:rsidR="00821904" w:rsidRPr="00D02D61" w:rsidRDefault="00821904" w:rsidP="000D313F">
            <w:pPr>
              <w:ind w:left="-43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2CE4BC" w14:textId="77777777" w:rsidR="00821904" w:rsidRPr="00D02D61" w:rsidRDefault="00821904" w:rsidP="000D313F">
            <w:pPr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4FCD53" w14:textId="77777777" w:rsidR="00821904" w:rsidRPr="00D02D61" w:rsidRDefault="00821904" w:rsidP="000D313F">
            <w:pPr>
              <w:ind w:left="-43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84B880" w14:textId="77777777" w:rsidR="00821904" w:rsidRPr="00D02D61" w:rsidRDefault="00821904" w:rsidP="000D313F">
            <w:pPr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1904" w:rsidRPr="00D02D61" w14:paraId="656DFD15" w14:textId="77777777" w:rsidTr="000D313F">
        <w:trPr>
          <w:trHeight w:val="66"/>
        </w:trPr>
        <w:tc>
          <w:tcPr>
            <w:tcW w:w="4770" w:type="dxa"/>
            <w:vAlign w:val="bottom"/>
          </w:tcPr>
          <w:p w14:paraId="6D07439C" w14:textId="77777777" w:rsidR="00821904" w:rsidRPr="00D02D61" w:rsidRDefault="00821904" w:rsidP="000D313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B99E2C" w14:textId="77777777" w:rsidR="00821904" w:rsidRPr="00D02D61" w:rsidRDefault="00821904" w:rsidP="000D313F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F5EA68" w14:textId="77777777" w:rsidR="00821904" w:rsidRPr="00D02D61" w:rsidRDefault="00821904" w:rsidP="000D313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(12,884)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2E6B40" w14:textId="77777777" w:rsidR="00821904" w:rsidRPr="00D02D61" w:rsidRDefault="00821904" w:rsidP="000D313F">
            <w:pPr>
              <w:ind w:left="-43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5D55D6E" w14:textId="77777777" w:rsidR="00821904" w:rsidRPr="00D02D61" w:rsidRDefault="00821904" w:rsidP="000D313F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21904" w:rsidRPr="00D02D61" w14:paraId="0EA1D4C3" w14:textId="77777777" w:rsidTr="000D313F">
        <w:tc>
          <w:tcPr>
            <w:tcW w:w="4770" w:type="dxa"/>
            <w:vAlign w:val="bottom"/>
          </w:tcPr>
          <w:p w14:paraId="4792EA57" w14:textId="77777777" w:rsidR="00821904" w:rsidRPr="00D02D61" w:rsidRDefault="00821904" w:rsidP="000D313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ซื้อสินค้าและค่าใช้จ่ายอื่น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34F208" w14:textId="77777777" w:rsidR="00821904" w:rsidRPr="00D02D61" w:rsidRDefault="00821904" w:rsidP="000D313F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36025D" w14:textId="77777777" w:rsidR="00821904" w:rsidRPr="00D02D61" w:rsidRDefault="00821904" w:rsidP="000D313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676,191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055B04" w14:textId="77777777" w:rsidR="00821904" w:rsidRPr="00D02D61" w:rsidRDefault="00821904" w:rsidP="000D313F">
            <w:pPr>
              <w:tabs>
                <w:tab w:val="decimal" w:pos="884"/>
              </w:tabs>
              <w:ind w:left="-43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B8168E4" w14:textId="77777777" w:rsidR="00821904" w:rsidRPr="00D02D61" w:rsidRDefault="00821904" w:rsidP="000D313F">
            <w:pPr>
              <w:tabs>
                <w:tab w:val="decimal" w:pos="887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1,739</w:t>
            </w:r>
          </w:p>
        </w:tc>
      </w:tr>
      <w:tr w:rsidR="00821904" w:rsidRPr="00D02D61" w14:paraId="18CF55D5" w14:textId="77777777" w:rsidTr="000D313F">
        <w:tc>
          <w:tcPr>
            <w:tcW w:w="4770" w:type="dxa"/>
            <w:vAlign w:val="bottom"/>
          </w:tcPr>
          <w:p w14:paraId="716BFFD3" w14:textId="77777777" w:rsidR="00821904" w:rsidRPr="00D02D61" w:rsidRDefault="00821904" w:rsidP="000D313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422A53" w14:textId="77777777" w:rsidR="00821904" w:rsidRPr="00D02D61" w:rsidRDefault="00821904" w:rsidP="000D313F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43,237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5EA8EA" w14:textId="77777777" w:rsidR="00821904" w:rsidRPr="00D02D61" w:rsidRDefault="00821904" w:rsidP="000D313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79,404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82EF06" w14:textId="77777777" w:rsidR="00821904" w:rsidRPr="00D02D61" w:rsidRDefault="00821904" w:rsidP="000D313F">
            <w:pPr>
              <w:tabs>
                <w:tab w:val="decimal" w:pos="884"/>
              </w:tabs>
              <w:ind w:left="-43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22,004</w:t>
            </w:r>
          </w:p>
        </w:tc>
        <w:tc>
          <w:tcPr>
            <w:tcW w:w="1170" w:type="dxa"/>
            <w:vAlign w:val="bottom"/>
          </w:tcPr>
          <w:p w14:paraId="3C18A71A" w14:textId="77777777" w:rsidR="00821904" w:rsidRPr="00D02D61" w:rsidRDefault="00821904" w:rsidP="000D313F">
            <w:pPr>
              <w:tabs>
                <w:tab w:val="decimal" w:pos="887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21,837</w:t>
            </w:r>
          </w:p>
        </w:tc>
      </w:tr>
      <w:tr w:rsidR="00821904" w:rsidRPr="00D02D61" w14:paraId="413BCF35" w14:textId="77777777" w:rsidTr="000D313F">
        <w:tc>
          <w:tcPr>
            <w:tcW w:w="4770" w:type="dxa"/>
            <w:vAlign w:val="bottom"/>
          </w:tcPr>
          <w:p w14:paraId="651C877F" w14:textId="77777777" w:rsidR="00821904" w:rsidRPr="00D02D61" w:rsidRDefault="00821904" w:rsidP="000D313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86F90B" w14:textId="77777777" w:rsidR="00821904" w:rsidRPr="00D02D61" w:rsidRDefault="00821904" w:rsidP="000D313F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30,378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0CCFAB" w14:textId="77777777" w:rsidR="00821904" w:rsidRPr="00D02D61" w:rsidRDefault="00821904" w:rsidP="000D313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39,799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87C790" w14:textId="77777777" w:rsidR="00821904" w:rsidRPr="00D02D61" w:rsidRDefault="00821904" w:rsidP="000D313F">
            <w:pPr>
              <w:tabs>
                <w:tab w:val="decimal" w:pos="884"/>
              </w:tabs>
              <w:ind w:left="-43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11,071</w:t>
            </w:r>
          </w:p>
        </w:tc>
        <w:tc>
          <w:tcPr>
            <w:tcW w:w="1170" w:type="dxa"/>
            <w:vAlign w:val="bottom"/>
          </w:tcPr>
          <w:p w14:paraId="38FF9D21" w14:textId="77777777" w:rsidR="00821904" w:rsidRPr="00D02D61" w:rsidRDefault="00821904" w:rsidP="000D313F">
            <w:pPr>
              <w:tabs>
                <w:tab w:val="decimal" w:pos="887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12,957</w:t>
            </w:r>
          </w:p>
        </w:tc>
      </w:tr>
      <w:tr w:rsidR="00821904" w:rsidRPr="00D02D61" w14:paraId="1AA6C55E" w14:textId="77777777" w:rsidTr="000D313F">
        <w:tc>
          <w:tcPr>
            <w:tcW w:w="4770" w:type="dxa"/>
            <w:vAlign w:val="bottom"/>
          </w:tcPr>
          <w:p w14:paraId="2E890463" w14:textId="77777777" w:rsidR="00821904" w:rsidRPr="00D02D61" w:rsidRDefault="00821904" w:rsidP="000D313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7A2587" w14:textId="77777777" w:rsidR="00821904" w:rsidRPr="00D02D61" w:rsidRDefault="00821904" w:rsidP="000D313F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26,171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FE8489" w14:textId="77777777" w:rsidR="00821904" w:rsidRPr="00D02D61" w:rsidRDefault="00821904" w:rsidP="000D313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50,777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2F4319" w14:textId="77777777" w:rsidR="00821904" w:rsidRPr="00D02D61" w:rsidRDefault="00821904" w:rsidP="000D313F">
            <w:pPr>
              <w:ind w:left="-43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82E1349" w14:textId="77777777" w:rsidR="00821904" w:rsidRPr="00D02D61" w:rsidRDefault="00821904" w:rsidP="000D313F">
            <w:pPr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21904" w:rsidRPr="00D02D61" w14:paraId="08B8732D" w14:textId="77777777" w:rsidTr="000D313F">
        <w:tc>
          <w:tcPr>
            <w:tcW w:w="4770" w:type="dxa"/>
            <w:vAlign w:val="bottom"/>
          </w:tcPr>
          <w:p w14:paraId="0AEE65B8" w14:textId="77777777" w:rsidR="00821904" w:rsidRPr="00D02D61" w:rsidRDefault="00821904" w:rsidP="000D313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ค่าเช่าและค่าบริการส่วนกลาง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C0EAA7" w14:textId="77777777" w:rsidR="00821904" w:rsidRPr="00D02D61" w:rsidRDefault="00821904" w:rsidP="000D313F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28,010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F70C51" w14:textId="77777777" w:rsidR="00821904" w:rsidRPr="00D02D61" w:rsidRDefault="00821904" w:rsidP="000D313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36,561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A05ECF" w14:textId="77777777" w:rsidR="00821904" w:rsidRPr="00D02D61" w:rsidRDefault="00821904" w:rsidP="000D313F">
            <w:pPr>
              <w:tabs>
                <w:tab w:val="decimal" w:pos="884"/>
              </w:tabs>
              <w:ind w:left="-43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1,185</w:t>
            </w:r>
          </w:p>
        </w:tc>
        <w:tc>
          <w:tcPr>
            <w:tcW w:w="1170" w:type="dxa"/>
            <w:vAlign w:val="bottom"/>
          </w:tcPr>
          <w:p w14:paraId="6C620DCD" w14:textId="77777777" w:rsidR="00821904" w:rsidRPr="00D02D61" w:rsidRDefault="00821904" w:rsidP="000D313F">
            <w:pPr>
              <w:tabs>
                <w:tab w:val="decimal" w:pos="887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1,623</w:t>
            </w:r>
          </w:p>
        </w:tc>
      </w:tr>
      <w:tr w:rsidR="00821904" w:rsidRPr="00D02D61" w14:paraId="3318F823" w14:textId="77777777" w:rsidTr="000D313F">
        <w:tc>
          <w:tcPr>
            <w:tcW w:w="4770" w:type="dxa"/>
            <w:vAlign w:val="bottom"/>
          </w:tcPr>
          <w:p w14:paraId="27274902" w14:textId="77777777" w:rsidR="00821904" w:rsidRPr="00D02D61" w:rsidRDefault="00821904" w:rsidP="000D313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28AC64" w14:textId="77777777" w:rsidR="00821904" w:rsidRPr="00D02D61" w:rsidRDefault="00821904" w:rsidP="000D313F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90,651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6A49EE" w14:textId="77777777" w:rsidR="00821904" w:rsidRPr="00D02D61" w:rsidRDefault="00821904" w:rsidP="000D313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82,642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A2DB85" w14:textId="77777777" w:rsidR="00821904" w:rsidRPr="00D02D61" w:rsidRDefault="00821904" w:rsidP="000D313F">
            <w:pPr>
              <w:tabs>
                <w:tab w:val="decimal" w:pos="884"/>
              </w:tabs>
              <w:ind w:left="-43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6,968</w:t>
            </w:r>
          </w:p>
        </w:tc>
        <w:tc>
          <w:tcPr>
            <w:tcW w:w="1170" w:type="dxa"/>
            <w:vAlign w:val="bottom"/>
          </w:tcPr>
          <w:p w14:paraId="42CC4FAA" w14:textId="77777777" w:rsidR="00821904" w:rsidRPr="00D02D61" w:rsidRDefault="00821904" w:rsidP="000D313F">
            <w:pPr>
              <w:tabs>
                <w:tab w:val="decimal" w:pos="887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7,527</w:t>
            </w:r>
          </w:p>
        </w:tc>
      </w:tr>
      <w:tr w:rsidR="00821904" w:rsidRPr="00D02D61" w14:paraId="0D793662" w14:textId="77777777" w:rsidTr="000D313F">
        <w:tc>
          <w:tcPr>
            <w:tcW w:w="4770" w:type="dxa"/>
            <w:vAlign w:val="bottom"/>
          </w:tcPr>
          <w:p w14:paraId="5FF42636" w14:textId="77777777" w:rsidR="00821904" w:rsidRPr="00D02D61" w:rsidRDefault="00821904" w:rsidP="000D313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หนี้สงสัยจะสูญ (โอนกลับ)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6ADB1B" w14:textId="77777777" w:rsidR="00821904" w:rsidRPr="00D02D61" w:rsidRDefault="00821904" w:rsidP="000D313F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9,295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646D75" w14:textId="77777777" w:rsidR="00821904" w:rsidRPr="00D02D61" w:rsidRDefault="00821904" w:rsidP="000D313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16,207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C7E264" w14:textId="77777777" w:rsidR="00821904" w:rsidRPr="00D02D61" w:rsidRDefault="00821904" w:rsidP="000D313F">
            <w:pPr>
              <w:ind w:left="-43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(3,886)</w:t>
            </w:r>
          </w:p>
        </w:tc>
        <w:tc>
          <w:tcPr>
            <w:tcW w:w="1170" w:type="dxa"/>
            <w:vAlign w:val="bottom"/>
          </w:tcPr>
          <w:p w14:paraId="4C44FBB5" w14:textId="77777777" w:rsidR="00821904" w:rsidRPr="00D02D61" w:rsidRDefault="00821904" w:rsidP="000D313F">
            <w:pPr>
              <w:tabs>
                <w:tab w:val="decimal" w:pos="887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21904" w:rsidRPr="00D02D61" w14:paraId="1ED1EBB7" w14:textId="77777777" w:rsidTr="000D313F">
        <w:tc>
          <w:tcPr>
            <w:tcW w:w="4770" w:type="dxa"/>
            <w:vAlign w:val="bottom"/>
          </w:tcPr>
          <w:p w14:paraId="7E280917" w14:textId="33F5B5E7" w:rsidR="00821904" w:rsidRPr="00D02D61" w:rsidRDefault="00821904" w:rsidP="000D313F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กำไรจากการเปลี่ยนแปลงมูลค่าเงินลงทุนชั่วคราวในหลักทรัพย์เพื่อค้า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F1C019" w14:textId="77777777" w:rsidR="00821904" w:rsidRPr="00D02D61" w:rsidRDefault="00821904" w:rsidP="000D313F">
            <w:pPr>
              <w:tabs>
                <w:tab w:val="decimal" w:pos="789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1,124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636BF4" w14:textId="77777777" w:rsidR="00821904" w:rsidRPr="00D02D61" w:rsidRDefault="00821904" w:rsidP="000D313F">
            <w:pPr>
              <w:tabs>
                <w:tab w:val="decimal" w:pos="882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(255)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31468F" w14:textId="77777777" w:rsidR="00821904" w:rsidRPr="00D02D61" w:rsidRDefault="00821904" w:rsidP="000D313F">
            <w:pPr>
              <w:tabs>
                <w:tab w:val="decimal" w:pos="884"/>
              </w:tabs>
              <w:ind w:left="-43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1,124</w:t>
            </w:r>
          </w:p>
        </w:tc>
        <w:tc>
          <w:tcPr>
            <w:tcW w:w="1170" w:type="dxa"/>
            <w:vAlign w:val="bottom"/>
          </w:tcPr>
          <w:p w14:paraId="776CAA65" w14:textId="77777777" w:rsidR="00821904" w:rsidRPr="00D02D61" w:rsidRDefault="00821904" w:rsidP="000D313F">
            <w:pPr>
              <w:tabs>
                <w:tab w:val="decimal" w:pos="887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(255)</w:t>
            </w:r>
          </w:p>
        </w:tc>
      </w:tr>
      <w:tr w:rsidR="00821904" w:rsidRPr="00D02D61" w14:paraId="655150C6" w14:textId="77777777" w:rsidTr="000D313F">
        <w:tc>
          <w:tcPr>
            <w:tcW w:w="4770" w:type="dxa"/>
            <w:vAlign w:val="bottom"/>
          </w:tcPr>
          <w:p w14:paraId="764C8B3E" w14:textId="77777777" w:rsidR="00821904" w:rsidRPr="00D02D61" w:rsidRDefault="00821904" w:rsidP="000D313F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ขาดทุนจากการด้อยค่าเงินลงทุนในบริษัทย่อย (โอนกลับ)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86B977" w14:textId="04DCDEF7" w:rsidR="00821904" w:rsidRPr="00492E8D" w:rsidRDefault="00ED67CC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E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85F274" w14:textId="77777777" w:rsidR="00821904" w:rsidRPr="008345D6" w:rsidRDefault="00821904" w:rsidP="000D313F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E8D">
              <w:rPr>
                <w:rFonts w:ascii="Angsana New" w:hAnsi="Angsana New" w:hint="cs"/>
                <w:sz w:val="26"/>
                <w:szCs w:val="26"/>
              </w:rPr>
              <w:t>(3,500)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B33F75" w14:textId="77777777" w:rsidR="00821904" w:rsidRPr="00D02D61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13,327</w:t>
            </w:r>
          </w:p>
        </w:tc>
        <w:tc>
          <w:tcPr>
            <w:tcW w:w="1170" w:type="dxa"/>
            <w:vAlign w:val="bottom"/>
          </w:tcPr>
          <w:p w14:paraId="689633E2" w14:textId="77777777" w:rsidR="00821904" w:rsidRPr="00D02D61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9,500</w:t>
            </w:r>
          </w:p>
        </w:tc>
      </w:tr>
      <w:tr w:rsidR="00821904" w:rsidRPr="00D02D61" w14:paraId="43B1F2BF" w14:textId="77777777" w:rsidTr="000D313F">
        <w:tc>
          <w:tcPr>
            <w:tcW w:w="4770" w:type="dxa"/>
            <w:vAlign w:val="bottom"/>
          </w:tcPr>
          <w:p w14:paraId="7B949671" w14:textId="77777777" w:rsidR="00821904" w:rsidRPr="008345D6" w:rsidRDefault="00821904" w:rsidP="000D313F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ค่าธรรมเนียมที่ปรึกษา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5C5714" w14:textId="77777777" w:rsidR="00821904" w:rsidRPr="008345D6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E8D">
              <w:rPr>
                <w:rFonts w:ascii="Angsana New" w:hAnsi="Angsana New"/>
                <w:sz w:val="26"/>
                <w:szCs w:val="26"/>
              </w:rPr>
              <w:t>28,545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854EA5" w14:textId="77777777" w:rsidR="00821904" w:rsidRPr="00492E8D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E8D">
              <w:rPr>
                <w:rFonts w:ascii="Angsana New" w:hAnsi="Angsana New" w:hint="cs"/>
                <w:sz w:val="26"/>
                <w:szCs w:val="26"/>
              </w:rPr>
              <w:t>24,228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26C225" w14:textId="77777777" w:rsidR="00821904" w:rsidRPr="00D02D61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21,078</w:t>
            </w:r>
          </w:p>
        </w:tc>
        <w:tc>
          <w:tcPr>
            <w:tcW w:w="1170" w:type="dxa"/>
            <w:vAlign w:val="bottom"/>
          </w:tcPr>
          <w:p w14:paraId="09F2D3BF" w14:textId="77777777" w:rsidR="00821904" w:rsidRPr="00D02D61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10,985</w:t>
            </w:r>
          </w:p>
        </w:tc>
      </w:tr>
      <w:tr w:rsidR="00821904" w:rsidRPr="00D02D61" w14:paraId="2255B03B" w14:textId="77777777" w:rsidTr="000D313F">
        <w:tc>
          <w:tcPr>
            <w:tcW w:w="4770" w:type="dxa"/>
            <w:vAlign w:val="bottom"/>
          </w:tcPr>
          <w:p w14:paraId="1CBA513F" w14:textId="77777777" w:rsidR="00821904" w:rsidRPr="00D02D61" w:rsidRDefault="00821904" w:rsidP="000D313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ขาดทุนจากการตัดจำหน่ายอุปกรณ์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CB98C8" w14:textId="77777777" w:rsidR="00821904" w:rsidRPr="00492E8D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E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B101A7" w14:textId="77777777" w:rsidR="00821904" w:rsidRPr="00492E8D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E8D">
              <w:rPr>
                <w:rFonts w:ascii="Angsana New" w:hAnsi="Angsana New" w:hint="cs"/>
                <w:sz w:val="26"/>
                <w:szCs w:val="26"/>
              </w:rPr>
              <w:t>2,901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994B11" w14:textId="77777777" w:rsidR="00821904" w:rsidRPr="00D02D61" w:rsidRDefault="00821904" w:rsidP="000D313F">
            <w:pPr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FE1BE7D" w14:textId="77777777" w:rsidR="00821904" w:rsidRPr="00D02D61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21904" w:rsidRPr="00D02D61" w14:paraId="5B483C9D" w14:textId="77777777" w:rsidTr="000D313F">
        <w:tc>
          <w:tcPr>
            <w:tcW w:w="4770" w:type="dxa"/>
            <w:vAlign w:val="bottom"/>
          </w:tcPr>
          <w:p w14:paraId="4C5693B6" w14:textId="77777777" w:rsidR="00821904" w:rsidRPr="00D02D61" w:rsidRDefault="00821904" w:rsidP="000D313F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สำรองการลดมูลค่าของภาษีซื้อและภาษีเงินได้ถูกหัก ณ ที่จ่าย</w:t>
            </w:r>
            <w:r w:rsidRPr="00D02D61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โอนกลับ</w:t>
            </w:r>
            <w:r w:rsidRPr="00D02D6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6D8383" w14:textId="79FB0CD5" w:rsidR="00821904" w:rsidRPr="008345D6" w:rsidRDefault="00ED67CC" w:rsidP="000D313F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92E8D">
              <w:rPr>
                <w:rFonts w:ascii="Angsana New" w:hAnsi="Angsana New"/>
                <w:sz w:val="26"/>
                <w:szCs w:val="26"/>
              </w:rPr>
              <w:t>33,457</w:t>
            </w:r>
            <w:r w:rsidRPr="008345D6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5AFC9F" w14:textId="77777777" w:rsidR="00821904" w:rsidRPr="008345D6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E8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9A5D44" w14:textId="77777777" w:rsidR="00821904" w:rsidRPr="00D02D61" w:rsidRDefault="00821904" w:rsidP="000D313F">
            <w:pPr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1170" w:type="dxa"/>
            <w:vAlign w:val="bottom"/>
          </w:tcPr>
          <w:p w14:paraId="79F8DD21" w14:textId="77777777" w:rsidR="00821904" w:rsidRPr="00D02D61" w:rsidRDefault="00821904" w:rsidP="000D313F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21904" w:rsidRPr="00D02D61" w14:paraId="4C5D092F" w14:textId="77777777" w:rsidTr="000D313F">
        <w:tc>
          <w:tcPr>
            <w:tcW w:w="4770" w:type="dxa"/>
            <w:vAlign w:val="bottom"/>
          </w:tcPr>
          <w:p w14:paraId="7D4A3629" w14:textId="77777777" w:rsidR="00821904" w:rsidRPr="00D02D61" w:rsidRDefault="00821904" w:rsidP="000D313F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0CCF03" w14:textId="20C317D9" w:rsidR="00821904" w:rsidRPr="00492E8D" w:rsidRDefault="00ED67CC" w:rsidP="000D313F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6E7357" w14:textId="77777777" w:rsidR="00821904" w:rsidRPr="008345D6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2E8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4BB4DC" w14:textId="77777777" w:rsidR="00821904" w:rsidRPr="00D02D61" w:rsidRDefault="00821904" w:rsidP="000D313F">
            <w:pPr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(22,101)</w:t>
            </w:r>
          </w:p>
        </w:tc>
        <w:tc>
          <w:tcPr>
            <w:tcW w:w="1170" w:type="dxa"/>
            <w:vAlign w:val="bottom"/>
          </w:tcPr>
          <w:p w14:paraId="6066371C" w14:textId="77777777" w:rsidR="00821904" w:rsidRPr="00D02D61" w:rsidRDefault="00821904" w:rsidP="000D313F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284CD3" w:rsidRPr="00D02D61" w14:paraId="43EF89BE" w14:textId="77777777" w:rsidTr="000D313F">
        <w:tc>
          <w:tcPr>
            <w:tcW w:w="4770" w:type="dxa"/>
            <w:vAlign w:val="bottom"/>
          </w:tcPr>
          <w:p w14:paraId="29B109DE" w14:textId="37E9591D" w:rsidR="00284CD3" w:rsidRPr="008345D6" w:rsidRDefault="00284CD3" w:rsidP="000D313F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ขาดทุนจากการขายบริษัทย่อย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D45ED8" w14:textId="3ED0F6BD" w:rsidR="00284CD3" w:rsidRPr="008345D6" w:rsidRDefault="00284CD3" w:rsidP="000D313F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18,794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474C19" w14:textId="71968075" w:rsidR="00284CD3" w:rsidRPr="00492E8D" w:rsidRDefault="00284CD3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3F4DCC" w14:textId="35CAF381" w:rsidR="00284CD3" w:rsidRPr="00D02D61" w:rsidRDefault="00284CD3" w:rsidP="000D313F">
            <w:pPr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A98688B" w14:textId="45EC5E06" w:rsidR="00284CD3" w:rsidRPr="00D02D61" w:rsidRDefault="00284CD3" w:rsidP="000D313F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21904" w:rsidRPr="00D02D61" w14:paraId="3083EC05" w14:textId="77777777" w:rsidTr="000D313F">
        <w:tc>
          <w:tcPr>
            <w:tcW w:w="4770" w:type="dxa"/>
            <w:vAlign w:val="bottom"/>
          </w:tcPr>
          <w:p w14:paraId="28362C03" w14:textId="77777777" w:rsidR="00821904" w:rsidRPr="008345D6" w:rsidRDefault="00821904" w:rsidP="000D313F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ค่าเผื่อการลดลงของมูลค่าเงินมัดจำเพื่อตรวจสอบธุรกิจ </w:t>
            </w:r>
            <w:r w:rsidRPr="00D02D6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โอนกลับ</w:t>
            </w:r>
            <w:r w:rsidRPr="00D02D6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43440F" w14:textId="77777777" w:rsidR="00821904" w:rsidRPr="00D02D61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96CC8A" w14:textId="77777777" w:rsidR="00821904" w:rsidRPr="008345D6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(50,000)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31A2D9" w14:textId="77777777" w:rsidR="00821904" w:rsidRPr="00D02D61" w:rsidRDefault="00821904" w:rsidP="000D313F">
            <w:pPr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170" w:type="dxa"/>
            <w:vAlign w:val="bottom"/>
          </w:tcPr>
          <w:p w14:paraId="1B413B12" w14:textId="77777777" w:rsidR="00821904" w:rsidRPr="00D02D61" w:rsidRDefault="00821904" w:rsidP="000D313F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21904" w:rsidRPr="00D02D61" w14:paraId="7E31DD38" w14:textId="77777777" w:rsidTr="000D313F">
        <w:tc>
          <w:tcPr>
            <w:tcW w:w="4770" w:type="dxa"/>
            <w:vAlign w:val="bottom"/>
          </w:tcPr>
          <w:p w14:paraId="5002446C" w14:textId="77777777" w:rsidR="00821904" w:rsidRPr="008345D6" w:rsidRDefault="00821904" w:rsidP="000D313F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ค่าตัดจำหน่ายเงินมัดจำเพื่อตรวจสอบธุรกิจ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07BD74" w14:textId="77777777" w:rsidR="00821904" w:rsidRPr="00D02D61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FBB2ED" w14:textId="77777777" w:rsidR="00821904" w:rsidRPr="008345D6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9,000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0C193F" w14:textId="77777777" w:rsidR="00821904" w:rsidRPr="008345D6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7316D10" w14:textId="77777777" w:rsidR="00821904" w:rsidRPr="008345D6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9,000</w:t>
            </w:r>
          </w:p>
        </w:tc>
      </w:tr>
      <w:tr w:rsidR="00821904" w:rsidRPr="00D02D61" w14:paraId="7C116136" w14:textId="77777777" w:rsidTr="000D313F">
        <w:tc>
          <w:tcPr>
            <w:tcW w:w="4770" w:type="dxa"/>
            <w:vAlign w:val="bottom"/>
          </w:tcPr>
          <w:p w14:paraId="5A00A873" w14:textId="77777777" w:rsidR="00821904" w:rsidRPr="00D02D61" w:rsidRDefault="00821904" w:rsidP="000D313F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 xml:space="preserve">โอนกลับหนี้สงสัยจะสูญ </w:t>
            </w:r>
            <w:r w:rsidRPr="00D02D61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4B2E66" w14:textId="77777777" w:rsidR="00821904" w:rsidRPr="00D02D61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(53,500)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3FEB19" w14:textId="77777777" w:rsidR="00821904" w:rsidRPr="00D02D61" w:rsidRDefault="00821904" w:rsidP="000D313F">
            <w:pPr>
              <w:tabs>
                <w:tab w:val="decimal" w:pos="590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(62,600)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2B1B70" w14:textId="303F1736" w:rsidR="00821904" w:rsidRPr="00D02D61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/>
                <w:sz w:val="26"/>
                <w:szCs w:val="26"/>
              </w:rPr>
              <w:t>(</w:t>
            </w:r>
            <w:r w:rsidR="00284CD3">
              <w:rPr>
                <w:rFonts w:ascii="Angsana New" w:hAnsi="Angsana New"/>
                <w:sz w:val="26"/>
                <w:szCs w:val="26"/>
              </w:rPr>
              <w:t>65,743</w:t>
            </w:r>
            <w:r w:rsidRPr="00D02D6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38C86D2E" w14:textId="77777777" w:rsidR="00821904" w:rsidRPr="00D02D61" w:rsidRDefault="00821904" w:rsidP="000D313F">
            <w:pPr>
              <w:tabs>
                <w:tab w:val="decimal" w:pos="1008"/>
              </w:tabs>
              <w:ind w:left="-43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2D61">
              <w:rPr>
                <w:rFonts w:ascii="Angsana New" w:hAnsi="Angsana New" w:hint="cs"/>
                <w:sz w:val="26"/>
                <w:szCs w:val="26"/>
              </w:rPr>
              <w:t>(62,600)</w:t>
            </w:r>
          </w:p>
        </w:tc>
      </w:tr>
    </w:tbl>
    <w:p w14:paraId="202FA608" w14:textId="49C3D2E4" w:rsidR="00821904" w:rsidRPr="008345D6" w:rsidRDefault="00821904" w:rsidP="00821904">
      <w:pPr>
        <w:tabs>
          <w:tab w:val="left" w:pos="90"/>
          <w:tab w:val="left" w:pos="360"/>
        </w:tabs>
        <w:spacing w:before="120" w:line="240" w:lineRule="atLeast"/>
        <w:rPr>
          <w:rFonts w:ascii="Angsana New" w:hAnsi="Angsana New"/>
          <w:color w:val="000000"/>
          <w:spacing w:val="-2"/>
          <w:sz w:val="28"/>
        </w:rPr>
        <w:sectPr w:rsidR="00821904" w:rsidRPr="008345D6" w:rsidSect="00D9003F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09" w:bottom="720" w:left="1440" w:header="864" w:footer="432" w:gutter="0"/>
          <w:cols w:space="720"/>
          <w:docGrid w:linePitch="326"/>
        </w:sectPr>
      </w:pPr>
    </w:p>
    <w:p w14:paraId="2B518591" w14:textId="77777777" w:rsidR="00B856F2" w:rsidRPr="003B65FB" w:rsidRDefault="00B856F2" w:rsidP="00161568">
      <w:pPr>
        <w:pStyle w:val="ListParagraph"/>
        <w:numPr>
          <w:ilvl w:val="0"/>
          <w:numId w:val="11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การส่งเสริมการลงทุน</w:t>
      </w:r>
    </w:p>
    <w:p w14:paraId="717DE12B" w14:textId="77777777" w:rsidR="00B856F2" w:rsidRPr="003B65FB" w:rsidRDefault="00B856F2" w:rsidP="00B856F2">
      <w:pPr>
        <w:tabs>
          <w:tab w:val="left" w:pos="900"/>
          <w:tab w:val="left" w:pos="2160"/>
          <w:tab w:val="left" w:pos="2880"/>
          <w:tab w:val="left" w:pos="7200"/>
        </w:tabs>
        <w:spacing w:before="120" w:after="120"/>
        <w:ind w:left="547" w:right="-43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บริษัทย่อยได้รับสิทธิพิเศษทางภาษีจากการส่งเสริมการลงทุนตามพระราชบัญญัติส่งเสริมการลงทุนพ</w:t>
      </w:r>
      <w:r w:rsidRPr="003B65FB">
        <w:rPr>
          <w:rFonts w:ascii="Angsana New" w:hAnsi="Angsana New" w:hint="cs"/>
          <w:sz w:val="28"/>
          <w:rtl/>
          <w:cs/>
        </w:rPr>
        <w:t>.</w:t>
      </w:r>
      <w:r w:rsidRPr="008345D6">
        <w:rPr>
          <w:rFonts w:ascii="Angsana New" w:hAnsi="Angsana New" w:hint="cs"/>
          <w:sz w:val="28"/>
          <w:cs/>
        </w:rPr>
        <w:t xml:space="preserve">ศ. </w:t>
      </w:r>
      <w:r w:rsidRPr="003B65FB">
        <w:rPr>
          <w:rFonts w:ascii="Angsana New" w:hAnsi="Angsana New" w:hint="cs"/>
          <w:sz w:val="28"/>
        </w:rPr>
        <w:t>2520</w:t>
      </w:r>
      <w:r w:rsidRPr="003B65FB">
        <w:rPr>
          <w:rFonts w:ascii="Angsana New" w:hAnsi="Angsana New" w:hint="cs"/>
          <w:sz w:val="28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บริษัทย่อยได้รับสิทธิประโยชน์ทางด้านภาษีที่มีสาระสำคัญดังต่อไปนี้</w:t>
      </w:r>
    </w:p>
    <w:tbl>
      <w:tblPr>
        <w:tblW w:w="14461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7"/>
        <w:gridCol w:w="1276"/>
        <w:gridCol w:w="1275"/>
        <w:gridCol w:w="1276"/>
        <w:gridCol w:w="1276"/>
        <w:gridCol w:w="1276"/>
        <w:gridCol w:w="1275"/>
        <w:gridCol w:w="1275"/>
        <w:gridCol w:w="1275"/>
      </w:tblGrid>
      <w:tr w:rsidR="00B856F2" w:rsidRPr="003B65FB" w14:paraId="41840010" w14:textId="77777777" w:rsidTr="00A071DD">
        <w:tc>
          <w:tcPr>
            <w:tcW w:w="4257" w:type="dxa"/>
            <w:tcBorders>
              <w:top w:val="single" w:sz="4" w:space="0" w:color="auto"/>
              <w:left w:val="single" w:sz="4" w:space="0" w:color="auto"/>
            </w:tcBorders>
          </w:tcPr>
          <w:p w14:paraId="05341221" w14:textId="77777777" w:rsidR="00B856F2" w:rsidRPr="003B65FB" w:rsidRDefault="00B856F2" w:rsidP="00A071DD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ind w:left="28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A837DB" w14:textId="77777777" w:rsidR="00B856F2" w:rsidRPr="003B65FB" w:rsidRDefault="00B856F2" w:rsidP="00A071DD">
            <w:pPr>
              <w:ind w:left="-108" w:right="-78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บริษัท พระแสงกรีน </w:t>
            </w:r>
            <w:r w:rsidRPr="003B65FB">
              <w:rPr>
                <w:rFonts w:ascii="Angsana New" w:hAnsi="Angsana New" w:hint="cs"/>
                <w:sz w:val="28"/>
              </w:rPr>
              <w:t xml:space="preserve">             </w:t>
            </w:r>
            <w:r w:rsidRPr="008345D6">
              <w:rPr>
                <w:rFonts w:ascii="Angsana New" w:hAnsi="Angsana New" w:hint="cs"/>
                <w:sz w:val="28"/>
                <w:cs/>
              </w:rPr>
              <w:t>พาวเวอร์ จำกัด</w:t>
            </w:r>
          </w:p>
        </w:tc>
        <w:tc>
          <w:tcPr>
            <w:tcW w:w="8928" w:type="dxa"/>
            <w:gridSpan w:val="7"/>
            <w:tcBorders>
              <w:top w:val="single" w:sz="4" w:space="0" w:color="auto"/>
            </w:tcBorders>
          </w:tcPr>
          <w:p w14:paraId="0573AB6C" w14:textId="77777777" w:rsidR="00B856F2" w:rsidRPr="008345D6" w:rsidRDefault="00B856F2" w:rsidP="00A071DD">
            <w:pPr>
              <w:ind w:left="-108" w:right="-7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แซม วอเตอร์ ซัพพลาย จำกัด</w:t>
            </w:r>
          </w:p>
        </w:tc>
      </w:tr>
      <w:tr w:rsidR="00B856F2" w:rsidRPr="003B65FB" w14:paraId="59525543" w14:textId="77777777" w:rsidTr="00A071DD">
        <w:tc>
          <w:tcPr>
            <w:tcW w:w="4257" w:type="dxa"/>
            <w:tcBorders>
              <w:top w:val="single" w:sz="4" w:space="0" w:color="auto"/>
              <w:left w:val="single" w:sz="4" w:space="0" w:color="auto"/>
            </w:tcBorders>
          </w:tcPr>
          <w:p w14:paraId="000337A3" w14:textId="77777777" w:rsidR="00B856F2" w:rsidRPr="003B65FB" w:rsidRDefault="00B856F2" w:rsidP="006045D3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4" w:hanging="284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บัตรส่งเสริมเลขที่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67A292E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58-2136-1-00-1-0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78A8FB1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62-0718-1-00-1-0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B779FD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62-0719-1-00-1-0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CFCAA9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62-0720-1-00-1-0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49E7084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62-0721-1-00-1-0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D4F377D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62-0722-1-00-1-0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310B7D0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62-1441-1-00-1-0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36874B7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62-1442-1-00-1-0</w:t>
            </w:r>
          </w:p>
        </w:tc>
      </w:tr>
      <w:tr w:rsidR="00B856F2" w:rsidRPr="003B65FB" w14:paraId="71B020BE" w14:textId="77777777" w:rsidTr="00A071DD">
        <w:tc>
          <w:tcPr>
            <w:tcW w:w="4257" w:type="dxa"/>
            <w:tcBorders>
              <w:left w:val="single" w:sz="4" w:space="0" w:color="auto"/>
              <w:bottom w:val="single" w:sz="4" w:space="0" w:color="auto"/>
            </w:tcBorders>
          </w:tcPr>
          <w:p w14:paraId="469DE1CD" w14:textId="77777777" w:rsidR="00B856F2" w:rsidRPr="003B65FB" w:rsidRDefault="00B856F2" w:rsidP="006045D3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4" w:hanging="284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EC55FB" w14:textId="77777777" w:rsidR="00B856F2" w:rsidRPr="003B65FB" w:rsidRDefault="00B856F2" w:rsidP="00A071D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ผลิตไฟฟ้าจากก๊าซชีวภาพ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AB5639" w14:textId="77777777" w:rsidR="00B856F2" w:rsidRPr="003B65FB" w:rsidRDefault="00B856F2" w:rsidP="00A071D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ผลิต น้ำเพื่ออุตสาหกรรม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17B2F5" w14:textId="77777777" w:rsidR="00B856F2" w:rsidRPr="003B65FB" w:rsidRDefault="00B856F2" w:rsidP="00A071D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ผลิต น้ำเพื่ออุตสาหกรรม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392A36" w14:textId="77777777" w:rsidR="00B856F2" w:rsidRPr="003B65FB" w:rsidRDefault="00B856F2" w:rsidP="00A071D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ผลิต น้ำเพื่ออุตสาหกรรม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151EDA" w14:textId="77777777" w:rsidR="00B856F2" w:rsidRPr="003B65FB" w:rsidRDefault="00B856F2" w:rsidP="00A071D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ผลิต น้ำเพื่ออุตสาหกรรม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4D64BF" w14:textId="77777777" w:rsidR="00B856F2" w:rsidRPr="003B65FB" w:rsidRDefault="00B856F2" w:rsidP="00A071D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ผลิต น้ำเพื่ออุตสาหกรรม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1E94CE" w14:textId="77777777" w:rsidR="00B856F2" w:rsidRPr="003B65FB" w:rsidRDefault="00B856F2" w:rsidP="00A071D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ผลิต น้ำเพื่ออุตสาหกรรม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F3F7D20" w14:textId="77777777" w:rsidR="00B856F2" w:rsidRPr="008345D6" w:rsidRDefault="00B856F2" w:rsidP="00A071D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ผลิต น้ำเพื่ออุตสาหกรรม</w:t>
            </w:r>
          </w:p>
        </w:tc>
      </w:tr>
      <w:tr w:rsidR="00B856F2" w:rsidRPr="003B65FB" w14:paraId="5FB2069E" w14:textId="77777777" w:rsidTr="00A071DD">
        <w:tc>
          <w:tcPr>
            <w:tcW w:w="4257" w:type="dxa"/>
            <w:tcBorders>
              <w:left w:val="single" w:sz="4" w:space="0" w:color="auto"/>
              <w:bottom w:val="nil"/>
            </w:tcBorders>
          </w:tcPr>
          <w:p w14:paraId="0CE51D6D" w14:textId="77777777" w:rsidR="00B856F2" w:rsidRPr="003B65FB" w:rsidRDefault="00B856F2" w:rsidP="006045D3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4" w:hanging="284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สิทธิประโยชน์สำคัญที่ได้รับ</w:t>
            </w:r>
          </w:p>
        </w:tc>
        <w:tc>
          <w:tcPr>
            <w:tcW w:w="1276" w:type="dxa"/>
            <w:tcBorders>
              <w:bottom w:val="nil"/>
            </w:tcBorders>
          </w:tcPr>
          <w:p w14:paraId="4CA69093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2D05372A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3C21FEFB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7F3FA9EA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86661D4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1AC3EA8B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90998E1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303AED65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856F2" w:rsidRPr="003B65FB" w14:paraId="1DA27063" w14:textId="77777777" w:rsidTr="00CC26E9">
        <w:tc>
          <w:tcPr>
            <w:tcW w:w="4257" w:type="dxa"/>
            <w:tcBorders>
              <w:top w:val="nil"/>
              <w:left w:val="single" w:sz="4" w:space="0" w:color="auto"/>
              <w:bottom w:val="nil"/>
            </w:tcBorders>
          </w:tcPr>
          <w:p w14:paraId="72488C69" w14:textId="259D370C" w:rsidR="00B856F2" w:rsidRPr="003B65FB" w:rsidRDefault="00B856F2" w:rsidP="00ED0286">
            <w:pPr>
              <w:tabs>
                <w:tab w:val="left" w:pos="1134"/>
                <w:tab w:val="left" w:pos="1701"/>
              </w:tabs>
              <w:ind w:left="576" w:hanging="288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3.1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  <w:r w:rsidR="00ED0286">
              <w:rPr>
                <w:rFonts w:ascii="Angsana New" w:hAnsi="Angsana New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ในกรณีที่บริษัทย่อยมีผลขาดทุนเกิดขึ้นในระหว่างเวลาที่ได้รับยกเว้นภาษีเงินได้นิติบุคคลนี้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อนุญาตให้บริษัทย่อยนำผลขาดทุนดังกล่าวมาหักกลบกับผลกำไรที่เกิดขึ้นภายหลัง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43F8EE7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8 </w:t>
            </w:r>
            <w:r w:rsidRPr="008345D6">
              <w:rPr>
                <w:rFonts w:ascii="Angsana New" w:hAnsi="Angsana New" w:hint="cs"/>
                <w:sz w:val="28"/>
                <w:cs/>
              </w:rPr>
              <w:t>ปี</w:t>
            </w:r>
          </w:p>
          <w:p w14:paraId="755A305F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</w:p>
          <w:p w14:paraId="1FFEA167" w14:textId="77777777" w:rsidR="00B856F2" w:rsidRPr="008345D6" w:rsidRDefault="00B856F2" w:rsidP="00A071D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25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682ADAF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5 </w:t>
            </w:r>
            <w:r w:rsidRPr="008345D6">
              <w:rPr>
                <w:rFonts w:ascii="Angsana New" w:hAnsi="Angsana New" w:hint="cs"/>
                <w:sz w:val="28"/>
                <w:cs/>
              </w:rPr>
              <w:t>ปี</w:t>
            </w:r>
          </w:p>
          <w:p w14:paraId="5E4DCE11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</w:p>
          <w:p w14:paraId="69E7448E" w14:textId="77777777" w:rsidR="00B856F2" w:rsidRPr="008345D6" w:rsidRDefault="00B856F2" w:rsidP="00A071D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4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3B65FB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83DE861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5 </w:t>
            </w:r>
            <w:r w:rsidRPr="008345D6">
              <w:rPr>
                <w:rFonts w:ascii="Angsana New" w:hAnsi="Angsana New" w:hint="cs"/>
                <w:sz w:val="28"/>
                <w:cs/>
              </w:rPr>
              <w:t>ปี</w:t>
            </w:r>
          </w:p>
          <w:p w14:paraId="2A08C78D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</w:p>
          <w:p w14:paraId="2DDC3ECC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13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3B65FB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561D207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5 </w:t>
            </w:r>
            <w:r w:rsidRPr="008345D6">
              <w:rPr>
                <w:rFonts w:ascii="Angsana New" w:hAnsi="Angsana New" w:hint="cs"/>
                <w:sz w:val="28"/>
                <w:cs/>
              </w:rPr>
              <w:t>ปี</w:t>
            </w:r>
          </w:p>
          <w:p w14:paraId="44C3400B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</w:p>
          <w:p w14:paraId="117CB63F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13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3B65FB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86856F7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5 </w:t>
            </w:r>
            <w:r w:rsidRPr="008345D6">
              <w:rPr>
                <w:rFonts w:ascii="Angsana New" w:hAnsi="Angsana New" w:hint="cs"/>
                <w:sz w:val="28"/>
                <w:cs/>
              </w:rPr>
              <w:t>ปี</w:t>
            </w:r>
          </w:p>
          <w:p w14:paraId="55DD37E4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</w:p>
          <w:p w14:paraId="22B610E7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30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Pr="003B65FB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DB3370C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5 </w:t>
            </w:r>
            <w:r w:rsidRPr="008345D6">
              <w:rPr>
                <w:rFonts w:ascii="Angsana New" w:hAnsi="Angsana New" w:hint="cs"/>
                <w:sz w:val="28"/>
                <w:cs/>
              </w:rPr>
              <w:t>ปี</w:t>
            </w:r>
          </w:p>
          <w:p w14:paraId="1F53ABFE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</w:p>
          <w:p w14:paraId="67F9E093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8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3B65FB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829552B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5 </w:t>
            </w:r>
            <w:r w:rsidRPr="008345D6">
              <w:rPr>
                <w:rFonts w:ascii="Angsana New" w:hAnsi="Angsana New" w:hint="cs"/>
                <w:sz w:val="28"/>
                <w:cs/>
              </w:rPr>
              <w:t>ปี</w:t>
            </w:r>
          </w:p>
          <w:p w14:paraId="64B556CB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</w:p>
          <w:p w14:paraId="1BCF9379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9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3B65FB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55947C0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5 </w:t>
            </w:r>
            <w:r w:rsidRPr="008345D6">
              <w:rPr>
                <w:rFonts w:ascii="Angsana New" w:hAnsi="Angsana New" w:hint="cs"/>
                <w:sz w:val="28"/>
                <w:cs/>
              </w:rPr>
              <w:t>ปี</w:t>
            </w:r>
          </w:p>
          <w:p w14:paraId="4D224C78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</w:p>
          <w:p w14:paraId="37DC6884" w14:textId="77777777" w:rsidR="00B856F2" w:rsidRPr="003B65FB" w:rsidRDefault="00B856F2" w:rsidP="00A071DD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Pr="003B65FB">
              <w:rPr>
                <w:rFonts w:ascii="Angsana New" w:hAnsi="Angsana New" w:hint="cs"/>
                <w:sz w:val="28"/>
              </w:rPr>
              <w:t>2567</w:t>
            </w:r>
          </w:p>
        </w:tc>
      </w:tr>
      <w:tr w:rsidR="00CC26E9" w:rsidRPr="003B65FB" w14:paraId="20D8C812" w14:textId="77777777" w:rsidTr="00CC26E9">
        <w:tc>
          <w:tcPr>
            <w:tcW w:w="4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1D7B" w14:textId="77777777" w:rsidR="00CC26E9" w:rsidRPr="00CC26E9" w:rsidRDefault="00CC26E9" w:rsidP="00CC26E9">
            <w:pPr>
              <w:tabs>
                <w:tab w:val="left" w:pos="1134"/>
                <w:tab w:val="left" w:pos="1701"/>
              </w:tabs>
              <w:ind w:left="576" w:firstLine="19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E4C7" w14:textId="77777777" w:rsidR="00CC26E9" w:rsidRPr="008345D6" w:rsidRDefault="00CC26E9" w:rsidP="00A071D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921E" w14:textId="77777777" w:rsidR="00CC26E9" w:rsidRPr="008345D6" w:rsidRDefault="00CC26E9" w:rsidP="00A071D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4B0F" w14:textId="77777777" w:rsidR="00CC26E9" w:rsidRPr="008345D6" w:rsidRDefault="00CC26E9" w:rsidP="00A071D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6734" w14:textId="77777777" w:rsidR="00CC26E9" w:rsidRPr="008345D6" w:rsidRDefault="00CC26E9" w:rsidP="00A071D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E6D2" w14:textId="77777777" w:rsidR="00CC26E9" w:rsidRPr="008345D6" w:rsidRDefault="00CC26E9" w:rsidP="00A071D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D138" w14:textId="77777777" w:rsidR="00CC26E9" w:rsidRPr="008345D6" w:rsidRDefault="00CC26E9" w:rsidP="00A071D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3467" w14:textId="77777777" w:rsidR="00CC26E9" w:rsidRPr="008345D6" w:rsidRDefault="00CC26E9" w:rsidP="00A071D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0BFD" w14:textId="77777777" w:rsidR="00CC26E9" w:rsidRPr="008345D6" w:rsidRDefault="00CC26E9" w:rsidP="00A071D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C26E9" w:rsidRPr="003B65FB" w14:paraId="729CE585" w14:textId="77777777" w:rsidTr="00CC26E9"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51B05" w14:textId="77777777" w:rsidR="00CC26E9" w:rsidRPr="00CC26E9" w:rsidRDefault="00CC26E9" w:rsidP="00CC26E9">
            <w:pPr>
              <w:tabs>
                <w:tab w:val="left" w:pos="1134"/>
                <w:tab w:val="left" w:pos="1701"/>
              </w:tabs>
              <w:ind w:left="576" w:firstLine="19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A86A0" w14:textId="2B39B425" w:rsidR="00CC26E9" w:rsidRPr="008345D6" w:rsidRDefault="00CC26E9" w:rsidP="00CC26E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บริษัท พระแสงกรีน </w:t>
            </w:r>
            <w:r w:rsidRPr="003B65FB">
              <w:rPr>
                <w:rFonts w:ascii="Angsana New" w:hAnsi="Angsana New" w:hint="cs"/>
                <w:sz w:val="28"/>
              </w:rPr>
              <w:t xml:space="preserve">             </w:t>
            </w:r>
            <w:r w:rsidRPr="008345D6">
              <w:rPr>
                <w:rFonts w:ascii="Angsana New" w:hAnsi="Angsana New" w:hint="cs"/>
                <w:sz w:val="28"/>
                <w:cs/>
              </w:rPr>
              <w:t>พาวเวอร์ จำกัด</w:t>
            </w:r>
          </w:p>
        </w:tc>
        <w:tc>
          <w:tcPr>
            <w:tcW w:w="892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523E" w14:textId="5C13B5F2" w:rsidR="00CC26E9" w:rsidRPr="008345D6" w:rsidRDefault="00CC26E9" w:rsidP="00CC26E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แซม วอเตอร์ ซัพพลาย จำกัด</w:t>
            </w:r>
          </w:p>
        </w:tc>
      </w:tr>
      <w:tr w:rsidR="00CC26E9" w:rsidRPr="003B65FB" w14:paraId="62BBCD4C" w14:textId="77777777" w:rsidTr="00CC26E9"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7C99" w14:textId="44F27C74" w:rsidR="00CC26E9" w:rsidRPr="003B65FB" w:rsidRDefault="00CC26E9" w:rsidP="00CC26E9">
            <w:pPr>
              <w:tabs>
                <w:tab w:val="left" w:pos="1134"/>
                <w:tab w:val="left" w:pos="1701"/>
              </w:tabs>
              <w:ind w:left="576" w:firstLine="19"/>
              <w:jc w:val="thaiDistribute"/>
              <w:rPr>
                <w:rFonts w:ascii="Angsana New" w:hAnsi="Angsana New"/>
                <w:sz w:val="28"/>
              </w:rPr>
            </w:pPr>
            <w:r w:rsidRPr="00CC26E9">
              <w:rPr>
                <w:rFonts w:ascii="Angsana New" w:hAnsi="Angsana New" w:hint="cs"/>
                <w:sz w:val="28"/>
                <w:cs/>
              </w:rPr>
              <w:t>ระยะเวลาที่ได้รับยกเว้นภายในเวลาห้าปี</w:t>
            </w:r>
            <w:r w:rsidRPr="00CC26E9">
              <w:rPr>
                <w:rFonts w:ascii="Angsana New" w:hAnsi="Angsana New"/>
                <w:sz w:val="28"/>
                <w:cs/>
              </w:rPr>
              <w:t xml:space="preserve"> </w:t>
            </w:r>
            <w:r w:rsidRPr="00CC26E9">
              <w:rPr>
                <w:rFonts w:ascii="Angsana New" w:hAnsi="Angsana New" w:hint="cs"/>
                <w:sz w:val="28"/>
                <w:cs/>
              </w:rPr>
              <w:t>นับแต่วันที่พ้นกำหนดที่ได้รับยกเว้น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BC6C" w14:textId="77777777" w:rsidR="00CC26E9" w:rsidRPr="008345D6" w:rsidRDefault="00CC26E9" w:rsidP="00CC26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2F9B" w14:textId="77777777" w:rsidR="00CC26E9" w:rsidRPr="008345D6" w:rsidRDefault="00CC26E9" w:rsidP="00CC26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4C3D" w14:textId="77777777" w:rsidR="00CC26E9" w:rsidRPr="008345D6" w:rsidRDefault="00CC26E9" w:rsidP="00CC26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8E9C" w14:textId="77777777" w:rsidR="00CC26E9" w:rsidRPr="008345D6" w:rsidRDefault="00CC26E9" w:rsidP="00CC26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D755" w14:textId="77777777" w:rsidR="00CC26E9" w:rsidRPr="008345D6" w:rsidRDefault="00CC26E9" w:rsidP="00CC26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77F" w14:textId="77777777" w:rsidR="00CC26E9" w:rsidRPr="008345D6" w:rsidRDefault="00CC26E9" w:rsidP="00CC26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9EC7" w14:textId="77777777" w:rsidR="00CC26E9" w:rsidRPr="008345D6" w:rsidRDefault="00CC26E9" w:rsidP="00CC26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289C" w14:textId="77777777" w:rsidR="00CC26E9" w:rsidRPr="008345D6" w:rsidRDefault="00CC26E9" w:rsidP="00CC26E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C26E9" w:rsidRPr="003B65FB" w14:paraId="60EAA58F" w14:textId="77777777" w:rsidTr="00CC26E9"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BE5709" w14:textId="77777777" w:rsidR="00CC26E9" w:rsidRPr="003B65FB" w:rsidRDefault="00CC26E9" w:rsidP="00CC26E9">
            <w:pPr>
              <w:tabs>
                <w:tab w:val="left" w:pos="1134"/>
                <w:tab w:val="left" w:pos="1701"/>
              </w:tabs>
              <w:ind w:left="576" w:hanging="288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3.2</w:t>
            </w:r>
            <w:r w:rsidRPr="003B65FB">
              <w:rPr>
                <w:rFonts w:ascii="Angsana New" w:hAnsi="Angsana New" w:hint="cs"/>
                <w:sz w:val="28"/>
              </w:rPr>
              <w:tab/>
            </w:r>
            <w:r w:rsidRPr="008345D6">
              <w:rPr>
                <w:rFonts w:ascii="Angsana New" w:hAnsi="Angsana New" w:hint="cs"/>
                <w:sz w:val="28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1DE2A3" w14:textId="77777777" w:rsidR="00CC26E9" w:rsidRPr="003B65FB" w:rsidRDefault="00CC26E9" w:rsidP="00CC26E9">
            <w:pP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ได้รับ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8C767C" w14:textId="77777777" w:rsidR="00CC26E9" w:rsidRPr="003B65FB" w:rsidRDefault="00CC26E9" w:rsidP="00CC26E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ได้รับ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AA42C6" w14:textId="77777777" w:rsidR="00CC26E9" w:rsidRPr="003B65FB" w:rsidRDefault="00CC26E9" w:rsidP="00CC26E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ได้รับ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06398" w14:textId="77777777" w:rsidR="00CC26E9" w:rsidRPr="003B65FB" w:rsidRDefault="00CC26E9" w:rsidP="00CC26E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ได้รับ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89AADE" w14:textId="77777777" w:rsidR="00CC26E9" w:rsidRPr="003B65FB" w:rsidRDefault="00CC26E9" w:rsidP="00CC26E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ได้รับ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6CC8AA" w14:textId="77777777" w:rsidR="00CC26E9" w:rsidRPr="003B65FB" w:rsidRDefault="00CC26E9" w:rsidP="00CC26E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ได้รับ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5AD636" w14:textId="77777777" w:rsidR="00CC26E9" w:rsidRPr="003B65FB" w:rsidRDefault="00CC26E9" w:rsidP="00CC26E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ได้รับ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D88EC9" w14:textId="77777777" w:rsidR="00CC26E9" w:rsidRPr="008345D6" w:rsidRDefault="00CC26E9" w:rsidP="00CC26E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ได้รับ</w:t>
            </w:r>
          </w:p>
        </w:tc>
      </w:tr>
      <w:tr w:rsidR="00CC26E9" w:rsidRPr="003B65FB" w14:paraId="283B7980" w14:textId="77777777" w:rsidTr="00A071DD"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588F" w14:textId="77777777" w:rsidR="00CC26E9" w:rsidRPr="003B65FB" w:rsidRDefault="00CC26E9" w:rsidP="00CC26E9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8" w:hanging="288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383A" w14:textId="77777777" w:rsidR="00CC26E9" w:rsidRPr="003B65FB" w:rsidRDefault="00CC26E9" w:rsidP="00CC26E9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6 </w:t>
            </w:r>
            <w:r w:rsidRPr="008345D6">
              <w:rPr>
                <w:rFonts w:ascii="Angsana New" w:hAnsi="Angsana New" w:hint="cs"/>
                <w:sz w:val="28"/>
                <w:cs/>
              </w:rPr>
              <w:t>กรกฎาคม</w:t>
            </w:r>
            <w:r w:rsidRPr="003B65FB">
              <w:rPr>
                <w:rFonts w:ascii="Angsana New" w:hAnsi="Angsana New" w:hint="cs"/>
                <w:sz w:val="28"/>
              </w:rPr>
              <w:t xml:space="preserve"> 2558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A71E" w14:textId="77777777" w:rsidR="00CC26E9" w:rsidRPr="003B65FB" w:rsidRDefault="00CC26E9" w:rsidP="00CC26E9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9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FD84" w14:textId="77777777" w:rsidR="00CC26E9" w:rsidRPr="003B65FB" w:rsidRDefault="00CC26E9" w:rsidP="00CC26E9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9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B189" w14:textId="77777777" w:rsidR="00CC26E9" w:rsidRPr="003B65FB" w:rsidRDefault="00CC26E9" w:rsidP="00CC26E9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9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7C8E" w14:textId="77777777" w:rsidR="00CC26E9" w:rsidRPr="003B65FB" w:rsidRDefault="00CC26E9" w:rsidP="00CC26E9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9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3EBD" w14:textId="77777777" w:rsidR="00CC26E9" w:rsidRPr="003B65FB" w:rsidRDefault="00CC26E9" w:rsidP="00CC26E9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9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828B" w14:textId="77777777" w:rsidR="00CC26E9" w:rsidRPr="003B65FB" w:rsidRDefault="00CC26E9" w:rsidP="00CC26E9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FCF1" w14:textId="77777777" w:rsidR="00CC26E9" w:rsidRPr="003B65FB" w:rsidRDefault="00CC26E9" w:rsidP="00CC26E9">
            <w:pPr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</w:tbl>
    <w:p w14:paraId="30DCB2D0" w14:textId="08BF1CF0" w:rsidR="00B856F2" w:rsidRPr="003B65FB" w:rsidRDefault="00B856F2" w:rsidP="00B856F2">
      <w:pPr>
        <w:tabs>
          <w:tab w:val="left" w:pos="900"/>
          <w:tab w:val="left" w:pos="2160"/>
          <w:tab w:val="left" w:pos="2880"/>
          <w:tab w:val="left" w:pos="7200"/>
        </w:tabs>
        <w:spacing w:before="160" w:after="120"/>
        <w:ind w:left="547" w:right="-43" w:hanging="547"/>
        <w:jc w:val="thaiDistribute"/>
        <w:rPr>
          <w:rFonts w:ascii="Angsana New" w:hAnsi="Angsana New"/>
          <w:sz w:val="28"/>
        </w:rPr>
        <w:sectPr w:rsidR="00B856F2" w:rsidRPr="003B65FB" w:rsidSect="00D9003F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cols w:space="720"/>
          <w:docGrid w:linePitch="326"/>
        </w:sectPr>
      </w:pPr>
      <w:r w:rsidRPr="003B65FB">
        <w:rPr>
          <w:rFonts w:ascii="Angsana New" w:hAnsi="Angsana New" w:hint="cs"/>
          <w:sz w:val="28"/>
        </w:rPr>
        <w:tab/>
      </w:r>
      <w:r w:rsidRPr="008345D6">
        <w:rPr>
          <w:rFonts w:ascii="Angsana New" w:hAnsi="Angsana New" w:hint="cs"/>
          <w:sz w:val="28"/>
          <w:cs/>
        </w:rPr>
        <w:t>รายได้ทั้งหมดของบริษัทย่อยเป็นรายได้ของกิจการที่ได้รับการส่งเสริมการลงทุนซึ่งเป็นรายได้ในประเทศ</w:t>
      </w:r>
    </w:p>
    <w:p w14:paraId="47C332EA" w14:textId="7CB356E8" w:rsidR="00E66F90" w:rsidRPr="008345D6" w:rsidRDefault="00E66F90" w:rsidP="00161568">
      <w:pPr>
        <w:pStyle w:val="ListParagraph"/>
        <w:numPr>
          <w:ilvl w:val="0"/>
          <w:numId w:val="11"/>
        </w:numPr>
        <w:tabs>
          <w:tab w:val="left" w:pos="540"/>
        </w:tabs>
        <w:spacing w:before="240"/>
        <w:ind w:left="0"/>
        <w:rPr>
          <w:rFonts w:ascii="Angsana New" w:hAnsi="Angsana New"/>
          <w:b/>
          <w:bCs/>
          <w:sz w:val="28"/>
          <w:cs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กำไร</w:t>
      </w:r>
      <w:r w:rsidRPr="00D67036">
        <w:rPr>
          <w:rFonts w:ascii="Angsana New" w:hAnsi="Angsana New" w:hint="cs"/>
          <w:b/>
          <w:bCs/>
          <w:sz w:val="28"/>
        </w:rPr>
        <w:t xml:space="preserve"> (</w:t>
      </w:r>
      <w:r w:rsidRPr="008345D6">
        <w:rPr>
          <w:rFonts w:ascii="Angsana New" w:hAnsi="Angsana New" w:hint="cs"/>
          <w:b/>
          <w:bCs/>
          <w:sz w:val="28"/>
          <w:cs/>
        </w:rPr>
        <w:t>ขาดทุน</w:t>
      </w:r>
      <w:r w:rsidRPr="00D67036">
        <w:rPr>
          <w:rFonts w:ascii="Angsana New" w:hAnsi="Angsana New" w:hint="cs"/>
          <w:b/>
          <w:bCs/>
          <w:sz w:val="28"/>
        </w:rPr>
        <w:t xml:space="preserve">) </w:t>
      </w:r>
      <w:r w:rsidRPr="008345D6">
        <w:rPr>
          <w:rFonts w:ascii="Angsana New" w:hAnsi="Angsana New" w:hint="cs"/>
          <w:b/>
          <w:bCs/>
          <w:sz w:val="28"/>
          <w:cs/>
        </w:rPr>
        <w:t>ต่อหุ้น</w:t>
      </w:r>
      <w:r w:rsidR="00EE04AC" w:rsidRPr="008345D6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5C9CE20F" w14:textId="308E92A0" w:rsidR="00E66F90" w:rsidRPr="003B65FB" w:rsidRDefault="00E66F90" w:rsidP="00B856F2">
      <w:pPr>
        <w:pStyle w:val="ListParagraph"/>
        <w:spacing w:before="120" w:line="240" w:lineRule="atLeast"/>
        <w:ind w:left="0"/>
        <w:jc w:val="thaiDistribute"/>
        <w:rPr>
          <w:rFonts w:ascii="Angsana New" w:eastAsia="Times New Roman" w:hAnsi="Angsana New"/>
          <w:color w:val="000000"/>
          <w:sz w:val="28"/>
        </w:rPr>
      </w:pPr>
      <w:r w:rsidRPr="008345D6">
        <w:rPr>
          <w:rFonts w:ascii="Angsana New" w:eastAsia="Times New Roman" w:hAnsi="Angsana New" w:hint="cs"/>
          <w:color w:val="000000"/>
          <w:sz w:val="28"/>
          <w:cs/>
        </w:rPr>
        <w:t>กำไร</w:t>
      </w:r>
      <w:r w:rsidRPr="003B65FB">
        <w:rPr>
          <w:rFonts w:ascii="Angsana New" w:eastAsia="Times New Roman" w:hAnsi="Angsana New" w:hint="cs"/>
          <w:color w:val="000000"/>
          <w:sz w:val="28"/>
        </w:rPr>
        <w:t xml:space="preserve"> (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>ขาดทุน</w:t>
      </w:r>
      <w:r w:rsidRPr="003B65FB">
        <w:rPr>
          <w:rFonts w:ascii="Angsana New" w:eastAsia="Times New Roman" w:hAnsi="Angsana New" w:hint="cs"/>
          <w:color w:val="000000"/>
          <w:sz w:val="28"/>
        </w:rPr>
        <w:t xml:space="preserve">) 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>ต่อหุ้นขั้นพื้นฐานส่วนที่เป็นของบริษัทใหญ่คำนวณโดยการหาร</w:t>
      </w:r>
      <w:r w:rsidRPr="008345D6">
        <w:rPr>
          <w:rFonts w:ascii="Angsana New" w:hAnsi="Angsana New" w:hint="cs"/>
          <w:color w:val="000000"/>
          <w:sz w:val="28"/>
          <w:cs/>
        </w:rPr>
        <w:t xml:space="preserve">กำไร </w:t>
      </w:r>
      <w:r w:rsidRPr="003B65FB">
        <w:rPr>
          <w:rFonts w:ascii="Angsana New" w:eastAsia="Times New Roman" w:hAnsi="Angsana New" w:hint="cs"/>
          <w:color w:val="000000"/>
          <w:sz w:val="28"/>
        </w:rPr>
        <w:t>(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>ขาดทุน</w:t>
      </w:r>
      <w:r w:rsidRPr="003B65FB">
        <w:rPr>
          <w:rFonts w:ascii="Angsana New" w:eastAsia="Times New Roman" w:hAnsi="Angsana New" w:hint="cs"/>
          <w:color w:val="000000"/>
          <w:sz w:val="28"/>
        </w:rPr>
        <w:t>)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 สุทธิส่วนที่เป็นของบริษัทใหญ่ด้วยจำนวนหุ้นสามัญถัวเฉลี่ยถ่วงน้ำหนักที่ออกจำหน่ายอยู่ในระหว่าง</w:t>
      </w:r>
      <w:r w:rsidR="00B856F2" w:rsidRPr="008345D6">
        <w:rPr>
          <w:rFonts w:ascii="Angsana New" w:eastAsia="Times New Roman" w:hAnsi="Angsana New" w:hint="cs"/>
          <w:color w:val="000000"/>
          <w:sz w:val="28"/>
          <w:cs/>
        </w:rPr>
        <w:t>ปี</w:t>
      </w:r>
    </w:p>
    <w:p w14:paraId="22A29201" w14:textId="102ABAD8" w:rsidR="0006076C" w:rsidRPr="003B65FB" w:rsidRDefault="00E66F90" w:rsidP="00B856F2">
      <w:pPr>
        <w:pStyle w:val="ListParagraph"/>
        <w:spacing w:before="120"/>
        <w:ind w:left="0"/>
        <w:jc w:val="thaiDistribute"/>
        <w:rPr>
          <w:rFonts w:ascii="Angsana New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 xml:space="preserve">สำหรับกำไร </w:t>
      </w:r>
      <w:r w:rsidRPr="003B65FB">
        <w:rPr>
          <w:rFonts w:ascii="Angsana New" w:eastAsia="Times New Roman" w:hAnsi="Angsana New" w:hint="cs"/>
          <w:color w:val="000000"/>
          <w:sz w:val="28"/>
        </w:rPr>
        <w:t>(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>ขาดทุน</w:t>
      </w:r>
      <w:r w:rsidRPr="003B65FB">
        <w:rPr>
          <w:rFonts w:ascii="Angsana New" w:eastAsia="Times New Roman" w:hAnsi="Angsana New" w:hint="cs"/>
          <w:color w:val="000000"/>
          <w:sz w:val="28"/>
        </w:rPr>
        <w:t>)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 </w:t>
      </w:r>
      <w:r w:rsidRPr="008345D6">
        <w:rPr>
          <w:rFonts w:ascii="Angsana New" w:hAnsi="Angsana New" w:hint="cs"/>
          <w:color w:val="000000"/>
          <w:sz w:val="28"/>
          <w:cs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2EB07699" w14:textId="77777777" w:rsidR="0061562A" w:rsidRPr="003B65FB" w:rsidRDefault="00E66F90" w:rsidP="00B856F2">
      <w:pPr>
        <w:pStyle w:val="ListParagraph"/>
        <w:spacing w:before="120"/>
        <w:ind w:left="0"/>
        <w:jc w:val="thaiDistribute"/>
        <w:rPr>
          <w:rFonts w:ascii="Angsana New" w:eastAsia="Times New Roman" w:hAnsi="Angsana New"/>
          <w:color w:val="000000"/>
          <w:sz w:val="28"/>
        </w:rPr>
      </w:pP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บริษัทได้ออกใบสำคัญแสดงสิทธิซื้อหุ้นสามัญ รุ่นที่ </w:t>
      </w:r>
      <w:r w:rsidRPr="003B65FB">
        <w:rPr>
          <w:rFonts w:ascii="Angsana New" w:eastAsia="Times New Roman" w:hAnsi="Angsana New" w:hint="cs"/>
          <w:color w:val="000000"/>
          <w:sz w:val="28"/>
        </w:rPr>
        <w:t xml:space="preserve">4 (“7UP-W4”) 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ที่จัดสรรให้แก่ผู้ถือหุ้นที่มีรายชื่อในสมุดทะเบียน </w:t>
      </w:r>
      <w:r w:rsidR="00383D9B" w:rsidRPr="003B65FB">
        <w:rPr>
          <w:rFonts w:ascii="Angsana New" w:eastAsia="Times New Roman" w:hAnsi="Angsana New" w:hint="cs"/>
          <w:color w:val="000000"/>
          <w:sz w:val="28"/>
        </w:rPr>
        <w:t xml:space="preserve">                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ณ วันที่ </w:t>
      </w:r>
      <w:r w:rsidR="00383D9B" w:rsidRPr="003B65FB">
        <w:rPr>
          <w:rFonts w:ascii="Angsana New" w:eastAsia="Times New Roman" w:hAnsi="Angsana New" w:hint="cs"/>
          <w:color w:val="000000"/>
          <w:sz w:val="28"/>
        </w:rPr>
        <w:t>10</w:t>
      </w:r>
      <w:r w:rsidRPr="003B65FB">
        <w:rPr>
          <w:rFonts w:ascii="Angsana New" w:eastAsia="Times New Roman" w:hAnsi="Angsana New" w:hint="cs"/>
          <w:color w:val="000000"/>
          <w:sz w:val="28"/>
        </w:rPr>
        <w:t xml:space="preserve"> 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มิถุนายน </w:t>
      </w:r>
      <w:r w:rsidRPr="003B65FB">
        <w:rPr>
          <w:rFonts w:ascii="Angsana New" w:eastAsia="Times New Roman" w:hAnsi="Angsana New" w:hint="cs"/>
          <w:color w:val="000000"/>
          <w:sz w:val="28"/>
        </w:rPr>
        <w:t xml:space="preserve">2562 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โดยเป็นใบสำคัญแสดงสิทธิจดทะเบียนไม่มีราคาเสนอขายและมีอายุไม่เกิน </w:t>
      </w:r>
      <w:r w:rsidRPr="003B65FB">
        <w:rPr>
          <w:rFonts w:ascii="Angsana New" w:eastAsia="Times New Roman" w:hAnsi="Angsana New" w:hint="cs"/>
          <w:color w:val="000000"/>
          <w:sz w:val="28"/>
        </w:rPr>
        <w:t>3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3B65FB">
        <w:rPr>
          <w:rFonts w:ascii="Angsana New" w:eastAsia="Times New Roman" w:hAnsi="Angsana New" w:hint="cs"/>
          <w:color w:val="000000"/>
          <w:sz w:val="28"/>
        </w:rPr>
        <w:t>9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 สิงหาคม พ.ศ. </w:t>
      </w:r>
      <w:r w:rsidRPr="003B65FB">
        <w:rPr>
          <w:rFonts w:ascii="Angsana New" w:eastAsia="Times New Roman" w:hAnsi="Angsana New" w:hint="cs"/>
          <w:color w:val="000000"/>
          <w:sz w:val="28"/>
        </w:rPr>
        <w:t>2562</w:t>
      </w:r>
      <w:r w:rsidRPr="003B65FB">
        <w:rPr>
          <w:rFonts w:ascii="Angsana New" w:eastAsia="Times New Roman" w:hAnsi="Angsana New" w:hint="cs"/>
          <w:color w:val="000000"/>
          <w:sz w:val="28"/>
          <w:lang w:val="en-GB"/>
        </w:rPr>
        <w:t xml:space="preserve">) 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ในจำนวนไม่เกิน </w:t>
      </w:r>
      <w:r w:rsidRPr="003B65FB">
        <w:rPr>
          <w:rFonts w:ascii="Angsana New" w:eastAsia="Times New Roman" w:hAnsi="Angsana New" w:hint="cs"/>
          <w:color w:val="000000"/>
          <w:sz w:val="28"/>
        </w:rPr>
        <w:t xml:space="preserve">605,919,620 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หน่วย ราคาการใช้สิทธิต่อหุ้นจำนวน </w:t>
      </w:r>
      <w:r w:rsidRPr="003B65FB">
        <w:rPr>
          <w:rFonts w:ascii="Angsana New" w:eastAsia="Times New Roman" w:hAnsi="Angsana New" w:hint="cs"/>
          <w:color w:val="000000"/>
          <w:sz w:val="28"/>
        </w:rPr>
        <w:t xml:space="preserve">0.05 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>บาท</w:t>
      </w:r>
      <w:r w:rsidR="005574B2" w:rsidRPr="008345D6">
        <w:rPr>
          <w:rFonts w:ascii="Angsana New" w:eastAsia="Times New Roman" w:hAnsi="Angsana New" w:hint="cs"/>
          <w:color w:val="000000"/>
          <w:sz w:val="28"/>
          <w:cs/>
        </w:rPr>
        <w:t>โดย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อัตราการใช้สิทธิ </w:t>
      </w:r>
      <w:r w:rsidRPr="003B65FB">
        <w:rPr>
          <w:rFonts w:ascii="Angsana New" w:eastAsia="Times New Roman" w:hAnsi="Angsana New" w:hint="cs"/>
          <w:color w:val="000000"/>
          <w:sz w:val="28"/>
        </w:rPr>
        <w:t xml:space="preserve">1 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ใบสำคัญแสดงสิทธิ ต่อ </w:t>
      </w:r>
      <w:r w:rsidR="00383D9B" w:rsidRPr="003B65FB">
        <w:rPr>
          <w:rFonts w:ascii="Angsana New" w:eastAsia="Times New Roman" w:hAnsi="Angsana New" w:hint="cs"/>
          <w:color w:val="000000"/>
          <w:sz w:val="28"/>
        </w:rPr>
        <w:t>1</w:t>
      </w:r>
      <w:r w:rsidRPr="003B65FB">
        <w:rPr>
          <w:rFonts w:ascii="Angsana New" w:eastAsia="Times New Roman" w:hAnsi="Angsana New" w:hint="cs"/>
          <w:color w:val="000000"/>
          <w:sz w:val="28"/>
        </w:rPr>
        <w:t xml:space="preserve"> 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หุ้นสามัญ </w:t>
      </w:r>
      <w:r w:rsidR="005574B2" w:rsidRPr="008345D6">
        <w:rPr>
          <w:rFonts w:ascii="Angsana New" w:eastAsia="Times New Roman" w:hAnsi="Angsana New" w:hint="cs"/>
          <w:color w:val="000000"/>
          <w:sz w:val="28"/>
          <w:cs/>
        </w:rPr>
        <w:t>ซึ่ง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สามารถใช้สิทธิตามใบสำคัญแสดงสิทธิได้ </w:t>
      </w:r>
      <w:r w:rsidRPr="003B65FB">
        <w:rPr>
          <w:rFonts w:ascii="Angsana New" w:eastAsia="Times New Roman" w:hAnsi="Angsana New" w:hint="cs"/>
          <w:color w:val="000000"/>
          <w:sz w:val="28"/>
        </w:rPr>
        <w:t xml:space="preserve">3 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>ครั้ง โดยมีราคาการใช้สิทธิดังนี้ การใช้สิทธิครั</w:t>
      </w:r>
      <w:r w:rsidR="00383D9B" w:rsidRPr="008345D6">
        <w:rPr>
          <w:rFonts w:ascii="Angsana New" w:eastAsia="Times New Roman" w:hAnsi="Angsana New" w:hint="cs"/>
          <w:color w:val="000000"/>
          <w:sz w:val="28"/>
          <w:cs/>
        </w:rPr>
        <w:t>้ง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ที่ </w:t>
      </w:r>
      <w:r w:rsidR="00383D9B" w:rsidRPr="003B65FB">
        <w:rPr>
          <w:rFonts w:ascii="Angsana New" w:eastAsia="Times New Roman" w:hAnsi="Angsana New" w:hint="cs"/>
          <w:color w:val="000000"/>
          <w:sz w:val="28"/>
        </w:rPr>
        <w:t>1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 ราคา </w:t>
      </w:r>
      <w:r w:rsidRPr="003B65FB">
        <w:rPr>
          <w:rFonts w:ascii="Angsana New" w:eastAsia="Times New Roman" w:hAnsi="Angsana New" w:hint="cs"/>
          <w:color w:val="000000"/>
          <w:sz w:val="28"/>
        </w:rPr>
        <w:t xml:space="preserve">0.50 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>บาทต่อหุ้น การใช้สิทธิครั</w:t>
      </w:r>
      <w:r w:rsidR="00383D9B" w:rsidRPr="008345D6">
        <w:rPr>
          <w:rFonts w:ascii="Angsana New" w:eastAsia="Times New Roman" w:hAnsi="Angsana New" w:hint="cs"/>
          <w:color w:val="000000"/>
          <w:sz w:val="28"/>
          <w:cs/>
        </w:rPr>
        <w:t>้ง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ที่ </w:t>
      </w:r>
      <w:r w:rsidRPr="003B65FB">
        <w:rPr>
          <w:rFonts w:ascii="Angsana New" w:eastAsia="Times New Roman" w:hAnsi="Angsana New" w:hint="cs"/>
          <w:color w:val="000000"/>
          <w:sz w:val="28"/>
        </w:rPr>
        <w:t>2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 ราคา </w:t>
      </w:r>
      <w:r w:rsidRPr="003B65FB">
        <w:rPr>
          <w:rFonts w:ascii="Angsana New" w:eastAsia="Times New Roman" w:hAnsi="Angsana New" w:hint="cs"/>
          <w:color w:val="000000"/>
          <w:sz w:val="28"/>
        </w:rPr>
        <w:t xml:space="preserve">1.25 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>บาทต่อหุ้น</w:t>
      </w:r>
      <w:r w:rsidR="005574B2" w:rsidRPr="008345D6">
        <w:rPr>
          <w:rFonts w:ascii="Angsana New" w:eastAsia="Times New Roman" w:hAnsi="Angsana New" w:hint="cs"/>
          <w:color w:val="000000"/>
          <w:sz w:val="28"/>
          <w:cs/>
        </w:rPr>
        <w:t>และ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>การใช้สิทธิครั</w:t>
      </w:r>
      <w:r w:rsidR="00383D9B" w:rsidRPr="008345D6">
        <w:rPr>
          <w:rFonts w:ascii="Angsana New" w:eastAsia="Times New Roman" w:hAnsi="Angsana New" w:hint="cs"/>
          <w:color w:val="000000"/>
          <w:sz w:val="28"/>
          <w:cs/>
        </w:rPr>
        <w:t>้ง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ที่ </w:t>
      </w:r>
      <w:r w:rsidRPr="003B65FB">
        <w:rPr>
          <w:rFonts w:ascii="Angsana New" w:eastAsia="Times New Roman" w:hAnsi="Angsana New" w:hint="cs"/>
          <w:color w:val="000000"/>
          <w:sz w:val="28"/>
        </w:rPr>
        <w:t>3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 ราคา </w:t>
      </w:r>
      <w:r w:rsidRPr="003B65FB">
        <w:rPr>
          <w:rFonts w:ascii="Angsana New" w:eastAsia="Times New Roman" w:hAnsi="Angsana New" w:hint="cs"/>
          <w:color w:val="000000"/>
          <w:sz w:val="28"/>
        </w:rPr>
        <w:t xml:space="preserve">2.25 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บาทต่อหุ้น เริ่มใช้สิทธิครั้งแรกวันที่ </w:t>
      </w:r>
      <w:r w:rsidRPr="003B65FB">
        <w:rPr>
          <w:rFonts w:ascii="Angsana New" w:eastAsia="Times New Roman" w:hAnsi="Angsana New" w:hint="cs"/>
          <w:color w:val="000000"/>
          <w:sz w:val="28"/>
        </w:rPr>
        <w:t xml:space="preserve">30 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มิถุนายน </w:t>
      </w:r>
      <w:r w:rsidRPr="003B65FB">
        <w:rPr>
          <w:rFonts w:ascii="Angsana New" w:eastAsia="Times New Roman" w:hAnsi="Angsana New" w:hint="cs"/>
          <w:color w:val="000000"/>
          <w:sz w:val="28"/>
        </w:rPr>
        <w:t>2563</w:t>
      </w:r>
    </w:p>
    <w:p w14:paraId="02FFFC9D" w14:textId="733A9AFB" w:rsidR="0061562A" w:rsidRPr="00921C11" w:rsidRDefault="00E66F90" w:rsidP="00921C11">
      <w:pPr>
        <w:pStyle w:val="ListParagraph"/>
        <w:spacing w:before="120"/>
        <w:ind w:left="0"/>
        <w:jc w:val="thaiDistribute"/>
        <w:rPr>
          <w:rFonts w:ascii="Angsana New" w:eastAsia="Times New Roman" w:hAnsi="Angsana New"/>
          <w:color w:val="000000"/>
          <w:sz w:val="28"/>
        </w:rPr>
      </w:pPr>
      <w:r w:rsidRPr="008345D6">
        <w:rPr>
          <w:rFonts w:ascii="Angsana New" w:hAnsi="Angsana New" w:hint="cs"/>
          <w:color w:val="000000"/>
          <w:sz w:val="28"/>
          <w:cs/>
        </w:rPr>
        <w:t xml:space="preserve">ใบสำคัญแสดงสิทธิซื้อหุ้นสามัญคงเหลือ ณ วันที่ </w:t>
      </w:r>
      <w:r w:rsidRPr="00A067E8">
        <w:rPr>
          <w:rFonts w:ascii="Angsana New" w:hAnsi="Angsana New" w:hint="cs"/>
          <w:color w:val="000000"/>
          <w:sz w:val="28"/>
        </w:rPr>
        <w:t>3</w:t>
      </w:r>
      <w:r w:rsidR="00B856F2" w:rsidRPr="00A067E8">
        <w:rPr>
          <w:rFonts w:ascii="Angsana New" w:hAnsi="Angsana New" w:hint="cs"/>
          <w:color w:val="000000"/>
          <w:sz w:val="28"/>
        </w:rPr>
        <w:t>1</w:t>
      </w:r>
      <w:r w:rsidRPr="00A067E8">
        <w:rPr>
          <w:rFonts w:ascii="Angsana New" w:hAnsi="Angsana New" w:hint="cs"/>
          <w:color w:val="000000"/>
          <w:sz w:val="28"/>
        </w:rPr>
        <w:t xml:space="preserve"> </w:t>
      </w:r>
      <w:r w:rsidR="00B856F2" w:rsidRPr="008345D6">
        <w:rPr>
          <w:rFonts w:ascii="Angsana New" w:hAnsi="Angsana New" w:hint="cs"/>
          <w:color w:val="000000"/>
          <w:sz w:val="28"/>
          <w:cs/>
        </w:rPr>
        <w:t>ธันวาคม</w:t>
      </w:r>
      <w:r w:rsidRPr="008345D6">
        <w:rPr>
          <w:rFonts w:ascii="Angsana New" w:hAnsi="Angsana New" w:hint="cs"/>
          <w:color w:val="000000"/>
          <w:sz w:val="28"/>
          <w:cs/>
        </w:rPr>
        <w:t xml:space="preserve"> </w:t>
      </w:r>
      <w:r w:rsidRPr="00A067E8">
        <w:rPr>
          <w:rFonts w:ascii="Angsana New" w:hAnsi="Angsana New" w:hint="cs"/>
          <w:color w:val="000000"/>
          <w:sz w:val="28"/>
        </w:rPr>
        <w:t>2563</w:t>
      </w:r>
      <w:r w:rsidRPr="008345D6">
        <w:rPr>
          <w:rFonts w:ascii="Angsana New" w:hAnsi="Angsana New" w:hint="cs"/>
          <w:color w:val="000000"/>
          <w:sz w:val="28"/>
          <w:cs/>
        </w:rPr>
        <w:t xml:space="preserve"> เป็นใบสำคัญแสดงสิทธิซื้อหุ้นสามัญที่จัดสรรให้แก่ผู้ถือหุ้นของบริษัทซึ่งไม่มีผลต่อการคำนวณกำไร </w:t>
      </w:r>
      <w:r w:rsidRPr="00A067E8">
        <w:rPr>
          <w:rFonts w:ascii="Angsana New" w:eastAsia="Times New Roman" w:hAnsi="Angsana New" w:hint="cs"/>
          <w:color w:val="000000"/>
          <w:sz w:val="28"/>
        </w:rPr>
        <w:t>(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>ขาดทุน</w:t>
      </w:r>
      <w:r w:rsidRPr="00A067E8">
        <w:rPr>
          <w:rFonts w:ascii="Angsana New" w:eastAsia="Times New Roman" w:hAnsi="Angsana New" w:hint="cs"/>
          <w:color w:val="000000"/>
          <w:sz w:val="28"/>
        </w:rPr>
        <w:t>)</w:t>
      </w:r>
      <w:r w:rsidRPr="008345D6">
        <w:rPr>
          <w:rFonts w:ascii="Angsana New" w:eastAsia="Times New Roman" w:hAnsi="Angsana New" w:hint="cs"/>
          <w:color w:val="000000"/>
          <w:sz w:val="28"/>
          <w:cs/>
        </w:rPr>
        <w:t xml:space="preserve"> </w:t>
      </w:r>
      <w:r w:rsidRPr="008345D6">
        <w:rPr>
          <w:rFonts w:ascii="Angsana New" w:hAnsi="Angsana New" w:hint="cs"/>
          <w:color w:val="000000"/>
          <w:sz w:val="28"/>
          <w:cs/>
        </w:rPr>
        <w:t>ต่อหุ้นปรับลดเนื่องจากราคาตามสิทธิของใบสำคัญแสดงสิทธิที่เหลืออยู่สูงกว่าราคาตลาดเฉลี่ยของหุ้นสามัญของบริษัทในระหว่าง</w:t>
      </w:r>
      <w:r w:rsidR="00B856F2" w:rsidRPr="008345D6">
        <w:rPr>
          <w:rFonts w:ascii="Angsana New" w:hAnsi="Angsana New" w:hint="cs"/>
          <w:color w:val="000000"/>
          <w:sz w:val="28"/>
          <w:cs/>
        </w:rPr>
        <w:t>ปี</w:t>
      </w:r>
      <w:r w:rsidRPr="008345D6">
        <w:rPr>
          <w:rFonts w:ascii="Angsana New" w:hAnsi="Angsana New" w:hint="cs"/>
          <w:color w:val="000000"/>
          <w:sz w:val="28"/>
          <w:cs/>
        </w:rPr>
        <w:t>วันที่</w:t>
      </w:r>
      <w:r w:rsidRPr="00A067E8">
        <w:rPr>
          <w:rFonts w:ascii="Angsana New" w:hAnsi="Angsana New" w:hint="cs"/>
          <w:color w:val="000000"/>
          <w:sz w:val="28"/>
        </w:rPr>
        <w:t xml:space="preserve"> 3</w:t>
      </w:r>
      <w:r w:rsidR="00B856F2" w:rsidRPr="008345D6">
        <w:rPr>
          <w:rFonts w:ascii="Angsana New" w:hAnsi="Angsana New" w:hint="cs"/>
          <w:color w:val="000000"/>
          <w:sz w:val="28"/>
        </w:rPr>
        <w:t>1</w:t>
      </w:r>
      <w:r w:rsidRPr="00A067E8">
        <w:rPr>
          <w:rFonts w:ascii="Angsana New" w:hAnsi="Angsana New" w:hint="cs"/>
          <w:color w:val="000000"/>
          <w:sz w:val="28"/>
        </w:rPr>
        <w:t xml:space="preserve"> </w:t>
      </w:r>
      <w:r w:rsidR="00B856F2" w:rsidRPr="008345D6">
        <w:rPr>
          <w:rFonts w:ascii="Angsana New" w:hAnsi="Angsana New" w:hint="cs"/>
          <w:color w:val="000000"/>
          <w:sz w:val="28"/>
          <w:cs/>
        </w:rPr>
        <w:t>ธันวาคม</w:t>
      </w:r>
      <w:r w:rsidRPr="008345D6">
        <w:rPr>
          <w:rFonts w:ascii="Angsana New" w:hAnsi="Angsana New" w:hint="cs"/>
          <w:color w:val="000000"/>
          <w:sz w:val="28"/>
          <w:cs/>
        </w:rPr>
        <w:t xml:space="preserve"> </w:t>
      </w:r>
      <w:r w:rsidRPr="00A067E8">
        <w:rPr>
          <w:rFonts w:ascii="Angsana New" w:hAnsi="Angsana New" w:hint="cs"/>
          <w:color w:val="000000"/>
          <w:sz w:val="28"/>
        </w:rPr>
        <w:t>256</w:t>
      </w:r>
      <w:r w:rsidRPr="00A067E8">
        <w:rPr>
          <w:rFonts w:ascii="Angsana New" w:hAnsi="Angsana New" w:hint="cs"/>
          <w:color w:val="000000"/>
          <w:sz w:val="28"/>
          <w:lang w:val="en-GB"/>
        </w:rPr>
        <w:t>3</w:t>
      </w:r>
    </w:p>
    <w:p w14:paraId="75A703D7" w14:textId="23A6CD86" w:rsidR="004C35C0" w:rsidRPr="003B65FB" w:rsidRDefault="00E66F90" w:rsidP="00B856F2">
      <w:pPr>
        <w:jc w:val="thaiDistribute"/>
        <w:rPr>
          <w:rFonts w:ascii="Angsana New" w:hAnsi="Angsana New"/>
          <w:color w:val="000000"/>
          <w:spacing w:val="2"/>
          <w:sz w:val="28"/>
        </w:rPr>
      </w:pPr>
      <w:r w:rsidRPr="008345D6">
        <w:rPr>
          <w:rFonts w:ascii="Angsana New" w:hAnsi="Angsana New" w:hint="cs"/>
          <w:color w:val="000000"/>
          <w:spacing w:val="2"/>
          <w:sz w:val="28"/>
          <w:cs/>
        </w:rPr>
        <w:t>กำไรต่อหุ้นขั้นพื้นฐาน สำหรับ</w:t>
      </w:r>
      <w:r w:rsidR="00BD5955">
        <w:rPr>
          <w:rFonts w:ascii="Angsana New" w:hAnsi="Angsana New" w:hint="cs"/>
          <w:color w:val="000000"/>
          <w:spacing w:val="2"/>
          <w:sz w:val="28"/>
          <w:cs/>
        </w:rPr>
        <w:t>ป</w:t>
      </w:r>
      <w:r w:rsidR="00D72701">
        <w:rPr>
          <w:rFonts w:ascii="Angsana New" w:hAnsi="Angsana New" w:hint="cs"/>
          <w:color w:val="000000"/>
          <w:spacing w:val="2"/>
          <w:sz w:val="28"/>
          <w:cs/>
        </w:rPr>
        <w:t>ี</w:t>
      </w:r>
      <w:r w:rsidRPr="008345D6">
        <w:rPr>
          <w:rFonts w:ascii="Angsana New" w:hAnsi="Angsana New" w:hint="cs"/>
          <w:color w:val="000000"/>
          <w:spacing w:val="2"/>
          <w:sz w:val="28"/>
          <w:cs/>
        </w:rPr>
        <w:t>สิ้นสุด</w:t>
      </w:r>
      <w:r w:rsidRPr="008345D6">
        <w:rPr>
          <w:rFonts w:ascii="Angsana New" w:hAnsi="Angsana New" w:hint="cs"/>
          <w:color w:val="000000"/>
          <w:sz w:val="28"/>
          <w:cs/>
        </w:rPr>
        <w:t>วันที่</w:t>
      </w:r>
      <w:r w:rsidRPr="008345D6">
        <w:rPr>
          <w:rFonts w:ascii="Angsana New" w:hAnsi="Angsana New" w:hint="cs"/>
          <w:color w:val="000000"/>
          <w:sz w:val="28"/>
        </w:rPr>
        <w:t xml:space="preserve"> </w:t>
      </w:r>
      <w:r w:rsidRPr="003B65FB">
        <w:rPr>
          <w:rFonts w:ascii="Angsana New" w:hAnsi="Angsana New" w:hint="cs"/>
          <w:color w:val="000000"/>
          <w:sz w:val="28"/>
        </w:rPr>
        <w:t>3</w:t>
      </w:r>
      <w:r w:rsidR="00B856F2" w:rsidRPr="003B65FB">
        <w:rPr>
          <w:rFonts w:ascii="Angsana New" w:hAnsi="Angsana New" w:hint="cs"/>
          <w:color w:val="000000"/>
          <w:sz w:val="28"/>
          <w:lang w:val="en-GB"/>
        </w:rPr>
        <w:t>1</w:t>
      </w:r>
      <w:r w:rsidR="00B856F2" w:rsidRPr="008345D6">
        <w:rPr>
          <w:rFonts w:ascii="Angsana New" w:hAnsi="Angsana New" w:hint="cs"/>
          <w:color w:val="000000"/>
          <w:sz w:val="28"/>
          <w:cs/>
        </w:rPr>
        <w:t xml:space="preserve"> ธันวาคม</w:t>
      </w:r>
      <w:r w:rsidRPr="008345D6">
        <w:rPr>
          <w:rFonts w:ascii="Angsana New" w:hAnsi="Angsana New" w:hint="cs"/>
          <w:color w:val="000000"/>
          <w:sz w:val="28"/>
        </w:rPr>
        <w:t xml:space="preserve"> </w:t>
      </w:r>
      <w:r w:rsidRPr="003B65FB">
        <w:rPr>
          <w:rFonts w:ascii="Angsana New" w:hAnsi="Angsana New" w:hint="cs"/>
          <w:color w:val="000000"/>
          <w:sz w:val="28"/>
        </w:rPr>
        <w:t>2563</w:t>
      </w:r>
      <w:r w:rsidRPr="003B65FB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Pr="003B65FB">
        <w:rPr>
          <w:rFonts w:ascii="Angsana New" w:hAnsi="Angsana New" w:hint="cs"/>
          <w:color w:val="000000"/>
          <w:spacing w:val="2"/>
          <w:sz w:val="28"/>
          <w:cs/>
          <w:lang w:val="en-GB"/>
        </w:rPr>
        <w:t>แสดงดังนี</w:t>
      </w:r>
      <w:r w:rsidR="006221AF" w:rsidRPr="003B65FB">
        <w:rPr>
          <w:rFonts w:ascii="Angsana New" w:hAnsi="Angsana New" w:hint="cs"/>
          <w:color w:val="000000"/>
          <w:spacing w:val="2"/>
          <w:sz w:val="28"/>
          <w:cs/>
          <w:lang w:val="en-GB"/>
        </w:rPr>
        <w:t>้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4392"/>
        <w:gridCol w:w="1134"/>
        <w:gridCol w:w="1264"/>
        <w:gridCol w:w="1350"/>
        <w:gridCol w:w="1350"/>
      </w:tblGrid>
      <w:tr w:rsidR="00E66F90" w:rsidRPr="003B65FB" w14:paraId="456DFF0D" w14:textId="77777777" w:rsidTr="00B856F2">
        <w:tc>
          <w:tcPr>
            <w:tcW w:w="4392" w:type="dxa"/>
            <w:vAlign w:val="bottom"/>
          </w:tcPr>
          <w:p w14:paraId="31B0394A" w14:textId="77777777" w:rsidR="00E66F90" w:rsidRPr="003B65FB" w:rsidRDefault="00E66F90" w:rsidP="001C2C26">
            <w:pPr>
              <w:ind w:left="45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98" w:type="dxa"/>
            <w:gridSpan w:val="2"/>
            <w:vAlign w:val="bottom"/>
          </w:tcPr>
          <w:p w14:paraId="50928B0C" w14:textId="77777777" w:rsidR="00E66F90" w:rsidRPr="003B65FB" w:rsidRDefault="00E66F90" w:rsidP="001C2C2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0ED29EC" w14:textId="77777777" w:rsidR="00E66F90" w:rsidRPr="003B65F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66F90" w:rsidRPr="003B65FB" w14:paraId="793A85BE" w14:textId="77777777" w:rsidTr="00B856F2">
        <w:tc>
          <w:tcPr>
            <w:tcW w:w="4392" w:type="dxa"/>
            <w:vAlign w:val="bottom"/>
          </w:tcPr>
          <w:p w14:paraId="27DE7808" w14:textId="77777777" w:rsidR="00E66F90" w:rsidRPr="003B65F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CAF8A5F" w14:textId="77777777" w:rsidR="00E66F90" w:rsidRPr="003B65F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64" w:type="dxa"/>
            <w:vAlign w:val="bottom"/>
          </w:tcPr>
          <w:p w14:paraId="155C3296" w14:textId="77777777" w:rsidR="00E66F90" w:rsidRPr="003B65F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0D0D5054" w14:textId="77777777" w:rsidR="00E66F90" w:rsidRPr="003B65F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52CF63F5" w14:textId="77777777" w:rsidR="00E66F90" w:rsidRPr="003B65F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E66F90" w:rsidRPr="003B65FB" w14:paraId="5B1E76C0" w14:textId="77777777" w:rsidTr="00B856F2">
        <w:tc>
          <w:tcPr>
            <w:tcW w:w="4392" w:type="dxa"/>
            <w:vAlign w:val="bottom"/>
          </w:tcPr>
          <w:p w14:paraId="5529BEC3" w14:textId="77777777" w:rsidR="00E66F90" w:rsidRPr="008345D6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D8818AE" w14:textId="77777777" w:rsidR="00E66F90" w:rsidRPr="003B65F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29279CE2" w14:textId="77777777" w:rsidR="00E66F90" w:rsidRPr="003B65F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FBA637D" w14:textId="77777777" w:rsidR="00E66F90" w:rsidRPr="008345D6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C87A6FF" w14:textId="77777777" w:rsidR="00E66F90" w:rsidRPr="003B65F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66F90" w:rsidRPr="003B65FB" w14:paraId="52329434" w14:textId="77777777" w:rsidTr="00B856F2">
        <w:tc>
          <w:tcPr>
            <w:tcW w:w="4392" w:type="dxa"/>
            <w:vAlign w:val="bottom"/>
          </w:tcPr>
          <w:p w14:paraId="3ABE9617" w14:textId="09F9C155" w:rsidR="00E66F90" w:rsidRPr="003B65FB" w:rsidRDefault="00E66F90" w:rsidP="00B856F2">
            <w:pPr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ส่วนแบ่งกำไรสำหรับ</w:t>
            </w:r>
            <w:r w:rsidR="004C015E" w:rsidRPr="008345D6">
              <w:rPr>
                <w:rFonts w:ascii="Angsana New" w:hAnsi="Angsana New" w:hint="cs"/>
                <w:sz w:val="28"/>
                <w:cs/>
              </w:rPr>
              <w:t>ปี</w:t>
            </w:r>
            <w:r w:rsidRPr="008345D6">
              <w:rPr>
                <w:rFonts w:ascii="Angsana New" w:hAnsi="Angsana New" w:hint="cs"/>
                <w:sz w:val="28"/>
                <w:cs/>
              </w:rPr>
              <w:t>ที่เป็นของผู้ถือหุ้น</w:t>
            </w:r>
          </w:p>
        </w:tc>
        <w:tc>
          <w:tcPr>
            <w:tcW w:w="1134" w:type="dxa"/>
            <w:vAlign w:val="bottom"/>
          </w:tcPr>
          <w:p w14:paraId="3C90D13D" w14:textId="77777777" w:rsidR="00E66F90" w:rsidRPr="003B65FB" w:rsidRDefault="00E66F90" w:rsidP="001C2C26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1AB7E5AF" w14:textId="77777777" w:rsidR="00E66F90" w:rsidRPr="003B65FB" w:rsidRDefault="00E66F90" w:rsidP="001C2C26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BF319DB" w14:textId="77777777" w:rsidR="00E66F90" w:rsidRPr="003B65FB" w:rsidRDefault="00E66F90" w:rsidP="001C2C26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33B1A3" w14:textId="77777777" w:rsidR="00E66F90" w:rsidRPr="008345D6" w:rsidRDefault="00E66F90" w:rsidP="001C2C26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61811" w:rsidRPr="003B65FB" w14:paraId="57CAAE33" w14:textId="77777777" w:rsidTr="00B856F2">
        <w:tc>
          <w:tcPr>
            <w:tcW w:w="4392" w:type="dxa"/>
            <w:vAlign w:val="bottom"/>
          </w:tcPr>
          <w:p w14:paraId="796C6E7F" w14:textId="77777777" w:rsidR="00361811" w:rsidRPr="008345D6" w:rsidRDefault="00361811" w:rsidP="00361811">
            <w:pPr>
              <w:ind w:lef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  ของบริษัทใหญ่ (พันบาท)</w:t>
            </w:r>
          </w:p>
        </w:tc>
        <w:tc>
          <w:tcPr>
            <w:tcW w:w="1134" w:type="dxa"/>
            <w:vAlign w:val="bottom"/>
          </w:tcPr>
          <w:p w14:paraId="4FD7F5A6" w14:textId="2E485182" w:rsidR="00361811" w:rsidRPr="00D67036" w:rsidRDefault="00222541" w:rsidP="00361811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 w:rsidRPr="00D67036">
              <w:rPr>
                <w:rFonts w:ascii="Angsana New" w:hAnsi="Angsana New"/>
                <w:sz w:val="28"/>
              </w:rPr>
              <w:t>117,444</w:t>
            </w:r>
          </w:p>
        </w:tc>
        <w:tc>
          <w:tcPr>
            <w:tcW w:w="1264" w:type="dxa"/>
            <w:vAlign w:val="bottom"/>
          </w:tcPr>
          <w:p w14:paraId="2AF7B05B" w14:textId="2712531C" w:rsidR="00361811" w:rsidRPr="00D67036" w:rsidRDefault="00D67036" w:rsidP="00361811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 w:rsidRPr="00D67036">
              <w:rPr>
                <w:rFonts w:ascii="Angsana New" w:hAnsi="Angsana New"/>
                <w:color w:val="000000"/>
                <w:sz w:val="28"/>
              </w:rPr>
              <w:t>58,402</w:t>
            </w:r>
          </w:p>
        </w:tc>
        <w:tc>
          <w:tcPr>
            <w:tcW w:w="1350" w:type="dxa"/>
            <w:vAlign w:val="bottom"/>
          </w:tcPr>
          <w:p w14:paraId="7B355EBC" w14:textId="38A90B3B" w:rsidR="00361811" w:rsidRPr="008345D6" w:rsidRDefault="00D67036" w:rsidP="00361811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D67036">
              <w:rPr>
                <w:rFonts w:ascii="Angsana New" w:hAnsi="Angsana New"/>
                <w:sz w:val="28"/>
                <w:lang w:val="en-GB"/>
              </w:rPr>
              <w:t>80,807</w:t>
            </w:r>
          </w:p>
        </w:tc>
        <w:tc>
          <w:tcPr>
            <w:tcW w:w="1350" w:type="dxa"/>
            <w:vAlign w:val="bottom"/>
          </w:tcPr>
          <w:p w14:paraId="49803DAB" w14:textId="4D962D80" w:rsidR="00361811" w:rsidRPr="008345D6" w:rsidRDefault="00D67036" w:rsidP="00361811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72,071</w:t>
            </w:r>
          </w:p>
        </w:tc>
      </w:tr>
      <w:tr w:rsidR="00361811" w:rsidRPr="003B65FB" w14:paraId="32FB6970" w14:textId="77777777" w:rsidTr="00B856F2">
        <w:tc>
          <w:tcPr>
            <w:tcW w:w="4392" w:type="dxa"/>
            <w:vAlign w:val="bottom"/>
          </w:tcPr>
          <w:p w14:paraId="1589B5A5" w14:textId="77777777" w:rsidR="00361811" w:rsidRPr="008345D6" w:rsidRDefault="00361811" w:rsidP="00361811">
            <w:pPr>
              <w:ind w:lef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134" w:type="dxa"/>
            <w:vAlign w:val="bottom"/>
          </w:tcPr>
          <w:p w14:paraId="5F0A299F" w14:textId="77777777" w:rsidR="00361811" w:rsidRPr="00D67036" w:rsidRDefault="00361811" w:rsidP="00361811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23EB98D2" w14:textId="77777777" w:rsidR="00361811" w:rsidRPr="00D67036" w:rsidRDefault="00361811" w:rsidP="00361811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05284E3" w14:textId="77777777" w:rsidR="00361811" w:rsidRPr="00D67036" w:rsidRDefault="00361811" w:rsidP="00361811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8C0AEB7" w14:textId="77777777" w:rsidR="00361811" w:rsidRPr="008345D6" w:rsidRDefault="00361811" w:rsidP="00361811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61811" w:rsidRPr="003B65FB" w14:paraId="44DDF588" w14:textId="77777777" w:rsidTr="00B856F2">
        <w:tc>
          <w:tcPr>
            <w:tcW w:w="4392" w:type="dxa"/>
            <w:vAlign w:val="bottom"/>
          </w:tcPr>
          <w:p w14:paraId="7208C80C" w14:textId="77777777" w:rsidR="00361811" w:rsidRPr="003B65FB" w:rsidRDefault="00361811" w:rsidP="00361811">
            <w:pPr>
              <w:ind w:left="-108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  ผู้ถือหุ้น (พันหุ้น)</w:t>
            </w:r>
          </w:p>
        </w:tc>
        <w:tc>
          <w:tcPr>
            <w:tcW w:w="1134" w:type="dxa"/>
            <w:vAlign w:val="bottom"/>
          </w:tcPr>
          <w:p w14:paraId="55EF76CF" w14:textId="4F49860A" w:rsidR="00361811" w:rsidRPr="00D67036" w:rsidRDefault="00971299" w:rsidP="003618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D67036">
              <w:rPr>
                <w:rFonts w:ascii="Angsana New" w:hAnsi="Angsana New"/>
                <w:sz w:val="28"/>
              </w:rPr>
              <w:t>3,308,155</w:t>
            </w:r>
          </w:p>
        </w:tc>
        <w:tc>
          <w:tcPr>
            <w:tcW w:w="1264" w:type="dxa"/>
            <w:vAlign w:val="bottom"/>
          </w:tcPr>
          <w:p w14:paraId="5EADC62E" w14:textId="6C82F100" w:rsidR="00361811" w:rsidRPr="00D67036" w:rsidRDefault="00361811" w:rsidP="003618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D67036">
              <w:rPr>
                <w:rFonts w:ascii="Angsana New" w:hAnsi="Angsana New" w:hint="cs"/>
                <w:sz w:val="28"/>
              </w:rPr>
              <w:t>3,029,598</w:t>
            </w:r>
          </w:p>
        </w:tc>
        <w:tc>
          <w:tcPr>
            <w:tcW w:w="1350" w:type="dxa"/>
            <w:vAlign w:val="bottom"/>
          </w:tcPr>
          <w:p w14:paraId="4B98AA87" w14:textId="16C59582" w:rsidR="00361811" w:rsidRPr="00D67036" w:rsidRDefault="00971299" w:rsidP="003618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D67036">
              <w:rPr>
                <w:rFonts w:ascii="Angsana New" w:hAnsi="Angsana New"/>
                <w:sz w:val="28"/>
              </w:rPr>
              <w:t>3,308,155</w:t>
            </w:r>
          </w:p>
        </w:tc>
        <w:tc>
          <w:tcPr>
            <w:tcW w:w="1350" w:type="dxa"/>
            <w:vAlign w:val="bottom"/>
          </w:tcPr>
          <w:p w14:paraId="3AD2D263" w14:textId="77777777" w:rsidR="00361811" w:rsidRPr="003B65FB" w:rsidRDefault="00361811" w:rsidP="0036181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3B65FB">
              <w:rPr>
                <w:rFonts w:ascii="Angsana New" w:hAnsi="Angsana New" w:hint="cs"/>
                <w:sz w:val="28"/>
              </w:rPr>
              <w:t>3,029,598</w:t>
            </w:r>
          </w:p>
        </w:tc>
      </w:tr>
      <w:tr w:rsidR="00361811" w:rsidRPr="003B65FB" w14:paraId="48DF048F" w14:textId="77777777" w:rsidTr="00B856F2">
        <w:tc>
          <w:tcPr>
            <w:tcW w:w="4392" w:type="dxa"/>
            <w:vAlign w:val="bottom"/>
          </w:tcPr>
          <w:p w14:paraId="12214CE2" w14:textId="77777777" w:rsidR="00361811" w:rsidRPr="008345D6" w:rsidRDefault="00361811" w:rsidP="00361811">
            <w:pPr>
              <w:ind w:lef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34" w:type="dxa"/>
            <w:vAlign w:val="bottom"/>
          </w:tcPr>
          <w:p w14:paraId="228F31DA" w14:textId="639E267D" w:rsidR="00361811" w:rsidRPr="00D67036" w:rsidRDefault="0087588E" w:rsidP="003618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1264" w:type="dxa"/>
            <w:vAlign w:val="bottom"/>
          </w:tcPr>
          <w:p w14:paraId="6A783110" w14:textId="50B57C83" w:rsidR="00361811" w:rsidRPr="00D67036" w:rsidRDefault="0087588E" w:rsidP="003618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0.02</w:t>
            </w:r>
          </w:p>
        </w:tc>
        <w:tc>
          <w:tcPr>
            <w:tcW w:w="1350" w:type="dxa"/>
            <w:vAlign w:val="bottom"/>
          </w:tcPr>
          <w:p w14:paraId="1FFF2DD9" w14:textId="640EA730" w:rsidR="00361811" w:rsidRPr="00D67036" w:rsidRDefault="0087588E" w:rsidP="003618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0.02</w:t>
            </w:r>
          </w:p>
        </w:tc>
        <w:tc>
          <w:tcPr>
            <w:tcW w:w="1350" w:type="dxa"/>
            <w:vAlign w:val="bottom"/>
          </w:tcPr>
          <w:p w14:paraId="1B8E9B0D" w14:textId="280DA130" w:rsidR="00361811" w:rsidRPr="003B65FB" w:rsidRDefault="0087588E" w:rsidP="003618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0.02</w:t>
            </w:r>
          </w:p>
        </w:tc>
      </w:tr>
    </w:tbl>
    <w:p w14:paraId="46BFDB4E" w14:textId="55945222" w:rsidR="00E66F90" w:rsidRPr="003B65FB" w:rsidRDefault="00E66F90" w:rsidP="005A476D">
      <w:pPr>
        <w:pStyle w:val="ListParagraph"/>
        <w:spacing w:before="240"/>
        <w:ind w:left="0"/>
        <w:jc w:val="thaiDistribute"/>
        <w:rPr>
          <w:rFonts w:ascii="Angsana New" w:hAnsi="Angsana New"/>
          <w:color w:val="000000"/>
          <w:spacing w:val="2"/>
          <w:sz w:val="28"/>
        </w:rPr>
      </w:pPr>
      <w:r w:rsidRPr="008345D6">
        <w:rPr>
          <w:rFonts w:ascii="Angsana New" w:hAnsi="Angsana New" w:hint="cs"/>
          <w:color w:val="000000"/>
          <w:spacing w:val="2"/>
          <w:sz w:val="28"/>
          <w:cs/>
        </w:rPr>
        <w:t>กำไรต่อหุ้นปรับลดแสดงดังนี้</w:t>
      </w:r>
    </w:p>
    <w:tbl>
      <w:tblPr>
        <w:tblW w:w="9778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4500"/>
        <w:gridCol w:w="1314"/>
        <w:gridCol w:w="1269"/>
        <w:gridCol w:w="1308"/>
        <w:gridCol w:w="1387"/>
      </w:tblGrid>
      <w:tr w:rsidR="00E66F90" w:rsidRPr="003B65FB" w14:paraId="245F8E09" w14:textId="77777777" w:rsidTr="00E84BCF">
        <w:tc>
          <w:tcPr>
            <w:tcW w:w="4500" w:type="dxa"/>
            <w:vAlign w:val="bottom"/>
          </w:tcPr>
          <w:p w14:paraId="494D17E7" w14:textId="77777777" w:rsidR="00E66F90" w:rsidRPr="003B65FB" w:rsidRDefault="00E66F90" w:rsidP="001C2C26">
            <w:pPr>
              <w:ind w:left="45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2D9AC738" w14:textId="77777777" w:rsidR="00E66F90" w:rsidRPr="003B65FB" w:rsidRDefault="00E66F90" w:rsidP="001C2C2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vAlign w:val="bottom"/>
          </w:tcPr>
          <w:p w14:paraId="25D98211" w14:textId="77777777" w:rsidR="00E66F90" w:rsidRPr="003B65F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eastAsia="Times New Roman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66F90" w:rsidRPr="003B65FB" w14:paraId="7906B1DE" w14:textId="77777777" w:rsidTr="00E84BCF">
        <w:tc>
          <w:tcPr>
            <w:tcW w:w="4500" w:type="dxa"/>
            <w:vAlign w:val="bottom"/>
          </w:tcPr>
          <w:p w14:paraId="00D8AA2B" w14:textId="77777777" w:rsidR="00E66F90" w:rsidRPr="003B65F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vAlign w:val="bottom"/>
          </w:tcPr>
          <w:p w14:paraId="1304DE42" w14:textId="77777777" w:rsidR="00E66F90" w:rsidRPr="003B65F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69" w:type="dxa"/>
            <w:vAlign w:val="bottom"/>
          </w:tcPr>
          <w:p w14:paraId="3CCF4B04" w14:textId="77777777" w:rsidR="00E66F90" w:rsidRPr="003B65F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308" w:type="dxa"/>
            <w:vAlign w:val="bottom"/>
          </w:tcPr>
          <w:p w14:paraId="777DB0E7" w14:textId="77777777" w:rsidR="00E66F90" w:rsidRPr="003B65F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387" w:type="dxa"/>
            <w:vAlign w:val="bottom"/>
          </w:tcPr>
          <w:p w14:paraId="2BF88B59" w14:textId="77777777" w:rsidR="00E66F90" w:rsidRPr="003B65F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E66F90" w:rsidRPr="003B65FB" w14:paraId="59D697D7" w14:textId="77777777" w:rsidTr="00E84BCF">
        <w:tc>
          <w:tcPr>
            <w:tcW w:w="4500" w:type="dxa"/>
            <w:vAlign w:val="bottom"/>
          </w:tcPr>
          <w:p w14:paraId="10E27801" w14:textId="77777777" w:rsidR="00E66F90" w:rsidRPr="008345D6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5B2276A2" w14:textId="77777777" w:rsidR="00E66F90" w:rsidRPr="003B65F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vAlign w:val="bottom"/>
          </w:tcPr>
          <w:p w14:paraId="542E0E80" w14:textId="77777777" w:rsidR="00E66F90" w:rsidRPr="003B65F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08" w:type="dxa"/>
            <w:vAlign w:val="bottom"/>
          </w:tcPr>
          <w:p w14:paraId="05EF22B0" w14:textId="77777777" w:rsidR="00E66F90" w:rsidRPr="008345D6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421279C7" w14:textId="77777777" w:rsidR="00E66F90" w:rsidRPr="003B65F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66F90" w:rsidRPr="003B65FB" w14:paraId="0551516B" w14:textId="77777777" w:rsidTr="00E84BCF">
        <w:tc>
          <w:tcPr>
            <w:tcW w:w="4500" w:type="dxa"/>
            <w:vAlign w:val="bottom"/>
          </w:tcPr>
          <w:p w14:paraId="188BF710" w14:textId="73024D42" w:rsidR="00E66F90" w:rsidRPr="003B65FB" w:rsidRDefault="00E66F90" w:rsidP="006637B4">
            <w:pPr>
              <w:ind w:left="144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ส่วนแบ่งกำไรสำหรับงวด</w:t>
            </w:r>
            <w:r w:rsidR="004C015E" w:rsidRPr="008345D6">
              <w:rPr>
                <w:rFonts w:ascii="Angsana New" w:hAnsi="Angsana New" w:hint="cs"/>
                <w:sz w:val="28"/>
                <w:cs/>
              </w:rPr>
              <w:t>ปี</w:t>
            </w:r>
            <w:r w:rsidRPr="008345D6">
              <w:rPr>
                <w:rFonts w:ascii="Angsana New" w:hAnsi="Angsana New" w:hint="cs"/>
                <w:sz w:val="28"/>
                <w:cs/>
              </w:rPr>
              <w:t>ที่เป็นของผู้ถือหุ้น</w:t>
            </w:r>
          </w:p>
        </w:tc>
        <w:tc>
          <w:tcPr>
            <w:tcW w:w="1314" w:type="dxa"/>
            <w:vAlign w:val="bottom"/>
          </w:tcPr>
          <w:p w14:paraId="4C91E020" w14:textId="77777777" w:rsidR="00E66F90" w:rsidRPr="003B65FB" w:rsidRDefault="00E66F90" w:rsidP="001C2C26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vAlign w:val="bottom"/>
          </w:tcPr>
          <w:p w14:paraId="13501820" w14:textId="77777777" w:rsidR="00E66F90" w:rsidRPr="003B65FB" w:rsidRDefault="00E66F90" w:rsidP="001C2C26">
            <w:pPr>
              <w:ind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08" w:type="dxa"/>
            <w:vAlign w:val="bottom"/>
          </w:tcPr>
          <w:p w14:paraId="02BA37B4" w14:textId="77777777" w:rsidR="00E66F90" w:rsidRPr="003B65FB" w:rsidRDefault="00E66F90" w:rsidP="001C2C26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3CF7B115" w14:textId="77777777" w:rsidR="00E66F90" w:rsidRPr="008345D6" w:rsidRDefault="00E66F90" w:rsidP="001C2C26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6579E" w:rsidRPr="003B65FB" w14:paraId="2738C670" w14:textId="77777777" w:rsidTr="00E84BCF">
        <w:tc>
          <w:tcPr>
            <w:tcW w:w="4500" w:type="dxa"/>
            <w:vAlign w:val="bottom"/>
          </w:tcPr>
          <w:p w14:paraId="1BAD37BC" w14:textId="77777777" w:rsidR="0026579E" w:rsidRPr="008345D6" w:rsidRDefault="0026579E" w:rsidP="006637B4">
            <w:pPr>
              <w:ind w:left="144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  ของบริษัทใหญ่ (พันบาท)</w:t>
            </w:r>
          </w:p>
        </w:tc>
        <w:tc>
          <w:tcPr>
            <w:tcW w:w="1314" w:type="dxa"/>
            <w:vAlign w:val="bottom"/>
          </w:tcPr>
          <w:p w14:paraId="5F3FF42C" w14:textId="4507A22F" w:rsidR="0026579E" w:rsidRPr="00D67036" w:rsidRDefault="00D67036" w:rsidP="0026579E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 w:rsidRPr="00D67036">
              <w:rPr>
                <w:rFonts w:ascii="Angsana New" w:hAnsi="Angsana New"/>
                <w:sz w:val="28"/>
              </w:rPr>
              <w:t>118,188</w:t>
            </w:r>
          </w:p>
        </w:tc>
        <w:tc>
          <w:tcPr>
            <w:tcW w:w="1269" w:type="dxa"/>
            <w:vAlign w:val="bottom"/>
          </w:tcPr>
          <w:p w14:paraId="338723C3" w14:textId="5513F825" w:rsidR="0026579E" w:rsidRPr="008345D6" w:rsidRDefault="00D67036" w:rsidP="0026579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670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6273B945" w14:textId="766E7EC8" w:rsidR="0026579E" w:rsidRPr="00D67036" w:rsidRDefault="00D67036" w:rsidP="0026579E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 w:rsidRPr="00D67036">
              <w:rPr>
                <w:rFonts w:ascii="Angsana New" w:hAnsi="Angsana New"/>
                <w:sz w:val="28"/>
              </w:rPr>
              <w:t>81,550</w:t>
            </w:r>
          </w:p>
        </w:tc>
        <w:tc>
          <w:tcPr>
            <w:tcW w:w="1387" w:type="dxa"/>
            <w:vAlign w:val="bottom"/>
          </w:tcPr>
          <w:p w14:paraId="0C976635" w14:textId="4F25AD18" w:rsidR="0026579E" w:rsidRPr="00D67036" w:rsidRDefault="00D67036" w:rsidP="0026579E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 w:rsidRPr="00D67036">
              <w:rPr>
                <w:rFonts w:ascii="Angsana New" w:hAnsi="Angsana New"/>
                <w:sz w:val="28"/>
              </w:rPr>
              <w:t>-</w:t>
            </w:r>
          </w:p>
        </w:tc>
      </w:tr>
      <w:tr w:rsidR="0026579E" w:rsidRPr="003B65FB" w14:paraId="630CD521" w14:textId="77777777" w:rsidTr="00E84BCF">
        <w:tc>
          <w:tcPr>
            <w:tcW w:w="4500" w:type="dxa"/>
            <w:vAlign w:val="bottom"/>
          </w:tcPr>
          <w:p w14:paraId="48217F98" w14:textId="77777777" w:rsidR="0026579E" w:rsidRPr="00565C32" w:rsidRDefault="0026579E" w:rsidP="006637B4">
            <w:pPr>
              <w:ind w:left="144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314" w:type="dxa"/>
            <w:vAlign w:val="bottom"/>
          </w:tcPr>
          <w:p w14:paraId="4828B9F1" w14:textId="77777777" w:rsidR="0026579E" w:rsidRPr="00D67036" w:rsidRDefault="0026579E" w:rsidP="0026579E">
            <w:pPr>
              <w:ind w:righ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vAlign w:val="bottom"/>
          </w:tcPr>
          <w:p w14:paraId="5D723694" w14:textId="77777777" w:rsidR="0026579E" w:rsidRPr="00D67036" w:rsidRDefault="0026579E" w:rsidP="0026579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01A4B86A" w14:textId="77777777" w:rsidR="0026579E" w:rsidRPr="00D67036" w:rsidRDefault="0026579E" w:rsidP="0026579E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27437C85" w14:textId="77777777" w:rsidR="0026579E" w:rsidRPr="008345D6" w:rsidRDefault="0026579E" w:rsidP="0026579E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6579E" w:rsidRPr="003B65FB" w14:paraId="10842C64" w14:textId="77777777" w:rsidTr="00E84BCF">
        <w:tc>
          <w:tcPr>
            <w:tcW w:w="4500" w:type="dxa"/>
            <w:vAlign w:val="bottom"/>
          </w:tcPr>
          <w:p w14:paraId="7E593E05" w14:textId="77777777" w:rsidR="0026579E" w:rsidRPr="003B65FB" w:rsidRDefault="0026579E" w:rsidP="006637B4">
            <w:pPr>
              <w:ind w:left="144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   ผู้ถือหุ้น (พันหุ้น)</w:t>
            </w:r>
          </w:p>
        </w:tc>
        <w:tc>
          <w:tcPr>
            <w:tcW w:w="1314" w:type="dxa"/>
            <w:vAlign w:val="bottom"/>
          </w:tcPr>
          <w:p w14:paraId="40AD450C" w14:textId="035DC98D" w:rsidR="0026579E" w:rsidRPr="00D67036" w:rsidRDefault="00D67036" w:rsidP="00265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D67036">
              <w:rPr>
                <w:rFonts w:ascii="Angsana New" w:hAnsi="Angsana New"/>
                <w:sz w:val="28"/>
              </w:rPr>
              <w:t>3,383,013</w:t>
            </w:r>
          </w:p>
        </w:tc>
        <w:tc>
          <w:tcPr>
            <w:tcW w:w="1269" w:type="dxa"/>
            <w:vAlign w:val="bottom"/>
          </w:tcPr>
          <w:p w14:paraId="523EA152" w14:textId="428F1688" w:rsidR="0026579E" w:rsidRPr="008345D6" w:rsidRDefault="00D67036" w:rsidP="0026579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D670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47BF96F6" w14:textId="445831A2" w:rsidR="0026579E" w:rsidRPr="00D67036" w:rsidRDefault="00D67036" w:rsidP="00265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D67036">
              <w:rPr>
                <w:rFonts w:ascii="Angsana New" w:hAnsi="Angsana New"/>
                <w:sz w:val="28"/>
              </w:rPr>
              <w:t>3,383,013</w:t>
            </w:r>
          </w:p>
        </w:tc>
        <w:tc>
          <w:tcPr>
            <w:tcW w:w="1387" w:type="dxa"/>
            <w:vAlign w:val="bottom"/>
          </w:tcPr>
          <w:p w14:paraId="1C0F42D8" w14:textId="67FC8E23" w:rsidR="0026579E" w:rsidRPr="00D67036" w:rsidRDefault="00D67036" w:rsidP="00265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D67036">
              <w:rPr>
                <w:rFonts w:ascii="Angsana New" w:hAnsi="Angsana New"/>
                <w:sz w:val="28"/>
              </w:rPr>
              <w:t>-</w:t>
            </w:r>
          </w:p>
        </w:tc>
      </w:tr>
      <w:tr w:rsidR="0026579E" w:rsidRPr="003B65FB" w14:paraId="3B863FA6" w14:textId="77777777" w:rsidTr="00E84BCF">
        <w:tc>
          <w:tcPr>
            <w:tcW w:w="4500" w:type="dxa"/>
            <w:vAlign w:val="bottom"/>
          </w:tcPr>
          <w:p w14:paraId="39A7BC97" w14:textId="77777777" w:rsidR="0026579E" w:rsidRPr="008345D6" w:rsidRDefault="0026579E" w:rsidP="006637B4">
            <w:pPr>
              <w:ind w:left="144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กำไรต่อหุ้นปรับลด (บาทต่อหุ้น)</w:t>
            </w:r>
          </w:p>
        </w:tc>
        <w:tc>
          <w:tcPr>
            <w:tcW w:w="1314" w:type="dxa"/>
            <w:vAlign w:val="bottom"/>
          </w:tcPr>
          <w:p w14:paraId="72FAB289" w14:textId="46DBF48D" w:rsidR="0026579E" w:rsidRPr="008345D6" w:rsidRDefault="0087588E" w:rsidP="002657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1269" w:type="dxa"/>
            <w:vAlign w:val="bottom"/>
          </w:tcPr>
          <w:p w14:paraId="16A02F21" w14:textId="368099CD" w:rsidR="0026579E" w:rsidRPr="00D67036" w:rsidRDefault="00D67036" w:rsidP="0026579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D670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1A3CB41F" w14:textId="1894C6D8" w:rsidR="0026579E" w:rsidRPr="00D67036" w:rsidRDefault="0087588E" w:rsidP="002657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0.02</w:t>
            </w:r>
          </w:p>
        </w:tc>
        <w:tc>
          <w:tcPr>
            <w:tcW w:w="1387" w:type="dxa"/>
            <w:vAlign w:val="bottom"/>
          </w:tcPr>
          <w:p w14:paraId="25D6C668" w14:textId="68A9DA5A" w:rsidR="0026579E" w:rsidRPr="00D67036" w:rsidRDefault="00D67036" w:rsidP="002657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D67036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AF4DE09" w14:textId="05610762" w:rsidR="004C35C0" w:rsidRPr="003B65FB" w:rsidRDefault="009B2480" w:rsidP="006221AF">
      <w:pPr>
        <w:spacing w:before="24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lastRenderedPageBreak/>
        <w:t>ใบสำคัญแสดงสิทธิมีราคาใช้สิทธิสูงกว่าราคาตลาดถัวเฉลี่ยในระหว่าง</w:t>
      </w:r>
      <w:r w:rsidR="00CE27D4" w:rsidRPr="008345D6">
        <w:rPr>
          <w:rFonts w:ascii="Angsana New" w:hAnsi="Angsana New" w:hint="cs"/>
          <w:color w:val="000000"/>
          <w:spacing w:val="-2"/>
          <w:sz w:val="28"/>
          <w:cs/>
        </w:rPr>
        <w:t>ปี</w:t>
      </w:r>
      <w:r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จึงไม่ทำให้เกิดกำไรต่อหุ้นปรับลด</w:t>
      </w:r>
      <w:r w:rsidRPr="003B65FB">
        <w:rPr>
          <w:rFonts w:ascii="Angsana New" w:hAnsi="Angsana New" w:hint="cs"/>
          <w:color w:val="000000"/>
          <w:spacing w:val="-2"/>
          <w:sz w:val="28"/>
        </w:rPr>
        <w:tab/>
      </w:r>
    </w:p>
    <w:p w14:paraId="0F66B76F" w14:textId="12055A9D" w:rsidR="00D5121C" w:rsidRPr="00D67036" w:rsidRDefault="009B2480" w:rsidP="00161568">
      <w:pPr>
        <w:pStyle w:val="ListParagraph"/>
        <w:numPr>
          <w:ilvl w:val="0"/>
          <w:numId w:val="1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>ข้อมูลทางการเงินจำแนกตามส่วนงานและการจำแนกรายได้</w:t>
      </w:r>
      <w:r w:rsidRPr="00D67036">
        <w:rPr>
          <w:rFonts w:ascii="Angsana New" w:hAnsi="Angsana New" w:hint="cs"/>
          <w:b/>
          <w:bCs/>
          <w:sz w:val="28"/>
        </w:rPr>
        <w:t xml:space="preserve"> </w:t>
      </w:r>
    </w:p>
    <w:p w14:paraId="7297D67E" w14:textId="34657E77" w:rsidR="00D5121C" w:rsidRPr="003B65FB" w:rsidRDefault="009B2480" w:rsidP="00383D9B">
      <w:pPr>
        <w:spacing w:before="120"/>
        <w:ind w:left="360"/>
        <w:jc w:val="both"/>
        <w:rPr>
          <w:rFonts w:ascii="Angsana New" w:eastAsia="Times New Roman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สำหรับ</w:t>
      </w:r>
      <w:r w:rsidR="0087588E" w:rsidRPr="008345D6">
        <w:rPr>
          <w:rFonts w:ascii="Angsana New" w:hAnsi="Angsana New" w:hint="cs"/>
          <w:sz w:val="28"/>
          <w:cs/>
        </w:rPr>
        <w:t>ปี</w:t>
      </w:r>
      <w:r w:rsidRPr="008345D6">
        <w:rPr>
          <w:rFonts w:ascii="Angsana New" w:hAnsi="Angsana New" w:hint="cs"/>
          <w:sz w:val="28"/>
          <w:cs/>
        </w:rPr>
        <w:t xml:space="preserve">สิ้นสุดวันที่ </w:t>
      </w:r>
      <w:r w:rsidRPr="003B65FB">
        <w:rPr>
          <w:rFonts w:ascii="Angsana New" w:hAnsi="Angsana New" w:hint="cs"/>
          <w:sz w:val="28"/>
        </w:rPr>
        <w:t>3</w:t>
      </w:r>
      <w:r w:rsidR="00391ED3" w:rsidRPr="003B65FB">
        <w:rPr>
          <w:rFonts w:ascii="Angsana New" w:hAnsi="Angsana New" w:hint="cs"/>
          <w:sz w:val="28"/>
        </w:rPr>
        <w:t>1</w:t>
      </w:r>
      <w:r w:rsidRPr="008345D6">
        <w:rPr>
          <w:rFonts w:ascii="Angsana New" w:hAnsi="Angsana New" w:hint="cs"/>
          <w:sz w:val="28"/>
          <w:cs/>
        </w:rPr>
        <w:t xml:space="preserve"> </w:t>
      </w:r>
      <w:r w:rsidR="000C7872" w:rsidRPr="008345D6">
        <w:rPr>
          <w:rFonts w:ascii="Angsana New" w:hAnsi="Angsana New" w:hint="cs"/>
          <w:sz w:val="28"/>
          <w:cs/>
        </w:rPr>
        <w:t>ธันวาคม</w:t>
      </w:r>
      <w:r w:rsidRPr="008345D6">
        <w:rPr>
          <w:rFonts w:ascii="Angsana New" w:hAnsi="Angsana New" w:hint="cs"/>
          <w:sz w:val="28"/>
          <w:cs/>
        </w:rPr>
        <w:t xml:space="preserve"> </w:t>
      </w:r>
      <w:r w:rsidR="00383D9B" w:rsidRPr="003B65FB">
        <w:rPr>
          <w:rFonts w:ascii="Angsana New" w:hAnsi="Angsana New" w:hint="cs"/>
          <w:sz w:val="28"/>
        </w:rPr>
        <w:t>2563</w:t>
      </w:r>
      <w:r w:rsidRPr="008345D6">
        <w:rPr>
          <w:rFonts w:ascii="Angsana New" w:eastAsia="Times New Roman" w:hAnsi="Angsana New" w:hint="cs"/>
          <w:sz w:val="28"/>
          <w:cs/>
        </w:rPr>
        <w:t xml:space="preserve"> และ </w:t>
      </w:r>
      <w:r w:rsidRPr="003B65FB">
        <w:rPr>
          <w:rFonts w:ascii="Angsana New" w:eastAsia="Times New Roman" w:hAnsi="Angsana New" w:hint="cs"/>
          <w:sz w:val="28"/>
        </w:rPr>
        <w:t xml:space="preserve">2562 </w:t>
      </w:r>
      <w:r w:rsidRPr="008345D6">
        <w:rPr>
          <w:rFonts w:ascii="Angsana New" w:eastAsia="Times New Roman" w:hAnsi="Angsana New" w:hint="cs"/>
          <w:sz w:val="28"/>
          <w:cs/>
        </w:rPr>
        <w:t xml:space="preserve">กลุ่มบริษัทมี </w:t>
      </w:r>
      <w:r w:rsidR="00383D9B" w:rsidRPr="003B65FB">
        <w:rPr>
          <w:rFonts w:ascii="Angsana New" w:eastAsia="Times New Roman" w:hAnsi="Angsana New" w:hint="cs"/>
          <w:sz w:val="28"/>
        </w:rPr>
        <w:t>4</w:t>
      </w:r>
      <w:r w:rsidRPr="008345D6">
        <w:rPr>
          <w:rFonts w:ascii="Angsana New" w:eastAsia="Times New Roman" w:hAnsi="Angsana New" w:hint="cs"/>
          <w:sz w:val="28"/>
          <w:cs/>
        </w:rPr>
        <w:t xml:space="preserve"> ส่วนงานที่รายงาน ได้แก่ </w:t>
      </w:r>
    </w:p>
    <w:p w14:paraId="460C9051" w14:textId="77777777" w:rsidR="00D5121C" w:rsidRPr="003B65FB" w:rsidRDefault="009B2480" w:rsidP="006045D3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pacing w:val="-6"/>
          <w:sz w:val="28"/>
        </w:rPr>
      </w:pPr>
      <w:r w:rsidRPr="008345D6">
        <w:rPr>
          <w:rFonts w:ascii="Angsana New" w:eastAsia="Times New Roman" w:hAnsi="Angsana New" w:hint="cs"/>
          <w:spacing w:val="-10"/>
          <w:sz w:val="28"/>
          <w:cs/>
        </w:rPr>
        <w:t xml:space="preserve">ธุรกิจตัวแทนนายหน้าในการจัดจำหน่ายแก๊ส </w:t>
      </w:r>
      <w:r w:rsidRPr="003B65FB">
        <w:rPr>
          <w:rFonts w:ascii="Angsana New" w:eastAsia="Times New Roman" w:hAnsi="Angsana New" w:hint="cs"/>
          <w:spacing w:val="-10"/>
          <w:sz w:val="28"/>
        </w:rPr>
        <w:t>LPG</w:t>
      </w:r>
    </w:p>
    <w:p w14:paraId="6B0946AB" w14:textId="77777777" w:rsidR="00D5121C" w:rsidRPr="003B65FB" w:rsidRDefault="009B2480" w:rsidP="006045D3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pacing w:val="-6"/>
          <w:sz w:val="28"/>
        </w:rPr>
      </w:pPr>
      <w:r w:rsidRPr="008345D6">
        <w:rPr>
          <w:rFonts w:ascii="Angsana New" w:eastAsia="Times New Roman" w:hAnsi="Angsana New" w:hint="cs"/>
          <w:spacing w:val="-10"/>
          <w:sz w:val="28"/>
          <w:cs/>
        </w:rPr>
        <w:t>ธุรกิจพลังงานทางเลือก</w:t>
      </w:r>
    </w:p>
    <w:p w14:paraId="5DE906C1" w14:textId="77777777" w:rsidR="00D5121C" w:rsidRPr="003B65FB" w:rsidRDefault="009B2480" w:rsidP="006045D3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pacing w:val="-6"/>
          <w:sz w:val="28"/>
        </w:rPr>
      </w:pPr>
      <w:r w:rsidRPr="008345D6">
        <w:rPr>
          <w:rFonts w:ascii="Angsana New" w:eastAsia="Times New Roman" w:hAnsi="Angsana New" w:hint="cs"/>
          <w:spacing w:val="-10"/>
          <w:sz w:val="28"/>
          <w:cs/>
        </w:rPr>
        <w:t xml:space="preserve">ธุรกิจวิทยุสื่อสารและ </w:t>
      </w:r>
      <w:r w:rsidRPr="003B65FB">
        <w:rPr>
          <w:rFonts w:ascii="Angsana New" w:eastAsia="Times New Roman" w:hAnsi="Angsana New" w:hint="cs"/>
          <w:spacing w:val="-10"/>
          <w:sz w:val="28"/>
        </w:rPr>
        <w:t>Internet of Things (IoT)</w:t>
      </w:r>
      <w:r w:rsidRPr="003B65FB">
        <w:rPr>
          <w:rFonts w:ascii="Angsana New" w:eastAsia="Times New Roman" w:hAnsi="Angsana New" w:hint="cs"/>
          <w:spacing w:val="-10"/>
          <w:sz w:val="28"/>
          <w:lang w:val="en-GB"/>
        </w:rPr>
        <w:t xml:space="preserve"> </w:t>
      </w:r>
    </w:p>
    <w:p w14:paraId="4FB50509" w14:textId="77777777" w:rsidR="00D5121C" w:rsidRPr="003B65FB" w:rsidRDefault="009B2480" w:rsidP="006045D3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pacing w:val="-6"/>
          <w:sz w:val="28"/>
        </w:rPr>
      </w:pPr>
      <w:r w:rsidRPr="008345D6">
        <w:rPr>
          <w:rFonts w:ascii="Angsana New" w:eastAsia="Times New Roman" w:hAnsi="Angsana New" w:hint="cs"/>
          <w:spacing w:val="-6"/>
          <w:sz w:val="28"/>
          <w:cs/>
        </w:rPr>
        <w:t>ธุรกิจการบำบัดน้ำ</w:t>
      </w:r>
    </w:p>
    <w:p w14:paraId="6E8F0BD3" w14:textId="77777777" w:rsidR="00D5121C" w:rsidRPr="003B65FB" w:rsidRDefault="009B2480">
      <w:pPr>
        <w:tabs>
          <w:tab w:val="right" w:pos="7200"/>
          <w:tab w:val="right" w:pos="9000"/>
        </w:tabs>
        <w:spacing w:before="240"/>
        <w:ind w:left="360"/>
        <w:jc w:val="thaiDistribute"/>
        <w:rPr>
          <w:rFonts w:ascii="Angsana New" w:hAnsi="Angsana New"/>
          <w:b/>
          <w:bCs/>
          <w:i/>
          <w:iCs/>
          <w:sz w:val="28"/>
          <w:lang w:val="en-GB"/>
        </w:rPr>
      </w:pPr>
      <w:r w:rsidRPr="008345D6">
        <w:rPr>
          <w:rFonts w:ascii="Angsana New" w:hAnsi="Angsana New" w:hint="cs"/>
          <w:b/>
          <w:bCs/>
          <w:i/>
          <w:iCs/>
          <w:sz w:val="28"/>
          <w:cs/>
        </w:rPr>
        <w:t>ส่วนงานภูมิศาสตร์</w:t>
      </w:r>
    </w:p>
    <w:p w14:paraId="00C58A87" w14:textId="77777777" w:rsidR="00D5121C" w:rsidRPr="003B65FB" w:rsidRDefault="009B2480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6"/>
          <w:sz w:val="28"/>
          <w:lang w:val="en-GB"/>
        </w:rPr>
      </w:pPr>
      <w:r w:rsidRPr="008345D6">
        <w:rPr>
          <w:rFonts w:ascii="Angsana New" w:hAnsi="Angsana New" w:hint="cs"/>
          <w:spacing w:val="-4"/>
          <w:sz w:val="28"/>
          <w:cs/>
        </w:rPr>
        <w:t>กลุ่มบริษัทดำเนินธุรกิจเฉพาะในประเทศเท่านั้น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8345D6">
        <w:rPr>
          <w:rFonts w:ascii="Angsana New" w:hAnsi="Angsana New" w:hint="cs"/>
          <w:sz w:val="28"/>
          <w:cs/>
        </w:rPr>
        <w:t>ที่</w:t>
      </w:r>
      <w:r w:rsidRPr="008345D6">
        <w:rPr>
          <w:rFonts w:ascii="Angsana New" w:hAnsi="Angsana New" w:hint="cs"/>
          <w:spacing w:val="-6"/>
          <w:sz w:val="28"/>
          <w:cs/>
        </w:rPr>
        <w:t>มีสาระสำคัญ</w:t>
      </w:r>
      <w:r w:rsidRPr="003B65FB">
        <w:rPr>
          <w:rFonts w:ascii="Angsana New" w:hAnsi="Angsana New" w:hint="cs"/>
          <w:spacing w:val="-6"/>
          <w:sz w:val="28"/>
          <w:lang w:val="en-GB"/>
        </w:rPr>
        <w:t xml:space="preserve"> </w:t>
      </w:r>
    </w:p>
    <w:p w14:paraId="35600DAC" w14:textId="77777777" w:rsidR="00D5121C" w:rsidRPr="003B65FB" w:rsidRDefault="009B2480">
      <w:pPr>
        <w:tabs>
          <w:tab w:val="right" w:pos="7200"/>
          <w:tab w:val="right" w:pos="9000"/>
        </w:tabs>
        <w:ind w:left="360"/>
        <w:jc w:val="thaiDistribute"/>
        <w:rPr>
          <w:rFonts w:ascii="Angsana New" w:hAnsi="Angsana New"/>
          <w:b/>
          <w:bCs/>
          <w:i/>
          <w:iCs/>
          <w:sz w:val="28"/>
          <w:lang w:val="en-GB"/>
        </w:rPr>
      </w:pPr>
      <w:r w:rsidRPr="008345D6">
        <w:rPr>
          <w:rFonts w:ascii="Angsana New" w:hAnsi="Angsana New" w:hint="cs"/>
          <w:b/>
          <w:bCs/>
          <w:i/>
          <w:iCs/>
          <w:sz w:val="28"/>
          <w:cs/>
        </w:rPr>
        <w:t>ลูกค้ารายใหญ่</w:t>
      </w:r>
    </w:p>
    <w:p w14:paraId="40F954E7" w14:textId="497979DA" w:rsidR="00D5121C" w:rsidRPr="003B65FB" w:rsidRDefault="009B2480">
      <w:pPr>
        <w:spacing w:after="240"/>
        <w:ind w:left="360"/>
        <w:jc w:val="thaiDistribute"/>
        <w:rPr>
          <w:rFonts w:ascii="Angsana New" w:eastAsia="SimSun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สำหรับ</w:t>
      </w:r>
      <w:r w:rsidR="0087588E" w:rsidRPr="008345D6">
        <w:rPr>
          <w:rFonts w:ascii="Angsana New" w:hAnsi="Angsana New" w:hint="cs"/>
          <w:sz w:val="28"/>
          <w:cs/>
        </w:rPr>
        <w:t>ปี</w:t>
      </w:r>
      <w:r w:rsidRPr="008345D6">
        <w:rPr>
          <w:rFonts w:ascii="Angsana New" w:hAnsi="Angsana New" w:hint="cs"/>
          <w:sz w:val="28"/>
          <w:cs/>
        </w:rPr>
        <w:t xml:space="preserve">สิ้นสุดวันที่ </w:t>
      </w:r>
      <w:r w:rsidR="000C7872" w:rsidRPr="003B65FB">
        <w:rPr>
          <w:rFonts w:ascii="Angsana New" w:hAnsi="Angsana New" w:hint="cs"/>
          <w:sz w:val="28"/>
        </w:rPr>
        <w:t>31</w:t>
      </w:r>
      <w:r w:rsidR="000C7872" w:rsidRPr="008345D6">
        <w:rPr>
          <w:rFonts w:ascii="Angsana New" w:hAnsi="Angsana New" w:hint="cs"/>
          <w:sz w:val="28"/>
          <w:cs/>
        </w:rPr>
        <w:t xml:space="preserve"> ธันวาคม </w:t>
      </w:r>
      <w:r w:rsidR="000C7872" w:rsidRPr="003B65FB">
        <w:rPr>
          <w:rFonts w:ascii="Angsana New" w:hAnsi="Angsana New" w:hint="cs"/>
          <w:sz w:val="28"/>
        </w:rPr>
        <w:t>2563</w:t>
      </w:r>
      <w:r w:rsidR="000C7872" w:rsidRPr="008345D6">
        <w:rPr>
          <w:rFonts w:ascii="Angsana New" w:eastAsia="Times New Roman" w:hAnsi="Angsana New" w:hint="cs"/>
          <w:sz w:val="28"/>
          <w:cs/>
        </w:rPr>
        <w:t xml:space="preserve"> และ </w:t>
      </w:r>
      <w:r w:rsidR="000C7872" w:rsidRPr="003B65FB">
        <w:rPr>
          <w:rFonts w:ascii="Angsana New" w:eastAsia="Times New Roman" w:hAnsi="Angsana New" w:hint="cs"/>
          <w:sz w:val="28"/>
        </w:rPr>
        <w:t xml:space="preserve">2562 </w:t>
      </w:r>
      <w:r w:rsidRPr="008345D6">
        <w:rPr>
          <w:rFonts w:ascii="Angsana New" w:eastAsia="SimSun" w:hAnsi="Angsana New" w:hint="cs"/>
          <w:sz w:val="28"/>
          <w:cs/>
        </w:rPr>
        <w:t>กลุ่มบริษัทไม่มีลูกค้ารายใหญ่ที่มีสาระสำคัญ</w:t>
      </w:r>
    </w:p>
    <w:p w14:paraId="383B09F5" w14:textId="77777777" w:rsidR="00D5121C" w:rsidRPr="003B65FB" w:rsidRDefault="00D5121C">
      <w:pPr>
        <w:tabs>
          <w:tab w:val="left" w:pos="2190"/>
        </w:tabs>
        <w:rPr>
          <w:rFonts w:ascii="Angsana New" w:hAnsi="Angsana New"/>
          <w:sz w:val="28"/>
        </w:rPr>
      </w:pPr>
    </w:p>
    <w:p w14:paraId="4BF9CAAE" w14:textId="77777777" w:rsidR="00D5121C" w:rsidRPr="003B65FB" w:rsidRDefault="00D5121C">
      <w:pPr>
        <w:rPr>
          <w:rFonts w:ascii="Angsana New" w:hAnsi="Angsana New"/>
          <w:sz w:val="28"/>
        </w:rPr>
      </w:pPr>
    </w:p>
    <w:p w14:paraId="48E14469" w14:textId="77777777" w:rsidR="00D5121C" w:rsidRPr="003B65FB" w:rsidRDefault="00D5121C">
      <w:pPr>
        <w:jc w:val="right"/>
        <w:rPr>
          <w:rFonts w:ascii="Angsana New" w:hAnsi="Angsana New"/>
          <w:sz w:val="28"/>
        </w:rPr>
      </w:pPr>
    </w:p>
    <w:p w14:paraId="050A49C3" w14:textId="77777777" w:rsidR="00D5121C" w:rsidRPr="003B65FB" w:rsidRDefault="00D5121C">
      <w:pPr>
        <w:rPr>
          <w:rFonts w:ascii="Angsana New" w:hAnsi="Angsana New"/>
          <w:sz w:val="28"/>
        </w:rPr>
      </w:pPr>
    </w:p>
    <w:p w14:paraId="76BC7A9B" w14:textId="77777777" w:rsidR="00D5121C" w:rsidRPr="0087588E" w:rsidRDefault="00D5121C">
      <w:pPr>
        <w:rPr>
          <w:rFonts w:ascii="Angsana New" w:hAnsi="Angsana New"/>
          <w:sz w:val="28"/>
        </w:rPr>
        <w:sectPr w:rsidR="00D5121C" w:rsidRPr="0087588E" w:rsidSect="00D9003F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26"/>
        </w:sectPr>
      </w:pPr>
    </w:p>
    <w:p w14:paraId="37B87210" w14:textId="5A86140A" w:rsidR="00D5121C" w:rsidRPr="003B65FB" w:rsidRDefault="009B2480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28"/>
        </w:rPr>
      </w:pPr>
      <w:r w:rsidRPr="008345D6">
        <w:rPr>
          <w:rFonts w:ascii="Angsana New" w:eastAsia="SimSun" w:hAnsi="Angsana New" w:hint="cs"/>
          <w:sz w:val="28"/>
          <w:cs/>
        </w:rPr>
        <w:lastRenderedPageBreak/>
        <w:t>ข้อมูลตามส่วนงานที่รายงานและการจำแนกรายได้</w:t>
      </w:r>
      <w:r w:rsidR="006F49BB" w:rsidRPr="008345D6">
        <w:rPr>
          <w:rFonts w:ascii="Angsana New" w:hAnsi="Angsana New" w:hint="cs"/>
          <w:sz w:val="28"/>
          <w:cs/>
        </w:rPr>
        <w:t>สำหรับปีสิ้นสุดวันที่</w:t>
      </w:r>
      <w:r w:rsidR="006F49BB" w:rsidRPr="008345D6">
        <w:rPr>
          <w:rFonts w:ascii="Angsana New" w:hAnsi="Angsana New" w:hint="cs"/>
          <w:sz w:val="28"/>
        </w:rPr>
        <w:t xml:space="preserve"> </w:t>
      </w:r>
      <w:r w:rsidR="005A476D">
        <w:rPr>
          <w:rFonts w:ascii="Angsana New" w:hAnsi="Angsana New"/>
          <w:sz w:val="28"/>
          <w:lang w:val="en-GB"/>
        </w:rPr>
        <w:t>31</w:t>
      </w:r>
      <w:r w:rsidR="006F49BB" w:rsidRPr="008345D6">
        <w:rPr>
          <w:rFonts w:ascii="Angsana New" w:hAnsi="Angsana New" w:hint="cs"/>
          <w:sz w:val="28"/>
          <w:cs/>
        </w:rPr>
        <w:t xml:space="preserve"> ธันวาคม</w:t>
      </w:r>
      <w:r w:rsidR="00C70FE4" w:rsidRPr="008345D6">
        <w:rPr>
          <w:rFonts w:ascii="Angsana New" w:hAnsi="Angsana New" w:hint="cs"/>
          <w:sz w:val="28"/>
        </w:rPr>
        <w:t xml:space="preserve"> </w:t>
      </w:r>
      <w:r w:rsidR="005A476D">
        <w:rPr>
          <w:rFonts w:ascii="Angsana New" w:hAnsi="Angsana New"/>
          <w:sz w:val="28"/>
          <w:lang w:val="en-GB"/>
        </w:rPr>
        <w:t>256</w:t>
      </w:r>
      <w:r w:rsidR="00C70FE4" w:rsidRPr="003B65FB">
        <w:rPr>
          <w:rFonts w:ascii="Angsana New" w:hAnsi="Angsana New" w:hint="cs"/>
          <w:sz w:val="28"/>
          <w:lang w:val="en-GB"/>
        </w:rPr>
        <w:t>3</w:t>
      </w:r>
      <w:r w:rsidR="006F49BB" w:rsidRPr="008345D6">
        <w:rPr>
          <w:rFonts w:ascii="Angsana New" w:hAnsi="Angsana New" w:hint="cs"/>
          <w:sz w:val="28"/>
          <w:cs/>
        </w:rPr>
        <w:t xml:space="preserve"> และ</w:t>
      </w:r>
      <w:r w:rsidR="00C70FE4" w:rsidRPr="008345D6">
        <w:rPr>
          <w:rFonts w:ascii="Angsana New" w:hAnsi="Angsana New" w:hint="cs"/>
          <w:sz w:val="28"/>
        </w:rPr>
        <w:t xml:space="preserve"> </w:t>
      </w:r>
      <w:r w:rsidR="005A476D">
        <w:rPr>
          <w:rFonts w:ascii="Angsana New" w:hAnsi="Angsana New"/>
          <w:sz w:val="28"/>
        </w:rPr>
        <w:t>256</w:t>
      </w:r>
      <w:r w:rsidR="00C70FE4" w:rsidRPr="003B65FB">
        <w:rPr>
          <w:rFonts w:ascii="Angsana New" w:hAnsi="Angsana New" w:hint="cs"/>
          <w:sz w:val="28"/>
        </w:rPr>
        <w:t>2</w:t>
      </w:r>
      <w:r w:rsidR="006F49BB" w:rsidRPr="008345D6">
        <w:rPr>
          <w:rFonts w:ascii="Angsana New" w:hAnsi="Angsana New" w:hint="cs"/>
          <w:sz w:val="28"/>
          <w:cs/>
        </w:rPr>
        <w:t xml:space="preserve"> มีดังนี้</w:t>
      </w:r>
    </w:p>
    <w:tbl>
      <w:tblPr>
        <w:tblW w:w="14492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00"/>
        <w:gridCol w:w="810"/>
        <w:gridCol w:w="90"/>
        <w:gridCol w:w="900"/>
        <w:gridCol w:w="90"/>
        <w:gridCol w:w="630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895"/>
        <w:gridCol w:w="7"/>
      </w:tblGrid>
      <w:tr w:rsidR="00D5121C" w:rsidRPr="003B65FB" w14:paraId="5ED98E5D" w14:textId="77777777" w:rsidTr="00D859A0">
        <w:trPr>
          <w:gridAfter w:val="1"/>
          <w:wAfter w:w="7" w:type="dxa"/>
          <w:trHeight w:val="306"/>
        </w:trPr>
        <w:tc>
          <w:tcPr>
            <w:tcW w:w="3600" w:type="dxa"/>
            <w:vAlign w:val="bottom"/>
          </w:tcPr>
          <w:p w14:paraId="39FC9D10" w14:textId="77777777" w:rsidR="00D5121C" w:rsidRPr="008345D6" w:rsidRDefault="00D5121C">
            <w:pPr>
              <w:ind w:left="717" w:right="-17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885" w:type="dxa"/>
            <w:gridSpan w:val="23"/>
          </w:tcPr>
          <w:p w14:paraId="2B225311" w14:textId="77777777" w:rsidR="00D5121C" w:rsidRPr="00921C11" w:rsidRDefault="009B2480">
            <w:pPr>
              <w:pStyle w:val="EnvelopeReturn"/>
              <w:ind w:right="-1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21C11">
              <w:rPr>
                <w:rFonts w:ascii="Angsana New" w:hAnsi="Angsana New" w:hint="cs"/>
                <w:sz w:val="26"/>
                <w:szCs w:val="26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921C11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D5121C" w:rsidRPr="003B65FB" w14:paraId="4C41C054" w14:textId="77777777" w:rsidTr="00D859A0">
        <w:trPr>
          <w:gridAfter w:val="1"/>
          <w:wAfter w:w="7" w:type="dxa"/>
          <w:trHeight w:val="132"/>
        </w:trPr>
        <w:tc>
          <w:tcPr>
            <w:tcW w:w="3600" w:type="dxa"/>
            <w:vAlign w:val="bottom"/>
          </w:tcPr>
          <w:p w14:paraId="5B3761CC" w14:textId="77777777" w:rsidR="00D5121C" w:rsidRPr="00921C11" w:rsidRDefault="00D5121C">
            <w:pPr>
              <w:ind w:left="717" w:right="-17"/>
              <w:rPr>
                <w:rFonts w:ascii="Angsana New" w:eastAsia="SimSun" w:hAnsi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0885" w:type="dxa"/>
            <w:gridSpan w:val="23"/>
          </w:tcPr>
          <w:p w14:paraId="76AFAB0B" w14:textId="77777777" w:rsidR="00D5121C" w:rsidRPr="008345D6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D5121C" w:rsidRPr="003B65FB" w14:paraId="28BB6433" w14:textId="77777777" w:rsidTr="00D859A0">
        <w:trPr>
          <w:gridAfter w:val="1"/>
          <w:wAfter w:w="7" w:type="dxa"/>
          <w:trHeight w:val="279"/>
        </w:trPr>
        <w:tc>
          <w:tcPr>
            <w:tcW w:w="3600" w:type="dxa"/>
            <w:vAlign w:val="bottom"/>
          </w:tcPr>
          <w:p w14:paraId="117C2FC2" w14:textId="77777777" w:rsidR="00D5121C" w:rsidRPr="00921C11" w:rsidRDefault="00D5121C">
            <w:pPr>
              <w:ind w:left="717" w:right="-17"/>
              <w:rPr>
                <w:rFonts w:ascii="Angsana New" w:eastAsia="SimSun" w:hAnsi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0885" w:type="dxa"/>
            <w:gridSpan w:val="23"/>
            <w:tcBorders>
              <w:bottom w:val="single" w:sz="4" w:space="0" w:color="auto"/>
            </w:tcBorders>
          </w:tcPr>
          <w:p w14:paraId="6440E5C3" w14:textId="2E60D26C" w:rsidR="00D5121C" w:rsidRPr="008345D6" w:rsidRDefault="00C70FE4" w:rsidP="006F49BB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8345D6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5121C" w:rsidRPr="003B65FB" w14:paraId="4D854BD3" w14:textId="77777777" w:rsidTr="00D859A0">
        <w:trPr>
          <w:trHeight w:val="132"/>
        </w:trPr>
        <w:tc>
          <w:tcPr>
            <w:tcW w:w="3600" w:type="dxa"/>
            <w:vAlign w:val="bottom"/>
          </w:tcPr>
          <w:p w14:paraId="37FFC3C2" w14:textId="77777777" w:rsidR="00D5121C" w:rsidRPr="00921C11" w:rsidRDefault="00D5121C">
            <w:pPr>
              <w:ind w:left="717" w:right="-17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5AB09" w14:textId="77777777" w:rsidR="00D5121C" w:rsidRPr="00921C11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ธุรกิจตัวแทนนายหน้าในการ</w:t>
            </w:r>
          </w:p>
          <w:p w14:paraId="767F75FF" w14:textId="77777777" w:rsidR="00D5121C" w:rsidRPr="00921C11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 xml:space="preserve">จัดจำหน่ายแก๊ส </w:t>
            </w:r>
            <w:r w:rsidRPr="00921C11">
              <w:rPr>
                <w:rFonts w:ascii="Angsana New" w:hAnsi="Angsana New" w:hint="cs"/>
                <w:sz w:val="26"/>
                <w:szCs w:val="26"/>
              </w:rPr>
              <w:t>LPG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2DEAFE6" w14:textId="77777777" w:rsidR="00D5121C" w:rsidRPr="00921C11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ED291" w14:textId="77777777" w:rsidR="00D5121C" w:rsidRPr="00921C11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ธุรกิจพลังงานทางเลือก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7B0A725" w14:textId="77777777" w:rsidR="00D5121C" w:rsidRPr="00921C11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8FF32" w14:textId="77777777" w:rsidR="00D5121C" w:rsidRPr="00921C11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ธุรกิจวิทยุสื่อสารและ</w:t>
            </w:r>
          </w:p>
          <w:p w14:paraId="77330950" w14:textId="77777777" w:rsidR="00D5121C" w:rsidRPr="008345D6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Internet of Things (IoT)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BF92E55" w14:textId="77777777" w:rsidR="00D5121C" w:rsidRPr="00921C11" w:rsidRDefault="00D5121C">
            <w:pPr>
              <w:pStyle w:val="BodyTextIndent"/>
              <w:spacing w:before="0" w:after="0"/>
              <w:ind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35EDA" w14:textId="77777777" w:rsidR="00D5121C" w:rsidRPr="00921C11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20AA14B" w14:textId="77777777" w:rsidR="00D5121C" w:rsidRPr="00921C11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ธุรกิจการบำบัดน้ำ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CDA9AC1" w14:textId="77777777" w:rsidR="00D5121C" w:rsidRPr="00921C11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FB627" w14:textId="77777777" w:rsidR="00D5121C" w:rsidRPr="00921C11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รายการปรับปรุงและ</w:t>
            </w:r>
          </w:p>
          <w:p w14:paraId="4DABE06A" w14:textId="77777777" w:rsidR="00D5121C" w:rsidRPr="00921C11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5CD323A" w14:textId="77777777" w:rsidR="00D5121C" w:rsidRPr="00921C11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CAE3E" w14:textId="77777777" w:rsidR="00D5121C" w:rsidRPr="00921C11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5121C" w:rsidRPr="003B65FB" w14:paraId="0E33A502" w14:textId="77777777" w:rsidTr="00D859A0">
        <w:trPr>
          <w:trHeight w:val="269"/>
        </w:trPr>
        <w:tc>
          <w:tcPr>
            <w:tcW w:w="3600" w:type="dxa"/>
            <w:vAlign w:val="bottom"/>
          </w:tcPr>
          <w:p w14:paraId="0DBACC8D" w14:textId="77777777" w:rsidR="00D5121C" w:rsidRPr="008345D6" w:rsidRDefault="00D5121C">
            <w:pPr>
              <w:ind w:left="717" w:right="-17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245EA1B" w14:textId="77777777" w:rsidR="00D5121C" w:rsidRPr="00921C11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F32E014" w14:textId="77777777" w:rsidR="00D5121C" w:rsidRPr="00921C11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DCB4A0A" w14:textId="77777777" w:rsidR="00D5121C" w:rsidRPr="00921C11" w:rsidRDefault="009B2480">
            <w:pPr>
              <w:pStyle w:val="EnvelopeReturn"/>
              <w:ind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3AE43541" w14:textId="77777777" w:rsidR="00D5121C" w:rsidRPr="00921C11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FDBCD5C" w14:textId="77777777" w:rsidR="00D5121C" w:rsidRPr="00921C11" w:rsidRDefault="009B2480">
            <w:pPr>
              <w:pStyle w:val="EnvelopeReturn"/>
              <w:ind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0E623EF5" w14:textId="77777777" w:rsidR="00D5121C" w:rsidRPr="00921C11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A15EC22" w14:textId="77777777" w:rsidR="00D5121C" w:rsidRPr="00921C11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6610B7DB" w14:textId="77777777" w:rsidR="00D5121C" w:rsidRPr="00921C11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A2ECB" w14:textId="77777777" w:rsidR="00D5121C" w:rsidRPr="00921C11" w:rsidRDefault="009B2480">
            <w:pPr>
              <w:pStyle w:val="EnvelopeReturn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91DA3E" w14:textId="77777777" w:rsidR="00D5121C" w:rsidRPr="00921C11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E54B6" w14:textId="77777777" w:rsidR="00D5121C" w:rsidRPr="00921C11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77B4C24D" w14:textId="77777777" w:rsidR="00D5121C" w:rsidRPr="00921C11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8EEB4C" w14:textId="77777777" w:rsidR="00D5121C" w:rsidRPr="00921C11" w:rsidRDefault="009B2480">
            <w:pPr>
              <w:pStyle w:val="EnvelopeReturn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41E5AF08" w14:textId="77777777" w:rsidR="00D5121C" w:rsidRPr="00921C11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3789974" w14:textId="77777777" w:rsidR="00D5121C" w:rsidRPr="00921C11" w:rsidRDefault="009B2480">
            <w:pPr>
              <w:pStyle w:val="EnvelopeReturn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64A3BEEC" w14:textId="77777777" w:rsidR="00D5121C" w:rsidRPr="00921C11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8E03E05" w14:textId="77777777" w:rsidR="00D5121C" w:rsidRPr="00921C11" w:rsidRDefault="009B2480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4DB8414C" w14:textId="77777777" w:rsidR="00D5121C" w:rsidRPr="00921C11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0ADE7A3" w14:textId="77777777" w:rsidR="00D5121C" w:rsidRPr="00921C11" w:rsidRDefault="009B2480">
            <w:pPr>
              <w:pStyle w:val="EnvelopeReturn"/>
              <w:ind w:right="-4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1A9C28B1" w14:textId="77777777" w:rsidR="00D5121C" w:rsidRPr="00921C11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3D1C4EC" w14:textId="77777777" w:rsidR="00D5121C" w:rsidRPr="00921C11" w:rsidRDefault="009B2480">
            <w:pPr>
              <w:pStyle w:val="EnvelopeReturn"/>
              <w:ind w:right="5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517C7B88" w14:textId="77777777" w:rsidR="00D5121C" w:rsidRPr="00921C11" w:rsidRDefault="00D5121C">
            <w:pPr>
              <w:pStyle w:val="EnvelopeReturn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bottom"/>
          </w:tcPr>
          <w:p w14:paraId="2F9BFC87" w14:textId="77777777" w:rsidR="00D5121C" w:rsidRPr="00921C11" w:rsidRDefault="009B2480">
            <w:pPr>
              <w:pStyle w:val="EnvelopeReturn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73531B" w:rsidRPr="003B65FB" w14:paraId="6C23B043" w14:textId="77777777" w:rsidTr="00D859A0">
        <w:trPr>
          <w:trHeight w:val="132"/>
        </w:trPr>
        <w:tc>
          <w:tcPr>
            <w:tcW w:w="3600" w:type="dxa"/>
            <w:vAlign w:val="bottom"/>
          </w:tcPr>
          <w:p w14:paraId="6E4DE8A8" w14:textId="77777777" w:rsidR="0073531B" w:rsidRPr="008345D6" w:rsidRDefault="0073531B" w:rsidP="0073531B">
            <w:pPr>
              <w:ind w:left="-9" w:right="-17"/>
              <w:rPr>
                <w:rFonts w:ascii="Angsana New" w:eastAsia="SimSun" w:hAnsi="Angsana New"/>
                <w:sz w:val="26"/>
                <w:szCs w:val="26"/>
                <w:cs/>
                <w:lang w:eastAsia="zh-CN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 - ณ เวลาใดเวลาหนึ่ง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DE3784E" w14:textId="3BEB69B8" w:rsidR="0073531B" w:rsidRPr="00921C11" w:rsidRDefault="001F1AEC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5A8B2B2A" w14:textId="77777777" w:rsidR="0073531B" w:rsidRPr="00921C11" w:rsidRDefault="0073531B" w:rsidP="0073531B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803DA81" w14:textId="7F6D73BD" w:rsidR="0073531B" w:rsidRPr="00921C11" w:rsidRDefault="001F1AEC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756</w:t>
            </w:r>
          </w:p>
        </w:tc>
        <w:tc>
          <w:tcPr>
            <w:tcW w:w="90" w:type="dxa"/>
            <w:shd w:val="clear" w:color="auto" w:fill="auto"/>
          </w:tcPr>
          <w:p w14:paraId="36E23E16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2074A6D0" w14:textId="4294EC12" w:rsidR="0073531B" w:rsidRPr="00921C11" w:rsidRDefault="001F1AEC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363044B7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4C9016F" w14:textId="4FAFD176" w:rsidR="0073531B" w:rsidRPr="00921C11" w:rsidRDefault="009B4FED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5E49012C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BEECF2" w14:textId="228934FC" w:rsidR="0073531B" w:rsidRPr="00921C11" w:rsidRDefault="00D859A0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94D257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5FF96" w14:textId="545DEF0A" w:rsidR="0073531B" w:rsidRPr="00921C11" w:rsidRDefault="006D41CF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10</w:t>
            </w:r>
            <w:r w:rsidR="00A12673" w:rsidRPr="00921C11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A3B0F3B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C4404B" w14:textId="32A82B46" w:rsidR="0073531B" w:rsidRPr="00921C11" w:rsidRDefault="006D41CF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E372BB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568F1" w14:textId="2B4E78F8" w:rsidR="0073531B" w:rsidRPr="00921C11" w:rsidRDefault="00A12673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387CCCD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8BA00" w14:textId="1FD660A8" w:rsidR="0073531B" w:rsidRPr="00921C11" w:rsidRDefault="004D31A7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E947090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F00C7" w14:textId="4CB43F0B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BDC28A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CDF81" w14:textId="6E082282" w:rsidR="0073531B" w:rsidRPr="00921C11" w:rsidRDefault="004D31A7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993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5773A9E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A10A8AB" w14:textId="793558A1" w:rsidR="0073531B" w:rsidRPr="00921C11" w:rsidRDefault="004F5018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886</w:t>
            </w:r>
          </w:p>
        </w:tc>
      </w:tr>
      <w:tr w:rsidR="0073531B" w:rsidRPr="003B65FB" w14:paraId="110D4F1A" w14:textId="77777777" w:rsidTr="00D859A0">
        <w:trPr>
          <w:trHeight w:val="132"/>
        </w:trPr>
        <w:tc>
          <w:tcPr>
            <w:tcW w:w="3600" w:type="dxa"/>
            <w:vAlign w:val="bottom"/>
          </w:tcPr>
          <w:p w14:paraId="302DFC31" w14:textId="77777777" w:rsidR="0073531B" w:rsidRPr="008345D6" w:rsidRDefault="0073531B" w:rsidP="0073531B">
            <w:pPr>
              <w:ind w:left="-9" w:right="-465" w:firstLine="17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810" w:type="dxa"/>
            <w:shd w:val="clear" w:color="auto" w:fill="auto"/>
          </w:tcPr>
          <w:p w14:paraId="6F30B565" w14:textId="25DC473B" w:rsidR="0073531B" w:rsidRPr="00921C11" w:rsidRDefault="00DF0EC0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90" w:type="dxa"/>
            <w:shd w:val="clear" w:color="auto" w:fill="auto"/>
          </w:tcPr>
          <w:p w14:paraId="3AABDC7A" w14:textId="77777777" w:rsidR="0073531B" w:rsidRPr="00921C11" w:rsidRDefault="0073531B" w:rsidP="0073531B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E3606AA" w14:textId="7DD9056A" w:rsidR="0073531B" w:rsidRPr="00921C11" w:rsidRDefault="000C4288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90" w:type="dxa"/>
            <w:shd w:val="clear" w:color="auto" w:fill="auto"/>
          </w:tcPr>
          <w:p w14:paraId="29AA9980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10CF9327" w14:textId="367653BB" w:rsidR="0073531B" w:rsidRPr="00921C11" w:rsidRDefault="000C4288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64CF5DF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181100D" w14:textId="46D6B8A4" w:rsidR="0073531B" w:rsidRPr="00921C11" w:rsidRDefault="000C4288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F51AAB9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0F598A" w14:textId="162E8F9C" w:rsidR="0073531B" w:rsidRPr="00921C11" w:rsidRDefault="002A3A53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EAF745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F1D00BD" w14:textId="28A249A3" w:rsidR="0073531B" w:rsidRPr="00921C11" w:rsidRDefault="004F5018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B21114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45EB81" w14:textId="5232E3C6" w:rsidR="0073531B" w:rsidRPr="00921C11" w:rsidRDefault="00876398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689965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0D16FF7" w14:textId="7CABC31E" w:rsidR="0073531B" w:rsidRPr="00921C11" w:rsidRDefault="00876398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C11A05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40FE9A4" w14:textId="66347A75" w:rsidR="0073531B" w:rsidRPr="00921C11" w:rsidRDefault="004F5018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182F86B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880F16B" w14:textId="23DF5C4F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BA79D3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E07955" w14:textId="0CB0658D" w:rsidR="0073531B" w:rsidRPr="00921C11" w:rsidRDefault="004F5018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79B7802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5257E587" w14:textId="18DB04C1" w:rsidR="0073531B" w:rsidRPr="00921C11" w:rsidRDefault="004F5018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1</w:t>
            </w:r>
            <w:r w:rsidR="00076FB3" w:rsidRPr="008345D6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</w:tr>
      <w:tr w:rsidR="0073531B" w:rsidRPr="003B65FB" w14:paraId="318E020B" w14:textId="77777777" w:rsidTr="00D859A0">
        <w:trPr>
          <w:trHeight w:val="132"/>
        </w:trPr>
        <w:tc>
          <w:tcPr>
            <w:tcW w:w="3600" w:type="dxa"/>
            <w:vAlign w:val="bottom"/>
          </w:tcPr>
          <w:p w14:paraId="236E9E2B" w14:textId="77777777" w:rsidR="0073531B" w:rsidRPr="008345D6" w:rsidRDefault="0073531B" w:rsidP="0073531B">
            <w:pPr>
              <w:ind w:left="-9" w:right="-17" w:firstLine="17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ต้นทุนการขาย</w:t>
            </w:r>
          </w:p>
        </w:tc>
        <w:tc>
          <w:tcPr>
            <w:tcW w:w="810" w:type="dxa"/>
            <w:shd w:val="clear" w:color="auto" w:fill="auto"/>
          </w:tcPr>
          <w:p w14:paraId="65B6AA6A" w14:textId="0F1069F8" w:rsidR="0073531B" w:rsidRPr="00921C11" w:rsidRDefault="007B4A59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(560)</w:t>
            </w:r>
          </w:p>
        </w:tc>
        <w:tc>
          <w:tcPr>
            <w:tcW w:w="90" w:type="dxa"/>
            <w:shd w:val="clear" w:color="auto" w:fill="auto"/>
          </w:tcPr>
          <w:p w14:paraId="2BB499B2" w14:textId="77777777" w:rsidR="0073531B" w:rsidRPr="00921C11" w:rsidRDefault="0073531B" w:rsidP="0073531B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A791ECD" w14:textId="171E249F" w:rsidR="0073531B" w:rsidRPr="00921C11" w:rsidRDefault="000B0018" w:rsidP="0026579E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(</w:t>
            </w:r>
            <w:r w:rsidR="007B4A59" w:rsidRPr="00921C11">
              <w:rPr>
                <w:rFonts w:ascii="Angsana New" w:hAnsi="Angsana New"/>
                <w:sz w:val="26"/>
                <w:szCs w:val="26"/>
              </w:rPr>
              <w:t>637</w:t>
            </w:r>
            <w:r w:rsidRPr="00921C1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9F6FD9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36929559" w14:textId="7FEF2B85" w:rsidR="0073531B" w:rsidRPr="00921C11" w:rsidRDefault="007B4A59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(17</w:t>
            </w:r>
            <w:r w:rsidR="00740E3F" w:rsidRPr="00921C1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78560B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389AE41" w14:textId="11D59C29" w:rsidR="0073531B" w:rsidRPr="00921C11" w:rsidRDefault="00B72A7F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(</w:t>
            </w:r>
            <w:r w:rsidR="00740E3F" w:rsidRPr="00921C11">
              <w:rPr>
                <w:rFonts w:ascii="Angsana New" w:hAnsi="Angsana New"/>
                <w:sz w:val="26"/>
                <w:szCs w:val="26"/>
              </w:rPr>
              <w:t>19</w:t>
            </w:r>
            <w:r w:rsidRPr="00921C1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EEA751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958EA4" w14:textId="0DF37A30" w:rsidR="0073531B" w:rsidRPr="00921C11" w:rsidRDefault="00740E3F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(</w:t>
            </w:r>
            <w:r w:rsidR="00D859A0">
              <w:rPr>
                <w:rFonts w:ascii="Angsana New" w:hAnsi="Angsana New"/>
                <w:sz w:val="26"/>
                <w:szCs w:val="26"/>
              </w:rPr>
              <w:t>332</w:t>
            </w:r>
            <w:r w:rsidRPr="00921C1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8DF69B" w14:textId="77777777" w:rsidR="0073531B" w:rsidRPr="008345D6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23A67A8" w14:textId="3FBDF05C" w:rsidR="0073531B" w:rsidRPr="00921C11" w:rsidRDefault="00A12673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(</w:t>
            </w:r>
            <w:r w:rsidR="00740E3F" w:rsidRPr="00921C11">
              <w:rPr>
                <w:rFonts w:ascii="Angsana New" w:hAnsi="Angsana New"/>
                <w:sz w:val="26"/>
                <w:szCs w:val="26"/>
              </w:rPr>
              <w:t>90</w:t>
            </w:r>
            <w:r w:rsidRPr="00921C1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A77F96" w14:textId="77777777" w:rsidR="0073531B" w:rsidRPr="008345D6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5D65205" w14:textId="333FB3E5" w:rsidR="0073531B" w:rsidRPr="00921C11" w:rsidRDefault="00D3669F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1549F5" w14:textId="77777777" w:rsidR="0073531B" w:rsidRPr="008345D6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C30211" w14:textId="5B984452" w:rsidR="0073531B" w:rsidRPr="00921C11" w:rsidRDefault="00A12673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32F349" w14:textId="77777777" w:rsidR="0073531B" w:rsidRPr="008345D6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6ABF854" w14:textId="2DE527C4" w:rsidR="0073531B" w:rsidRPr="00921C11" w:rsidRDefault="00D3669F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E62B34A" w14:textId="77777777" w:rsidR="0073531B" w:rsidRPr="008345D6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B84F2A0" w14:textId="48801DAD" w:rsidR="0073531B" w:rsidRPr="00921C11" w:rsidRDefault="00D3669F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5CCEAC" w14:textId="77777777" w:rsidR="0073531B" w:rsidRPr="008345D6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7181B7" w14:textId="4B01A87A" w:rsidR="0073531B" w:rsidRPr="00921C11" w:rsidRDefault="00B11117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(82</w:t>
            </w:r>
            <w:r w:rsidR="00076FB3" w:rsidRPr="008345D6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921C1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A8A0C2B" w14:textId="77777777" w:rsidR="0073531B" w:rsidRPr="008345D6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D019A6D" w14:textId="3C7369DD" w:rsidR="0073531B" w:rsidRPr="00921C11" w:rsidRDefault="00A12673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(</w:t>
            </w:r>
            <w:r w:rsidR="00A52012" w:rsidRPr="00921C11">
              <w:rPr>
                <w:rFonts w:ascii="Angsana New" w:hAnsi="Angsana New"/>
                <w:sz w:val="26"/>
                <w:szCs w:val="26"/>
              </w:rPr>
              <w:t>7</w:t>
            </w:r>
            <w:r w:rsidR="00076FB3" w:rsidRPr="008345D6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921C1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3531B" w:rsidRPr="003B65FB" w14:paraId="2721E457" w14:textId="77777777" w:rsidTr="00D859A0">
        <w:trPr>
          <w:trHeight w:val="132"/>
        </w:trPr>
        <w:tc>
          <w:tcPr>
            <w:tcW w:w="3600" w:type="dxa"/>
            <w:vAlign w:val="bottom"/>
          </w:tcPr>
          <w:p w14:paraId="2FF12D8C" w14:textId="77777777" w:rsidR="0073531B" w:rsidRPr="00921C11" w:rsidRDefault="0073531B" w:rsidP="0073531B">
            <w:pPr>
              <w:ind w:left="-9" w:right="-17" w:firstLine="17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26D2D9F" w14:textId="4A5B3E9A" w:rsidR="0073531B" w:rsidRPr="00921C11" w:rsidRDefault="00561C26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90" w:type="dxa"/>
            <w:shd w:val="clear" w:color="auto" w:fill="auto"/>
          </w:tcPr>
          <w:p w14:paraId="417C1DD4" w14:textId="77777777" w:rsidR="0073531B" w:rsidRPr="008345D6" w:rsidRDefault="0073531B" w:rsidP="0073531B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912B86" w14:textId="409F09CF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(</w:t>
            </w:r>
            <w:r w:rsidR="00561C26" w:rsidRPr="00921C11">
              <w:rPr>
                <w:rFonts w:ascii="Angsana New" w:hAnsi="Angsana New"/>
                <w:sz w:val="26"/>
                <w:szCs w:val="26"/>
              </w:rPr>
              <w:t>5</w:t>
            </w:r>
            <w:r w:rsidR="0026579E" w:rsidRPr="00921C11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921C1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3FA7E5" w14:textId="77777777" w:rsidR="0073531B" w:rsidRPr="008345D6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A18CB78" w14:textId="06A75EA9" w:rsidR="0073531B" w:rsidRPr="00921C11" w:rsidRDefault="00561C26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4274D1" w14:textId="77777777" w:rsidR="0073531B" w:rsidRPr="008345D6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882E92" w14:textId="2D52AF9C" w:rsidR="0073531B" w:rsidRPr="00921C11" w:rsidRDefault="0026579E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(</w:t>
            </w:r>
            <w:r w:rsidR="00561C26" w:rsidRPr="00921C11">
              <w:rPr>
                <w:rFonts w:ascii="Angsana New" w:hAnsi="Angsana New"/>
                <w:sz w:val="26"/>
                <w:szCs w:val="26"/>
              </w:rPr>
              <w:t>9</w:t>
            </w:r>
            <w:r w:rsidRPr="00921C1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6F7D2C" w14:textId="77777777" w:rsidR="0073531B" w:rsidRPr="008345D6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1A433" w14:textId="6BF41978" w:rsidR="0073531B" w:rsidRPr="00921C11" w:rsidRDefault="002A3A53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A5209B" w14:textId="77777777" w:rsidR="0073531B" w:rsidRPr="008345D6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09940" w14:textId="693FC5EE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(</w:t>
            </w:r>
            <w:r w:rsidR="00561C26" w:rsidRPr="00921C11">
              <w:rPr>
                <w:rFonts w:ascii="Angsana New" w:hAnsi="Angsana New"/>
                <w:sz w:val="26"/>
                <w:szCs w:val="26"/>
              </w:rPr>
              <w:t>17</w:t>
            </w:r>
            <w:r w:rsidRPr="00921C1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63F5E7" w14:textId="77777777" w:rsidR="0073531B" w:rsidRPr="008345D6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D8DF6" w14:textId="288E94D3" w:rsidR="0073531B" w:rsidRPr="00921C11" w:rsidRDefault="00876398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9BF7B3" w14:textId="77777777" w:rsidR="0073531B" w:rsidRPr="008345D6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A65FE" w14:textId="34F885E9" w:rsidR="0073531B" w:rsidRPr="00921C11" w:rsidRDefault="00876398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A7A48E" w14:textId="77777777" w:rsidR="0073531B" w:rsidRPr="008345D6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0A8EA" w14:textId="5633A396" w:rsidR="0073531B" w:rsidRPr="00921C11" w:rsidRDefault="00B11117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3CDDDE" w14:textId="77777777" w:rsidR="0073531B" w:rsidRPr="008345D6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864B8" w14:textId="0175E9A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1C1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CDC9CDE" w14:textId="77777777" w:rsidR="0073531B" w:rsidRPr="008345D6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AC910" w14:textId="0A86C6C7" w:rsidR="0073531B" w:rsidRPr="00921C11" w:rsidRDefault="00B11117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(14</w:t>
            </w:r>
            <w:r w:rsidR="00076FB3" w:rsidRPr="008345D6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921C1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805189" w14:textId="77777777" w:rsidR="0073531B" w:rsidRPr="008345D6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4F619" w14:textId="4F722966" w:rsidR="0073531B" w:rsidRPr="008345D6" w:rsidRDefault="00A12673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1C11">
              <w:rPr>
                <w:rFonts w:ascii="Angsana New" w:hAnsi="Angsana New" w:hint="cs"/>
                <w:sz w:val="26"/>
                <w:szCs w:val="26"/>
                <w:lang w:val="en-GB"/>
              </w:rPr>
              <w:t>(</w:t>
            </w:r>
            <w:r w:rsidR="00A52012" w:rsidRPr="00921C11">
              <w:rPr>
                <w:rFonts w:ascii="Angsana New" w:hAnsi="Angsana New"/>
                <w:sz w:val="26"/>
                <w:szCs w:val="26"/>
                <w:lang w:val="en-GB"/>
              </w:rPr>
              <w:t>9</w:t>
            </w:r>
            <w:r w:rsidR="00076FB3" w:rsidRPr="008345D6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921C11">
              <w:rPr>
                <w:rFonts w:ascii="Angsana New" w:hAnsi="Angsana New" w:hint="cs"/>
                <w:sz w:val="26"/>
                <w:szCs w:val="26"/>
                <w:lang w:val="en-GB"/>
              </w:rPr>
              <w:t>)</w:t>
            </w:r>
          </w:p>
        </w:tc>
      </w:tr>
      <w:tr w:rsidR="0073531B" w:rsidRPr="003B65FB" w14:paraId="4C8376BD" w14:textId="77777777" w:rsidTr="00D859A0">
        <w:trPr>
          <w:trHeight w:val="251"/>
        </w:trPr>
        <w:tc>
          <w:tcPr>
            <w:tcW w:w="3600" w:type="dxa"/>
            <w:vAlign w:val="bottom"/>
          </w:tcPr>
          <w:p w14:paraId="5A41AD7A" w14:textId="77777777" w:rsidR="0073531B" w:rsidRPr="00921C11" w:rsidRDefault="0073531B" w:rsidP="0073531B">
            <w:pPr>
              <w:ind w:left="-9" w:right="-17" w:firstLine="17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A9134A" w14:textId="7A6B4F1A" w:rsidR="0073531B" w:rsidRPr="00921C11" w:rsidRDefault="00076FB3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0555BBED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735DC" w14:textId="50CA5445" w:rsidR="0073531B" w:rsidRPr="00921C11" w:rsidRDefault="00076FB3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</w:rPr>
              <w:t>139</w:t>
            </w:r>
          </w:p>
        </w:tc>
        <w:tc>
          <w:tcPr>
            <w:tcW w:w="90" w:type="dxa"/>
            <w:shd w:val="clear" w:color="auto" w:fill="auto"/>
          </w:tcPr>
          <w:p w14:paraId="267A0CB2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5BEFD" w14:textId="5DE7308A" w:rsidR="0073531B" w:rsidRPr="00921C11" w:rsidRDefault="00561C26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5BCBDD7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B90FD" w14:textId="5FDDEB78" w:rsidR="0073531B" w:rsidRPr="00921C11" w:rsidRDefault="00076FB3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085F003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555C1B" w14:textId="241C170A" w:rsidR="0073531B" w:rsidRPr="00921C11" w:rsidRDefault="00076FB3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</w:rPr>
              <w:t>2</w:t>
            </w:r>
            <w:r w:rsidR="00D859A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BB80C7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482DA2" w14:textId="34F3BB6A" w:rsidR="0073531B" w:rsidRPr="00921C11" w:rsidRDefault="00076FB3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345D6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E0B6371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F29361" w14:textId="17F7C5DC" w:rsidR="0073531B" w:rsidRPr="00921C11" w:rsidRDefault="00876398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60CEC52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D2D7D6" w14:textId="41B708D1" w:rsidR="0073531B" w:rsidRPr="00921C11" w:rsidRDefault="00876398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1</w:t>
            </w:r>
            <w:r w:rsidR="00076FB3" w:rsidRPr="008345D6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BAF029D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03FAA7" w14:textId="16178DA8" w:rsidR="0073531B" w:rsidRPr="00921C11" w:rsidRDefault="00B11117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B3CCA8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BF29C4" w14:textId="7D365687" w:rsidR="0073531B" w:rsidRPr="00921C11" w:rsidRDefault="00B11117" w:rsidP="009F14B8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BB20AC9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549EE8" w14:textId="3A203DC9" w:rsidR="0073531B" w:rsidRPr="00921C11" w:rsidRDefault="00B11117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1</w:t>
            </w:r>
            <w:r w:rsidR="00076FB3" w:rsidRPr="008345D6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60F4AF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97C594" w14:textId="649C485B" w:rsidR="0073531B" w:rsidRPr="00921C11" w:rsidRDefault="00A52012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18</w:t>
            </w:r>
            <w:r w:rsidR="00076FB3" w:rsidRPr="008345D6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</w:tr>
      <w:tr w:rsidR="0073531B" w:rsidRPr="003B65FB" w14:paraId="66BE93EA" w14:textId="77777777" w:rsidTr="00D859A0">
        <w:trPr>
          <w:trHeight w:hRule="exact" w:val="132"/>
        </w:trPr>
        <w:tc>
          <w:tcPr>
            <w:tcW w:w="3600" w:type="dxa"/>
            <w:vAlign w:val="bottom"/>
          </w:tcPr>
          <w:p w14:paraId="6A6EFE6F" w14:textId="77777777" w:rsidR="0073531B" w:rsidRPr="008345D6" w:rsidRDefault="0073531B" w:rsidP="0073531B">
            <w:pPr>
              <w:ind w:left="-9" w:right="-17" w:firstLine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F23D6FE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CFBB2FA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F0DFF75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70DEECB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0C8E9992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5A635E1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46DC949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2CFD979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D6DCA2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FDB1F58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44E73C6" w14:textId="77777777" w:rsidR="0073531B" w:rsidRPr="00921C11" w:rsidRDefault="0073531B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0BC2FB3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E7EA56A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B9CC6FA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8A14DA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44EB33C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3EB593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2C8ABC2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77205C5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C543DAB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6CEA090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FF28D2D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71EE186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0A24" w:rsidRPr="003B65FB" w14:paraId="3F2C2D8D" w14:textId="77777777" w:rsidTr="00D859A0">
        <w:trPr>
          <w:trHeight w:val="132"/>
        </w:trPr>
        <w:tc>
          <w:tcPr>
            <w:tcW w:w="3600" w:type="dxa"/>
            <w:vAlign w:val="bottom"/>
          </w:tcPr>
          <w:p w14:paraId="383D67BA" w14:textId="77777777" w:rsidR="006F0A24" w:rsidRPr="008345D6" w:rsidRDefault="006F0A24" w:rsidP="006F0A24">
            <w:pPr>
              <w:ind w:left="-9" w:right="-17" w:firstLine="17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26C11DBE" w14:textId="77777777" w:rsidR="006F0A24" w:rsidRPr="00921C11" w:rsidRDefault="006F0A24" w:rsidP="006F0A24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99ECD53" w14:textId="77777777" w:rsidR="006F0A24" w:rsidRPr="00921C11" w:rsidRDefault="006F0A24" w:rsidP="006F0A24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C37D80C" w14:textId="77777777" w:rsidR="006F0A24" w:rsidRPr="00921C11" w:rsidRDefault="006F0A24" w:rsidP="006F0A24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568179B" w14:textId="77777777" w:rsidR="006F0A24" w:rsidRPr="00921C11" w:rsidRDefault="006F0A24" w:rsidP="006F0A24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455E6794" w14:textId="77777777" w:rsidR="006F0A24" w:rsidRPr="00921C11" w:rsidRDefault="006F0A24" w:rsidP="006F0A24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1B8838A" w14:textId="77777777" w:rsidR="006F0A24" w:rsidRPr="00921C11" w:rsidRDefault="006F0A24" w:rsidP="006F0A24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E9B18C1" w14:textId="77777777" w:rsidR="006F0A24" w:rsidRPr="00921C11" w:rsidRDefault="006F0A24" w:rsidP="006F0A24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F1172DE" w14:textId="77777777" w:rsidR="006F0A24" w:rsidRPr="00921C11" w:rsidRDefault="006F0A24" w:rsidP="006F0A24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705E74" w14:textId="77777777" w:rsidR="006F0A24" w:rsidRPr="00921C11" w:rsidRDefault="006F0A24" w:rsidP="006F0A24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0E45DA3" w14:textId="77777777" w:rsidR="006F0A24" w:rsidRPr="00921C11" w:rsidRDefault="006F0A24" w:rsidP="006F0A24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3E8F35C" w14:textId="77777777" w:rsidR="006F0A24" w:rsidRPr="00921C11" w:rsidRDefault="006F0A24" w:rsidP="006F0A24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ACCCC4A" w14:textId="77777777" w:rsidR="006F0A24" w:rsidRPr="00921C11" w:rsidRDefault="006F0A24" w:rsidP="006F0A24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C611BE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2A37E38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52DD5CE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A7000CC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5DB7E74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08F1B02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0BE0A8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BB6916E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5F6014D" w14:textId="30511A96" w:rsidR="006F0A24" w:rsidRPr="00921C11" w:rsidRDefault="006F0A24" w:rsidP="006F0A24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="00D859A0">
              <w:rPr>
                <w:rFonts w:ascii="Angsana New" w:hAnsi="Angsana New"/>
                <w:sz w:val="26"/>
                <w:szCs w:val="26"/>
              </w:rPr>
              <w:t>11</w:t>
            </w:r>
            <w:r w:rsidRPr="00921C1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99CC6BB" w14:textId="77777777" w:rsidR="006F0A24" w:rsidRPr="00921C11" w:rsidRDefault="006F0A24" w:rsidP="006F0A24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4E80D304" w14:textId="0C0FE2D7" w:rsidR="006F0A24" w:rsidRPr="00921C11" w:rsidRDefault="006F0A24" w:rsidP="006F0A24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 xml:space="preserve"> 289 </w:t>
            </w:r>
          </w:p>
        </w:tc>
      </w:tr>
      <w:tr w:rsidR="006F0A24" w:rsidRPr="003B65FB" w14:paraId="1926C8C8" w14:textId="77777777" w:rsidTr="00D859A0">
        <w:trPr>
          <w:trHeight w:val="132"/>
        </w:trPr>
        <w:tc>
          <w:tcPr>
            <w:tcW w:w="3600" w:type="dxa"/>
            <w:vAlign w:val="center"/>
          </w:tcPr>
          <w:p w14:paraId="1CDC3FAF" w14:textId="77777777" w:rsidR="006F0A24" w:rsidRPr="008345D6" w:rsidRDefault="006F0A24" w:rsidP="006F0A24">
            <w:pPr>
              <w:ind w:left="-9" w:right="-17" w:firstLine="17"/>
              <w:rPr>
                <w:rFonts w:ascii="Angsana New" w:hAnsi="Angsana New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810" w:type="dxa"/>
            <w:shd w:val="clear" w:color="auto" w:fill="auto"/>
          </w:tcPr>
          <w:p w14:paraId="4883DEA9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601DB2E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04228C3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5228B64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94A7144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7E813CC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D4C47A3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264F97A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C39F2D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9BE63BB" w14:textId="77777777" w:rsidR="006F0A24" w:rsidRPr="00921C11" w:rsidRDefault="006F0A24" w:rsidP="006F0A24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804C35D" w14:textId="77777777" w:rsidR="006F0A24" w:rsidRPr="00921C11" w:rsidRDefault="006F0A24" w:rsidP="006F0A24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9C7BD19" w14:textId="77777777" w:rsidR="006F0A24" w:rsidRPr="00921C11" w:rsidRDefault="006F0A24" w:rsidP="006F0A24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EAE3AA8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0CF8F4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B76BC7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8AE818B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9AC7994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C0F291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26694F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5A2E439" w14:textId="77777777" w:rsidR="006F0A24" w:rsidRPr="008345D6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51A4789" w14:textId="779A406D" w:rsidR="006F0A24" w:rsidRPr="00921C11" w:rsidRDefault="006F0A24" w:rsidP="006F0A24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 xml:space="preserve"> (33)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370ABD" w14:textId="77777777" w:rsidR="006F0A24" w:rsidRPr="008345D6" w:rsidRDefault="006F0A24" w:rsidP="006F0A24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46A3E8CD" w14:textId="5560F2BD" w:rsidR="006F0A24" w:rsidRPr="008345D6" w:rsidRDefault="006F0A24" w:rsidP="006F0A24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 xml:space="preserve"> (32)</w:t>
            </w:r>
          </w:p>
        </w:tc>
      </w:tr>
      <w:tr w:rsidR="006F0A24" w:rsidRPr="003B65FB" w14:paraId="416E07D3" w14:textId="77777777" w:rsidTr="00D859A0">
        <w:trPr>
          <w:trHeight w:val="132"/>
        </w:trPr>
        <w:tc>
          <w:tcPr>
            <w:tcW w:w="3600" w:type="dxa"/>
            <w:vAlign w:val="center"/>
          </w:tcPr>
          <w:p w14:paraId="7FF15EFE" w14:textId="77777777" w:rsidR="006F0A24" w:rsidRPr="00921C11" w:rsidRDefault="006F0A24" w:rsidP="006F0A24">
            <w:pPr>
              <w:ind w:left="-9" w:right="-17" w:firstLine="17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345D6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shd w:val="clear" w:color="auto" w:fill="auto"/>
          </w:tcPr>
          <w:p w14:paraId="69D63B45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AACAFCA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DE0BD8A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1D412DA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5FE4061E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9CB8D55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0F9C6F4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95246A6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6D1722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81D6278" w14:textId="77777777" w:rsidR="006F0A24" w:rsidRPr="008345D6" w:rsidRDefault="006F0A24" w:rsidP="006F0A24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577DBF" w14:textId="77777777" w:rsidR="006F0A24" w:rsidRPr="00921C11" w:rsidRDefault="006F0A24" w:rsidP="006F0A24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97FCE72" w14:textId="77777777" w:rsidR="006F0A24" w:rsidRPr="00921C11" w:rsidRDefault="006F0A24" w:rsidP="006F0A24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71FBEE3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7EACB48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854134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4233CA2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6D9FD67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3DB1748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190E35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742D434" w14:textId="77777777" w:rsidR="006F0A24" w:rsidRPr="008345D6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9D3BDA3" w14:textId="52F02FBF" w:rsidR="006F0A24" w:rsidRPr="00921C11" w:rsidRDefault="006F0A24" w:rsidP="006F0A24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 xml:space="preserve"> (2</w:t>
            </w:r>
            <w:r w:rsidR="00D859A0">
              <w:rPr>
                <w:rFonts w:ascii="Angsana New" w:hAnsi="Angsana New"/>
                <w:sz w:val="26"/>
                <w:szCs w:val="26"/>
              </w:rPr>
              <w:t>61</w:t>
            </w:r>
            <w:r w:rsidRPr="00921C1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B1EDB87" w14:textId="77777777" w:rsidR="006F0A24" w:rsidRPr="008345D6" w:rsidRDefault="006F0A24" w:rsidP="006F0A24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39D87E32" w14:textId="71A58F44" w:rsidR="006F0A24" w:rsidRPr="008345D6" w:rsidRDefault="006F0A24" w:rsidP="006F0A24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 xml:space="preserve"> (372)</w:t>
            </w:r>
          </w:p>
        </w:tc>
      </w:tr>
      <w:tr w:rsidR="006F0A24" w:rsidRPr="003B65FB" w14:paraId="46424D3D" w14:textId="77777777" w:rsidTr="00D859A0">
        <w:trPr>
          <w:trHeight w:val="132"/>
        </w:trPr>
        <w:tc>
          <w:tcPr>
            <w:tcW w:w="3600" w:type="dxa"/>
            <w:vAlign w:val="center"/>
          </w:tcPr>
          <w:p w14:paraId="202F2F36" w14:textId="3DBCAF11" w:rsidR="006F0A24" w:rsidRPr="008345D6" w:rsidRDefault="00BD5955" w:rsidP="006F0A24">
            <w:pPr>
              <w:ind w:left="-9" w:right="-17" w:firstLine="17"/>
              <w:rPr>
                <w:rFonts w:ascii="Angsana New" w:hAnsi="Angsana New"/>
                <w:sz w:val="26"/>
                <w:szCs w:val="26"/>
                <w:cs/>
              </w:rPr>
            </w:pPr>
            <w:r w:rsidRPr="00BD5955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4D32DE2B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381F043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AEB0F9C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6C2A246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33D81FA9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5437422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7CAF8BF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0B57A4D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D219751" w14:textId="77777777" w:rsidR="006F0A24" w:rsidRPr="00921C11" w:rsidRDefault="006F0A24" w:rsidP="006F0A24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CB6D2DF" w14:textId="77777777" w:rsidR="006F0A24" w:rsidRPr="008345D6" w:rsidRDefault="006F0A24" w:rsidP="006F0A24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C483AF" w14:textId="77777777" w:rsidR="006F0A24" w:rsidRPr="00921C11" w:rsidRDefault="006F0A24" w:rsidP="006F0A24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9FCC624" w14:textId="77777777" w:rsidR="006F0A24" w:rsidRPr="00921C11" w:rsidRDefault="006F0A24" w:rsidP="006F0A24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14A0668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FE48784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2FB495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2FABF9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1E51BE3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D6BC8A7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AFD8BCE" w14:textId="77777777" w:rsidR="006F0A24" w:rsidRPr="00921C11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BE92F36" w14:textId="77777777" w:rsidR="006F0A24" w:rsidRPr="008345D6" w:rsidRDefault="006F0A24" w:rsidP="006F0A24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BC4E823" w14:textId="77761FB5" w:rsidR="006F0A24" w:rsidRPr="00921C11" w:rsidRDefault="006F0A24" w:rsidP="006F0A24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 xml:space="preserve"> (34)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0A3F10" w14:textId="77777777" w:rsidR="006F0A24" w:rsidRPr="008345D6" w:rsidRDefault="006F0A24" w:rsidP="006F0A24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50221311" w14:textId="0CCCBC1A" w:rsidR="006F0A24" w:rsidRPr="00921C11" w:rsidRDefault="006F0A24" w:rsidP="006F0A24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 xml:space="preserve"> (15)</w:t>
            </w:r>
          </w:p>
        </w:tc>
      </w:tr>
      <w:tr w:rsidR="0073531B" w:rsidRPr="003B65FB" w14:paraId="6C4FFEB6" w14:textId="77777777" w:rsidTr="00D859A0">
        <w:trPr>
          <w:trHeight w:val="132"/>
        </w:trPr>
        <w:tc>
          <w:tcPr>
            <w:tcW w:w="3600" w:type="dxa"/>
            <w:vAlign w:val="center"/>
          </w:tcPr>
          <w:p w14:paraId="6102CD62" w14:textId="4BA4105D" w:rsidR="0073531B" w:rsidRPr="008345D6" w:rsidRDefault="0073531B" w:rsidP="0073531B">
            <w:pPr>
              <w:ind w:left="-9" w:right="-17" w:firstLine="1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กำไรก่อน</w:t>
            </w:r>
            <w:r w:rsidR="009F14B8" w:rsidRPr="008345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รายได้ </w:t>
            </w:r>
            <w:r w:rsidR="009F14B8" w:rsidRPr="00921C11">
              <w:rPr>
                <w:rFonts w:ascii="Angsana New" w:hAnsi="Angsana New" w:hint="cs"/>
                <w:b/>
                <w:bCs/>
                <w:sz w:val="26"/>
                <w:szCs w:val="26"/>
              </w:rPr>
              <w:t>(</w:t>
            </w:r>
            <w:r w:rsidR="009F14B8" w:rsidRPr="008345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รายจ่าย</w:t>
            </w:r>
            <w:r w:rsidR="009F14B8" w:rsidRPr="00921C11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) </w:t>
            </w:r>
            <w:r w:rsidRPr="008345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438E0045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9AD1E79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176E5C4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95979EE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48A75E40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7D79F54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60850CE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810A8E9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2C9D5C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49D7412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77A7903" w14:textId="77777777" w:rsidR="0073531B" w:rsidRPr="00921C11" w:rsidRDefault="0073531B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081217A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4EE1529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CAE7AD6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CAB10AA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9AB0C54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04EE68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3B05E9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5EBEB1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6C680AB" w14:textId="77777777" w:rsidR="0073531B" w:rsidRPr="008345D6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2D6F8" w14:textId="6D9AED36" w:rsidR="0073531B" w:rsidRPr="00921C11" w:rsidRDefault="006F0A24" w:rsidP="0073531B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1C11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859A0">
              <w:rPr>
                <w:rFonts w:ascii="Angsana New" w:hAnsi="Angsana New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3DC070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C4215" w14:textId="50FC3AF3" w:rsidR="0073531B" w:rsidRPr="00921C11" w:rsidRDefault="006F0A24" w:rsidP="0073531B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1C1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076FB3" w:rsidRPr="008345D6">
              <w:rPr>
                <w:rFonts w:ascii="Angsana New" w:hAnsi="Angsana New" w:hint="cs"/>
                <w:b/>
                <w:bCs/>
                <w:sz w:val="26"/>
                <w:szCs w:val="26"/>
              </w:rPr>
              <w:t>0</w:t>
            </w:r>
          </w:p>
        </w:tc>
      </w:tr>
      <w:tr w:rsidR="0073531B" w:rsidRPr="003B65FB" w14:paraId="3481119B" w14:textId="77777777" w:rsidTr="00D859A0">
        <w:trPr>
          <w:trHeight w:val="132"/>
        </w:trPr>
        <w:tc>
          <w:tcPr>
            <w:tcW w:w="3600" w:type="dxa"/>
            <w:vAlign w:val="center"/>
          </w:tcPr>
          <w:p w14:paraId="53EB7936" w14:textId="6008EFCC" w:rsidR="0073531B" w:rsidRPr="00921C11" w:rsidRDefault="009F14B8" w:rsidP="0073531B">
            <w:pPr>
              <w:ind w:left="-9" w:right="-17" w:firstLine="17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345D6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รายได้</w:t>
            </w:r>
            <w:r w:rsidR="003E640C" w:rsidRPr="00921C11">
              <w:rPr>
                <w:rFonts w:ascii="Angsana New" w:hAnsi="Angsana New" w:hint="cs"/>
                <w:spacing w:val="-8"/>
                <w:sz w:val="26"/>
                <w:szCs w:val="26"/>
                <w:lang w:val="en-GB"/>
              </w:rPr>
              <w:t xml:space="preserve"> </w:t>
            </w:r>
            <w:r w:rsidR="00B72A7F" w:rsidRPr="00921C11">
              <w:rPr>
                <w:rFonts w:ascii="Angsana New" w:hAnsi="Angsana New" w:hint="cs"/>
                <w:spacing w:val="-8"/>
                <w:sz w:val="26"/>
                <w:szCs w:val="26"/>
                <w:lang w:val="en-GB"/>
              </w:rPr>
              <w:t>(</w:t>
            </w:r>
            <w:r w:rsidR="00B72A7F" w:rsidRPr="008345D6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ค่าใช้จ่าย</w:t>
            </w:r>
            <w:r w:rsidR="00B72A7F" w:rsidRPr="00921C11">
              <w:rPr>
                <w:rFonts w:ascii="Angsana New" w:hAnsi="Angsana New" w:hint="cs"/>
                <w:spacing w:val="-8"/>
                <w:sz w:val="26"/>
                <w:szCs w:val="26"/>
                <w:lang w:val="en-GB"/>
              </w:rPr>
              <w:t>)</w:t>
            </w:r>
            <w:r w:rsidR="003E640C" w:rsidRPr="00921C11">
              <w:rPr>
                <w:rFonts w:ascii="Angsana New" w:hAnsi="Angsana New" w:hint="cs"/>
                <w:spacing w:val="-8"/>
                <w:sz w:val="26"/>
                <w:szCs w:val="26"/>
                <w:lang w:val="en-GB"/>
              </w:rPr>
              <w:t xml:space="preserve"> </w:t>
            </w:r>
            <w:r w:rsidR="0073531B" w:rsidRPr="008345D6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0B95F871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368C924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5F9257F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220548D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D586FC7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4C4F4DD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2F2BEBD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58C4D8C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87DB7C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0FC05E7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F7B514D" w14:textId="77777777" w:rsidR="0073531B" w:rsidRPr="00921C11" w:rsidRDefault="0073531B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8EABD67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710EBB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C4EEE81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20AB26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F5293F0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E0254CD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A7C04A1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CA6B41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81837E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9E3B50" w14:textId="1110D156" w:rsidR="0073531B" w:rsidRPr="00921C11" w:rsidRDefault="006F0A24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562AED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EB9AF25" w14:textId="7FE2454F" w:rsidR="0073531B" w:rsidRPr="008345D6" w:rsidRDefault="006F0A24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(9)</w:t>
            </w:r>
          </w:p>
        </w:tc>
      </w:tr>
      <w:tr w:rsidR="006316A8" w:rsidRPr="003B65FB" w14:paraId="45DE620A" w14:textId="77777777" w:rsidTr="00D859A0">
        <w:trPr>
          <w:trHeight w:val="132"/>
        </w:trPr>
        <w:tc>
          <w:tcPr>
            <w:tcW w:w="3600" w:type="dxa"/>
            <w:vAlign w:val="center"/>
          </w:tcPr>
          <w:p w14:paraId="56FBB79F" w14:textId="51970039" w:rsidR="006316A8" w:rsidRPr="008345D6" w:rsidRDefault="006316A8" w:rsidP="0073531B">
            <w:pPr>
              <w:ind w:left="-9" w:right="-17" w:firstLine="17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8345D6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810" w:type="dxa"/>
            <w:shd w:val="clear" w:color="auto" w:fill="auto"/>
          </w:tcPr>
          <w:p w14:paraId="11C02CF3" w14:textId="77777777" w:rsidR="006316A8" w:rsidRPr="00921C11" w:rsidRDefault="006316A8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489261F" w14:textId="77777777" w:rsidR="006316A8" w:rsidRPr="00921C11" w:rsidRDefault="006316A8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C881D72" w14:textId="77777777" w:rsidR="006316A8" w:rsidRPr="00921C11" w:rsidRDefault="006316A8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CDE825E" w14:textId="77777777" w:rsidR="006316A8" w:rsidRPr="00921C11" w:rsidRDefault="006316A8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F3C35FA" w14:textId="77777777" w:rsidR="006316A8" w:rsidRPr="00921C11" w:rsidRDefault="006316A8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3EF8BE5" w14:textId="77777777" w:rsidR="006316A8" w:rsidRPr="00921C11" w:rsidRDefault="006316A8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7D67C07" w14:textId="77777777" w:rsidR="006316A8" w:rsidRPr="00921C11" w:rsidRDefault="006316A8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A60D5FD" w14:textId="77777777" w:rsidR="006316A8" w:rsidRPr="00921C11" w:rsidRDefault="006316A8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FDFC4B" w14:textId="77777777" w:rsidR="006316A8" w:rsidRPr="00921C11" w:rsidRDefault="006316A8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C47143" w14:textId="77777777" w:rsidR="006316A8" w:rsidRPr="00921C11" w:rsidRDefault="006316A8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439CAAB" w14:textId="77777777" w:rsidR="006316A8" w:rsidRPr="00921C11" w:rsidRDefault="006316A8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20C5DC" w14:textId="77777777" w:rsidR="006316A8" w:rsidRPr="00921C11" w:rsidRDefault="006316A8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C534430" w14:textId="77777777" w:rsidR="006316A8" w:rsidRPr="00921C11" w:rsidRDefault="006316A8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6BD947" w14:textId="77777777" w:rsidR="006316A8" w:rsidRPr="00921C11" w:rsidRDefault="006316A8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7B4BBD" w14:textId="77777777" w:rsidR="006316A8" w:rsidRPr="00921C11" w:rsidRDefault="006316A8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2156E6B" w14:textId="77777777" w:rsidR="006316A8" w:rsidRPr="00921C11" w:rsidRDefault="006316A8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B39FA20" w14:textId="77777777" w:rsidR="006316A8" w:rsidRPr="00921C11" w:rsidRDefault="006316A8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A3D961D" w14:textId="77777777" w:rsidR="006316A8" w:rsidRPr="00921C11" w:rsidRDefault="006316A8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B48D03" w14:textId="77777777" w:rsidR="006316A8" w:rsidRPr="00921C11" w:rsidRDefault="006316A8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4926198" w14:textId="77777777" w:rsidR="006316A8" w:rsidRPr="00921C11" w:rsidRDefault="006316A8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EB6ABDA" w14:textId="2689D373" w:rsidR="006316A8" w:rsidRPr="00921C11" w:rsidRDefault="006F0A24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0EBCDC5" w14:textId="77777777" w:rsidR="006316A8" w:rsidRPr="00921C11" w:rsidRDefault="006316A8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3141D6E8" w14:textId="239B878A" w:rsidR="006316A8" w:rsidRPr="00921C11" w:rsidRDefault="006F0A24" w:rsidP="0073531B">
            <w:pPr>
              <w:snapToGrid w:val="0"/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1C1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3531B" w:rsidRPr="003B65FB" w14:paraId="141A78E0" w14:textId="77777777" w:rsidTr="00D859A0">
        <w:trPr>
          <w:trHeight w:val="132"/>
        </w:trPr>
        <w:tc>
          <w:tcPr>
            <w:tcW w:w="3600" w:type="dxa"/>
            <w:vAlign w:val="center"/>
          </w:tcPr>
          <w:p w14:paraId="568D4831" w14:textId="1A53C182" w:rsidR="0073531B" w:rsidRPr="00921C11" w:rsidRDefault="0073531B" w:rsidP="0073531B">
            <w:pPr>
              <w:ind w:left="-9" w:right="-17" w:firstLine="17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345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B72A7F" w:rsidRPr="008345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  <w:r w:rsidRPr="008345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810" w:type="dxa"/>
            <w:shd w:val="clear" w:color="auto" w:fill="auto"/>
          </w:tcPr>
          <w:p w14:paraId="05175453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B0AA36E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22CA468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5ABDD8E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D5F7E22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376A743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9FB5EB3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B6CDD0E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694EBC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4FE4450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98F6583" w14:textId="77777777" w:rsidR="0073531B" w:rsidRPr="00921C11" w:rsidRDefault="0073531B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363220" w14:textId="77777777" w:rsidR="0073531B" w:rsidRPr="00921C11" w:rsidRDefault="0073531B" w:rsidP="0073531B">
            <w:pPr>
              <w:pStyle w:val="EnvelopeReturn"/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2DBFCE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D2414EE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43D928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EEC68C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43BBCE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88AA99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305847B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5B80E72" w14:textId="77777777" w:rsidR="0073531B" w:rsidRPr="00921C11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0EE1E5" w14:textId="0CA7AD45" w:rsidR="0073531B" w:rsidRPr="00921C11" w:rsidRDefault="00C6179C" w:rsidP="0073531B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1C11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859A0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2FCB452" w14:textId="77777777" w:rsidR="0073531B" w:rsidRPr="00921C11" w:rsidRDefault="0073531B" w:rsidP="0073531B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9E89D5" w14:textId="61EFCBC8" w:rsidR="0073531B" w:rsidRPr="008345D6" w:rsidRDefault="00C6179C" w:rsidP="0073531B">
            <w:pPr>
              <w:snapToGrid w:val="0"/>
              <w:ind w:right="7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21C1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076FB3" w:rsidRPr="008345D6"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</w:p>
        </w:tc>
      </w:tr>
    </w:tbl>
    <w:p w14:paraId="31845AAC" w14:textId="77777777" w:rsidR="00D5121C" w:rsidRPr="003B65FB" w:rsidRDefault="00D5121C">
      <w:pPr>
        <w:rPr>
          <w:rFonts w:ascii="Angsana New" w:hAnsi="Angsana New"/>
          <w:sz w:val="28"/>
        </w:rPr>
        <w:sectPr w:rsidR="00D5121C" w:rsidRPr="003B65FB" w:rsidSect="00D9003F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pgNumType w:chapStyle="1"/>
          <w:cols w:space="720"/>
        </w:sectPr>
      </w:pPr>
    </w:p>
    <w:p w14:paraId="3D974523" w14:textId="0164504B" w:rsidR="00D5121C" w:rsidRPr="000F1202" w:rsidRDefault="009B2480" w:rsidP="00161568">
      <w:pPr>
        <w:pStyle w:val="ListParagraph"/>
        <w:numPr>
          <w:ilvl w:val="0"/>
          <w:numId w:val="11"/>
        </w:numPr>
        <w:tabs>
          <w:tab w:val="left" w:pos="450"/>
        </w:tabs>
        <w:spacing w:line="240" w:lineRule="atLeast"/>
        <w:ind w:left="0" w:firstLine="0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ภาระผูกพันและหนี้สินที่อาจเกิดขึ้น</w:t>
      </w:r>
      <w:r w:rsidR="00971299" w:rsidRPr="000F1202">
        <w:rPr>
          <w:rFonts w:ascii="Angsana New" w:hAnsi="Angsana New"/>
          <w:b/>
          <w:bCs/>
          <w:sz w:val="28"/>
          <w:lang w:val="en-GB"/>
        </w:rPr>
        <w:t xml:space="preserve"> </w:t>
      </w:r>
    </w:p>
    <w:p w14:paraId="6F442295" w14:textId="77777777" w:rsidR="00D5121C" w:rsidRPr="003B65FB" w:rsidRDefault="009B2480" w:rsidP="00C70FE4">
      <w:pPr>
        <w:tabs>
          <w:tab w:val="left" w:pos="630"/>
          <w:tab w:val="left" w:pos="810"/>
        </w:tabs>
        <w:spacing w:before="120" w:after="120"/>
        <w:ind w:left="45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บริษัทและบริษัทย่อยมีภาระผูกพันและหนี้สินที่อาจเกิดขึ้นนอกเหนือจากที่เปิดเผยในหมายเหตุประกอบงบการเงินอื่นดังนี้</w:t>
      </w:r>
    </w:p>
    <w:p w14:paraId="23EFAA4A" w14:textId="4226BD53" w:rsidR="00D5121C" w:rsidRPr="003B65FB" w:rsidRDefault="00C70FE4" w:rsidP="003D4111">
      <w:pPr>
        <w:ind w:left="900" w:right="-29" w:hanging="45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4</w:t>
      </w:r>
      <w:r w:rsidR="008B4A46">
        <w:rPr>
          <w:rFonts w:ascii="Angsana New" w:hAnsi="Angsana New"/>
          <w:color w:val="000000"/>
          <w:spacing w:val="-2"/>
          <w:sz w:val="28"/>
          <w:lang w:val="en-GB"/>
        </w:rPr>
        <w:t>3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.1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ab/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>ภาระผูกพันเกี่ยวกับสัญญาเช่าดำเนินงานระยะยาว</w:t>
      </w:r>
    </w:p>
    <w:p w14:paraId="3C648B9C" w14:textId="5A5BA06D" w:rsidR="00D5121C" w:rsidRPr="008B4A46" w:rsidRDefault="009B2480" w:rsidP="008B4A46">
      <w:pPr>
        <w:spacing w:before="120" w:after="120"/>
        <w:ind w:left="90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  <w:cs/>
        </w:rPr>
        <w:t xml:space="preserve">บริษัทและบริษัทย่อยได้เข้าทำสัญญาเช่าดำเนินงานระยะยาวที่เกี่ยวข้องกับการเช่าที่ดิน พื้นที่ในอาคารและอุปกรณ์โดยอายุของสัญญามีระยะเวลาตั้งแต่ </w:t>
      </w:r>
      <w:r w:rsidRPr="000F1202">
        <w:rPr>
          <w:rFonts w:ascii="Angsana New" w:hAnsi="Angsana New" w:hint="cs"/>
          <w:sz w:val="28"/>
        </w:rPr>
        <w:t>1</w:t>
      </w:r>
      <w:r w:rsidRPr="008345D6">
        <w:rPr>
          <w:rFonts w:ascii="Angsana New" w:hAnsi="Angsana New" w:hint="cs"/>
          <w:sz w:val="28"/>
          <w:cs/>
        </w:rPr>
        <w:t xml:space="preserve"> ถึง </w:t>
      </w:r>
      <w:r w:rsidRPr="000F1202">
        <w:rPr>
          <w:rFonts w:ascii="Angsana New" w:hAnsi="Angsana New" w:hint="cs"/>
          <w:sz w:val="28"/>
        </w:rPr>
        <w:t xml:space="preserve">30 </w:t>
      </w:r>
      <w:r w:rsidRPr="008345D6">
        <w:rPr>
          <w:rFonts w:ascii="Angsana New" w:hAnsi="Angsana New" w:hint="cs"/>
          <w:sz w:val="28"/>
          <w:cs/>
        </w:rPr>
        <w:t xml:space="preserve">ปี </w:t>
      </w:r>
    </w:p>
    <w:p w14:paraId="784CB862" w14:textId="77777777" w:rsidR="00D5121C" w:rsidRPr="003B65FB" w:rsidRDefault="009B2480" w:rsidP="003D4111">
      <w:pPr>
        <w:spacing w:after="240"/>
        <w:ind w:left="90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ระยะยาว 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152"/>
        <w:gridCol w:w="144"/>
        <w:gridCol w:w="1152"/>
        <w:gridCol w:w="144"/>
        <w:gridCol w:w="1152"/>
        <w:gridCol w:w="144"/>
        <w:gridCol w:w="1152"/>
      </w:tblGrid>
      <w:tr w:rsidR="00D5121C" w:rsidRPr="003B65FB" w14:paraId="70A4B771" w14:textId="77777777" w:rsidTr="003D4111">
        <w:tc>
          <w:tcPr>
            <w:tcW w:w="8280" w:type="dxa"/>
            <w:gridSpan w:val="8"/>
          </w:tcPr>
          <w:p w14:paraId="324A8A34" w14:textId="77777777" w:rsidR="00D5121C" w:rsidRPr="008345D6" w:rsidRDefault="009B2480">
            <w:pPr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หน่วย: ล้านบาท)</w:t>
            </w:r>
          </w:p>
        </w:tc>
      </w:tr>
      <w:tr w:rsidR="00D5121C" w:rsidRPr="003B65FB" w14:paraId="7957DD60" w14:textId="77777777" w:rsidTr="003D4111">
        <w:tc>
          <w:tcPr>
            <w:tcW w:w="3240" w:type="dxa"/>
          </w:tcPr>
          <w:p w14:paraId="7A1E5FFC" w14:textId="77777777" w:rsidR="00D5121C" w:rsidRPr="003B65FB" w:rsidRDefault="00D5121C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A554326" w14:textId="77777777" w:rsidR="00D5121C" w:rsidRPr="003B65FB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3FE0BB5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3413DED2" w14:textId="77777777" w:rsidR="00D5121C" w:rsidRPr="003B65FB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3B65FB" w14:paraId="7DE5C931" w14:textId="77777777" w:rsidTr="003D4111">
        <w:tc>
          <w:tcPr>
            <w:tcW w:w="3240" w:type="dxa"/>
          </w:tcPr>
          <w:p w14:paraId="07DAD8B8" w14:textId="77777777" w:rsidR="00D5121C" w:rsidRPr="008345D6" w:rsidRDefault="00D5121C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B8BF24" w14:textId="77777777" w:rsidR="00D5121C" w:rsidRPr="003B65FB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4" w:type="dxa"/>
          </w:tcPr>
          <w:p w14:paraId="5789C00A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991221" w14:textId="77777777" w:rsidR="00D5121C" w:rsidRPr="003B65FB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44" w:type="dxa"/>
          </w:tcPr>
          <w:p w14:paraId="3D59554E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2A5898" w14:textId="77777777" w:rsidR="00D5121C" w:rsidRPr="003B65FB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4" w:type="dxa"/>
          </w:tcPr>
          <w:p w14:paraId="1E958F18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9F5752" w14:textId="77777777" w:rsidR="00D5121C" w:rsidRPr="003B65FB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D5121C" w:rsidRPr="003B65FB" w14:paraId="195B0D67" w14:textId="77777777" w:rsidTr="003D4111">
        <w:tc>
          <w:tcPr>
            <w:tcW w:w="3240" w:type="dxa"/>
          </w:tcPr>
          <w:p w14:paraId="736445EC" w14:textId="77777777" w:rsidR="00D5121C" w:rsidRPr="008345D6" w:rsidRDefault="009B2480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DB68F1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4455C948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179FEE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675F3FF4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257351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53C5D80C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FE143B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73F0F" w:rsidRPr="003B65FB" w14:paraId="579315FD" w14:textId="77777777" w:rsidTr="003D4111">
        <w:tc>
          <w:tcPr>
            <w:tcW w:w="3240" w:type="dxa"/>
          </w:tcPr>
          <w:p w14:paraId="551DE675" w14:textId="77777777" w:rsidR="00A73F0F" w:rsidRPr="008345D6" w:rsidRDefault="00A73F0F" w:rsidP="00A73F0F">
            <w:pPr>
              <w:ind w:left="270" w:right="-29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3B65FB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771EFFA0" w14:textId="3FD80493" w:rsidR="00A73F0F" w:rsidRPr="003B65FB" w:rsidRDefault="00A73F0F" w:rsidP="00A73F0F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B419741" w14:textId="77777777" w:rsidR="00A73F0F" w:rsidRPr="003B65FB" w:rsidRDefault="00A73F0F" w:rsidP="00A73F0F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E549BD1" w14:textId="7C041BD8" w:rsidR="00A73F0F" w:rsidRPr="003B65FB" w:rsidRDefault="00A73F0F" w:rsidP="00A73F0F">
            <w:pPr>
              <w:tabs>
                <w:tab w:val="decimal" w:pos="957"/>
              </w:tabs>
              <w:ind w:right="111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27</w:t>
            </w:r>
          </w:p>
        </w:tc>
        <w:tc>
          <w:tcPr>
            <w:tcW w:w="144" w:type="dxa"/>
            <w:shd w:val="clear" w:color="auto" w:fill="auto"/>
          </w:tcPr>
          <w:p w14:paraId="2EEA5680" w14:textId="77777777" w:rsidR="00A73F0F" w:rsidRPr="003B65FB" w:rsidRDefault="00A73F0F" w:rsidP="00A73F0F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F054177" w14:textId="78018A0D" w:rsidR="00A73F0F" w:rsidRPr="003B65FB" w:rsidRDefault="00A73F0F" w:rsidP="00A73F0F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" w:type="dxa"/>
          </w:tcPr>
          <w:p w14:paraId="37AD71AF" w14:textId="77777777" w:rsidR="00A73F0F" w:rsidRPr="003B65FB" w:rsidRDefault="00A73F0F" w:rsidP="00A73F0F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13EF1F5E" w14:textId="77777777" w:rsidR="00A73F0F" w:rsidRPr="003B65FB" w:rsidRDefault="00A73F0F" w:rsidP="00A73F0F">
            <w:pPr>
              <w:tabs>
                <w:tab w:val="decimal" w:pos="957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A73F0F" w:rsidRPr="003B65FB" w14:paraId="422A2A03" w14:textId="77777777" w:rsidTr="003D4111">
        <w:tc>
          <w:tcPr>
            <w:tcW w:w="3240" w:type="dxa"/>
          </w:tcPr>
          <w:p w14:paraId="40BF77A2" w14:textId="77777777" w:rsidR="00A73F0F" w:rsidRPr="008345D6" w:rsidRDefault="00A73F0F" w:rsidP="00A73F0F">
            <w:pPr>
              <w:ind w:left="270" w:right="-29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3B65FB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ปี แต่ไม่เกิน </w:t>
            </w:r>
            <w:r w:rsidRPr="003B65FB">
              <w:rPr>
                <w:rFonts w:ascii="Angsana New" w:hAnsi="Angsana New" w:hint="cs"/>
                <w:sz w:val="28"/>
              </w:rPr>
              <w:t>5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0C5D4AD6" w14:textId="5D34456E" w:rsidR="00A73F0F" w:rsidRPr="003B65FB" w:rsidRDefault="00A73F0F" w:rsidP="00A73F0F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20CA411" w14:textId="77777777" w:rsidR="00A73F0F" w:rsidRPr="003B65FB" w:rsidRDefault="00A73F0F" w:rsidP="00A73F0F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9FF2672" w14:textId="77777777" w:rsidR="00A73F0F" w:rsidRPr="003B65FB" w:rsidRDefault="00A73F0F" w:rsidP="00A73F0F">
            <w:pPr>
              <w:tabs>
                <w:tab w:val="decimal" w:pos="957"/>
              </w:tabs>
              <w:ind w:right="111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120</w:t>
            </w:r>
          </w:p>
        </w:tc>
        <w:tc>
          <w:tcPr>
            <w:tcW w:w="144" w:type="dxa"/>
            <w:shd w:val="clear" w:color="auto" w:fill="auto"/>
          </w:tcPr>
          <w:p w14:paraId="7C72D06E" w14:textId="77777777" w:rsidR="00A73F0F" w:rsidRPr="003B65FB" w:rsidRDefault="00A73F0F" w:rsidP="00A73F0F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BB3172D" w14:textId="6E1A0FFA" w:rsidR="00A73F0F" w:rsidRPr="003B65FB" w:rsidRDefault="00A73F0F" w:rsidP="00A73F0F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" w:type="dxa"/>
          </w:tcPr>
          <w:p w14:paraId="008D0613" w14:textId="77777777" w:rsidR="00A73F0F" w:rsidRPr="003B65FB" w:rsidRDefault="00A73F0F" w:rsidP="00A73F0F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3D2EA985" w14:textId="77777777" w:rsidR="00A73F0F" w:rsidRPr="008345D6" w:rsidRDefault="00A73F0F" w:rsidP="00A73F0F">
            <w:pPr>
              <w:tabs>
                <w:tab w:val="decimal" w:pos="957"/>
              </w:tabs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73F0F" w:rsidRPr="003B65FB" w14:paraId="6F003C82" w14:textId="77777777" w:rsidTr="003D4111">
        <w:tc>
          <w:tcPr>
            <w:tcW w:w="3240" w:type="dxa"/>
          </w:tcPr>
          <w:p w14:paraId="669A7A19" w14:textId="77777777" w:rsidR="00A73F0F" w:rsidRPr="008345D6" w:rsidRDefault="00A73F0F" w:rsidP="00A73F0F">
            <w:pPr>
              <w:ind w:left="270" w:right="-29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3B65FB">
              <w:rPr>
                <w:rFonts w:ascii="Angsana New" w:hAnsi="Angsana New" w:hint="cs"/>
                <w:sz w:val="28"/>
              </w:rPr>
              <w:t xml:space="preserve">5 </w:t>
            </w:r>
            <w:r w:rsidRPr="008345D6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</w:tcPr>
          <w:p w14:paraId="4F4AF616" w14:textId="3958787C" w:rsidR="00A73F0F" w:rsidRPr="003B65FB" w:rsidRDefault="00A73F0F" w:rsidP="00A73F0F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9CF7E24" w14:textId="77777777" w:rsidR="00A73F0F" w:rsidRPr="003B65FB" w:rsidRDefault="00A73F0F" w:rsidP="00A73F0F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826DDE0" w14:textId="77777777" w:rsidR="00A73F0F" w:rsidRPr="003B65FB" w:rsidRDefault="00A73F0F" w:rsidP="00A73F0F">
            <w:pPr>
              <w:tabs>
                <w:tab w:val="decimal" w:pos="957"/>
              </w:tabs>
              <w:ind w:right="111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234</w:t>
            </w:r>
          </w:p>
        </w:tc>
        <w:tc>
          <w:tcPr>
            <w:tcW w:w="144" w:type="dxa"/>
            <w:shd w:val="clear" w:color="auto" w:fill="auto"/>
          </w:tcPr>
          <w:p w14:paraId="061AE06D" w14:textId="77777777" w:rsidR="00A73F0F" w:rsidRPr="003B65FB" w:rsidRDefault="00A73F0F" w:rsidP="00A73F0F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020676D" w14:textId="78E3E260" w:rsidR="00A73F0F" w:rsidRPr="003B65FB" w:rsidRDefault="00A73F0F" w:rsidP="00A73F0F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" w:type="dxa"/>
          </w:tcPr>
          <w:p w14:paraId="062C926C" w14:textId="77777777" w:rsidR="00A73F0F" w:rsidRPr="008345D6" w:rsidRDefault="00A73F0F" w:rsidP="00A73F0F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</w:tcPr>
          <w:p w14:paraId="76F9FA32" w14:textId="77777777" w:rsidR="00A73F0F" w:rsidRPr="003B65FB" w:rsidRDefault="00A73F0F" w:rsidP="00A73F0F">
            <w:pPr>
              <w:tabs>
                <w:tab w:val="decimal" w:pos="608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</w:p>
        </w:tc>
      </w:tr>
    </w:tbl>
    <w:p w14:paraId="771E3A3D" w14:textId="77777777" w:rsidR="00D5121C" w:rsidRPr="003B65FB" w:rsidRDefault="00D5121C">
      <w:pPr>
        <w:ind w:left="720" w:right="-29" w:hanging="54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5DAD2F78" w14:textId="3F4321EE" w:rsidR="00D5121C" w:rsidRPr="003B65FB" w:rsidRDefault="000B179A" w:rsidP="003D4111">
      <w:pPr>
        <w:ind w:left="900" w:right="-29" w:hanging="45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</w:rPr>
        <w:t>4</w:t>
      </w:r>
      <w:r w:rsidR="008B4A46">
        <w:rPr>
          <w:rFonts w:ascii="Angsana New" w:hAnsi="Angsana New"/>
          <w:color w:val="000000"/>
          <w:spacing w:val="-2"/>
          <w:sz w:val="28"/>
        </w:rPr>
        <w:t>3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.2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ab/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>ภาระผูกพันเกี่ยวกับสัญญาบริการ</w:t>
      </w:r>
    </w:p>
    <w:p w14:paraId="5802EB6E" w14:textId="35E52550" w:rsidR="00D5121C" w:rsidRPr="008345D6" w:rsidRDefault="009B2480" w:rsidP="003D4111">
      <w:pPr>
        <w:spacing w:before="120"/>
        <w:ind w:left="900" w:right="-29"/>
        <w:jc w:val="thaiDistribute"/>
        <w:rPr>
          <w:rFonts w:ascii="Angsana New" w:hAnsi="Angsana New"/>
          <w:sz w:val="28"/>
          <w:cs/>
        </w:rPr>
      </w:pPr>
      <w:r w:rsidRPr="008345D6">
        <w:rPr>
          <w:rFonts w:ascii="Angsana New" w:hAnsi="Angsana New" w:hint="cs"/>
          <w:color w:val="000000"/>
          <w:spacing w:val="-2"/>
          <w:sz w:val="28"/>
          <w:cs/>
        </w:rPr>
        <w:t>บริษัทและบริษัทย่อยมีจำนวนเงินที่ต้องจ่ายในอนาคตทั้งสิ้นภายใต้สัญญาบริการ</w:t>
      </w:r>
      <w:r w:rsidRPr="003B65FB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 xml:space="preserve">ณ วันที่ </w:t>
      </w:r>
      <w:r w:rsidRPr="003B65FB">
        <w:rPr>
          <w:rFonts w:ascii="Angsana New" w:hAnsi="Angsana New" w:hint="cs"/>
          <w:sz w:val="28"/>
        </w:rPr>
        <w:t>3</w:t>
      </w:r>
      <w:r w:rsidR="0093619E" w:rsidRPr="003B65FB">
        <w:rPr>
          <w:rFonts w:ascii="Angsana New" w:hAnsi="Angsana New" w:hint="cs"/>
          <w:sz w:val="28"/>
          <w:lang w:val="en-GB"/>
        </w:rPr>
        <w:t>1</w:t>
      </w:r>
      <w:r w:rsidRPr="003B65FB">
        <w:rPr>
          <w:rFonts w:ascii="Angsana New" w:hAnsi="Angsana New" w:hint="cs"/>
          <w:sz w:val="28"/>
        </w:rPr>
        <w:t xml:space="preserve"> </w:t>
      </w:r>
      <w:r w:rsidR="0093619E" w:rsidRPr="008345D6">
        <w:rPr>
          <w:rFonts w:ascii="Angsana New" w:hAnsi="Angsana New" w:hint="cs"/>
          <w:sz w:val="28"/>
          <w:cs/>
        </w:rPr>
        <w:t>ธันวาคม</w:t>
      </w:r>
      <w:r w:rsidRPr="008345D6">
        <w:rPr>
          <w:rFonts w:ascii="Angsana New" w:hAnsi="Angsana New" w:hint="cs"/>
          <w:sz w:val="28"/>
          <w:cs/>
        </w:rPr>
        <w:t xml:space="preserve"> </w:t>
      </w:r>
      <w:r w:rsidRPr="003B65FB">
        <w:rPr>
          <w:rFonts w:ascii="Angsana New" w:hAnsi="Angsana New" w:hint="cs"/>
          <w:sz w:val="28"/>
        </w:rPr>
        <w:t xml:space="preserve">2563 </w:t>
      </w:r>
      <w:r w:rsidR="0093619E" w:rsidRPr="008345D6">
        <w:rPr>
          <w:rFonts w:ascii="Angsana New" w:hAnsi="Angsana New" w:hint="cs"/>
          <w:sz w:val="28"/>
          <w:cs/>
        </w:rPr>
        <w:t>และ</w:t>
      </w:r>
      <w:r w:rsidRPr="008345D6">
        <w:rPr>
          <w:rFonts w:ascii="Angsana New" w:hAnsi="Angsana New" w:hint="cs"/>
          <w:sz w:val="28"/>
          <w:cs/>
        </w:rPr>
        <w:t xml:space="preserve"> </w:t>
      </w:r>
      <w:r w:rsidRPr="003B65FB">
        <w:rPr>
          <w:rFonts w:ascii="Angsana New" w:hAnsi="Angsana New" w:hint="cs"/>
          <w:sz w:val="28"/>
        </w:rPr>
        <w:t>2562</w:t>
      </w:r>
      <w:r w:rsidR="00F35ABF" w:rsidRPr="003B65FB">
        <w:rPr>
          <w:rFonts w:ascii="Angsana New" w:hAnsi="Angsana New" w:hint="cs"/>
          <w:sz w:val="28"/>
        </w:rPr>
        <w:t xml:space="preserve"> </w:t>
      </w:r>
      <w:r w:rsidR="00F35ABF" w:rsidRPr="008345D6">
        <w:rPr>
          <w:rFonts w:ascii="Angsana New" w:hAnsi="Angsana New" w:hint="cs"/>
          <w:sz w:val="28"/>
          <w:cs/>
        </w:rPr>
        <w:t>ดังนี้</w:t>
      </w:r>
    </w:p>
    <w:p w14:paraId="030EB6D4" w14:textId="77777777" w:rsidR="00D5121C" w:rsidRPr="003B65FB" w:rsidRDefault="009B2480" w:rsidP="005A476D">
      <w:pPr>
        <w:ind w:left="720" w:right="-86"/>
        <w:jc w:val="right"/>
        <w:rPr>
          <w:rFonts w:ascii="Angsana New" w:hAnsi="Angsana New"/>
          <w:color w:val="000000"/>
          <w:spacing w:val="-2"/>
          <w:sz w:val="28"/>
        </w:rPr>
      </w:pPr>
      <w:r w:rsidRPr="003B65FB">
        <w:rPr>
          <w:rFonts w:ascii="Angsana New" w:hAnsi="Angsana New" w:hint="cs"/>
          <w:sz w:val="28"/>
        </w:rPr>
        <w:t>(</w:t>
      </w:r>
      <w:r w:rsidRPr="008345D6">
        <w:rPr>
          <w:rFonts w:ascii="Angsana New" w:hAnsi="Angsana New" w:hint="cs"/>
          <w:sz w:val="28"/>
          <w:cs/>
        </w:rPr>
        <w:t>หน่วย</w:t>
      </w:r>
      <w:r w:rsidRPr="003B65FB">
        <w:rPr>
          <w:rFonts w:ascii="Angsana New" w:hAnsi="Angsana New" w:hint="cs"/>
          <w:sz w:val="28"/>
        </w:rPr>
        <w:t xml:space="preserve">: </w:t>
      </w:r>
      <w:r w:rsidRPr="008345D6">
        <w:rPr>
          <w:rFonts w:ascii="Angsana New" w:hAnsi="Angsana New" w:hint="cs"/>
          <w:sz w:val="28"/>
          <w:cs/>
        </w:rPr>
        <w:t>ล้านบาท</w:t>
      </w:r>
      <w:r w:rsidRPr="003B65FB">
        <w:rPr>
          <w:rFonts w:ascii="Angsana New" w:hAnsi="Angsana New" w:hint="cs"/>
          <w:sz w:val="28"/>
        </w:rPr>
        <w:t>)</w:t>
      </w: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170"/>
        <w:gridCol w:w="180"/>
        <w:gridCol w:w="1098"/>
        <w:gridCol w:w="144"/>
        <w:gridCol w:w="1188"/>
        <w:gridCol w:w="180"/>
        <w:gridCol w:w="1080"/>
      </w:tblGrid>
      <w:tr w:rsidR="00D5121C" w:rsidRPr="003B65FB" w14:paraId="504FEDB2" w14:textId="77777777" w:rsidTr="005A476D">
        <w:tc>
          <w:tcPr>
            <w:tcW w:w="3420" w:type="dxa"/>
          </w:tcPr>
          <w:p w14:paraId="66888AA7" w14:textId="77777777" w:rsidR="00D5121C" w:rsidRPr="003B65FB" w:rsidRDefault="00D5121C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1F3C05E2" w14:textId="77777777" w:rsidR="00D5121C" w:rsidRPr="003B65FB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CBA7815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89D9451" w14:textId="77777777" w:rsidR="00D5121C" w:rsidRPr="003B65FB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3B65FB" w14:paraId="66E52A30" w14:textId="77777777" w:rsidTr="005A476D">
        <w:tc>
          <w:tcPr>
            <w:tcW w:w="3420" w:type="dxa"/>
          </w:tcPr>
          <w:p w14:paraId="2C1E485F" w14:textId="77777777" w:rsidR="00D5121C" w:rsidRPr="008345D6" w:rsidRDefault="00D5121C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CB2B52" w14:textId="77777777" w:rsidR="00D5121C" w:rsidRPr="003B65FB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3</w:t>
            </w:r>
          </w:p>
        </w:tc>
        <w:tc>
          <w:tcPr>
            <w:tcW w:w="180" w:type="dxa"/>
          </w:tcPr>
          <w:p w14:paraId="2D49B538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FB9E34E" w14:textId="77777777" w:rsidR="00D5121C" w:rsidRPr="003B65FB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2</w:t>
            </w:r>
          </w:p>
        </w:tc>
        <w:tc>
          <w:tcPr>
            <w:tcW w:w="144" w:type="dxa"/>
          </w:tcPr>
          <w:p w14:paraId="19522FDC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102BC9A" w14:textId="77777777" w:rsidR="00D5121C" w:rsidRPr="003B65FB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3</w:t>
            </w:r>
          </w:p>
        </w:tc>
        <w:tc>
          <w:tcPr>
            <w:tcW w:w="180" w:type="dxa"/>
          </w:tcPr>
          <w:p w14:paraId="610A23D4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0D6B95" w14:textId="77777777" w:rsidR="00D5121C" w:rsidRPr="003B65FB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</w:t>
            </w:r>
            <w:r w:rsidRPr="003B65FB">
              <w:rPr>
                <w:rFonts w:ascii="Angsana New" w:hAnsi="Angsana New" w:hint="cs"/>
                <w:sz w:val="28"/>
                <w:lang w:val="en-GB"/>
              </w:rPr>
              <w:t>2</w:t>
            </w:r>
          </w:p>
        </w:tc>
      </w:tr>
      <w:tr w:rsidR="0093619E" w:rsidRPr="003B65FB" w14:paraId="524867DE" w14:textId="77777777" w:rsidTr="005A476D">
        <w:tc>
          <w:tcPr>
            <w:tcW w:w="3420" w:type="dxa"/>
          </w:tcPr>
          <w:p w14:paraId="00906555" w14:textId="48400A30" w:rsidR="0093619E" w:rsidRPr="008345D6" w:rsidRDefault="0093619E" w:rsidP="0093619E">
            <w:pPr>
              <w:ind w:left="132" w:right="-29" w:hanging="13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8C24F4" w14:textId="77777777" w:rsidR="0093619E" w:rsidRPr="003B65FB" w:rsidRDefault="0093619E" w:rsidP="003D4111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1726B87" w14:textId="77777777" w:rsidR="0093619E" w:rsidRPr="003B65FB" w:rsidRDefault="0093619E" w:rsidP="0093619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D93D28A" w14:textId="77777777" w:rsidR="0093619E" w:rsidRPr="003B65FB" w:rsidRDefault="0093619E" w:rsidP="0093619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6B00D052" w14:textId="77777777" w:rsidR="0093619E" w:rsidRPr="003B65FB" w:rsidRDefault="0093619E" w:rsidP="0093619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944D1FA" w14:textId="77777777" w:rsidR="0093619E" w:rsidRPr="003B65FB" w:rsidRDefault="0093619E" w:rsidP="003D4111">
            <w:pPr>
              <w:tabs>
                <w:tab w:val="decimal" w:pos="828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03824CA" w14:textId="77777777" w:rsidR="0093619E" w:rsidRPr="003B65FB" w:rsidRDefault="0093619E" w:rsidP="0093619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E7F902" w14:textId="77777777" w:rsidR="0093619E" w:rsidRPr="003B65FB" w:rsidRDefault="0093619E" w:rsidP="0093619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32EFD" w:rsidRPr="003B65FB" w14:paraId="7072EC10" w14:textId="77777777" w:rsidTr="005A476D">
        <w:tc>
          <w:tcPr>
            <w:tcW w:w="3420" w:type="dxa"/>
          </w:tcPr>
          <w:p w14:paraId="3EC582F4" w14:textId="65B92B49" w:rsidR="00332EFD" w:rsidRPr="008345D6" w:rsidRDefault="00332EFD" w:rsidP="00332EFD">
            <w:pPr>
              <w:ind w:left="492" w:right="-29" w:hanging="13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3B65FB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3A3DB364" w14:textId="451590F9" w:rsidR="00332EFD" w:rsidRPr="003B65FB" w:rsidRDefault="00332EFD" w:rsidP="00332EFD">
            <w:pPr>
              <w:tabs>
                <w:tab w:val="decimal" w:pos="957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C17DA9E" w14:textId="77777777" w:rsidR="00332EFD" w:rsidRPr="003B65FB" w:rsidRDefault="00332EFD" w:rsidP="00332EFD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A2AD0B0" w14:textId="6EC65B07" w:rsidR="00332EFD" w:rsidRPr="003B65FB" w:rsidRDefault="00332EFD" w:rsidP="00332EFD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0794E25B" w14:textId="77777777" w:rsidR="00332EFD" w:rsidRPr="003B65FB" w:rsidRDefault="00332EFD" w:rsidP="00332EFD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75BC7E8B" w14:textId="51C2251F" w:rsidR="00332EFD" w:rsidRPr="003B65FB" w:rsidRDefault="00332EFD" w:rsidP="00332EFD">
            <w:pPr>
              <w:tabs>
                <w:tab w:val="decimal" w:pos="828"/>
                <w:tab w:val="decimal" w:pos="957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80" w:type="dxa"/>
          </w:tcPr>
          <w:p w14:paraId="5B4F9142" w14:textId="77777777" w:rsidR="00332EFD" w:rsidRPr="003B65FB" w:rsidRDefault="00332EFD" w:rsidP="00332EFD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846712" w14:textId="2016EBFB" w:rsidR="00332EFD" w:rsidRPr="003B65FB" w:rsidRDefault="00332EFD" w:rsidP="00332EFD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332EFD" w:rsidRPr="003B65FB" w14:paraId="3F8AB7E1" w14:textId="77777777" w:rsidTr="005A476D">
        <w:tc>
          <w:tcPr>
            <w:tcW w:w="3420" w:type="dxa"/>
          </w:tcPr>
          <w:p w14:paraId="03D70971" w14:textId="42212B08" w:rsidR="00332EFD" w:rsidRPr="008345D6" w:rsidRDefault="00332EFD" w:rsidP="00332EFD">
            <w:pPr>
              <w:ind w:left="492" w:right="-29" w:hanging="13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3B65FB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ปี แต่ไม่เกิน </w:t>
            </w:r>
            <w:r w:rsidRPr="003B65FB">
              <w:rPr>
                <w:rFonts w:ascii="Angsana New" w:hAnsi="Angsana New" w:hint="cs"/>
                <w:sz w:val="28"/>
              </w:rPr>
              <w:t>5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6B91EF9E" w14:textId="06AC1438" w:rsidR="00332EFD" w:rsidRPr="003B65FB" w:rsidRDefault="00332EFD" w:rsidP="00332EFD">
            <w:pPr>
              <w:tabs>
                <w:tab w:val="decimal" w:pos="957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A269BF" w14:textId="77777777" w:rsidR="00332EFD" w:rsidRPr="003B65FB" w:rsidRDefault="00332EFD" w:rsidP="00332EFD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9BFAD36" w14:textId="2A67CE3B" w:rsidR="00332EFD" w:rsidRPr="003B65FB" w:rsidRDefault="00332EFD" w:rsidP="00332EFD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7964CEE0" w14:textId="77777777" w:rsidR="00332EFD" w:rsidRPr="003B65FB" w:rsidRDefault="00332EFD" w:rsidP="00332EFD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2B61548C" w14:textId="6B5F834D" w:rsidR="00332EFD" w:rsidRPr="003B65FB" w:rsidRDefault="00332EFD" w:rsidP="00332EFD">
            <w:pPr>
              <w:tabs>
                <w:tab w:val="decimal" w:pos="828"/>
                <w:tab w:val="decimal" w:pos="957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4FF54B5C" w14:textId="77777777" w:rsidR="00332EFD" w:rsidRPr="003B65FB" w:rsidRDefault="00332EFD" w:rsidP="00332EFD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058F3B9" w14:textId="4A3D00F5" w:rsidR="00332EFD" w:rsidRPr="008345D6" w:rsidRDefault="00332EFD" w:rsidP="00332EFD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-</w:t>
            </w:r>
          </w:p>
        </w:tc>
      </w:tr>
      <w:tr w:rsidR="00332EFD" w:rsidRPr="003B65FB" w14:paraId="79A1DD61" w14:textId="77777777" w:rsidTr="005A476D">
        <w:tc>
          <w:tcPr>
            <w:tcW w:w="3420" w:type="dxa"/>
          </w:tcPr>
          <w:p w14:paraId="6B83CA7F" w14:textId="0037CE32" w:rsidR="00332EFD" w:rsidRPr="008345D6" w:rsidRDefault="00332EFD" w:rsidP="00332EFD">
            <w:pPr>
              <w:ind w:left="492" w:right="-29" w:hanging="13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3B65FB">
              <w:rPr>
                <w:rFonts w:ascii="Angsana New" w:hAnsi="Angsana New" w:hint="cs"/>
                <w:sz w:val="28"/>
              </w:rPr>
              <w:t xml:space="preserve">5 </w:t>
            </w:r>
            <w:r w:rsidRPr="008345D6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39FC64F2" w14:textId="4592AACF" w:rsidR="00332EFD" w:rsidRPr="003B65FB" w:rsidRDefault="00332EFD" w:rsidP="00332EFD">
            <w:pPr>
              <w:tabs>
                <w:tab w:val="decimal" w:pos="957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B966AA" w14:textId="77777777" w:rsidR="00332EFD" w:rsidRPr="003B65FB" w:rsidRDefault="00332EFD" w:rsidP="00332EFD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DA45DED" w14:textId="215A84B5" w:rsidR="00332EFD" w:rsidRPr="003B65FB" w:rsidRDefault="00332EFD" w:rsidP="00332EFD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5B42297" w14:textId="77777777" w:rsidR="00332EFD" w:rsidRPr="003B65FB" w:rsidRDefault="00332EFD" w:rsidP="00332EFD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4A9FDE5C" w14:textId="6378BC2E" w:rsidR="00332EFD" w:rsidRPr="003B65FB" w:rsidRDefault="00332EFD" w:rsidP="00332EFD">
            <w:pPr>
              <w:tabs>
                <w:tab w:val="decimal" w:pos="828"/>
                <w:tab w:val="decimal" w:pos="957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722251A6" w14:textId="77777777" w:rsidR="00332EFD" w:rsidRPr="003B65FB" w:rsidRDefault="00332EFD" w:rsidP="00332EFD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A35287" w14:textId="29D80EF9" w:rsidR="00332EFD" w:rsidRPr="003B65FB" w:rsidRDefault="00332EFD" w:rsidP="00332EFD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47BD0B01" w14:textId="77777777" w:rsidR="00D5121C" w:rsidRPr="008345D6" w:rsidRDefault="009B2480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  <w:cs/>
        </w:rPr>
      </w:pPr>
      <w:r w:rsidRPr="003B65FB">
        <w:rPr>
          <w:rFonts w:ascii="Angsana New" w:hAnsi="Angsana New" w:hint="cs"/>
          <w:color w:val="000000"/>
          <w:spacing w:val="-2"/>
          <w:sz w:val="28"/>
          <w:lang w:val="en-GB"/>
        </w:rPr>
        <w:br w:type="page"/>
      </w:r>
    </w:p>
    <w:p w14:paraId="3A5BFE27" w14:textId="0AD22818" w:rsidR="00D5121C" w:rsidRPr="003B65FB" w:rsidRDefault="003D4111" w:rsidP="003D4111">
      <w:pPr>
        <w:spacing w:before="240"/>
        <w:ind w:left="900" w:right="-29" w:hanging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</w:rPr>
        <w:lastRenderedPageBreak/>
        <w:t>4</w:t>
      </w:r>
      <w:r w:rsidR="008B4A46">
        <w:rPr>
          <w:rFonts w:ascii="Angsana New" w:hAnsi="Angsana New"/>
          <w:color w:val="000000"/>
          <w:spacing w:val="-2"/>
          <w:sz w:val="28"/>
          <w:lang w:val="en-GB"/>
        </w:rPr>
        <w:t>3</w:t>
      </w:r>
      <w:r w:rsidRPr="003B65FB">
        <w:rPr>
          <w:rFonts w:ascii="Angsana New" w:hAnsi="Angsana New" w:hint="cs"/>
          <w:color w:val="000000"/>
          <w:spacing w:val="-2"/>
          <w:sz w:val="28"/>
        </w:rPr>
        <w:t>.</w:t>
      </w:r>
      <w:r w:rsidRPr="008345D6">
        <w:rPr>
          <w:rFonts w:ascii="Angsana New" w:hAnsi="Angsana New" w:hint="cs"/>
          <w:color w:val="000000"/>
          <w:spacing w:val="-2"/>
          <w:sz w:val="28"/>
        </w:rPr>
        <w:t>3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ab/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>การค้ำประกัน</w:t>
      </w:r>
    </w:p>
    <w:p w14:paraId="7632015F" w14:textId="5B30040F" w:rsidR="00D5121C" w:rsidRPr="003B65FB" w:rsidRDefault="003D4111" w:rsidP="003D4111">
      <w:pPr>
        <w:spacing w:before="120"/>
        <w:ind w:left="1440" w:right="-29" w:hanging="547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color w:val="000000"/>
          <w:spacing w:val="-2"/>
          <w:sz w:val="28"/>
        </w:rPr>
        <w:t>4</w:t>
      </w:r>
      <w:r w:rsidR="008B4A46">
        <w:rPr>
          <w:rFonts w:ascii="Angsana New" w:hAnsi="Angsana New"/>
          <w:color w:val="000000"/>
          <w:spacing w:val="-2"/>
          <w:sz w:val="28"/>
          <w:lang w:val="en-GB"/>
        </w:rPr>
        <w:t>3</w:t>
      </w:r>
      <w:r w:rsidR="009B2480" w:rsidRPr="00DB73EB">
        <w:rPr>
          <w:rFonts w:ascii="Angsana New" w:hAnsi="Angsana New" w:hint="cs"/>
          <w:color w:val="000000"/>
          <w:spacing w:val="-2"/>
          <w:sz w:val="28"/>
          <w:lang w:val="en-GB"/>
        </w:rPr>
        <w:t>.</w:t>
      </w:r>
      <w:r w:rsidRPr="008345D6">
        <w:rPr>
          <w:rFonts w:ascii="Angsana New" w:hAnsi="Angsana New" w:hint="cs"/>
          <w:color w:val="000000"/>
          <w:spacing w:val="-2"/>
          <w:sz w:val="28"/>
        </w:rPr>
        <w:t>3</w:t>
      </w:r>
      <w:r w:rsidR="009B2480" w:rsidRPr="00DB73EB">
        <w:rPr>
          <w:rFonts w:ascii="Angsana New" w:hAnsi="Angsana New" w:hint="cs"/>
          <w:color w:val="000000"/>
          <w:spacing w:val="-2"/>
          <w:sz w:val="28"/>
          <w:lang w:val="en-GB"/>
        </w:rPr>
        <w:t>.</w:t>
      </w:r>
      <w:r w:rsidR="009B2480" w:rsidRPr="00DB73EB">
        <w:rPr>
          <w:rFonts w:ascii="Angsana New" w:hAnsi="Angsana New" w:hint="cs"/>
          <w:color w:val="000000"/>
          <w:spacing w:val="-2"/>
          <w:sz w:val="28"/>
        </w:rPr>
        <w:t>1</w:t>
      </w:r>
      <w:r w:rsidR="009B2480" w:rsidRPr="003B65FB">
        <w:rPr>
          <w:rFonts w:ascii="Angsana New" w:hAnsi="Angsana New" w:hint="cs"/>
          <w:color w:val="000000"/>
          <w:spacing w:val="-2"/>
          <w:sz w:val="28"/>
          <w:lang w:val="en-GB"/>
        </w:rPr>
        <w:tab/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หนังสือค้ำประกันธนาคาร </w:t>
      </w:r>
    </w:p>
    <w:p w14:paraId="776B863B" w14:textId="79B685D6" w:rsidR="00D5121C" w:rsidRPr="003B65FB" w:rsidRDefault="009B2480" w:rsidP="003D4111">
      <w:pPr>
        <w:spacing w:before="120" w:after="240"/>
        <w:ind w:left="144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 xml:space="preserve">ณ วันที่ </w:t>
      </w:r>
      <w:r w:rsidRPr="003B65FB">
        <w:rPr>
          <w:rFonts w:ascii="Angsana New" w:hAnsi="Angsana New" w:hint="cs"/>
          <w:sz w:val="28"/>
        </w:rPr>
        <w:t>3</w:t>
      </w:r>
      <w:r w:rsidR="003D4111" w:rsidRPr="008345D6">
        <w:rPr>
          <w:rFonts w:ascii="Angsana New" w:hAnsi="Angsana New" w:hint="cs"/>
          <w:sz w:val="28"/>
        </w:rPr>
        <w:t>1</w:t>
      </w:r>
      <w:r w:rsidRPr="003B65FB">
        <w:rPr>
          <w:rFonts w:ascii="Angsana New" w:hAnsi="Angsana New" w:hint="cs"/>
          <w:sz w:val="28"/>
        </w:rPr>
        <w:t xml:space="preserve"> </w:t>
      </w:r>
      <w:r w:rsidR="003D4111" w:rsidRPr="008345D6">
        <w:rPr>
          <w:rFonts w:ascii="Angsana New" w:hAnsi="Angsana New" w:hint="cs"/>
          <w:sz w:val="28"/>
          <w:cs/>
        </w:rPr>
        <w:t>ธันวาคม</w:t>
      </w:r>
      <w:r w:rsidRPr="003B65FB">
        <w:rPr>
          <w:rFonts w:ascii="Angsana New" w:hAnsi="Angsana New" w:hint="cs"/>
          <w:sz w:val="28"/>
          <w:lang w:val="en-GB"/>
        </w:rPr>
        <w:t xml:space="preserve"> </w:t>
      </w:r>
      <w:r w:rsidRPr="003B65FB">
        <w:rPr>
          <w:rFonts w:ascii="Angsana New" w:hAnsi="Angsana New" w:hint="cs"/>
          <w:sz w:val="28"/>
        </w:rPr>
        <w:t xml:space="preserve">2563 </w:t>
      </w:r>
      <w:r w:rsidRPr="008345D6">
        <w:rPr>
          <w:rFonts w:ascii="Angsana New" w:hAnsi="Angsana New" w:hint="cs"/>
          <w:sz w:val="28"/>
          <w:cs/>
        </w:rPr>
        <w:t xml:space="preserve">และ </w:t>
      </w:r>
      <w:r w:rsidRPr="003B65FB">
        <w:rPr>
          <w:rFonts w:ascii="Angsana New" w:hAnsi="Angsana New" w:hint="cs"/>
          <w:sz w:val="28"/>
        </w:rPr>
        <w:t>2562</w:t>
      </w:r>
      <w:r w:rsidRPr="008345D6">
        <w:rPr>
          <w:rFonts w:ascii="Angsana New" w:hAnsi="Angsana New" w:hint="cs"/>
          <w:sz w:val="28"/>
          <w:cs/>
        </w:rPr>
        <w:t xml:space="preserve"> บริษัทและบริษัทย่อย มีหนังสือค้ำประกันซึ่งออกโดยธนาคารในนามบริษัทและบริษัทย่อย ดังนี้</w:t>
      </w:r>
    </w:p>
    <w:tbl>
      <w:tblPr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1152"/>
        <w:gridCol w:w="144"/>
        <w:gridCol w:w="1152"/>
        <w:gridCol w:w="144"/>
        <w:gridCol w:w="1152"/>
        <w:gridCol w:w="144"/>
        <w:gridCol w:w="1152"/>
      </w:tblGrid>
      <w:tr w:rsidR="00D5121C" w:rsidRPr="003B65FB" w14:paraId="52954536" w14:textId="77777777" w:rsidTr="003D4111">
        <w:tc>
          <w:tcPr>
            <w:tcW w:w="2790" w:type="dxa"/>
          </w:tcPr>
          <w:p w14:paraId="730974D9" w14:textId="77777777" w:rsidR="00D5121C" w:rsidRPr="003B65FB" w:rsidRDefault="00D5121C">
            <w:pPr>
              <w:ind w:left="132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</w:tcPr>
          <w:p w14:paraId="4CD4ACEE" w14:textId="77777777" w:rsidR="00D5121C" w:rsidRPr="008345D6" w:rsidRDefault="00D5121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</w:tcPr>
          <w:p w14:paraId="15FB094B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</w:tcPr>
          <w:p w14:paraId="5AA04C20" w14:textId="77777777" w:rsidR="00D5121C" w:rsidRPr="008345D6" w:rsidRDefault="009B248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D5121C" w:rsidRPr="003B65FB" w14:paraId="4778057F" w14:textId="77777777" w:rsidTr="003D4111">
        <w:tc>
          <w:tcPr>
            <w:tcW w:w="2790" w:type="dxa"/>
          </w:tcPr>
          <w:p w14:paraId="438CFD70" w14:textId="77777777" w:rsidR="00D5121C" w:rsidRPr="003B65FB" w:rsidRDefault="00D5121C">
            <w:pPr>
              <w:ind w:left="132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12E37CD8" w14:textId="77777777" w:rsidR="00D5121C" w:rsidRPr="003B65FB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C392510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74FB24C" w14:textId="77777777" w:rsidR="00D5121C" w:rsidRPr="003B65FB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121C" w:rsidRPr="003B65FB" w14:paraId="55AF32AE" w14:textId="77777777" w:rsidTr="003D4111">
        <w:tc>
          <w:tcPr>
            <w:tcW w:w="2790" w:type="dxa"/>
          </w:tcPr>
          <w:p w14:paraId="6E51F69B" w14:textId="77777777" w:rsidR="00D5121C" w:rsidRPr="008345D6" w:rsidRDefault="00D5121C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6E991C" w14:textId="77777777" w:rsidR="00D5121C" w:rsidRPr="003B65FB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4" w:type="dxa"/>
          </w:tcPr>
          <w:p w14:paraId="02F4AA4E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3631B9" w14:textId="77777777" w:rsidR="00D5121C" w:rsidRPr="003B65FB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44" w:type="dxa"/>
          </w:tcPr>
          <w:p w14:paraId="5D1E79AC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2EA8CD" w14:textId="77777777" w:rsidR="00D5121C" w:rsidRPr="003B65FB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4" w:type="dxa"/>
          </w:tcPr>
          <w:p w14:paraId="1A0EC134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169DC4" w14:textId="77777777" w:rsidR="00D5121C" w:rsidRPr="003B65FB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4F5AF2" w:rsidRPr="003B65FB" w14:paraId="2EA13E76" w14:textId="77777777" w:rsidTr="003D4111">
        <w:tc>
          <w:tcPr>
            <w:tcW w:w="2790" w:type="dxa"/>
          </w:tcPr>
          <w:p w14:paraId="3D382C2E" w14:textId="77777777" w:rsidR="004F5AF2" w:rsidRPr="008345D6" w:rsidRDefault="004F5AF2" w:rsidP="004F5AF2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ประกันการปฏิบัติงานตามสัญญา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03BAED" w14:textId="2F9A27A3" w:rsidR="004F5AF2" w:rsidRPr="003B65FB" w:rsidRDefault="004F5AF2" w:rsidP="004F5AF2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26</w:t>
            </w:r>
          </w:p>
        </w:tc>
        <w:tc>
          <w:tcPr>
            <w:tcW w:w="144" w:type="dxa"/>
            <w:shd w:val="clear" w:color="auto" w:fill="auto"/>
          </w:tcPr>
          <w:p w14:paraId="3D26E440" w14:textId="77777777" w:rsidR="004F5AF2" w:rsidRPr="003B65FB" w:rsidRDefault="004F5AF2" w:rsidP="004F5AF2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0F3009" w14:textId="43C724FF" w:rsidR="004F5AF2" w:rsidRPr="003B65FB" w:rsidRDefault="004F5AF2" w:rsidP="004F5AF2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23</w:t>
            </w:r>
          </w:p>
        </w:tc>
        <w:tc>
          <w:tcPr>
            <w:tcW w:w="144" w:type="dxa"/>
            <w:shd w:val="clear" w:color="auto" w:fill="auto"/>
          </w:tcPr>
          <w:p w14:paraId="19B2995F" w14:textId="77777777" w:rsidR="004F5AF2" w:rsidRPr="003B65FB" w:rsidRDefault="004F5AF2" w:rsidP="004F5AF2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B28BA7" w14:textId="49E326A6" w:rsidR="004F5AF2" w:rsidRPr="003B65FB" w:rsidRDefault="004F5AF2" w:rsidP="004F5AF2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24</w:t>
            </w:r>
          </w:p>
        </w:tc>
        <w:tc>
          <w:tcPr>
            <w:tcW w:w="144" w:type="dxa"/>
          </w:tcPr>
          <w:p w14:paraId="23A48413" w14:textId="77777777" w:rsidR="004F5AF2" w:rsidRPr="003B65FB" w:rsidRDefault="004F5AF2" w:rsidP="004F5AF2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6B90DC" w14:textId="221A417F" w:rsidR="004F5AF2" w:rsidRPr="003B65FB" w:rsidRDefault="004F5AF2" w:rsidP="004F5AF2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23</w:t>
            </w:r>
          </w:p>
        </w:tc>
      </w:tr>
      <w:tr w:rsidR="004F5AF2" w:rsidRPr="003B65FB" w14:paraId="1C32CEE1" w14:textId="77777777" w:rsidTr="003D4111">
        <w:tc>
          <w:tcPr>
            <w:tcW w:w="2790" w:type="dxa"/>
          </w:tcPr>
          <w:p w14:paraId="7AE5F620" w14:textId="77777777" w:rsidR="004F5AF2" w:rsidRPr="008345D6" w:rsidRDefault="004F5AF2" w:rsidP="004F5AF2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2031D8" w14:textId="644F57DC" w:rsidR="004F5AF2" w:rsidRPr="003B65FB" w:rsidRDefault="004F5AF2" w:rsidP="004F5AF2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65250DFF" w14:textId="77777777" w:rsidR="004F5AF2" w:rsidRPr="003B65FB" w:rsidRDefault="004F5AF2" w:rsidP="004F5AF2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96EA5E" w14:textId="0BEFE63D" w:rsidR="004F5AF2" w:rsidRPr="003B65FB" w:rsidRDefault="004F5AF2" w:rsidP="004F5AF2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0DAA0639" w14:textId="77777777" w:rsidR="004F5AF2" w:rsidRPr="003B65FB" w:rsidRDefault="004F5AF2" w:rsidP="004F5AF2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BD65AA" w14:textId="0D607CA4" w:rsidR="004F5AF2" w:rsidRPr="003B65FB" w:rsidRDefault="004F5AF2" w:rsidP="004F5AF2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44" w:type="dxa"/>
          </w:tcPr>
          <w:p w14:paraId="52F203FF" w14:textId="77777777" w:rsidR="004F5AF2" w:rsidRPr="003B65FB" w:rsidRDefault="004F5AF2" w:rsidP="004F5AF2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90344A" w14:textId="439BAD4A" w:rsidR="004F5AF2" w:rsidRPr="003B65FB" w:rsidRDefault="004F5AF2" w:rsidP="004F5AF2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4F5AF2" w:rsidRPr="003B65FB" w14:paraId="13F8BE01" w14:textId="77777777" w:rsidTr="003D4111">
        <w:tc>
          <w:tcPr>
            <w:tcW w:w="2790" w:type="dxa"/>
          </w:tcPr>
          <w:p w14:paraId="643758F7" w14:textId="77777777" w:rsidR="004F5AF2" w:rsidRPr="008345D6" w:rsidRDefault="004F5AF2" w:rsidP="004F5AF2">
            <w:pPr>
              <w:ind w:right="-2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CE3A8" w14:textId="4653BE08" w:rsidR="004F5AF2" w:rsidRPr="003B65FB" w:rsidRDefault="004F5AF2" w:rsidP="004F5AF2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27</w:t>
            </w:r>
          </w:p>
        </w:tc>
        <w:tc>
          <w:tcPr>
            <w:tcW w:w="144" w:type="dxa"/>
            <w:shd w:val="clear" w:color="auto" w:fill="auto"/>
          </w:tcPr>
          <w:p w14:paraId="18967B66" w14:textId="77777777" w:rsidR="004F5AF2" w:rsidRPr="003B65FB" w:rsidRDefault="004F5AF2" w:rsidP="004F5AF2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C9F3" w14:textId="54A9FD2F" w:rsidR="004F5AF2" w:rsidRPr="003B65FB" w:rsidRDefault="004F5AF2" w:rsidP="004F5AF2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24</w:t>
            </w:r>
          </w:p>
        </w:tc>
        <w:tc>
          <w:tcPr>
            <w:tcW w:w="144" w:type="dxa"/>
            <w:shd w:val="clear" w:color="auto" w:fill="auto"/>
          </w:tcPr>
          <w:p w14:paraId="4C385D92" w14:textId="77777777" w:rsidR="004F5AF2" w:rsidRPr="003B65FB" w:rsidRDefault="004F5AF2" w:rsidP="004F5AF2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A9244" w14:textId="1862D496" w:rsidR="004F5AF2" w:rsidRPr="003B65FB" w:rsidRDefault="004F5AF2" w:rsidP="004F5AF2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25</w:t>
            </w:r>
          </w:p>
        </w:tc>
        <w:tc>
          <w:tcPr>
            <w:tcW w:w="144" w:type="dxa"/>
          </w:tcPr>
          <w:p w14:paraId="787A0794" w14:textId="77777777" w:rsidR="004F5AF2" w:rsidRPr="008345D6" w:rsidRDefault="004F5AF2" w:rsidP="004F5AF2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C81A08A" w14:textId="777ECBDE" w:rsidR="004F5AF2" w:rsidRPr="003B65FB" w:rsidRDefault="004F5AF2" w:rsidP="004F5AF2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24</w:t>
            </w:r>
          </w:p>
        </w:tc>
      </w:tr>
    </w:tbl>
    <w:p w14:paraId="489DE72F" w14:textId="3444A951" w:rsidR="00D5121C" w:rsidRPr="003B65FB" w:rsidRDefault="000B179A" w:rsidP="003D4111">
      <w:pPr>
        <w:spacing w:before="240"/>
        <w:ind w:left="1440" w:right="-29" w:hanging="54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</w:rPr>
        <w:t>4</w:t>
      </w:r>
      <w:r w:rsidR="008B4A46">
        <w:rPr>
          <w:rFonts w:ascii="Angsana New" w:hAnsi="Angsana New"/>
          <w:sz w:val="28"/>
        </w:rPr>
        <w:t>3</w:t>
      </w:r>
      <w:r w:rsidR="009B2480"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.</w:t>
      </w:r>
      <w:r w:rsidR="003D4111" w:rsidRPr="008345D6">
        <w:rPr>
          <w:rFonts w:ascii="Angsana New" w:hAnsi="Angsana New" w:hint="cs"/>
          <w:color w:val="000000"/>
          <w:spacing w:val="-2"/>
          <w:sz w:val="28"/>
        </w:rPr>
        <w:t>3</w:t>
      </w:r>
      <w:r w:rsidR="009B2480" w:rsidRPr="003B65FB">
        <w:rPr>
          <w:rFonts w:ascii="Angsana New" w:hAnsi="Angsana New" w:hint="cs"/>
          <w:color w:val="000000"/>
          <w:spacing w:val="-2"/>
          <w:sz w:val="28"/>
          <w:lang w:val="en-GB"/>
        </w:rPr>
        <w:t>.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2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ab/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>การค้ำประกันระหว่างกิจการที่เกี่ยวข้องกัน</w:t>
      </w:r>
    </w:p>
    <w:p w14:paraId="6CBAC01A" w14:textId="4419EB1F" w:rsidR="00D5121C" w:rsidRPr="003B65FB" w:rsidRDefault="009B2480" w:rsidP="003D4111">
      <w:pPr>
        <w:spacing w:before="120"/>
        <w:ind w:left="144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ณ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 xml:space="preserve">วันที่ </w:t>
      </w:r>
      <w:r w:rsidRPr="003B65FB">
        <w:rPr>
          <w:rFonts w:ascii="Angsana New" w:hAnsi="Angsana New" w:hint="cs"/>
          <w:sz w:val="28"/>
        </w:rPr>
        <w:t>3</w:t>
      </w:r>
      <w:r w:rsidR="0031477B" w:rsidRPr="003B65FB">
        <w:rPr>
          <w:rFonts w:ascii="Angsana New" w:hAnsi="Angsana New" w:hint="cs"/>
          <w:sz w:val="28"/>
          <w:lang w:val="en-GB"/>
        </w:rPr>
        <w:t>1</w:t>
      </w:r>
      <w:r w:rsidRPr="003B65FB">
        <w:rPr>
          <w:rFonts w:ascii="Angsana New" w:hAnsi="Angsana New" w:hint="cs"/>
          <w:sz w:val="28"/>
        </w:rPr>
        <w:t xml:space="preserve"> </w:t>
      </w:r>
      <w:r w:rsidR="0031477B" w:rsidRPr="008345D6">
        <w:rPr>
          <w:rFonts w:ascii="Angsana New" w:hAnsi="Angsana New" w:hint="cs"/>
          <w:sz w:val="28"/>
          <w:cs/>
        </w:rPr>
        <w:t>ธันวาคม</w:t>
      </w:r>
      <w:r w:rsidRPr="008345D6">
        <w:rPr>
          <w:rFonts w:ascii="Angsana New" w:hAnsi="Angsana New" w:hint="cs"/>
          <w:sz w:val="28"/>
          <w:cs/>
        </w:rPr>
        <w:t xml:space="preserve"> </w:t>
      </w:r>
      <w:r w:rsidRPr="003B65FB">
        <w:rPr>
          <w:rFonts w:ascii="Angsana New" w:hAnsi="Angsana New" w:hint="cs"/>
          <w:sz w:val="28"/>
        </w:rPr>
        <w:t>2563</w:t>
      </w:r>
      <w:r w:rsidRPr="008345D6">
        <w:rPr>
          <w:rFonts w:ascii="Angsana New" w:eastAsia="Times New Roman" w:hAnsi="Angsana New" w:hint="cs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บริษัทและกรรมการของกลุ่มบริษัทมีภาระผูกพันต่อธนาคารในการค้ำประกันวงเงินสินเชื่อให้แก่บริษัท แซม วอเตอร์ ซัพพลาย จำกัด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บริษัท พระแสงกรีน พาวเวอร์ จำกัด และบริษัท สตาร์ แก๊ส จำกัด ซึ่งเป็นบริษัทย่อยจำนวนเงินรวม</w:t>
      </w:r>
      <w:r w:rsidR="00F35ABF" w:rsidRPr="008345D6">
        <w:rPr>
          <w:rFonts w:ascii="Angsana New" w:hAnsi="Angsana New" w:hint="cs"/>
          <w:sz w:val="28"/>
          <w:cs/>
        </w:rPr>
        <w:t xml:space="preserve"> </w:t>
      </w:r>
      <w:r w:rsidR="000F1202">
        <w:rPr>
          <w:rFonts w:ascii="Angsana New" w:hAnsi="Angsana New"/>
          <w:sz w:val="28"/>
        </w:rPr>
        <w:t>73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 xml:space="preserve">ล้านบาท (วันที่ </w:t>
      </w:r>
      <w:r w:rsidRPr="003B65FB">
        <w:rPr>
          <w:rFonts w:ascii="Angsana New" w:hAnsi="Angsana New" w:hint="cs"/>
          <w:sz w:val="28"/>
        </w:rPr>
        <w:t xml:space="preserve">31 </w:t>
      </w:r>
      <w:r w:rsidRPr="008345D6">
        <w:rPr>
          <w:rFonts w:ascii="Angsana New" w:hAnsi="Angsana New" w:hint="cs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sz w:val="28"/>
        </w:rPr>
        <w:t xml:space="preserve">2562: </w:t>
      </w:r>
      <w:r w:rsidRPr="008345D6">
        <w:rPr>
          <w:rFonts w:ascii="Angsana New" w:hAnsi="Angsana New" w:hint="cs"/>
          <w:sz w:val="28"/>
          <w:cs/>
        </w:rPr>
        <w:t xml:space="preserve">จำนวน </w:t>
      </w:r>
      <w:r w:rsidRPr="003B65FB">
        <w:rPr>
          <w:rFonts w:ascii="Angsana New" w:hAnsi="Angsana New" w:hint="cs"/>
          <w:sz w:val="28"/>
        </w:rPr>
        <w:t xml:space="preserve">351 </w:t>
      </w:r>
      <w:r w:rsidRPr="008345D6">
        <w:rPr>
          <w:rFonts w:ascii="Angsana New" w:hAnsi="Angsana New" w:hint="cs"/>
          <w:sz w:val="28"/>
          <w:cs/>
        </w:rPr>
        <w:t>ล้านบาท)</w:t>
      </w:r>
    </w:p>
    <w:p w14:paraId="536890F7" w14:textId="77777777" w:rsidR="00D5121C" w:rsidRPr="003B65FB" w:rsidRDefault="009B2480" w:rsidP="003D4111">
      <w:pPr>
        <w:spacing w:before="120" w:after="240"/>
        <w:ind w:left="144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 xml:space="preserve"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การค้ำประกัน </w:t>
      </w:r>
    </w:p>
    <w:p w14:paraId="022D6C34" w14:textId="07EA7A95" w:rsidR="008B4A46" w:rsidRPr="008345D6" w:rsidRDefault="003D4111" w:rsidP="003D4111">
      <w:pPr>
        <w:spacing w:before="240" w:after="120"/>
        <w:ind w:left="900" w:right="-29" w:hanging="547"/>
        <w:jc w:val="thaiDistribute"/>
        <w:rPr>
          <w:rFonts w:ascii="Angsana New" w:hAnsi="Angsana New"/>
          <w:sz w:val="28"/>
          <w:cs/>
        </w:rPr>
      </w:pPr>
      <w:r w:rsidRPr="008345D6">
        <w:rPr>
          <w:rFonts w:ascii="Angsana New" w:hAnsi="Angsana New" w:hint="cs"/>
          <w:sz w:val="28"/>
        </w:rPr>
        <w:t>4</w:t>
      </w:r>
      <w:r w:rsidR="008B4A46">
        <w:rPr>
          <w:rFonts w:ascii="Angsana New" w:hAnsi="Angsana New"/>
          <w:sz w:val="28"/>
        </w:rPr>
        <w:t>3</w:t>
      </w:r>
      <w:r w:rsidR="009B2480" w:rsidRPr="003B65FB">
        <w:rPr>
          <w:rFonts w:ascii="Angsana New" w:hAnsi="Angsana New" w:hint="cs"/>
          <w:sz w:val="28"/>
          <w:lang w:val="en-GB"/>
        </w:rPr>
        <w:t>.</w:t>
      </w:r>
      <w:r w:rsidRPr="008345D6">
        <w:rPr>
          <w:rFonts w:ascii="Angsana New" w:hAnsi="Angsana New" w:hint="cs"/>
          <w:sz w:val="28"/>
        </w:rPr>
        <w:t>4</w:t>
      </w:r>
      <w:r w:rsidR="009B2480" w:rsidRPr="003B65FB">
        <w:rPr>
          <w:rFonts w:ascii="Angsana New" w:hAnsi="Angsana New" w:hint="cs"/>
          <w:sz w:val="28"/>
        </w:rPr>
        <w:tab/>
      </w:r>
      <w:r w:rsidR="001B3BE5" w:rsidRPr="008345D6">
        <w:rPr>
          <w:rFonts w:ascii="Angsana New" w:hAnsi="Angsana New" w:hint="cs"/>
          <w:sz w:val="28"/>
          <w:cs/>
        </w:rPr>
        <w:t>การจำนำหุ้นบริษัทย่</w:t>
      </w:r>
      <w:r w:rsidR="004D4F46" w:rsidRPr="008345D6">
        <w:rPr>
          <w:rFonts w:ascii="Angsana New" w:hAnsi="Angsana New" w:hint="cs"/>
          <w:sz w:val="28"/>
          <w:cs/>
        </w:rPr>
        <w:t>อย</w:t>
      </w:r>
    </w:p>
    <w:p w14:paraId="3856AAA8" w14:textId="77777777" w:rsidR="00EB39A4" w:rsidRPr="00492E8D" w:rsidRDefault="00EB39A4" w:rsidP="00EB39A4">
      <w:pPr>
        <w:spacing w:before="240" w:after="120"/>
        <w:ind w:left="900" w:right="-29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เมื่อวันที่</w:t>
      </w:r>
      <w:r w:rsidRPr="008345D6">
        <w:rPr>
          <w:rFonts w:ascii="Angsana New" w:hAnsi="Angsana New"/>
          <w:sz w:val="28"/>
          <w:cs/>
        </w:rPr>
        <w:t xml:space="preserve"> </w:t>
      </w:r>
      <w:r w:rsidRPr="00EB39A4">
        <w:rPr>
          <w:rFonts w:ascii="Angsana New" w:hAnsi="Angsana New"/>
          <w:sz w:val="28"/>
        </w:rPr>
        <w:t>3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ธันวาคม</w:t>
      </w:r>
      <w:r w:rsidRPr="008345D6">
        <w:rPr>
          <w:rFonts w:ascii="Angsana New" w:hAnsi="Angsana New"/>
          <w:sz w:val="28"/>
          <w:cs/>
        </w:rPr>
        <w:t xml:space="preserve"> </w:t>
      </w:r>
      <w:r w:rsidRPr="00EB39A4">
        <w:rPr>
          <w:rFonts w:ascii="Angsana New" w:hAnsi="Angsana New"/>
          <w:sz w:val="28"/>
        </w:rPr>
        <w:t>2563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ที่ประชุมคณะกรรมการของบริษัทครั้งที่</w:t>
      </w:r>
      <w:r w:rsidRPr="008345D6">
        <w:rPr>
          <w:rFonts w:ascii="Angsana New" w:hAnsi="Angsana New"/>
          <w:sz w:val="28"/>
          <w:cs/>
        </w:rPr>
        <w:t xml:space="preserve"> </w:t>
      </w:r>
      <w:r w:rsidRPr="00EB39A4">
        <w:rPr>
          <w:rFonts w:ascii="Angsana New" w:hAnsi="Angsana New"/>
          <w:sz w:val="28"/>
        </w:rPr>
        <w:t>18/2563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มีมติอนุมัติให้บริษัทขายหุ้นสามัญของบริษัท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แซม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วอเตอร์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ซัพพลาย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จำกัด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จำนวน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EB39A4">
        <w:rPr>
          <w:rFonts w:ascii="Angsana New" w:hAnsi="Angsana New"/>
          <w:sz w:val="28"/>
        </w:rPr>
        <w:t>476,552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หุ้น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หรือร้อยละ</w:t>
      </w:r>
      <w:r w:rsidRPr="008345D6">
        <w:rPr>
          <w:rFonts w:ascii="Angsana New" w:hAnsi="Angsana New"/>
          <w:sz w:val="28"/>
          <w:cs/>
        </w:rPr>
        <w:t xml:space="preserve"> </w:t>
      </w:r>
      <w:r w:rsidRPr="00EB39A4">
        <w:rPr>
          <w:rFonts w:ascii="Angsana New" w:hAnsi="Angsana New"/>
          <w:sz w:val="28"/>
        </w:rPr>
        <w:t>43.52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จากจำนวนหุ้นสามัญทั้งหมด</w:t>
      </w:r>
      <w:r w:rsidRPr="008345D6">
        <w:rPr>
          <w:rFonts w:ascii="Angsana New" w:hAnsi="Angsana New"/>
          <w:sz w:val="28"/>
          <w:cs/>
        </w:rPr>
        <w:t xml:space="preserve"> </w:t>
      </w:r>
      <w:r w:rsidRPr="00EB39A4">
        <w:rPr>
          <w:rFonts w:ascii="Angsana New" w:hAnsi="Angsana New"/>
          <w:sz w:val="28"/>
        </w:rPr>
        <w:t>1,034,996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หุ้น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หรือร้อยละ</w:t>
      </w:r>
      <w:r w:rsidRPr="008345D6">
        <w:rPr>
          <w:rFonts w:ascii="Angsana New" w:hAnsi="Angsana New"/>
          <w:sz w:val="28"/>
          <w:cs/>
        </w:rPr>
        <w:t xml:space="preserve"> </w:t>
      </w:r>
      <w:r w:rsidRPr="00EB39A4">
        <w:rPr>
          <w:rFonts w:ascii="Angsana New" w:hAnsi="Angsana New"/>
          <w:sz w:val="28"/>
        </w:rPr>
        <w:t>94.52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ในมูลค่า</w:t>
      </w:r>
      <w:r w:rsidRPr="008345D6">
        <w:rPr>
          <w:rFonts w:ascii="Angsana New" w:hAnsi="Angsana New"/>
          <w:sz w:val="28"/>
          <w:cs/>
        </w:rPr>
        <w:t xml:space="preserve"> </w:t>
      </w:r>
      <w:r w:rsidRPr="00EB39A4">
        <w:rPr>
          <w:rFonts w:ascii="Angsana New" w:hAnsi="Angsana New"/>
          <w:sz w:val="28"/>
        </w:rPr>
        <w:t>47.65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ล้านบาท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เป็นผลทำให้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ณ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วันที่</w:t>
      </w:r>
      <w:r w:rsidRPr="008345D6">
        <w:rPr>
          <w:rFonts w:ascii="Angsana New" w:hAnsi="Angsana New"/>
          <w:sz w:val="28"/>
          <w:cs/>
        </w:rPr>
        <w:t xml:space="preserve"> </w:t>
      </w:r>
      <w:r w:rsidRPr="00EB39A4">
        <w:rPr>
          <w:rFonts w:ascii="Angsana New" w:hAnsi="Angsana New"/>
          <w:sz w:val="28"/>
        </w:rPr>
        <w:t>31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ธันวาคม</w:t>
      </w:r>
      <w:r w:rsidRPr="008345D6">
        <w:rPr>
          <w:rFonts w:ascii="Angsana New" w:hAnsi="Angsana New"/>
          <w:sz w:val="28"/>
          <w:cs/>
        </w:rPr>
        <w:t xml:space="preserve"> </w:t>
      </w:r>
      <w:r w:rsidRPr="00EB39A4">
        <w:rPr>
          <w:rFonts w:ascii="Angsana New" w:hAnsi="Angsana New"/>
          <w:sz w:val="28"/>
        </w:rPr>
        <w:t>2563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บริษัทยังคงเหลือเงินลงทุนในบริษัท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แซม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วอเตอร์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ซัพพลาย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จำกัด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จำนวน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EB39A4">
        <w:rPr>
          <w:rFonts w:ascii="Angsana New" w:hAnsi="Angsana New"/>
          <w:sz w:val="28"/>
        </w:rPr>
        <w:t>558,444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หุ้น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หรือร้อยละ</w:t>
      </w:r>
      <w:r w:rsidRPr="008345D6">
        <w:rPr>
          <w:rFonts w:ascii="Angsana New" w:hAnsi="Angsana New"/>
          <w:sz w:val="28"/>
          <w:cs/>
        </w:rPr>
        <w:t xml:space="preserve"> </w:t>
      </w:r>
      <w:r w:rsidRPr="00EB39A4">
        <w:rPr>
          <w:rFonts w:ascii="Angsana New" w:hAnsi="Angsana New"/>
          <w:sz w:val="28"/>
        </w:rPr>
        <w:t>51.00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ต่อมาบริษัทได้ซื้อหุ้นจากผู้ถือหุ้นรายอื่นของ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บริษัท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แซม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วอเตอร์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ซัพพลาย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จำกัด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จำนวน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EB39A4">
        <w:rPr>
          <w:rFonts w:ascii="Angsana New" w:hAnsi="Angsana New"/>
          <w:sz w:val="28"/>
        </w:rPr>
        <w:t>6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หุ้น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ในมูลค่า</w:t>
      </w:r>
      <w:r w:rsidRPr="008345D6">
        <w:rPr>
          <w:rFonts w:ascii="Angsana New" w:hAnsi="Angsana New"/>
          <w:sz w:val="28"/>
          <w:cs/>
        </w:rPr>
        <w:t xml:space="preserve"> </w:t>
      </w:r>
      <w:r w:rsidRPr="00EB39A4">
        <w:rPr>
          <w:rFonts w:ascii="Angsana New" w:hAnsi="Angsana New"/>
          <w:sz w:val="28"/>
        </w:rPr>
        <w:t>600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ดังนั้น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จำนวนหุ้นทั้งหมดที่บริษัทถือหุ้นในบริษัท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แซม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วอเตอร์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ซัพพลาย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จำกัด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เป็นจำนวน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492E8D">
        <w:rPr>
          <w:rFonts w:ascii="Angsana New" w:hAnsi="Angsana New"/>
          <w:sz w:val="28"/>
        </w:rPr>
        <w:t>558,450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หุ้น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หรือร้อยละ</w:t>
      </w:r>
      <w:r w:rsidRPr="008345D6">
        <w:rPr>
          <w:rFonts w:ascii="Angsana New" w:hAnsi="Angsana New"/>
          <w:sz w:val="28"/>
          <w:cs/>
        </w:rPr>
        <w:t xml:space="preserve"> </w:t>
      </w:r>
      <w:r w:rsidRPr="00492E8D">
        <w:rPr>
          <w:rFonts w:ascii="Angsana New" w:hAnsi="Angsana New"/>
          <w:sz w:val="28"/>
        </w:rPr>
        <w:t>51.00</w:t>
      </w:r>
    </w:p>
    <w:p w14:paraId="00314D8A" w14:textId="54B99358" w:rsidR="00EB39A4" w:rsidRDefault="00EB39A4" w:rsidP="00EB39A4">
      <w:pPr>
        <w:spacing w:before="240" w:after="120"/>
        <w:ind w:left="900" w:right="-29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บริษัทได้ทำสัญญาจำนำหุ้น</w:t>
      </w:r>
      <w:r w:rsidR="00104182" w:rsidRPr="008345D6">
        <w:rPr>
          <w:rFonts w:ascii="Angsana New" w:hAnsi="Angsana New" w:hint="cs"/>
          <w:sz w:val="28"/>
          <w:cs/>
        </w:rPr>
        <w:t>กับผู้ถือหุ้นรายใหม่</w:t>
      </w:r>
      <w:r w:rsidR="007630D2" w:rsidRPr="008345D6">
        <w:rPr>
          <w:rFonts w:ascii="Angsana New" w:hAnsi="Angsana New" w:hint="cs"/>
          <w:sz w:val="28"/>
          <w:cs/>
        </w:rPr>
        <w:t xml:space="preserve">เป็นจำนวนหุ้นทั้งสิ้น </w:t>
      </w:r>
      <w:r w:rsidRPr="00492E8D">
        <w:rPr>
          <w:rFonts w:ascii="Angsana New" w:hAnsi="Angsana New"/>
          <w:sz w:val="28"/>
        </w:rPr>
        <w:t xml:space="preserve">558,450 </w:t>
      </w:r>
      <w:r w:rsidRPr="008345D6">
        <w:rPr>
          <w:rFonts w:ascii="Angsana New" w:hAnsi="Angsana New" w:hint="cs"/>
          <w:sz w:val="28"/>
          <w:cs/>
        </w:rPr>
        <w:t>หุ้นในส่วนของบริษัทที่บริษัทเป็นเจ้าของ</w:t>
      </w:r>
      <w:r w:rsidR="007630D2" w:rsidRPr="008345D6">
        <w:rPr>
          <w:rFonts w:ascii="Angsana New" w:hAnsi="Angsana New" w:hint="cs"/>
          <w:sz w:val="28"/>
          <w:cs/>
        </w:rPr>
        <w:t>เพื่อ</w:t>
      </w:r>
      <w:r w:rsidRPr="008345D6">
        <w:rPr>
          <w:rFonts w:ascii="Angsana New" w:hAnsi="Angsana New" w:hint="cs"/>
          <w:sz w:val="28"/>
          <w:cs/>
        </w:rPr>
        <w:t>เป็นหลักประกันในการลงทุน</w:t>
      </w:r>
    </w:p>
    <w:p w14:paraId="6D8E46BE" w14:textId="3559ECFB" w:rsidR="00D5121C" w:rsidRPr="003B65FB" w:rsidRDefault="002653EE" w:rsidP="003D4111">
      <w:pPr>
        <w:spacing w:before="240" w:after="120"/>
        <w:ind w:left="900" w:right="-29" w:hanging="54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43.5 </w:t>
      </w:r>
      <w:r>
        <w:rPr>
          <w:rFonts w:ascii="Angsana New" w:hAnsi="Angsana New"/>
          <w:sz w:val="28"/>
        </w:rPr>
        <w:tab/>
      </w:r>
      <w:r w:rsidR="009B2480" w:rsidRPr="008345D6">
        <w:rPr>
          <w:rFonts w:ascii="Angsana New" w:hAnsi="Angsana New" w:hint="cs"/>
          <w:sz w:val="28"/>
          <w:cs/>
        </w:rPr>
        <w:t>ภาระผูกพันอื่น</w:t>
      </w:r>
    </w:p>
    <w:p w14:paraId="49133353" w14:textId="605EB983" w:rsidR="00D5121C" w:rsidRPr="003B65FB" w:rsidRDefault="000B179A" w:rsidP="000F1202">
      <w:pPr>
        <w:spacing w:after="240"/>
        <w:ind w:left="1440" w:hanging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345D6">
        <w:rPr>
          <w:rFonts w:ascii="Angsana New" w:hAnsi="Angsana New" w:hint="cs"/>
          <w:sz w:val="28"/>
        </w:rPr>
        <w:t>4</w:t>
      </w:r>
      <w:r w:rsidR="003D4111" w:rsidRPr="008345D6">
        <w:rPr>
          <w:rFonts w:ascii="Angsana New" w:hAnsi="Angsana New" w:hint="cs"/>
          <w:sz w:val="28"/>
        </w:rPr>
        <w:t>3</w:t>
      </w:r>
      <w:r w:rsidR="009B2480" w:rsidRPr="003B65FB">
        <w:rPr>
          <w:rFonts w:ascii="Angsana New" w:hAnsi="Angsana New" w:hint="cs"/>
          <w:sz w:val="28"/>
          <w:lang w:val="en-GB"/>
        </w:rPr>
        <w:t>.</w:t>
      </w:r>
      <w:r w:rsidR="005429C8">
        <w:rPr>
          <w:rFonts w:ascii="Angsana New" w:hAnsi="Angsana New"/>
          <w:sz w:val="28"/>
        </w:rPr>
        <w:t>5</w:t>
      </w:r>
      <w:r w:rsidR="009B2480" w:rsidRPr="003B65FB">
        <w:rPr>
          <w:rFonts w:ascii="Angsana New" w:hAnsi="Angsana New" w:hint="cs"/>
          <w:sz w:val="28"/>
          <w:lang w:val="en-GB"/>
        </w:rPr>
        <w:t>.</w:t>
      </w:r>
      <w:r w:rsidR="009B2480" w:rsidRPr="003B65FB">
        <w:rPr>
          <w:rFonts w:ascii="Angsana New" w:hAnsi="Angsana New" w:hint="cs"/>
          <w:sz w:val="28"/>
        </w:rPr>
        <w:t>1</w:t>
      </w:r>
      <w:r w:rsidR="009B2480" w:rsidRPr="003B65FB">
        <w:rPr>
          <w:rFonts w:ascii="Angsana New" w:hAnsi="Angsana New" w:hint="cs"/>
          <w:sz w:val="28"/>
          <w:lang w:val="en-GB"/>
        </w:rPr>
        <w:tab/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เมื่อวันที่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1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มกราคม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 xml:space="preserve"> 2559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บริษัท พระแสงกรีน พาวเวอร์ จำกัด ซึ่งเป็นบริษัทย่อย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 รวมทั้งจัดหาบุคลากรควบคุมและดูแล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lastRenderedPageBreak/>
        <w:t xml:space="preserve">ระบบผลิตไฟฟ้าจากก๊าซชีวภาพ โดยมีค่าใช้จ่ายทั้งสิ้น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33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ล้านบาท 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 ตามอัตราที่ระบุในสัญญา สัญญาดังกล่าวมีผลบังคับใช้ตั้งแต่วันที่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1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มกราคม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2559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สิ้นสุดวันที่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31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2563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และสามารถต่อสัญญาได้ตามระยะเวลาของสัญญาขายไฟฟ้าโดยจะทำการตกลงค่าจ้างใหม่ในทุก ๆ รอบ </w:t>
      </w:r>
      <w:r w:rsidR="009B2480" w:rsidRPr="003B65FB">
        <w:rPr>
          <w:rFonts w:ascii="Angsana New" w:hAnsi="Angsana New" w:hint="cs"/>
          <w:color w:val="000000"/>
          <w:spacing w:val="-2"/>
          <w:sz w:val="28"/>
        </w:rPr>
        <w:t>5</w:t>
      </w:r>
      <w:r w:rsidR="009B2480" w:rsidRPr="008345D6">
        <w:rPr>
          <w:rFonts w:ascii="Angsana New" w:hAnsi="Angsana New" w:hint="cs"/>
          <w:color w:val="000000"/>
          <w:spacing w:val="-2"/>
          <w:sz w:val="28"/>
          <w:cs/>
        </w:rPr>
        <w:t xml:space="preserve"> ปี</w:t>
      </w:r>
    </w:p>
    <w:p w14:paraId="00A4C0A9" w14:textId="6B75F738" w:rsidR="00D5121C" w:rsidRDefault="003D4111" w:rsidP="003D4111">
      <w:pPr>
        <w:spacing w:after="240"/>
        <w:ind w:left="1440" w:hanging="54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</w:rPr>
        <w:t>43</w:t>
      </w:r>
      <w:r w:rsidR="009B2480" w:rsidRPr="003B65FB">
        <w:rPr>
          <w:rFonts w:ascii="Angsana New" w:hAnsi="Angsana New" w:hint="cs"/>
          <w:sz w:val="28"/>
          <w:lang w:val="en-GB"/>
        </w:rPr>
        <w:t>.</w:t>
      </w:r>
      <w:r w:rsidR="005429C8">
        <w:rPr>
          <w:rFonts w:ascii="Angsana New" w:hAnsi="Angsana New"/>
          <w:sz w:val="28"/>
        </w:rPr>
        <w:t>5</w:t>
      </w:r>
      <w:r w:rsidR="009B2480" w:rsidRPr="003B65FB">
        <w:rPr>
          <w:rFonts w:ascii="Angsana New" w:hAnsi="Angsana New" w:hint="cs"/>
          <w:sz w:val="28"/>
          <w:lang w:val="en-GB"/>
        </w:rPr>
        <w:t>.</w:t>
      </w:r>
      <w:r w:rsidR="009B2480" w:rsidRPr="003B65FB">
        <w:rPr>
          <w:rFonts w:ascii="Angsana New" w:hAnsi="Angsana New" w:hint="cs"/>
          <w:sz w:val="28"/>
        </w:rPr>
        <w:t>2</w:t>
      </w:r>
      <w:r w:rsidR="009B2480" w:rsidRPr="008345D6">
        <w:rPr>
          <w:rFonts w:ascii="Angsana New" w:hAnsi="Angsana New" w:hint="cs"/>
          <w:sz w:val="28"/>
          <w:cs/>
        </w:rPr>
        <w:t xml:space="preserve"> บริษัท พระแสงกรีน</w:t>
      </w:r>
      <w:r w:rsidR="009B2480" w:rsidRPr="003B65FB">
        <w:rPr>
          <w:rFonts w:ascii="Angsana New" w:hAnsi="Angsana New" w:hint="cs"/>
          <w:sz w:val="28"/>
        </w:rPr>
        <w:t xml:space="preserve"> </w:t>
      </w:r>
      <w:r w:rsidR="009B2480" w:rsidRPr="003B65FB">
        <w:rPr>
          <w:rFonts w:ascii="Angsana New" w:hAnsi="Angsana New" w:hint="cs"/>
          <w:sz w:val="28"/>
          <w:cs/>
        </w:rPr>
        <w:t>พาวเวอร์ จำกัด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เครื่องกำเนิดไฟฟ้ารวมทั้งจัดหาบุคลากรควบคุมและดูแลระบบผลิตไฟฟ้าจากก๊าซชีวภาพ จำนวนเงินขั้นต่ำที่บริษัทย่อยดังกล่าวต้องจ่ายในอนาคตทั้งสิ้นภายใต้สัญญาบริการ มีรายละเอียดดังนี้</w:t>
      </w:r>
    </w:p>
    <w:tbl>
      <w:tblPr>
        <w:tblW w:w="9303" w:type="dxa"/>
        <w:tblLayout w:type="fixed"/>
        <w:tblLook w:val="01E0" w:firstRow="1" w:lastRow="1" w:firstColumn="1" w:lastColumn="1" w:noHBand="0" w:noVBand="0"/>
      </w:tblPr>
      <w:tblGrid>
        <w:gridCol w:w="6120"/>
        <w:gridCol w:w="1456"/>
        <w:gridCol w:w="238"/>
        <w:gridCol w:w="1483"/>
        <w:gridCol w:w="6"/>
      </w:tblGrid>
      <w:tr w:rsidR="00D5121C" w:rsidRPr="003B65FB" w14:paraId="0113FE25" w14:textId="77777777" w:rsidTr="009B2716">
        <w:trPr>
          <w:gridAfter w:val="1"/>
          <w:wAfter w:w="6" w:type="dxa"/>
          <w:trHeight w:val="409"/>
        </w:trPr>
        <w:tc>
          <w:tcPr>
            <w:tcW w:w="9297" w:type="dxa"/>
            <w:gridSpan w:val="4"/>
            <w:vAlign w:val="bottom"/>
          </w:tcPr>
          <w:p w14:paraId="4B7FCE23" w14:textId="77777777" w:rsidR="00D5121C" w:rsidRPr="003B65FB" w:rsidRDefault="009B2480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 xml:space="preserve">: </w:t>
            </w:r>
            <w:r w:rsidRPr="008345D6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D5121C" w:rsidRPr="003B65FB" w14:paraId="5216DD9F" w14:textId="77777777" w:rsidTr="009B2716">
        <w:trPr>
          <w:trHeight w:val="409"/>
        </w:trPr>
        <w:tc>
          <w:tcPr>
            <w:tcW w:w="6120" w:type="dxa"/>
            <w:vAlign w:val="bottom"/>
          </w:tcPr>
          <w:p w14:paraId="77097FD2" w14:textId="77777777" w:rsidR="00D5121C" w:rsidRPr="008345D6" w:rsidRDefault="00D5121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427985D7" w14:textId="2AC065E2" w:rsidR="00D5121C" w:rsidRPr="003B65FB" w:rsidRDefault="009B2480" w:rsidP="00132BF4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3</w:t>
            </w:r>
            <w:r w:rsidR="007043A6" w:rsidRPr="008345D6">
              <w:rPr>
                <w:rFonts w:ascii="Angsana New" w:hAnsi="Angsana New" w:hint="cs"/>
                <w:sz w:val="28"/>
              </w:rPr>
              <w:t>1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="007043A6" w:rsidRPr="008345D6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238" w:type="dxa"/>
          </w:tcPr>
          <w:p w14:paraId="4B10535C" w14:textId="77777777" w:rsidR="00D5121C" w:rsidRPr="008345D6" w:rsidRDefault="00D5121C">
            <w:pPr>
              <w:ind w:left="-110" w:right="-1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  <w:vAlign w:val="bottom"/>
          </w:tcPr>
          <w:p w14:paraId="4C5ACA7C" w14:textId="77777777" w:rsidR="00D5121C" w:rsidRPr="003B65FB" w:rsidRDefault="009B2480">
            <w:pPr>
              <w:ind w:left="-110" w:right="-130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D5121C" w:rsidRPr="003B65FB" w14:paraId="4F147940" w14:textId="77777777" w:rsidTr="009B2716">
        <w:trPr>
          <w:trHeight w:val="395"/>
        </w:trPr>
        <w:tc>
          <w:tcPr>
            <w:tcW w:w="6120" w:type="dxa"/>
          </w:tcPr>
          <w:p w14:paraId="52411027" w14:textId="77777777" w:rsidR="00D5121C" w:rsidRPr="008345D6" w:rsidRDefault="009B2480">
            <w:pPr>
              <w:ind w:left="500" w:right="-29" w:hanging="609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25157785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</w:tcPr>
          <w:p w14:paraId="4396EA81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</w:tcBorders>
          </w:tcPr>
          <w:p w14:paraId="0FAF31C1" w14:textId="77777777" w:rsidR="00D5121C" w:rsidRPr="003B65FB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B5359" w:rsidRPr="003B65FB" w14:paraId="04278BFD" w14:textId="77777777" w:rsidTr="009B2716">
        <w:trPr>
          <w:trHeight w:val="409"/>
        </w:trPr>
        <w:tc>
          <w:tcPr>
            <w:tcW w:w="6120" w:type="dxa"/>
          </w:tcPr>
          <w:p w14:paraId="5F7C78AB" w14:textId="77777777" w:rsidR="00CB5359" w:rsidRPr="008345D6" w:rsidRDefault="00CB5359" w:rsidP="00CB5359">
            <w:pPr>
              <w:ind w:left="860" w:right="-29" w:hanging="609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 xml:space="preserve">ภายใน </w:t>
            </w:r>
            <w:r w:rsidRPr="003B65FB">
              <w:rPr>
                <w:rFonts w:ascii="Angsana New" w:hAnsi="Angsana New" w:hint="cs"/>
                <w:color w:val="000000"/>
                <w:sz w:val="28"/>
              </w:rPr>
              <w:t>1</w:t>
            </w: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452E31F4" w14:textId="49688BED" w:rsidR="00CB5359" w:rsidRPr="003B65FB" w:rsidRDefault="00CB5359" w:rsidP="00CB5359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238" w:type="dxa"/>
          </w:tcPr>
          <w:p w14:paraId="183F44D2" w14:textId="77777777" w:rsidR="00CB5359" w:rsidRPr="003B65FB" w:rsidRDefault="00CB5359" w:rsidP="00CB5359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4E3FE456" w14:textId="77777777" w:rsidR="00CB5359" w:rsidRPr="003B65FB" w:rsidRDefault="00CB5359" w:rsidP="00CB5359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4</w:t>
            </w:r>
          </w:p>
        </w:tc>
      </w:tr>
      <w:tr w:rsidR="00CB5359" w:rsidRPr="003B65FB" w14:paraId="68EB55B2" w14:textId="77777777" w:rsidTr="009B2716">
        <w:trPr>
          <w:trHeight w:val="409"/>
        </w:trPr>
        <w:tc>
          <w:tcPr>
            <w:tcW w:w="6120" w:type="dxa"/>
          </w:tcPr>
          <w:p w14:paraId="7C322D17" w14:textId="77777777" w:rsidR="00CB5359" w:rsidRPr="008345D6" w:rsidRDefault="00CB5359" w:rsidP="00CB5359">
            <w:pPr>
              <w:ind w:left="860" w:right="-29" w:hanging="609"/>
              <w:rPr>
                <w:rFonts w:ascii="Angsana New" w:hAnsi="Angsana New"/>
                <w:color w:val="000000"/>
                <w:sz w:val="28"/>
                <w:cs/>
              </w:rPr>
            </w:pP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 xml:space="preserve">มากกว่า </w:t>
            </w:r>
            <w:r w:rsidRPr="003B65FB">
              <w:rPr>
                <w:rFonts w:ascii="Angsana New" w:hAnsi="Angsana New" w:hint="cs"/>
                <w:color w:val="000000"/>
                <w:sz w:val="28"/>
              </w:rPr>
              <w:t xml:space="preserve">1 </w:t>
            </w: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 xml:space="preserve">ปี แต่ไม่เกิน </w:t>
            </w:r>
            <w:r w:rsidRPr="003B65FB">
              <w:rPr>
                <w:rFonts w:ascii="Angsana New" w:hAnsi="Angsana New" w:hint="cs"/>
                <w:color w:val="000000"/>
                <w:sz w:val="28"/>
              </w:rPr>
              <w:t>5</w:t>
            </w:r>
            <w:r w:rsidRPr="008345D6">
              <w:rPr>
                <w:rFonts w:ascii="Angsana New" w:hAnsi="Angsana New" w:hint="cs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8D6CC" w14:textId="4ACCCF39" w:rsidR="00CB5359" w:rsidRPr="008345D6" w:rsidRDefault="00CB5359" w:rsidP="00CB5359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6</w:t>
            </w:r>
          </w:p>
        </w:tc>
        <w:tc>
          <w:tcPr>
            <w:tcW w:w="238" w:type="dxa"/>
          </w:tcPr>
          <w:p w14:paraId="04552B4D" w14:textId="77777777" w:rsidR="00CB5359" w:rsidRPr="003B65FB" w:rsidRDefault="00CB5359" w:rsidP="00CB5359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  <w:vAlign w:val="bottom"/>
          </w:tcPr>
          <w:p w14:paraId="526ADE9F" w14:textId="77777777" w:rsidR="00CB5359" w:rsidRPr="008345D6" w:rsidRDefault="00CB5359" w:rsidP="00CB5359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11</w:t>
            </w:r>
          </w:p>
        </w:tc>
      </w:tr>
      <w:tr w:rsidR="00CB5359" w:rsidRPr="003B65FB" w14:paraId="2878C3F5" w14:textId="77777777" w:rsidTr="009B2716">
        <w:trPr>
          <w:trHeight w:val="409"/>
        </w:trPr>
        <w:tc>
          <w:tcPr>
            <w:tcW w:w="6120" w:type="dxa"/>
          </w:tcPr>
          <w:p w14:paraId="274388FF" w14:textId="77777777" w:rsidR="00CB5359" w:rsidRPr="008345D6" w:rsidRDefault="00CB5359" w:rsidP="00CB5359">
            <w:pPr>
              <w:ind w:left="492" w:right="-29" w:hanging="60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B77B9" w14:textId="2E36AC87" w:rsidR="00CB5359" w:rsidRPr="008345D6" w:rsidRDefault="00CB5359" w:rsidP="00CB5359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  <w:lang w:val="en-GB"/>
              </w:rPr>
              <w:t>10</w:t>
            </w:r>
          </w:p>
        </w:tc>
        <w:tc>
          <w:tcPr>
            <w:tcW w:w="238" w:type="dxa"/>
          </w:tcPr>
          <w:p w14:paraId="385CF349" w14:textId="77777777" w:rsidR="00CB5359" w:rsidRPr="003B65FB" w:rsidRDefault="00CB5359" w:rsidP="00CB5359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EE13C1" w14:textId="77777777" w:rsidR="00CB5359" w:rsidRPr="003B65FB" w:rsidRDefault="00CB5359" w:rsidP="00CB5359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15</w:t>
            </w:r>
          </w:p>
        </w:tc>
      </w:tr>
    </w:tbl>
    <w:p w14:paraId="3C02569C" w14:textId="77777777" w:rsidR="00D5121C" w:rsidRPr="003B65FB" w:rsidRDefault="009B2480" w:rsidP="003D4111">
      <w:pPr>
        <w:spacing w:before="240" w:after="120"/>
        <w:ind w:left="1440" w:right="-43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 xml:space="preserve">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บริษัทย่อยมีภาระผูกพันที่ต้องจ่ายค่าจ้างควบคุมและบำรุงรักษาเป็นรายเดือนตามอัตราที่ระบุในสัญญา สัญญาดังกล่าวมีผลบังคับใช้ตั้งแต่วันที่ </w:t>
      </w:r>
      <w:r w:rsidRPr="003B65FB">
        <w:rPr>
          <w:rFonts w:ascii="Angsana New" w:hAnsi="Angsana New" w:hint="cs"/>
          <w:sz w:val="28"/>
        </w:rPr>
        <w:t>1</w:t>
      </w:r>
      <w:r w:rsidRPr="008345D6">
        <w:rPr>
          <w:rFonts w:ascii="Angsana New" w:hAnsi="Angsana New" w:hint="cs"/>
          <w:sz w:val="28"/>
          <w:cs/>
        </w:rPr>
        <w:t xml:space="preserve"> มกราคม </w:t>
      </w:r>
      <w:r w:rsidRPr="003B65FB">
        <w:rPr>
          <w:rFonts w:ascii="Angsana New" w:hAnsi="Angsana New" w:hint="cs"/>
          <w:sz w:val="28"/>
        </w:rPr>
        <w:t xml:space="preserve">2559 </w:t>
      </w:r>
      <w:r w:rsidRPr="008345D6">
        <w:rPr>
          <w:rFonts w:ascii="Angsana New" w:hAnsi="Angsana New" w:hint="cs"/>
          <w:sz w:val="28"/>
          <w:cs/>
        </w:rPr>
        <w:t xml:space="preserve">สิ้นสุดวันที่ </w:t>
      </w:r>
      <w:r w:rsidRPr="003B65FB">
        <w:rPr>
          <w:rFonts w:ascii="Angsana New" w:hAnsi="Angsana New" w:hint="cs"/>
          <w:sz w:val="28"/>
        </w:rPr>
        <w:t xml:space="preserve">31 </w:t>
      </w:r>
      <w:r w:rsidRPr="008345D6">
        <w:rPr>
          <w:rFonts w:ascii="Angsana New" w:hAnsi="Angsana New" w:hint="cs"/>
          <w:sz w:val="28"/>
          <w:cs/>
        </w:rPr>
        <w:t xml:space="preserve">ธันวาคม </w:t>
      </w:r>
      <w:r w:rsidRPr="003B65FB">
        <w:rPr>
          <w:rFonts w:ascii="Angsana New" w:hAnsi="Angsana New" w:hint="cs"/>
          <w:sz w:val="28"/>
        </w:rPr>
        <w:t xml:space="preserve">2563 </w:t>
      </w:r>
      <w:r w:rsidRPr="008345D6">
        <w:rPr>
          <w:rFonts w:ascii="Angsana New" w:hAnsi="Angsana New" w:hint="cs"/>
          <w:sz w:val="28"/>
          <w:cs/>
        </w:rPr>
        <w:t xml:space="preserve">อย่างไรก็ตาม เมื่อวันที่ </w:t>
      </w:r>
      <w:r w:rsidRPr="003B65FB">
        <w:rPr>
          <w:rFonts w:ascii="Angsana New" w:hAnsi="Angsana New" w:hint="cs"/>
          <w:sz w:val="28"/>
        </w:rPr>
        <w:t xml:space="preserve">1 </w:t>
      </w:r>
      <w:r w:rsidRPr="008345D6">
        <w:rPr>
          <w:rFonts w:ascii="Angsana New" w:hAnsi="Angsana New" w:hint="cs"/>
          <w:sz w:val="28"/>
          <w:cs/>
        </w:rPr>
        <w:t xml:space="preserve">เมษายน </w:t>
      </w:r>
      <w:r w:rsidRPr="003B65FB">
        <w:rPr>
          <w:rFonts w:ascii="Angsana New" w:hAnsi="Angsana New" w:hint="cs"/>
          <w:sz w:val="28"/>
        </w:rPr>
        <w:t xml:space="preserve">2561 </w:t>
      </w:r>
      <w:r w:rsidRPr="008345D6">
        <w:rPr>
          <w:rFonts w:ascii="Angsana New" w:hAnsi="Angsana New" w:hint="cs"/>
          <w:sz w:val="28"/>
          <w:cs/>
        </w:rPr>
        <w:t>บริษัทย่อยได้ทำสัญญาฉบับใหม่และยกเลิกสัญญาฉบับเดิม โดยมีผลบังคับใช้ตั้งแต่วันที่</w:t>
      </w:r>
      <w:r w:rsidRPr="003B65FB">
        <w:rPr>
          <w:rFonts w:ascii="Angsana New" w:hAnsi="Angsana New" w:hint="cs"/>
          <w:sz w:val="28"/>
        </w:rPr>
        <w:t xml:space="preserve"> 1</w:t>
      </w:r>
      <w:r w:rsidRPr="008345D6">
        <w:rPr>
          <w:rFonts w:ascii="Angsana New" w:hAnsi="Angsana New" w:hint="cs"/>
          <w:sz w:val="28"/>
          <w:cs/>
        </w:rPr>
        <w:t xml:space="preserve"> เมษายน </w:t>
      </w:r>
      <w:r w:rsidRPr="003B65FB">
        <w:rPr>
          <w:rFonts w:ascii="Angsana New" w:hAnsi="Angsana New" w:hint="cs"/>
          <w:sz w:val="28"/>
        </w:rPr>
        <w:t xml:space="preserve">2561 </w:t>
      </w:r>
      <w:r w:rsidRPr="008345D6">
        <w:rPr>
          <w:rFonts w:ascii="Angsana New" w:hAnsi="Angsana New" w:hint="cs"/>
          <w:sz w:val="28"/>
          <w:cs/>
        </w:rPr>
        <w:t>สิ้นสุดวันที่</w:t>
      </w:r>
      <w:r w:rsidRPr="003B65FB">
        <w:rPr>
          <w:rFonts w:ascii="Angsana New" w:hAnsi="Angsana New" w:hint="cs"/>
          <w:sz w:val="28"/>
        </w:rPr>
        <w:t xml:space="preserve"> 31</w:t>
      </w:r>
      <w:r w:rsidRPr="008345D6">
        <w:rPr>
          <w:rFonts w:ascii="Angsana New" w:hAnsi="Angsana New" w:hint="cs"/>
          <w:sz w:val="28"/>
          <w:cs/>
        </w:rPr>
        <w:t xml:space="preserve"> มีนาคม </w:t>
      </w:r>
      <w:r w:rsidRPr="003B65FB">
        <w:rPr>
          <w:rFonts w:ascii="Angsana New" w:hAnsi="Angsana New" w:hint="cs"/>
          <w:sz w:val="28"/>
        </w:rPr>
        <w:t xml:space="preserve">2566 </w:t>
      </w:r>
      <w:r w:rsidRPr="008345D6">
        <w:rPr>
          <w:rFonts w:ascii="Angsana New" w:hAnsi="Angsana New" w:hint="cs"/>
          <w:sz w:val="28"/>
          <w:cs/>
        </w:rPr>
        <w:t>และสามารถต่อสัญญาได้ตามระยะเวลาของสัญญาขายไฟฟ้าโดยจะทำการตกลงค่าจ้างใหม่ในทุก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ๆ</w:t>
      </w:r>
      <w:r w:rsidRPr="003B65FB">
        <w:rPr>
          <w:rFonts w:ascii="Angsana New" w:hAnsi="Angsana New" w:hint="cs"/>
          <w:sz w:val="28"/>
        </w:rPr>
        <w:t xml:space="preserve"> </w:t>
      </w:r>
      <w:r w:rsidRPr="008345D6">
        <w:rPr>
          <w:rFonts w:ascii="Angsana New" w:hAnsi="Angsana New" w:hint="cs"/>
          <w:sz w:val="28"/>
          <w:cs/>
        </w:rPr>
        <w:t xml:space="preserve">รอบ </w:t>
      </w:r>
      <w:r w:rsidRPr="003B65FB">
        <w:rPr>
          <w:rFonts w:ascii="Angsana New" w:hAnsi="Angsana New" w:hint="cs"/>
          <w:sz w:val="28"/>
        </w:rPr>
        <w:t>5</w:t>
      </w:r>
      <w:r w:rsidRPr="008345D6">
        <w:rPr>
          <w:rFonts w:ascii="Angsana New" w:hAnsi="Angsana New" w:hint="cs"/>
          <w:sz w:val="28"/>
          <w:cs/>
        </w:rPr>
        <w:t xml:space="preserve"> ปี</w:t>
      </w:r>
    </w:p>
    <w:p w14:paraId="293AF376" w14:textId="12CC5DB0" w:rsidR="00D5121C" w:rsidRDefault="003D4111" w:rsidP="003D4111">
      <w:pPr>
        <w:spacing w:after="240"/>
        <w:ind w:left="1440" w:hanging="540"/>
        <w:jc w:val="thaiDistribute"/>
        <w:rPr>
          <w:rFonts w:ascii="Angsana New" w:hAnsi="Angsana New"/>
          <w:sz w:val="28"/>
          <w:lang w:val="en-GB"/>
        </w:rPr>
      </w:pPr>
      <w:r w:rsidRPr="008345D6">
        <w:rPr>
          <w:rFonts w:ascii="Angsana New" w:hAnsi="Angsana New" w:hint="cs"/>
          <w:sz w:val="28"/>
        </w:rPr>
        <w:t>4</w:t>
      </w:r>
      <w:r w:rsidR="00076FB3" w:rsidRPr="008345D6">
        <w:rPr>
          <w:rFonts w:ascii="Angsana New" w:hAnsi="Angsana New" w:hint="cs"/>
          <w:sz w:val="28"/>
        </w:rPr>
        <w:t>3</w:t>
      </w:r>
      <w:r w:rsidR="009B2480" w:rsidRPr="003B65FB">
        <w:rPr>
          <w:rFonts w:ascii="Angsana New" w:hAnsi="Angsana New" w:hint="cs"/>
          <w:sz w:val="28"/>
          <w:lang w:val="en-GB"/>
        </w:rPr>
        <w:t>.</w:t>
      </w:r>
      <w:r w:rsidR="00D859A0">
        <w:rPr>
          <w:rFonts w:ascii="Angsana New" w:hAnsi="Angsana New"/>
          <w:sz w:val="28"/>
        </w:rPr>
        <w:t>5</w:t>
      </w:r>
      <w:r w:rsidR="009B2480" w:rsidRPr="003B65FB">
        <w:rPr>
          <w:rFonts w:ascii="Angsana New" w:hAnsi="Angsana New" w:hint="cs"/>
          <w:sz w:val="28"/>
          <w:lang w:val="en-GB"/>
        </w:rPr>
        <w:t>.</w:t>
      </w:r>
      <w:r w:rsidR="00FD23FF" w:rsidRPr="008345D6">
        <w:rPr>
          <w:rFonts w:ascii="Angsana New" w:hAnsi="Angsana New" w:hint="cs"/>
          <w:sz w:val="28"/>
        </w:rPr>
        <w:t>3</w:t>
      </w:r>
      <w:r w:rsidR="009B2480" w:rsidRPr="003B65FB">
        <w:rPr>
          <w:rFonts w:ascii="Angsana New" w:hAnsi="Angsana New" w:hint="cs"/>
          <w:sz w:val="28"/>
          <w:lang w:val="en-GB"/>
        </w:rPr>
        <w:tab/>
      </w:r>
      <w:r w:rsidR="009B2480" w:rsidRPr="008345D6">
        <w:rPr>
          <w:rFonts w:ascii="Angsana New" w:hAnsi="Angsana New" w:hint="cs"/>
          <w:sz w:val="28"/>
          <w:cs/>
        </w:rPr>
        <w:t>บริษัท พระแสงกรีน พาวเวอร์ จำกัด ซึ่งเป็นบริษัทย่อยมีภาระผูกพันที่จะต้องจ่าย</w:t>
      </w:r>
      <w:r w:rsidR="00F35ABF" w:rsidRPr="008345D6">
        <w:rPr>
          <w:rFonts w:ascii="Angsana New" w:hAnsi="Angsana New" w:hint="cs"/>
          <w:sz w:val="28"/>
          <w:cs/>
        </w:rPr>
        <w:t>เงิน</w:t>
      </w:r>
      <w:r w:rsidR="009B2480" w:rsidRPr="008345D6">
        <w:rPr>
          <w:rFonts w:ascii="Angsana New" w:hAnsi="Angsana New" w:hint="cs"/>
          <w:sz w:val="28"/>
          <w:cs/>
        </w:rPr>
        <w:t xml:space="preserve">ภายใต้สัญญาซื้อขายน้ำเสียกับบริษัทที่เกี่ยวข้องกันแห่งหนึ่งโดยสัญญามีอายุ </w:t>
      </w:r>
      <w:r w:rsidR="009B2480" w:rsidRPr="003B65FB">
        <w:rPr>
          <w:rFonts w:ascii="Angsana New" w:hAnsi="Angsana New" w:hint="cs"/>
          <w:sz w:val="28"/>
        </w:rPr>
        <w:t>15</w:t>
      </w:r>
      <w:r w:rsidR="009B2480" w:rsidRPr="008345D6">
        <w:rPr>
          <w:rFonts w:ascii="Angsana New" w:hAnsi="Angsana New" w:hint="cs"/>
          <w:sz w:val="28"/>
          <w:cs/>
        </w:rPr>
        <w:t xml:space="preserve"> ปี และสามารถต่อสัญญาเพิ่มคราวละ </w:t>
      </w:r>
      <w:r w:rsidR="009B2480" w:rsidRPr="003B65FB">
        <w:rPr>
          <w:rFonts w:ascii="Angsana New" w:hAnsi="Angsana New" w:hint="cs"/>
          <w:sz w:val="28"/>
        </w:rPr>
        <w:t>10</w:t>
      </w:r>
      <w:r w:rsidR="009B2480" w:rsidRPr="008345D6">
        <w:rPr>
          <w:rFonts w:ascii="Angsana New" w:hAnsi="Angsana New" w:hint="cs"/>
          <w:sz w:val="28"/>
          <w:cs/>
        </w:rPr>
        <w:t xml:space="preserve"> ปี</w:t>
      </w:r>
    </w:p>
    <w:p w14:paraId="0511429E" w14:textId="0235508A" w:rsidR="009B2716" w:rsidRDefault="009B2716" w:rsidP="003D4111">
      <w:pPr>
        <w:spacing w:after="240"/>
        <w:ind w:left="1440" w:hanging="540"/>
        <w:jc w:val="thaiDistribute"/>
        <w:rPr>
          <w:rFonts w:ascii="Angsana New" w:hAnsi="Angsana New"/>
          <w:sz w:val="28"/>
          <w:lang w:val="en-GB"/>
        </w:rPr>
      </w:pPr>
    </w:p>
    <w:p w14:paraId="525F66E5" w14:textId="30FB31D7" w:rsidR="009B2716" w:rsidRDefault="009B2716" w:rsidP="003D4111">
      <w:pPr>
        <w:spacing w:after="240"/>
        <w:ind w:left="1440" w:hanging="540"/>
        <w:jc w:val="thaiDistribute"/>
        <w:rPr>
          <w:rFonts w:ascii="Angsana New" w:hAnsi="Angsana New"/>
          <w:sz w:val="28"/>
          <w:lang w:val="en-GB"/>
        </w:rPr>
      </w:pPr>
    </w:p>
    <w:p w14:paraId="2FB3DCFF" w14:textId="2231FEF3" w:rsidR="009B2716" w:rsidRDefault="009B2716" w:rsidP="003D4111">
      <w:pPr>
        <w:spacing w:after="240"/>
        <w:ind w:left="1440" w:hanging="540"/>
        <w:jc w:val="thaiDistribute"/>
        <w:rPr>
          <w:rFonts w:ascii="Angsana New" w:hAnsi="Angsana New"/>
          <w:sz w:val="28"/>
          <w:lang w:val="en-GB"/>
        </w:rPr>
      </w:pPr>
    </w:p>
    <w:p w14:paraId="730E81B9" w14:textId="0E93810F" w:rsidR="009B2716" w:rsidRDefault="009B2716" w:rsidP="003D4111">
      <w:pPr>
        <w:spacing w:after="240"/>
        <w:ind w:left="1440" w:hanging="540"/>
        <w:jc w:val="thaiDistribute"/>
        <w:rPr>
          <w:rFonts w:ascii="Angsana New" w:hAnsi="Angsana New"/>
          <w:sz w:val="28"/>
          <w:lang w:val="en-GB"/>
        </w:rPr>
      </w:pPr>
    </w:p>
    <w:p w14:paraId="4BCAD0D3" w14:textId="3EBA0738" w:rsidR="009B2716" w:rsidRDefault="009B2716" w:rsidP="003D4111">
      <w:pPr>
        <w:spacing w:after="240"/>
        <w:ind w:left="1440" w:hanging="540"/>
        <w:jc w:val="thaiDistribute"/>
        <w:rPr>
          <w:rFonts w:ascii="Angsana New" w:hAnsi="Angsana New"/>
          <w:sz w:val="28"/>
          <w:lang w:val="en-GB"/>
        </w:rPr>
      </w:pPr>
    </w:p>
    <w:p w14:paraId="01B3BDA6" w14:textId="677F35A9" w:rsidR="009B2716" w:rsidRDefault="009B2716" w:rsidP="003D4111">
      <w:pPr>
        <w:spacing w:after="240"/>
        <w:ind w:left="1440" w:hanging="540"/>
        <w:jc w:val="thaiDistribute"/>
        <w:rPr>
          <w:rFonts w:ascii="Angsana New" w:hAnsi="Angsana New"/>
          <w:sz w:val="28"/>
          <w:lang w:val="en-GB"/>
        </w:rPr>
      </w:pPr>
    </w:p>
    <w:p w14:paraId="163A829F" w14:textId="77777777" w:rsidR="009B2716" w:rsidRDefault="009B2716" w:rsidP="003D4111">
      <w:pPr>
        <w:spacing w:after="240"/>
        <w:ind w:left="1440" w:hanging="540"/>
        <w:jc w:val="thaiDistribute"/>
        <w:rPr>
          <w:rFonts w:ascii="Angsana New" w:hAnsi="Angsana New"/>
          <w:sz w:val="28"/>
          <w:lang w:val="en-GB"/>
        </w:rPr>
      </w:pPr>
    </w:p>
    <w:p w14:paraId="2EAF0979" w14:textId="1E66EFC8" w:rsidR="00D5121C" w:rsidRPr="00B04428" w:rsidRDefault="008D63D4" w:rsidP="00161568">
      <w:pPr>
        <w:pStyle w:val="ListParagraph"/>
        <w:numPr>
          <w:ilvl w:val="0"/>
          <w:numId w:val="11"/>
        </w:numPr>
        <w:spacing w:before="240" w:line="240" w:lineRule="atLeast"/>
        <w:ind w:left="0"/>
        <w:rPr>
          <w:rFonts w:ascii="Angsana New" w:hAnsi="Angsana New"/>
          <w:b/>
          <w:bCs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14:paraId="620C829D" w14:textId="1C072C0D" w:rsidR="00701B62" w:rsidRDefault="008D63D4" w:rsidP="003D4111">
      <w:pPr>
        <w:spacing w:before="120" w:after="120"/>
        <w:jc w:val="thaiDistribute"/>
        <w:rPr>
          <w:rFonts w:ascii="Angsana New" w:hAnsi="Angsana New"/>
          <w:sz w:val="28"/>
        </w:rPr>
      </w:pPr>
      <w:r w:rsidRPr="003B65FB">
        <w:rPr>
          <w:rFonts w:ascii="Angsana New" w:hAnsi="Angsana New" w:hint="cs"/>
          <w:sz w:val="28"/>
          <w:cs/>
        </w:rPr>
        <w:t xml:space="preserve">ณ </w:t>
      </w:r>
      <w:r w:rsidRPr="003B65FB">
        <w:rPr>
          <w:rFonts w:ascii="Angsana New" w:eastAsia="Angsana New" w:hAnsi="Angsana New" w:hint="cs"/>
          <w:sz w:val="28"/>
          <w:cs/>
        </w:rPr>
        <w:t>วันที่</w:t>
      </w:r>
      <w:r w:rsidRPr="003B65FB">
        <w:rPr>
          <w:rFonts w:ascii="Angsana New" w:eastAsia="Angsana New" w:hAnsi="Angsana New" w:hint="cs"/>
          <w:sz w:val="28"/>
        </w:rPr>
        <w:t xml:space="preserve"> 31</w:t>
      </w:r>
      <w:r w:rsidRPr="008345D6">
        <w:rPr>
          <w:rFonts w:ascii="Angsana New" w:eastAsia="Angsana New" w:hAnsi="Angsana New" w:hint="cs"/>
          <w:sz w:val="28"/>
          <w:cs/>
        </w:rPr>
        <w:t xml:space="preserve"> ธันวาคม </w:t>
      </w:r>
      <w:r w:rsidRPr="003B65FB">
        <w:rPr>
          <w:rFonts w:ascii="Angsana New" w:eastAsia="Angsana New" w:hAnsi="Angsana New" w:hint="cs"/>
          <w:sz w:val="28"/>
        </w:rPr>
        <w:t>2563</w:t>
      </w:r>
      <w:r w:rsidRPr="008345D6">
        <w:rPr>
          <w:rFonts w:ascii="Angsana New" w:eastAsia="Angsana New" w:hAnsi="Angsana New" w:hint="cs"/>
          <w:sz w:val="28"/>
          <w:cs/>
        </w:rPr>
        <w:t xml:space="preserve"> และ </w:t>
      </w:r>
      <w:r w:rsidRPr="003B65FB">
        <w:rPr>
          <w:rFonts w:ascii="Angsana New" w:eastAsia="Angsana New" w:hAnsi="Angsana New" w:hint="cs"/>
          <w:sz w:val="28"/>
        </w:rPr>
        <w:t>2562</w:t>
      </w:r>
      <w:r w:rsidRPr="008345D6">
        <w:rPr>
          <w:rFonts w:ascii="Angsana New" w:eastAsia="Angsana New" w:hAnsi="Angsana New" w:hint="cs"/>
          <w:sz w:val="28"/>
          <w:cs/>
        </w:rPr>
        <w:t xml:space="preserve"> บริษัทมีสินทรัพย์ที่วัดมูลค่าด้วยมูลค่ายุติธรรมแยกแสดงตามลำดับชั้น</w:t>
      </w:r>
      <w:r w:rsidRPr="003B65FB">
        <w:rPr>
          <w:rFonts w:ascii="Angsana New" w:eastAsia="Angsana New" w:hAnsi="Angsana New" w:hint="cs"/>
          <w:sz w:val="28"/>
        </w:rPr>
        <w:t xml:space="preserve"> </w:t>
      </w:r>
      <w:r w:rsidRPr="003B65FB">
        <w:rPr>
          <w:rFonts w:ascii="Angsana New" w:eastAsia="Angsana New" w:hAnsi="Angsana New" w:hint="cs"/>
          <w:sz w:val="28"/>
          <w:cs/>
        </w:rPr>
        <w:t>ของมูลค่ายุติธรรม</w:t>
      </w:r>
      <w:r w:rsidRPr="003B65FB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2970"/>
        <w:gridCol w:w="798"/>
        <w:gridCol w:w="799"/>
        <w:gridCol w:w="799"/>
        <w:gridCol w:w="799"/>
        <w:gridCol w:w="798"/>
        <w:gridCol w:w="799"/>
        <w:gridCol w:w="799"/>
        <w:gridCol w:w="799"/>
      </w:tblGrid>
      <w:tr w:rsidR="00824933" w:rsidRPr="003B65FB" w14:paraId="7E3DD9A2" w14:textId="77777777" w:rsidTr="00492E8D">
        <w:trPr>
          <w:tblHeader/>
        </w:trPr>
        <w:tc>
          <w:tcPr>
            <w:tcW w:w="9360" w:type="dxa"/>
            <w:gridSpan w:val="9"/>
            <w:vAlign w:val="bottom"/>
          </w:tcPr>
          <w:p w14:paraId="2416155A" w14:textId="77777777" w:rsidR="00824933" w:rsidRPr="005A476D" w:rsidRDefault="00824933" w:rsidP="005A476D">
            <w:pPr>
              <w:pStyle w:val="BodyTextIndent3"/>
              <w:spacing w:before="0" w:after="0" w:line="276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A476D">
              <w:rPr>
                <w:rFonts w:hint="cs"/>
                <w:kern w:val="28"/>
                <w:sz w:val="28"/>
                <w:szCs w:val="28"/>
              </w:rPr>
              <w:t>(</w:t>
            </w: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5A476D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5A476D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824933" w:rsidRPr="003B65FB" w14:paraId="04C2F83F" w14:textId="77777777" w:rsidTr="005A476D">
        <w:trPr>
          <w:tblHeader/>
        </w:trPr>
        <w:tc>
          <w:tcPr>
            <w:tcW w:w="2970" w:type="dxa"/>
            <w:vAlign w:val="bottom"/>
          </w:tcPr>
          <w:p w14:paraId="25D3280B" w14:textId="77777777" w:rsidR="00824933" w:rsidRPr="003B65FB" w:rsidRDefault="00824933" w:rsidP="005A476D">
            <w:pPr>
              <w:pStyle w:val="BodyTextIndent3"/>
              <w:spacing w:before="0" w:after="0" w:line="276" w:lineRule="auto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30B40224" w14:textId="77777777" w:rsidR="00824933" w:rsidRPr="005A476D" w:rsidRDefault="00824933" w:rsidP="005A476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24933" w:rsidRPr="003B65FB" w14:paraId="3DBEEFB2" w14:textId="77777777" w:rsidTr="005A476D">
        <w:trPr>
          <w:tblHeader/>
        </w:trPr>
        <w:tc>
          <w:tcPr>
            <w:tcW w:w="2970" w:type="dxa"/>
            <w:vAlign w:val="bottom"/>
          </w:tcPr>
          <w:p w14:paraId="46BA4235" w14:textId="77777777" w:rsidR="00824933" w:rsidRPr="003B65FB" w:rsidRDefault="00824933" w:rsidP="005A476D">
            <w:pPr>
              <w:pStyle w:val="BodyTextIndent3"/>
              <w:spacing w:before="0" w:after="0" w:line="276" w:lineRule="auto"/>
              <w:ind w:left="0" w:hanging="180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597" w:type="dxa"/>
            <w:gridSpan w:val="2"/>
            <w:vAlign w:val="bottom"/>
          </w:tcPr>
          <w:p w14:paraId="728AC35E" w14:textId="77777777" w:rsidR="00824933" w:rsidRPr="005A476D" w:rsidRDefault="00824933" w:rsidP="005A476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A476D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5075DE5D" w14:textId="77777777" w:rsidR="00824933" w:rsidRPr="005A476D" w:rsidRDefault="00824933" w:rsidP="005A476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A476D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597" w:type="dxa"/>
            <w:gridSpan w:val="2"/>
            <w:vAlign w:val="bottom"/>
          </w:tcPr>
          <w:p w14:paraId="54E0814E" w14:textId="77777777" w:rsidR="00824933" w:rsidRPr="005A476D" w:rsidRDefault="00824933" w:rsidP="005A476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A476D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598" w:type="dxa"/>
            <w:gridSpan w:val="2"/>
            <w:vAlign w:val="bottom"/>
          </w:tcPr>
          <w:p w14:paraId="43CD8047" w14:textId="77777777" w:rsidR="00824933" w:rsidRPr="008345D6" w:rsidRDefault="00824933" w:rsidP="005A476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24933" w:rsidRPr="003B65FB" w14:paraId="5E3CF3FC" w14:textId="77777777" w:rsidTr="005A476D">
        <w:trPr>
          <w:tblHeader/>
        </w:trPr>
        <w:tc>
          <w:tcPr>
            <w:tcW w:w="2970" w:type="dxa"/>
            <w:vAlign w:val="bottom"/>
          </w:tcPr>
          <w:p w14:paraId="60FE5994" w14:textId="77777777" w:rsidR="00824933" w:rsidRPr="003B65FB" w:rsidRDefault="00824933" w:rsidP="005A476D">
            <w:pPr>
              <w:pStyle w:val="BodyTextIndent3"/>
              <w:spacing w:before="0" w:after="0" w:line="276" w:lineRule="auto"/>
              <w:ind w:left="0" w:hanging="180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798" w:type="dxa"/>
            <w:vAlign w:val="bottom"/>
          </w:tcPr>
          <w:p w14:paraId="18BF5B69" w14:textId="77777777" w:rsidR="00824933" w:rsidRPr="008345D6" w:rsidRDefault="00824933" w:rsidP="005A4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5A476D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799" w:type="dxa"/>
            <w:vAlign w:val="bottom"/>
          </w:tcPr>
          <w:p w14:paraId="00227A0E" w14:textId="77777777" w:rsidR="00824933" w:rsidRPr="008345D6" w:rsidRDefault="00824933" w:rsidP="005A4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5A476D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799" w:type="dxa"/>
            <w:vAlign w:val="bottom"/>
          </w:tcPr>
          <w:p w14:paraId="45B11353" w14:textId="77777777" w:rsidR="00824933" w:rsidRPr="008345D6" w:rsidRDefault="00824933" w:rsidP="005A4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5A476D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799" w:type="dxa"/>
            <w:vAlign w:val="bottom"/>
          </w:tcPr>
          <w:p w14:paraId="353F1F63" w14:textId="77777777" w:rsidR="00824933" w:rsidRPr="008345D6" w:rsidRDefault="00824933" w:rsidP="005A4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5A476D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798" w:type="dxa"/>
            <w:vAlign w:val="bottom"/>
          </w:tcPr>
          <w:p w14:paraId="51A3DEB9" w14:textId="77777777" w:rsidR="00824933" w:rsidRPr="008345D6" w:rsidRDefault="00824933" w:rsidP="005A4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5A476D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799" w:type="dxa"/>
            <w:vAlign w:val="bottom"/>
          </w:tcPr>
          <w:p w14:paraId="16A43D2C" w14:textId="77777777" w:rsidR="00824933" w:rsidRPr="008345D6" w:rsidRDefault="00824933" w:rsidP="005A4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5A476D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799" w:type="dxa"/>
            <w:vAlign w:val="bottom"/>
          </w:tcPr>
          <w:p w14:paraId="35CB6BEB" w14:textId="77777777" w:rsidR="00824933" w:rsidRPr="008345D6" w:rsidRDefault="00824933" w:rsidP="005A4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5A476D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799" w:type="dxa"/>
            <w:vAlign w:val="bottom"/>
          </w:tcPr>
          <w:p w14:paraId="57F7F348" w14:textId="77777777" w:rsidR="00824933" w:rsidRPr="008345D6" w:rsidRDefault="00824933" w:rsidP="005A4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5A476D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824933" w:rsidRPr="003B65FB" w14:paraId="56308D70" w14:textId="77777777" w:rsidTr="005A476D">
        <w:tc>
          <w:tcPr>
            <w:tcW w:w="2970" w:type="dxa"/>
            <w:vAlign w:val="bottom"/>
          </w:tcPr>
          <w:p w14:paraId="6368FACA" w14:textId="77777777" w:rsidR="00824933" w:rsidRPr="003B65FB" w:rsidRDefault="00824933" w:rsidP="005A476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8345D6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98" w:type="dxa"/>
            <w:vAlign w:val="bottom"/>
          </w:tcPr>
          <w:p w14:paraId="4D69F4F8" w14:textId="77777777" w:rsidR="00824933" w:rsidRPr="003B65FB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74E7A2E9" w14:textId="77777777" w:rsidR="00824933" w:rsidRPr="003B65FB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7561B628" w14:textId="77777777" w:rsidR="00824933" w:rsidRPr="003B65FB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409623ED" w14:textId="77777777" w:rsidR="00824933" w:rsidRPr="003B65FB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  <w:cs/>
              </w:rPr>
            </w:pPr>
          </w:p>
        </w:tc>
        <w:tc>
          <w:tcPr>
            <w:tcW w:w="798" w:type="dxa"/>
            <w:vAlign w:val="bottom"/>
          </w:tcPr>
          <w:p w14:paraId="5AED1DA1" w14:textId="77777777" w:rsidR="00824933" w:rsidRPr="003B65FB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55967DDB" w14:textId="77777777" w:rsidR="00824933" w:rsidRPr="003B65FB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096728A2" w14:textId="77777777" w:rsidR="00824933" w:rsidRPr="003B65FB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  <w:cs/>
              </w:rPr>
            </w:pPr>
          </w:p>
        </w:tc>
        <w:tc>
          <w:tcPr>
            <w:tcW w:w="799" w:type="dxa"/>
            <w:vAlign w:val="bottom"/>
          </w:tcPr>
          <w:p w14:paraId="558E7BCF" w14:textId="77777777" w:rsidR="00824933" w:rsidRPr="008345D6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  <w:cs/>
              </w:rPr>
            </w:pPr>
          </w:p>
        </w:tc>
      </w:tr>
      <w:tr w:rsidR="00824933" w:rsidRPr="00D30CA1" w14:paraId="0FB6430B" w14:textId="77777777" w:rsidTr="005A476D">
        <w:tc>
          <w:tcPr>
            <w:tcW w:w="2970" w:type="dxa"/>
            <w:vAlign w:val="bottom"/>
          </w:tcPr>
          <w:p w14:paraId="2B9ABC4C" w14:textId="77777777" w:rsidR="005A476D" w:rsidRDefault="00824933" w:rsidP="005A476D">
            <w:pPr>
              <w:pStyle w:val="BodyTextIndent3"/>
              <w:spacing w:before="0" w:after="0" w:line="276" w:lineRule="auto"/>
              <w:ind w:left="162" w:hanging="180"/>
              <w:jc w:val="left"/>
              <w:rPr>
                <w:kern w:val="28"/>
                <w:sz w:val="28"/>
                <w:szCs w:val="28"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สินทรัพย์ทางการเงินหมุน</w:t>
            </w:r>
          </w:p>
          <w:p w14:paraId="1FAEE857" w14:textId="4386F611" w:rsidR="00824933" w:rsidRPr="00824933" w:rsidRDefault="00824933" w:rsidP="005A476D">
            <w:pPr>
              <w:pStyle w:val="BodyTextIndent3"/>
              <w:spacing w:before="0" w:after="0" w:line="276" w:lineRule="auto"/>
              <w:ind w:left="162" w:hanging="5"/>
              <w:jc w:val="left"/>
              <w:rPr>
                <w:kern w:val="28"/>
                <w:sz w:val="28"/>
                <w:szCs w:val="28"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เวียนอื่น</w:t>
            </w:r>
          </w:p>
        </w:tc>
        <w:tc>
          <w:tcPr>
            <w:tcW w:w="798" w:type="dxa"/>
            <w:vAlign w:val="bottom"/>
          </w:tcPr>
          <w:p w14:paraId="1414259A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6</w:t>
            </w:r>
          </w:p>
        </w:tc>
        <w:tc>
          <w:tcPr>
            <w:tcW w:w="799" w:type="dxa"/>
            <w:vAlign w:val="bottom"/>
          </w:tcPr>
          <w:p w14:paraId="63F3502C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7</w:t>
            </w:r>
          </w:p>
        </w:tc>
        <w:tc>
          <w:tcPr>
            <w:tcW w:w="799" w:type="dxa"/>
            <w:vAlign w:val="bottom"/>
          </w:tcPr>
          <w:p w14:paraId="08578FEA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2238B503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dxa"/>
            <w:vAlign w:val="bottom"/>
          </w:tcPr>
          <w:p w14:paraId="748505FC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2E4382D8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6EFF5A54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6</w:t>
            </w:r>
          </w:p>
        </w:tc>
        <w:tc>
          <w:tcPr>
            <w:tcW w:w="799" w:type="dxa"/>
            <w:vAlign w:val="bottom"/>
          </w:tcPr>
          <w:p w14:paraId="55393BC1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7</w:t>
            </w:r>
          </w:p>
        </w:tc>
      </w:tr>
      <w:tr w:rsidR="00824933" w:rsidRPr="00D30CA1" w14:paraId="319E3EFA" w14:textId="77777777" w:rsidTr="005A476D">
        <w:tc>
          <w:tcPr>
            <w:tcW w:w="2970" w:type="dxa"/>
            <w:vAlign w:val="bottom"/>
          </w:tcPr>
          <w:p w14:paraId="1F153CFE" w14:textId="77777777" w:rsidR="005A476D" w:rsidRDefault="00824933" w:rsidP="005A476D">
            <w:pPr>
              <w:pStyle w:val="BodyTextIndent3"/>
              <w:spacing w:before="0" w:after="0" w:line="276" w:lineRule="auto"/>
              <w:ind w:left="162" w:hanging="180"/>
              <w:rPr>
                <w:kern w:val="28"/>
                <w:sz w:val="28"/>
                <w:szCs w:val="28"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</w:p>
          <w:p w14:paraId="5E36ADFF" w14:textId="66B3E997" w:rsidR="00824933" w:rsidRPr="00824933" w:rsidRDefault="00824933" w:rsidP="005A476D">
            <w:pPr>
              <w:pStyle w:val="BodyTextIndent3"/>
              <w:spacing w:before="0" w:after="0" w:line="276" w:lineRule="auto"/>
              <w:ind w:left="162" w:hanging="5"/>
              <w:rPr>
                <w:kern w:val="28"/>
                <w:sz w:val="28"/>
                <w:szCs w:val="28"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798" w:type="dxa"/>
            <w:vAlign w:val="bottom"/>
          </w:tcPr>
          <w:p w14:paraId="72BE07E5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7F41CA7B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 w:hint="cs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1A01DF46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54DF4D61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 w:hint="cs"/>
                <w:kern w:val="28"/>
                <w:sz w:val="28"/>
              </w:rPr>
              <w:t>-</w:t>
            </w:r>
          </w:p>
        </w:tc>
        <w:tc>
          <w:tcPr>
            <w:tcW w:w="798" w:type="dxa"/>
            <w:vAlign w:val="bottom"/>
          </w:tcPr>
          <w:p w14:paraId="15A870FC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172</w:t>
            </w:r>
          </w:p>
        </w:tc>
        <w:tc>
          <w:tcPr>
            <w:tcW w:w="799" w:type="dxa"/>
            <w:vAlign w:val="bottom"/>
          </w:tcPr>
          <w:p w14:paraId="7A0338DA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25</w:t>
            </w:r>
          </w:p>
        </w:tc>
        <w:tc>
          <w:tcPr>
            <w:tcW w:w="799" w:type="dxa"/>
            <w:vAlign w:val="bottom"/>
          </w:tcPr>
          <w:p w14:paraId="68A90412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172</w:t>
            </w:r>
          </w:p>
        </w:tc>
        <w:tc>
          <w:tcPr>
            <w:tcW w:w="799" w:type="dxa"/>
            <w:vAlign w:val="bottom"/>
          </w:tcPr>
          <w:p w14:paraId="370E1090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25</w:t>
            </w:r>
          </w:p>
        </w:tc>
      </w:tr>
      <w:tr w:rsidR="00824933" w:rsidRPr="00D30CA1" w14:paraId="5DFB610E" w14:textId="77777777" w:rsidTr="005A476D">
        <w:tc>
          <w:tcPr>
            <w:tcW w:w="2970" w:type="dxa"/>
            <w:vAlign w:val="bottom"/>
          </w:tcPr>
          <w:p w14:paraId="1EE2CE6B" w14:textId="77777777" w:rsidR="00824933" w:rsidRPr="00824933" w:rsidRDefault="00824933" w:rsidP="005A476D">
            <w:pPr>
              <w:pStyle w:val="BodyTextIndent3"/>
              <w:spacing w:before="0" w:after="0" w:line="276" w:lineRule="auto"/>
              <w:ind w:left="162" w:hanging="180"/>
              <w:rPr>
                <w:kern w:val="28"/>
                <w:sz w:val="28"/>
                <w:szCs w:val="28"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798" w:type="dxa"/>
            <w:vAlign w:val="bottom"/>
          </w:tcPr>
          <w:p w14:paraId="7E15B14A" w14:textId="7F5FFD62" w:rsidR="00824933" w:rsidRPr="00824933" w:rsidRDefault="00185BA9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345D6">
              <w:rPr>
                <w:rFonts w:ascii="Angsana New" w:eastAsia="Times New Roman" w:hAnsi="Angsana New" w:hint="cs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213F5C98" w14:textId="3105037C" w:rsidR="00824933" w:rsidRPr="00824933" w:rsidRDefault="00185BA9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345D6">
              <w:rPr>
                <w:rFonts w:eastAsia="Times New Roman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16CFFEAD" w14:textId="6119B76B" w:rsidR="00824933" w:rsidRPr="00824933" w:rsidRDefault="00185BA9" w:rsidP="005A476D">
            <w:pPr>
              <w:spacing w:line="276" w:lineRule="auto"/>
              <w:ind w:right="40"/>
              <w:jc w:val="right"/>
              <w:rPr>
                <w:rFonts w:eastAsia="Times New Roman"/>
                <w:kern w:val="28"/>
                <w:sz w:val="28"/>
              </w:rPr>
            </w:pPr>
            <w:r w:rsidRPr="008345D6">
              <w:rPr>
                <w:rFonts w:eastAsia="Times New Roman" w:hint="cs"/>
                <w:kern w:val="28"/>
                <w:sz w:val="28"/>
              </w:rPr>
              <w:t>147</w:t>
            </w:r>
          </w:p>
        </w:tc>
        <w:tc>
          <w:tcPr>
            <w:tcW w:w="799" w:type="dxa"/>
            <w:vAlign w:val="bottom"/>
          </w:tcPr>
          <w:p w14:paraId="4469E2F4" w14:textId="52BDAFF9" w:rsidR="00824933" w:rsidRPr="00824933" w:rsidRDefault="00185BA9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345D6">
              <w:rPr>
                <w:rFonts w:eastAsia="Times New Roman" w:hint="cs"/>
                <w:kern w:val="28"/>
                <w:sz w:val="28"/>
                <w:szCs w:val="28"/>
              </w:rPr>
              <w:t>129</w:t>
            </w:r>
          </w:p>
        </w:tc>
        <w:tc>
          <w:tcPr>
            <w:tcW w:w="798" w:type="dxa"/>
            <w:vAlign w:val="bottom"/>
          </w:tcPr>
          <w:p w14:paraId="2D3475A5" w14:textId="77777777" w:rsidR="00824933" w:rsidRPr="00824933" w:rsidRDefault="00824933" w:rsidP="005A476D">
            <w:pPr>
              <w:spacing w:line="276" w:lineRule="auto"/>
              <w:ind w:right="-6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50920DF6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0E2E7A1A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147</w:t>
            </w:r>
          </w:p>
        </w:tc>
        <w:tc>
          <w:tcPr>
            <w:tcW w:w="799" w:type="dxa"/>
            <w:vAlign w:val="bottom"/>
          </w:tcPr>
          <w:p w14:paraId="280EE1DB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1</w:t>
            </w:r>
            <w:r w:rsidRPr="00824933">
              <w:rPr>
                <w:rFonts w:eastAsia="Times New Roman"/>
                <w:kern w:val="28"/>
                <w:sz w:val="28"/>
                <w:szCs w:val="28"/>
              </w:rPr>
              <w:t>29</w:t>
            </w:r>
          </w:p>
        </w:tc>
      </w:tr>
      <w:tr w:rsidR="00824933" w:rsidRPr="00D30CA1" w14:paraId="71C4BC03" w14:textId="77777777" w:rsidTr="005A476D">
        <w:tc>
          <w:tcPr>
            <w:tcW w:w="2970" w:type="dxa"/>
            <w:vAlign w:val="bottom"/>
          </w:tcPr>
          <w:p w14:paraId="0FC72F67" w14:textId="77777777" w:rsidR="00824933" w:rsidRPr="008345D6" w:rsidRDefault="00824933" w:rsidP="005A476D">
            <w:pPr>
              <w:pStyle w:val="BodyTextIndent3"/>
              <w:spacing w:before="0" w:after="0" w:line="276" w:lineRule="auto"/>
              <w:ind w:left="162" w:hanging="180"/>
              <w:rPr>
                <w:kern w:val="28"/>
                <w:sz w:val="28"/>
                <w:szCs w:val="28"/>
                <w:cs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798" w:type="dxa"/>
            <w:vAlign w:val="bottom"/>
          </w:tcPr>
          <w:p w14:paraId="677249AC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268141B9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47C321CF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175</w:t>
            </w:r>
          </w:p>
        </w:tc>
        <w:tc>
          <w:tcPr>
            <w:tcW w:w="799" w:type="dxa"/>
            <w:vAlign w:val="bottom"/>
          </w:tcPr>
          <w:p w14:paraId="23F4E69B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2</w:t>
            </w:r>
            <w:r w:rsidRPr="00824933">
              <w:rPr>
                <w:rFonts w:eastAsia="Times New Roman"/>
                <w:kern w:val="28"/>
                <w:sz w:val="28"/>
                <w:szCs w:val="28"/>
              </w:rPr>
              <w:t>13</w:t>
            </w:r>
          </w:p>
        </w:tc>
        <w:tc>
          <w:tcPr>
            <w:tcW w:w="798" w:type="dxa"/>
            <w:vAlign w:val="bottom"/>
          </w:tcPr>
          <w:p w14:paraId="053F8B13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71C7054E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7B238462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175</w:t>
            </w:r>
          </w:p>
        </w:tc>
        <w:tc>
          <w:tcPr>
            <w:tcW w:w="799" w:type="dxa"/>
            <w:vAlign w:val="bottom"/>
          </w:tcPr>
          <w:p w14:paraId="1C9A97F8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/>
                <w:kern w:val="28"/>
                <w:sz w:val="28"/>
                <w:szCs w:val="28"/>
              </w:rPr>
              <w:t>213</w:t>
            </w:r>
          </w:p>
        </w:tc>
      </w:tr>
      <w:tr w:rsidR="00824933" w:rsidRPr="00D30CA1" w14:paraId="1DFC66C9" w14:textId="77777777" w:rsidTr="005A476D">
        <w:tc>
          <w:tcPr>
            <w:tcW w:w="2970" w:type="dxa"/>
            <w:vAlign w:val="bottom"/>
          </w:tcPr>
          <w:p w14:paraId="236DC4C4" w14:textId="77777777" w:rsidR="00824933" w:rsidRPr="008345D6" w:rsidRDefault="00824933" w:rsidP="005A476D">
            <w:pPr>
              <w:pStyle w:val="BodyTextIndent3"/>
              <w:spacing w:before="0" w:after="0" w:line="276" w:lineRule="auto"/>
              <w:ind w:left="162" w:hanging="180"/>
              <w:rPr>
                <w:kern w:val="28"/>
                <w:sz w:val="28"/>
                <w:szCs w:val="28"/>
                <w:cs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98" w:type="dxa"/>
            <w:vAlign w:val="bottom"/>
          </w:tcPr>
          <w:p w14:paraId="4522487A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4F434FC7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64586EDD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2FA211DE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dxa"/>
            <w:vAlign w:val="bottom"/>
          </w:tcPr>
          <w:p w14:paraId="7794359B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114</w:t>
            </w:r>
          </w:p>
        </w:tc>
        <w:tc>
          <w:tcPr>
            <w:tcW w:w="799" w:type="dxa"/>
            <w:vAlign w:val="bottom"/>
          </w:tcPr>
          <w:p w14:paraId="0BD971D9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2FF15319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114</w:t>
            </w:r>
          </w:p>
        </w:tc>
        <w:tc>
          <w:tcPr>
            <w:tcW w:w="799" w:type="dxa"/>
            <w:vAlign w:val="bottom"/>
          </w:tcPr>
          <w:p w14:paraId="580DA193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/>
                <w:kern w:val="28"/>
                <w:sz w:val="28"/>
                <w:szCs w:val="28"/>
              </w:rPr>
              <w:t>-</w:t>
            </w:r>
          </w:p>
        </w:tc>
      </w:tr>
      <w:tr w:rsidR="00824933" w:rsidRPr="00D30CA1" w14:paraId="3D581BE4" w14:textId="77777777" w:rsidTr="005A476D">
        <w:tc>
          <w:tcPr>
            <w:tcW w:w="2970" w:type="dxa"/>
            <w:vAlign w:val="bottom"/>
          </w:tcPr>
          <w:p w14:paraId="76FFF373" w14:textId="77777777" w:rsidR="00824933" w:rsidRPr="008345D6" w:rsidRDefault="00824933" w:rsidP="005A476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สิทธิภายใต้สัญญาซื้อขายไฟฟ้า                         จากการรวมธุรกิจ</w:t>
            </w:r>
          </w:p>
        </w:tc>
        <w:tc>
          <w:tcPr>
            <w:tcW w:w="798" w:type="dxa"/>
            <w:vAlign w:val="bottom"/>
          </w:tcPr>
          <w:p w14:paraId="542B7917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22D13A01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4FAAF940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6D28F1A0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dxa"/>
            <w:vAlign w:val="bottom"/>
          </w:tcPr>
          <w:p w14:paraId="56CA7E1C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72</w:t>
            </w:r>
          </w:p>
        </w:tc>
        <w:tc>
          <w:tcPr>
            <w:tcW w:w="799" w:type="dxa"/>
            <w:vAlign w:val="bottom"/>
          </w:tcPr>
          <w:p w14:paraId="3154E319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76</w:t>
            </w:r>
          </w:p>
        </w:tc>
        <w:tc>
          <w:tcPr>
            <w:tcW w:w="799" w:type="dxa"/>
            <w:vAlign w:val="bottom"/>
          </w:tcPr>
          <w:p w14:paraId="2098F147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72</w:t>
            </w:r>
          </w:p>
        </w:tc>
        <w:tc>
          <w:tcPr>
            <w:tcW w:w="799" w:type="dxa"/>
            <w:vAlign w:val="bottom"/>
          </w:tcPr>
          <w:p w14:paraId="266CF74D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76</w:t>
            </w:r>
          </w:p>
        </w:tc>
      </w:tr>
      <w:tr w:rsidR="00824933" w:rsidRPr="00D30CA1" w14:paraId="43D428C1" w14:textId="77777777" w:rsidTr="005A476D">
        <w:tc>
          <w:tcPr>
            <w:tcW w:w="2970" w:type="dxa"/>
            <w:vAlign w:val="bottom"/>
          </w:tcPr>
          <w:p w14:paraId="7832C846" w14:textId="77777777" w:rsidR="00824933" w:rsidRPr="008345D6" w:rsidRDefault="00824933" w:rsidP="005A476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สิทธิประโยชน์ภายใต้สัญญาเช่าที่ดินจากการรวมธุรกิจ</w:t>
            </w:r>
          </w:p>
        </w:tc>
        <w:tc>
          <w:tcPr>
            <w:tcW w:w="798" w:type="dxa"/>
            <w:vAlign w:val="bottom"/>
          </w:tcPr>
          <w:p w14:paraId="4F3A2C73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05C81DE9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693016DC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31</w:t>
            </w:r>
          </w:p>
        </w:tc>
        <w:tc>
          <w:tcPr>
            <w:tcW w:w="799" w:type="dxa"/>
            <w:vAlign w:val="bottom"/>
          </w:tcPr>
          <w:p w14:paraId="74E9DDFF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5</w:t>
            </w:r>
            <w:r w:rsidRPr="00824933">
              <w:rPr>
                <w:rFonts w:eastAsia="Times New Roman"/>
                <w:kern w:val="28"/>
                <w:sz w:val="28"/>
                <w:szCs w:val="28"/>
              </w:rPr>
              <w:t>7</w:t>
            </w:r>
          </w:p>
        </w:tc>
        <w:tc>
          <w:tcPr>
            <w:tcW w:w="798" w:type="dxa"/>
            <w:vAlign w:val="bottom"/>
          </w:tcPr>
          <w:p w14:paraId="4AF664F0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698B3B34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1D6B28F0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31</w:t>
            </w:r>
          </w:p>
        </w:tc>
        <w:tc>
          <w:tcPr>
            <w:tcW w:w="799" w:type="dxa"/>
            <w:vAlign w:val="bottom"/>
          </w:tcPr>
          <w:p w14:paraId="330E3A02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5</w:t>
            </w:r>
            <w:r w:rsidRPr="00824933">
              <w:rPr>
                <w:rFonts w:eastAsia="Times New Roman"/>
                <w:kern w:val="28"/>
                <w:sz w:val="28"/>
                <w:szCs w:val="28"/>
              </w:rPr>
              <w:t>7</w:t>
            </w:r>
          </w:p>
        </w:tc>
      </w:tr>
      <w:tr w:rsidR="00824933" w:rsidRPr="00D30CA1" w14:paraId="0E25C504" w14:textId="77777777" w:rsidTr="005A476D">
        <w:tc>
          <w:tcPr>
            <w:tcW w:w="2970" w:type="dxa"/>
            <w:vAlign w:val="bottom"/>
          </w:tcPr>
          <w:p w14:paraId="3D2C5FA3" w14:textId="77777777" w:rsidR="00824933" w:rsidRPr="008345D6" w:rsidRDefault="00824933" w:rsidP="005A476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สิทธิภายใต้สัญญาบริการสถานีแก๊สจากการรวมธุรกิจ</w:t>
            </w:r>
          </w:p>
        </w:tc>
        <w:tc>
          <w:tcPr>
            <w:tcW w:w="798" w:type="dxa"/>
            <w:vAlign w:val="bottom"/>
          </w:tcPr>
          <w:p w14:paraId="6A5DBCCA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292083A6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5F675138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19A3A9FD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798" w:type="dxa"/>
            <w:vAlign w:val="bottom"/>
          </w:tcPr>
          <w:p w14:paraId="36BCFDD1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68</w:t>
            </w:r>
          </w:p>
        </w:tc>
        <w:tc>
          <w:tcPr>
            <w:tcW w:w="799" w:type="dxa"/>
            <w:vAlign w:val="bottom"/>
          </w:tcPr>
          <w:p w14:paraId="0B620987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72</w:t>
            </w:r>
          </w:p>
        </w:tc>
        <w:tc>
          <w:tcPr>
            <w:tcW w:w="799" w:type="dxa"/>
            <w:vAlign w:val="bottom"/>
          </w:tcPr>
          <w:p w14:paraId="4B144846" w14:textId="77777777" w:rsidR="00824933" w:rsidRPr="00824933" w:rsidRDefault="00824933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24933">
              <w:rPr>
                <w:rFonts w:ascii="Angsana New" w:eastAsia="Times New Roman" w:hAnsi="Angsana New"/>
                <w:kern w:val="28"/>
                <w:sz w:val="28"/>
              </w:rPr>
              <w:t>68</w:t>
            </w:r>
          </w:p>
        </w:tc>
        <w:tc>
          <w:tcPr>
            <w:tcW w:w="799" w:type="dxa"/>
            <w:vAlign w:val="bottom"/>
          </w:tcPr>
          <w:p w14:paraId="6425832A" w14:textId="77777777" w:rsidR="00824933" w:rsidRPr="00824933" w:rsidRDefault="0082493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824933">
              <w:rPr>
                <w:rFonts w:eastAsia="Times New Roman" w:hint="cs"/>
                <w:kern w:val="28"/>
                <w:sz w:val="28"/>
                <w:szCs w:val="28"/>
              </w:rPr>
              <w:t>72</w:t>
            </w:r>
          </w:p>
        </w:tc>
      </w:tr>
    </w:tbl>
    <w:p w14:paraId="0278AF78" w14:textId="77C9A426" w:rsidR="00A808C0" w:rsidRDefault="00A808C0">
      <w:pPr>
        <w:rPr>
          <w:rFonts w:hint="eastAsia"/>
        </w:rPr>
      </w:pPr>
    </w:p>
    <w:p w14:paraId="1FFAE902" w14:textId="0010DC3D" w:rsidR="00A808C0" w:rsidRDefault="00A808C0" w:rsidP="00A808C0">
      <w:pPr>
        <w:overflowPunct/>
        <w:autoSpaceDE/>
        <w:autoSpaceDN/>
        <w:adjustRightInd/>
        <w:textAlignment w:val="auto"/>
        <w:rPr>
          <w:rFonts w:hint="eastAsia"/>
        </w:rPr>
      </w:pPr>
      <w:r>
        <w:rPr>
          <w:rFonts w:hint="eastAsia"/>
        </w:rPr>
        <w:br w:type="page"/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2970"/>
        <w:gridCol w:w="798"/>
        <w:gridCol w:w="799"/>
        <w:gridCol w:w="799"/>
        <w:gridCol w:w="799"/>
        <w:gridCol w:w="798"/>
        <w:gridCol w:w="799"/>
        <w:gridCol w:w="799"/>
        <w:gridCol w:w="799"/>
      </w:tblGrid>
      <w:tr w:rsidR="004A1ED3" w:rsidRPr="003B65FB" w14:paraId="33833FF8" w14:textId="77777777" w:rsidTr="00492E8D">
        <w:trPr>
          <w:tblHeader/>
        </w:trPr>
        <w:tc>
          <w:tcPr>
            <w:tcW w:w="9360" w:type="dxa"/>
            <w:gridSpan w:val="9"/>
            <w:vAlign w:val="bottom"/>
          </w:tcPr>
          <w:p w14:paraId="4AD048BC" w14:textId="77777777" w:rsidR="004A1ED3" w:rsidRPr="005A476D" w:rsidRDefault="004A1ED3" w:rsidP="005A476D">
            <w:pPr>
              <w:pStyle w:val="BodyTextIndent3"/>
              <w:spacing w:before="0" w:after="0" w:line="276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A476D">
              <w:rPr>
                <w:rFonts w:hint="cs"/>
                <w:kern w:val="28"/>
                <w:sz w:val="28"/>
                <w:szCs w:val="28"/>
              </w:rPr>
              <w:lastRenderedPageBreak/>
              <w:t>(</w:t>
            </w: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5A476D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5A476D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4A1ED3" w:rsidRPr="003B65FB" w14:paraId="0F940A8C" w14:textId="77777777" w:rsidTr="005A476D">
        <w:trPr>
          <w:tblHeader/>
        </w:trPr>
        <w:tc>
          <w:tcPr>
            <w:tcW w:w="2970" w:type="dxa"/>
            <w:vAlign w:val="bottom"/>
          </w:tcPr>
          <w:p w14:paraId="4D39E79B" w14:textId="77777777" w:rsidR="004A1ED3" w:rsidRPr="005A476D" w:rsidRDefault="004A1ED3" w:rsidP="005A476D">
            <w:pPr>
              <w:pStyle w:val="BodyTextIndent3"/>
              <w:spacing w:before="0" w:after="0" w:line="276" w:lineRule="auto"/>
              <w:ind w:left="0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41770F55" w14:textId="77777777" w:rsidR="004A1ED3" w:rsidRPr="005A476D" w:rsidRDefault="004A1ED3" w:rsidP="005A476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1ED3" w:rsidRPr="003B65FB" w14:paraId="5DF026CD" w14:textId="77777777" w:rsidTr="005A476D">
        <w:trPr>
          <w:tblHeader/>
        </w:trPr>
        <w:tc>
          <w:tcPr>
            <w:tcW w:w="2970" w:type="dxa"/>
            <w:vAlign w:val="bottom"/>
          </w:tcPr>
          <w:p w14:paraId="3D654818" w14:textId="77777777" w:rsidR="004A1ED3" w:rsidRPr="005A476D" w:rsidRDefault="004A1ED3" w:rsidP="005A476D">
            <w:pPr>
              <w:pStyle w:val="BodyTextIndent3"/>
              <w:spacing w:before="0" w:after="0" w:line="276" w:lineRule="auto"/>
              <w:ind w:left="0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597" w:type="dxa"/>
            <w:gridSpan w:val="2"/>
            <w:vAlign w:val="bottom"/>
          </w:tcPr>
          <w:p w14:paraId="718B9323" w14:textId="77777777" w:rsidR="004A1ED3" w:rsidRPr="005A476D" w:rsidRDefault="004A1ED3" w:rsidP="005A476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A476D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12989E6D" w14:textId="77777777" w:rsidR="004A1ED3" w:rsidRPr="005A476D" w:rsidRDefault="004A1ED3" w:rsidP="005A476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A476D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597" w:type="dxa"/>
            <w:gridSpan w:val="2"/>
            <w:vAlign w:val="bottom"/>
          </w:tcPr>
          <w:p w14:paraId="0402870E" w14:textId="77777777" w:rsidR="004A1ED3" w:rsidRPr="005A476D" w:rsidRDefault="004A1ED3" w:rsidP="005A476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A476D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598" w:type="dxa"/>
            <w:gridSpan w:val="2"/>
            <w:vAlign w:val="bottom"/>
          </w:tcPr>
          <w:p w14:paraId="7003D430" w14:textId="77777777" w:rsidR="004A1ED3" w:rsidRPr="008345D6" w:rsidRDefault="004A1ED3" w:rsidP="005A476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A1ED3" w:rsidRPr="003B65FB" w14:paraId="4E98EC5C" w14:textId="77777777" w:rsidTr="005A476D">
        <w:trPr>
          <w:tblHeader/>
        </w:trPr>
        <w:tc>
          <w:tcPr>
            <w:tcW w:w="2970" w:type="dxa"/>
            <w:vAlign w:val="bottom"/>
          </w:tcPr>
          <w:p w14:paraId="610D7FEE" w14:textId="77777777" w:rsidR="004A1ED3" w:rsidRPr="005A476D" w:rsidRDefault="004A1ED3" w:rsidP="005A476D">
            <w:pPr>
              <w:pStyle w:val="BodyTextIndent3"/>
              <w:spacing w:before="0" w:after="0" w:line="276" w:lineRule="auto"/>
              <w:ind w:left="0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798" w:type="dxa"/>
            <w:vAlign w:val="bottom"/>
          </w:tcPr>
          <w:p w14:paraId="5DF1B828" w14:textId="77777777" w:rsidR="004A1ED3" w:rsidRPr="008345D6" w:rsidRDefault="004A1ED3" w:rsidP="005A4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5A476D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799" w:type="dxa"/>
            <w:vAlign w:val="bottom"/>
          </w:tcPr>
          <w:p w14:paraId="1D32C98C" w14:textId="77777777" w:rsidR="004A1ED3" w:rsidRPr="008345D6" w:rsidRDefault="004A1ED3" w:rsidP="005A4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5A476D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799" w:type="dxa"/>
            <w:vAlign w:val="bottom"/>
          </w:tcPr>
          <w:p w14:paraId="406AD2BB" w14:textId="77777777" w:rsidR="004A1ED3" w:rsidRPr="008345D6" w:rsidRDefault="004A1ED3" w:rsidP="005A4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5A476D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799" w:type="dxa"/>
            <w:vAlign w:val="bottom"/>
          </w:tcPr>
          <w:p w14:paraId="5D2325BA" w14:textId="77777777" w:rsidR="004A1ED3" w:rsidRPr="008345D6" w:rsidRDefault="004A1ED3" w:rsidP="005A4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5A476D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798" w:type="dxa"/>
            <w:vAlign w:val="bottom"/>
          </w:tcPr>
          <w:p w14:paraId="286B2996" w14:textId="77777777" w:rsidR="004A1ED3" w:rsidRPr="008345D6" w:rsidRDefault="004A1ED3" w:rsidP="005A4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5A476D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799" w:type="dxa"/>
            <w:vAlign w:val="bottom"/>
          </w:tcPr>
          <w:p w14:paraId="3227313D" w14:textId="77777777" w:rsidR="004A1ED3" w:rsidRPr="008345D6" w:rsidRDefault="004A1ED3" w:rsidP="005A4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5A476D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799" w:type="dxa"/>
            <w:vAlign w:val="bottom"/>
          </w:tcPr>
          <w:p w14:paraId="2498D185" w14:textId="77777777" w:rsidR="004A1ED3" w:rsidRPr="008345D6" w:rsidRDefault="004A1ED3" w:rsidP="005A4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5A476D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799" w:type="dxa"/>
            <w:vAlign w:val="bottom"/>
          </w:tcPr>
          <w:p w14:paraId="15AAA56C" w14:textId="77777777" w:rsidR="004A1ED3" w:rsidRPr="008345D6" w:rsidRDefault="004A1ED3" w:rsidP="005A4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5A476D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4A1ED3" w:rsidRPr="003B65FB" w14:paraId="59554581" w14:textId="77777777" w:rsidTr="005A476D">
        <w:tc>
          <w:tcPr>
            <w:tcW w:w="2970" w:type="dxa"/>
            <w:vAlign w:val="bottom"/>
          </w:tcPr>
          <w:p w14:paraId="5BB0743D" w14:textId="77777777" w:rsidR="004A1ED3" w:rsidRPr="003B65FB" w:rsidRDefault="004A1ED3" w:rsidP="005A476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0" w:right="-108" w:hanging="18"/>
              <w:rPr>
                <w:b/>
                <w:bCs/>
                <w:spacing w:val="-6"/>
                <w:kern w:val="28"/>
                <w:sz w:val="28"/>
                <w:szCs w:val="28"/>
              </w:rPr>
            </w:pPr>
            <w:r w:rsidRPr="008345D6">
              <w:rPr>
                <w:rFonts w:hint="cs"/>
                <w:b/>
                <w:bCs/>
                <w:spacing w:val="-6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98" w:type="dxa"/>
            <w:vAlign w:val="bottom"/>
          </w:tcPr>
          <w:p w14:paraId="1B683ACE" w14:textId="77777777" w:rsidR="004A1ED3" w:rsidRPr="003B65FB" w:rsidRDefault="004A1ED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99" w:type="dxa"/>
            <w:vAlign w:val="bottom"/>
          </w:tcPr>
          <w:p w14:paraId="08A4A0DE" w14:textId="77777777" w:rsidR="004A1ED3" w:rsidRPr="003B65FB" w:rsidRDefault="004A1ED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99" w:type="dxa"/>
            <w:vAlign w:val="bottom"/>
          </w:tcPr>
          <w:p w14:paraId="2EBC28AF" w14:textId="77777777" w:rsidR="004A1ED3" w:rsidRPr="003B65FB" w:rsidRDefault="004A1ED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99" w:type="dxa"/>
            <w:vAlign w:val="bottom"/>
          </w:tcPr>
          <w:p w14:paraId="037198B8" w14:textId="77777777" w:rsidR="004A1ED3" w:rsidRPr="003B65FB" w:rsidRDefault="004A1ED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98" w:type="dxa"/>
            <w:vAlign w:val="bottom"/>
          </w:tcPr>
          <w:p w14:paraId="37FC87D6" w14:textId="77777777" w:rsidR="004A1ED3" w:rsidRPr="003B65FB" w:rsidRDefault="004A1ED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799" w:type="dxa"/>
            <w:vAlign w:val="bottom"/>
          </w:tcPr>
          <w:p w14:paraId="6DF3F109" w14:textId="77777777" w:rsidR="004A1ED3" w:rsidRPr="003B65FB" w:rsidRDefault="004A1ED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799" w:type="dxa"/>
            <w:vAlign w:val="bottom"/>
          </w:tcPr>
          <w:p w14:paraId="4272CD5F" w14:textId="77777777" w:rsidR="004A1ED3" w:rsidRPr="003B65FB" w:rsidRDefault="004A1ED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799" w:type="dxa"/>
            <w:vAlign w:val="bottom"/>
          </w:tcPr>
          <w:p w14:paraId="493D8CF4" w14:textId="77777777" w:rsidR="004A1ED3" w:rsidRPr="008345D6" w:rsidRDefault="004A1ED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A1ED3" w:rsidRPr="00D30CA1" w14:paraId="3AF06F35" w14:textId="77777777" w:rsidTr="005A476D">
        <w:tc>
          <w:tcPr>
            <w:tcW w:w="2970" w:type="dxa"/>
            <w:vAlign w:val="bottom"/>
          </w:tcPr>
          <w:p w14:paraId="3758500A" w14:textId="77777777" w:rsidR="004A1ED3" w:rsidRPr="004A1ED3" w:rsidRDefault="004A1ED3" w:rsidP="005A476D">
            <w:pPr>
              <w:pStyle w:val="BodyTextIndent3"/>
              <w:spacing w:before="0" w:after="0" w:line="276" w:lineRule="auto"/>
              <w:ind w:left="162" w:hanging="18"/>
              <w:rPr>
                <w:kern w:val="28"/>
                <w:sz w:val="28"/>
                <w:szCs w:val="28"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98" w:type="dxa"/>
            <w:vAlign w:val="bottom"/>
          </w:tcPr>
          <w:p w14:paraId="520351DE" w14:textId="77777777" w:rsidR="004A1ED3" w:rsidRPr="004A1ED3" w:rsidRDefault="004A1ED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A1ED3">
              <w:rPr>
                <w:sz w:val="28"/>
                <w:szCs w:val="28"/>
              </w:rPr>
              <w:t>6</w:t>
            </w:r>
          </w:p>
        </w:tc>
        <w:tc>
          <w:tcPr>
            <w:tcW w:w="799" w:type="dxa"/>
            <w:vAlign w:val="bottom"/>
          </w:tcPr>
          <w:p w14:paraId="6468A15D" w14:textId="77777777" w:rsidR="004A1ED3" w:rsidRPr="004A1ED3" w:rsidRDefault="004A1ED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A1ED3">
              <w:rPr>
                <w:rFonts w:hint="cs"/>
                <w:sz w:val="28"/>
                <w:szCs w:val="28"/>
              </w:rPr>
              <w:t>7</w:t>
            </w:r>
          </w:p>
        </w:tc>
        <w:tc>
          <w:tcPr>
            <w:tcW w:w="799" w:type="dxa"/>
            <w:vAlign w:val="bottom"/>
          </w:tcPr>
          <w:p w14:paraId="1D036652" w14:textId="77777777" w:rsidR="004A1ED3" w:rsidRPr="004A1ED3" w:rsidRDefault="004A1ED3" w:rsidP="005A476D">
            <w:pPr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4A1ED3">
              <w:rPr>
                <w:rFonts w:ascii="Angsana New" w:eastAsia="Times New Roman" w:hAnsi="Angsana New"/>
                <w:kern w:val="28"/>
                <w:sz w:val="28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26792318" w14:textId="77777777" w:rsidR="004A1ED3" w:rsidRPr="004A1ED3" w:rsidRDefault="004A1ED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A1ED3">
              <w:rPr>
                <w:rFonts w:eastAsia="Times New Roman" w:hint="cs"/>
                <w:kern w:val="28"/>
                <w:sz w:val="28"/>
                <w:szCs w:val="28"/>
                <w:lang w:val="en-GB"/>
              </w:rPr>
              <w:t>-</w:t>
            </w:r>
          </w:p>
        </w:tc>
        <w:tc>
          <w:tcPr>
            <w:tcW w:w="798" w:type="dxa"/>
            <w:vAlign w:val="bottom"/>
          </w:tcPr>
          <w:p w14:paraId="10441841" w14:textId="77777777" w:rsidR="004A1ED3" w:rsidRPr="004A1ED3" w:rsidRDefault="004A1ED3" w:rsidP="005A476D">
            <w:pPr>
              <w:spacing w:line="276" w:lineRule="auto"/>
              <w:ind w:right="-60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4A1ED3">
              <w:rPr>
                <w:rFonts w:ascii="Angsana New" w:eastAsia="Times New Roman" w:hAnsi="Angsana New"/>
                <w:kern w:val="28"/>
                <w:sz w:val="28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1F63227F" w14:textId="77777777" w:rsidR="004A1ED3" w:rsidRPr="004A1ED3" w:rsidRDefault="004A1ED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A1ED3">
              <w:rPr>
                <w:rFonts w:eastAsia="Times New Roman" w:hint="cs"/>
                <w:kern w:val="28"/>
                <w:sz w:val="28"/>
                <w:szCs w:val="28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392F3469" w14:textId="77777777" w:rsidR="004A1ED3" w:rsidRPr="004A1ED3" w:rsidRDefault="004A1ED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A1ED3">
              <w:rPr>
                <w:sz w:val="28"/>
                <w:szCs w:val="28"/>
              </w:rPr>
              <w:t>6</w:t>
            </w:r>
          </w:p>
        </w:tc>
        <w:tc>
          <w:tcPr>
            <w:tcW w:w="799" w:type="dxa"/>
            <w:vAlign w:val="bottom"/>
          </w:tcPr>
          <w:p w14:paraId="62FA648D" w14:textId="77777777" w:rsidR="004A1ED3" w:rsidRPr="004A1ED3" w:rsidRDefault="004A1ED3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A1ED3">
              <w:rPr>
                <w:rFonts w:hint="cs"/>
                <w:sz w:val="28"/>
                <w:szCs w:val="28"/>
              </w:rPr>
              <w:t>7</w:t>
            </w:r>
          </w:p>
        </w:tc>
      </w:tr>
      <w:tr w:rsidR="00A932FE" w:rsidRPr="00D30CA1" w14:paraId="3D6CE767" w14:textId="77777777" w:rsidTr="005A476D">
        <w:tc>
          <w:tcPr>
            <w:tcW w:w="2970" w:type="dxa"/>
            <w:vAlign w:val="bottom"/>
          </w:tcPr>
          <w:p w14:paraId="7CF1B939" w14:textId="77777777" w:rsidR="005A476D" w:rsidRDefault="00A932FE" w:rsidP="005A476D">
            <w:pPr>
              <w:pStyle w:val="BodyTextIndent3"/>
              <w:spacing w:before="0" w:after="0" w:line="276" w:lineRule="auto"/>
              <w:ind w:left="162" w:hanging="18"/>
              <w:rPr>
                <w:kern w:val="28"/>
                <w:sz w:val="28"/>
                <w:szCs w:val="28"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สินทรัพย์ทางการเงินไม่</w:t>
            </w:r>
          </w:p>
          <w:p w14:paraId="34E71301" w14:textId="74B5C920" w:rsidR="00A932FE" w:rsidRPr="008345D6" w:rsidRDefault="00A932FE" w:rsidP="005A476D">
            <w:pPr>
              <w:pStyle w:val="BodyTextIndent3"/>
              <w:spacing w:before="0" w:after="0" w:line="276" w:lineRule="auto"/>
              <w:ind w:left="162" w:firstLine="265"/>
              <w:rPr>
                <w:kern w:val="28"/>
                <w:sz w:val="28"/>
                <w:szCs w:val="28"/>
                <w:cs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798" w:type="dxa"/>
            <w:vAlign w:val="bottom"/>
          </w:tcPr>
          <w:p w14:paraId="1FD0E388" w14:textId="77777777" w:rsidR="00A932FE" w:rsidRPr="00A932FE" w:rsidRDefault="00A932FE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A932FE"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2BB5ADE7" w14:textId="39A5F1D1" w:rsidR="00A932FE" w:rsidRPr="004A1ED3" w:rsidRDefault="00A932FE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A932FE">
              <w:rPr>
                <w:rFonts w:eastAsia="Times New Roman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73DD340E" w14:textId="77777777" w:rsidR="00A932FE" w:rsidRPr="004A1ED3" w:rsidRDefault="00A932FE" w:rsidP="005A476D">
            <w:pPr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4A1ED3">
              <w:rPr>
                <w:rFonts w:ascii="Angsana New" w:eastAsia="Times New Roman" w:hAnsi="Angsana New"/>
                <w:kern w:val="28"/>
                <w:sz w:val="28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082305AF" w14:textId="77777777" w:rsidR="00A932FE" w:rsidRPr="004A1ED3" w:rsidRDefault="00A932FE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 w:rsidRPr="004A1ED3">
              <w:rPr>
                <w:rFonts w:eastAsia="Times New Roman"/>
                <w:kern w:val="28"/>
                <w:sz w:val="28"/>
                <w:szCs w:val="28"/>
                <w:lang w:val="en-GB"/>
              </w:rPr>
              <w:t>-</w:t>
            </w:r>
          </w:p>
        </w:tc>
        <w:tc>
          <w:tcPr>
            <w:tcW w:w="798" w:type="dxa"/>
            <w:vAlign w:val="bottom"/>
          </w:tcPr>
          <w:p w14:paraId="429DC325" w14:textId="77777777" w:rsidR="00A932FE" w:rsidRPr="004A1ED3" w:rsidRDefault="00A932FE" w:rsidP="005A476D">
            <w:pPr>
              <w:spacing w:line="276" w:lineRule="auto"/>
              <w:ind w:right="-60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4A1ED3">
              <w:rPr>
                <w:rFonts w:ascii="Angsana New" w:eastAsia="Times New Roman" w:hAnsi="Angsana New"/>
                <w:kern w:val="28"/>
                <w:sz w:val="28"/>
                <w:lang w:val="en-GB"/>
              </w:rPr>
              <w:t>116</w:t>
            </w:r>
          </w:p>
        </w:tc>
        <w:tc>
          <w:tcPr>
            <w:tcW w:w="799" w:type="dxa"/>
            <w:vAlign w:val="bottom"/>
          </w:tcPr>
          <w:p w14:paraId="3954419A" w14:textId="77777777" w:rsidR="00A932FE" w:rsidRPr="004A1ED3" w:rsidRDefault="00A932FE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 w:rsidRPr="004A1ED3">
              <w:rPr>
                <w:rFonts w:eastAsia="Times New Roman"/>
                <w:kern w:val="28"/>
                <w:sz w:val="28"/>
                <w:szCs w:val="28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70657EA5" w14:textId="77777777" w:rsidR="00A932FE" w:rsidRPr="004A1ED3" w:rsidRDefault="00A932FE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A1ED3">
              <w:rPr>
                <w:sz w:val="28"/>
                <w:szCs w:val="28"/>
              </w:rPr>
              <w:t>116</w:t>
            </w:r>
          </w:p>
        </w:tc>
        <w:tc>
          <w:tcPr>
            <w:tcW w:w="799" w:type="dxa"/>
            <w:vAlign w:val="bottom"/>
          </w:tcPr>
          <w:p w14:paraId="00B867A5" w14:textId="77777777" w:rsidR="00A932FE" w:rsidRPr="004A1ED3" w:rsidRDefault="00A932FE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A1ED3">
              <w:rPr>
                <w:sz w:val="28"/>
                <w:szCs w:val="28"/>
              </w:rPr>
              <w:t>-</w:t>
            </w:r>
          </w:p>
        </w:tc>
      </w:tr>
      <w:tr w:rsidR="00A932FE" w:rsidRPr="00D30CA1" w14:paraId="0414117C" w14:textId="77777777" w:rsidTr="005A476D">
        <w:tc>
          <w:tcPr>
            <w:tcW w:w="2970" w:type="dxa"/>
            <w:vAlign w:val="bottom"/>
          </w:tcPr>
          <w:p w14:paraId="15F638AF" w14:textId="77777777" w:rsidR="00A932FE" w:rsidRPr="008345D6" w:rsidRDefault="00A932FE" w:rsidP="005A476D">
            <w:pPr>
              <w:pStyle w:val="BodyTextIndent3"/>
              <w:spacing w:before="0" w:after="0" w:line="276" w:lineRule="auto"/>
              <w:ind w:left="162" w:hanging="5"/>
              <w:rPr>
                <w:kern w:val="28"/>
                <w:sz w:val="28"/>
                <w:szCs w:val="28"/>
                <w:cs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98" w:type="dxa"/>
            <w:vAlign w:val="bottom"/>
          </w:tcPr>
          <w:p w14:paraId="21E93D7C" w14:textId="77777777" w:rsidR="00A932FE" w:rsidRPr="00A932FE" w:rsidRDefault="00A932FE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A932FE"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0BE88276" w14:textId="1D171127" w:rsidR="00A932FE" w:rsidRPr="004A1ED3" w:rsidRDefault="00A932FE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A932FE">
              <w:rPr>
                <w:rFonts w:eastAsia="Times New Roman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71E1961F" w14:textId="77777777" w:rsidR="00A932FE" w:rsidRPr="004A1ED3" w:rsidRDefault="00A932FE" w:rsidP="005A476D">
            <w:pPr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4A1ED3">
              <w:rPr>
                <w:rFonts w:ascii="Angsana New" w:eastAsia="Times New Roman" w:hAnsi="Angsana New"/>
                <w:kern w:val="28"/>
                <w:sz w:val="28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7649185F" w14:textId="77777777" w:rsidR="00A932FE" w:rsidRPr="004A1ED3" w:rsidRDefault="00A932FE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A1ED3">
              <w:rPr>
                <w:rFonts w:eastAsia="Times New Roman" w:hint="cs"/>
                <w:kern w:val="28"/>
                <w:sz w:val="28"/>
                <w:szCs w:val="28"/>
                <w:lang w:val="en-GB"/>
              </w:rPr>
              <w:t>-</w:t>
            </w:r>
          </w:p>
        </w:tc>
        <w:tc>
          <w:tcPr>
            <w:tcW w:w="798" w:type="dxa"/>
            <w:vAlign w:val="bottom"/>
          </w:tcPr>
          <w:p w14:paraId="6D38F11D" w14:textId="77777777" w:rsidR="00A932FE" w:rsidRPr="004A1ED3" w:rsidRDefault="00A932FE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4A1ED3">
              <w:rPr>
                <w:rFonts w:ascii="Angsana New" w:eastAsia="Times New Roman" w:hAnsi="Angsana New"/>
                <w:kern w:val="28"/>
                <w:sz w:val="28"/>
                <w:lang w:val="en-GB"/>
              </w:rPr>
              <w:t>210</w:t>
            </w:r>
          </w:p>
        </w:tc>
        <w:tc>
          <w:tcPr>
            <w:tcW w:w="799" w:type="dxa"/>
            <w:vAlign w:val="bottom"/>
          </w:tcPr>
          <w:p w14:paraId="3C86E86F" w14:textId="77777777" w:rsidR="00A932FE" w:rsidRPr="004A1ED3" w:rsidRDefault="00A932FE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A1ED3">
              <w:rPr>
                <w:rFonts w:eastAsia="Times New Roman" w:hint="cs"/>
                <w:kern w:val="28"/>
                <w:sz w:val="28"/>
                <w:szCs w:val="28"/>
              </w:rPr>
              <w:t>2</w:t>
            </w:r>
            <w:r w:rsidRPr="004A1ED3">
              <w:rPr>
                <w:rFonts w:eastAsia="Times New Roman"/>
                <w:kern w:val="28"/>
                <w:sz w:val="28"/>
                <w:szCs w:val="28"/>
              </w:rPr>
              <w:t>05</w:t>
            </w:r>
          </w:p>
        </w:tc>
        <w:tc>
          <w:tcPr>
            <w:tcW w:w="799" w:type="dxa"/>
            <w:vAlign w:val="bottom"/>
          </w:tcPr>
          <w:p w14:paraId="1E8FD0C1" w14:textId="77777777" w:rsidR="00A932FE" w:rsidRPr="004A1ED3" w:rsidRDefault="00A932FE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4A1ED3">
              <w:rPr>
                <w:rFonts w:ascii="Angsana New" w:eastAsia="Times New Roman" w:hAnsi="Angsana New"/>
                <w:kern w:val="28"/>
                <w:sz w:val="28"/>
                <w:lang w:val="en-GB"/>
              </w:rPr>
              <w:t>210</w:t>
            </w:r>
          </w:p>
        </w:tc>
        <w:tc>
          <w:tcPr>
            <w:tcW w:w="799" w:type="dxa"/>
            <w:vAlign w:val="bottom"/>
          </w:tcPr>
          <w:p w14:paraId="0E483B35" w14:textId="77777777" w:rsidR="00A932FE" w:rsidRPr="004A1ED3" w:rsidRDefault="00A932FE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A1ED3">
              <w:rPr>
                <w:rFonts w:eastAsia="Times New Roman" w:hint="cs"/>
                <w:kern w:val="28"/>
                <w:sz w:val="28"/>
                <w:szCs w:val="28"/>
              </w:rPr>
              <w:t>2</w:t>
            </w:r>
            <w:r w:rsidRPr="004A1ED3">
              <w:rPr>
                <w:rFonts w:eastAsia="Times New Roman"/>
                <w:kern w:val="28"/>
                <w:sz w:val="28"/>
                <w:szCs w:val="28"/>
              </w:rPr>
              <w:t>05</w:t>
            </w:r>
          </w:p>
        </w:tc>
      </w:tr>
      <w:tr w:rsidR="00A932FE" w:rsidRPr="00D30CA1" w14:paraId="639D755A" w14:textId="77777777" w:rsidTr="005A476D">
        <w:tc>
          <w:tcPr>
            <w:tcW w:w="2970" w:type="dxa"/>
            <w:vAlign w:val="bottom"/>
          </w:tcPr>
          <w:p w14:paraId="10EF827D" w14:textId="77777777" w:rsidR="00A932FE" w:rsidRPr="004A1ED3" w:rsidRDefault="00A932FE" w:rsidP="005A476D">
            <w:pPr>
              <w:pStyle w:val="BodyTextIndent3"/>
              <w:spacing w:before="0" w:after="0" w:line="276" w:lineRule="auto"/>
              <w:ind w:hanging="750"/>
              <w:rPr>
                <w:kern w:val="28"/>
                <w:sz w:val="28"/>
                <w:szCs w:val="28"/>
                <w:cs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798" w:type="dxa"/>
            <w:vAlign w:val="bottom"/>
          </w:tcPr>
          <w:p w14:paraId="4F6DB0FA" w14:textId="269CA12E" w:rsidR="00A932FE" w:rsidRPr="00A932FE" w:rsidRDefault="00A932FE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8345D6">
              <w:rPr>
                <w:rFonts w:ascii="Angsana New" w:eastAsia="Times New Roman" w:hAnsi="Angsana New" w:hint="cs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3E2B502C" w14:textId="4423EA74" w:rsidR="00A932FE" w:rsidRPr="004A1ED3" w:rsidRDefault="00A932FE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8345D6">
              <w:rPr>
                <w:rFonts w:eastAsia="Times New Roman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1EAF6A4C" w14:textId="1459255E" w:rsidR="00A932FE" w:rsidRPr="004A1ED3" w:rsidRDefault="00A932FE" w:rsidP="005A476D">
            <w:pPr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8345D6">
              <w:rPr>
                <w:rFonts w:ascii="Angsana New" w:eastAsia="Times New Roman" w:hAnsi="Angsana New" w:hint="cs"/>
                <w:kern w:val="28"/>
                <w:sz w:val="28"/>
              </w:rPr>
              <w:t>131</w:t>
            </w:r>
          </w:p>
        </w:tc>
        <w:tc>
          <w:tcPr>
            <w:tcW w:w="799" w:type="dxa"/>
            <w:vAlign w:val="bottom"/>
          </w:tcPr>
          <w:p w14:paraId="4A8DB5EF" w14:textId="7F17D7C8" w:rsidR="00A932FE" w:rsidRPr="004A1ED3" w:rsidRDefault="00A932FE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8345D6">
              <w:rPr>
                <w:rFonts w:eastAsia="Times New Roman" w:hint="cs"/>
                <w:kern w:val="28"/>
                <w:sz w:val="28"/>
                <w:szCs w:val="28"/>
              </w:rPr>
              <w:t>112</w:t>
            </w:r>
          </w:p>
        </w:tc>
        <w:tc>
          <w:tcPr>
            <w:tcW w:w="798" w:type="dxa"/>
            <w:vAlign w:val="bottom"/>
          </w:tcPr>
          <w:p w14:paraId="398960E0" w14:textId="77777777" w:rsidR="00A932FE" w:rsidRPr="004A1ED3" w:rsidRDefault="00A932FE" w:rsidP="005A476D">
            <w:pPr>
              <w:spacing w:line="276" w:lineRule="auto"/>
              <w:ind w:right="-60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4A1ED3">
              <w:rPr>
                <w:rFonts w:ascii="Angsana New" w:eastAsia="Times New Roman" w:hAnsi="Angsana New"/>
                <w:kern w:val="28"/>
                <w:sz w:val="28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66563D0D" w14:textId="77777777" w:rsidR="00A932FE" w:rsidRPr="004A1ED3" w:rsidRDefault="00A932FE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A1ED3">
              <w:rPr>
                <w:rFonts w:eastAsia="Times New Roman" w:hint="cs"/>
                <w:kern w:val="28"/>
                <w:sz w:val="28"/>
                <w:szCs w:val="28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15710719" w14:textId="77777777" w:rsidR="00A932FE" w:rsidRPr="004A1ED3" w:rsidRDefault="00A932FE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 w:rsidRPr="004A1ED3">
              <w:rPr>
                <w:rFonts w:eastAsia="Times New Roman"/>
                <w:kern w:val="28"/>
                <w:sz w:val="28"/>
                <w:szCs w:val="28"/>
                <w:lang w:val="en-GB"/>
              </w:rPr>
              <w:t>131</w:t>
            </w:r>
          </w:p>
        </w:tc>
        <w:tc>
          <w:tcPr>
            <w:tcW w:w="799" w:type="dxa"/>
            <w:vAlign w:val="bottom"/>
          </w:tcPr>
          <w:p w14:paraId="2C2A08B9" w14:textId="77777777" w:rsidR="00A932FE" w:rsidRPr="004A1ED3" w:rsidRDefault="00A932FE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4A1ED3">
              <w:rPr>
                <w:rFonts w:hint="cs"/>
                <w:sz w:val="28"/>
                <w:szCs w:val="28"/>
              </w:rPr>
              <w:t>112</w:t>
            </w:r>
          </w:p>
        </w:tc>
      </w:tr>
      <w:tr w:rsidR="00A932FE" w:rsidRPr="00D30CA1" w14:paraId="37350A92" w14:textId="77777777" w:rsidTr="005A476D">
        <w:tc>
          <w:tcPr>
            <w:tcW w:w="2970" w:type="dxa"/>
            <w:vAlign w:val="bottom"/>
          </w:tcPr>
          <w:p w14:paraId="2AABD6DD" w14:textId="77777777" w:rsidR="00A932FE" w:rsidRPr="008345D6" w:rsidRDefault="00A932FE" w:rsidP="005A476D">
            <w:pPr>
              <w:pStyle w:val="BodyTextIndent3"/>
              <w:spacing w:before="0" w:after="0" w:line="276" w:lineRule="auto"/>
              <w:ind w:left="162" w:hanging="5"/>
              <w:rPr>
                <w:kern w:val="28"/>
                <w:sz w:val="28"/>
                <w:szCs w:val="28"/>
                <w:cs/>
              </w:rPr>
            </w:pPr>
            <w:r w:rsidRPr="008345D6">
              <w:rPr>
                <w:rFonts w:hint="cs"/>
                <w:kern w:val="2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798" w:type="dxa"/>
            <w:vAlign w:val="bottom"/>
          </w:tcPr>
          <w:p w14:paraId="1D5E959C" w14:textId="77777777" w:rsidR="00A932FE" w:rsidRPr="004A1ED3" w:rsidRDefault="00A932FE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4A1ED3"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509E336C" w14:textId="09103873" w:rsidR="00A932FE" w:rsidRPr="004A1ED3" w:rsidRDefault="00A932FE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4A1ED3">
              <w:rPr>
                <w:rFonts w:eastAsia="Times New Roman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6027A773" w14:textId="77777777" w:rsidR="00A932FE" w:rsidRPr="004A1ED3" w:rsidRDefault="00A932FE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4A1ED3">
              <w:rPr>
                <w:rFonts w:ascii="Angsana New" w:eastAsia="Times New Roman" w:hAnsi="Angsana New"/>
                <w:kern w:val="28"/>
                <w:sz w:val="28"/>
              </w:rPr>
              <w:t>42</w:t>
            </w:r>
          </w:p>
        </w:tc>
        <w:tc>
          <w:tcPr>
            <w:tcW w:w="799" w:type="dxa"/>
            <w:vAlign w:val="bottom"/>
          </w:tcPr>
          <w:p w14:paraId="6C4FD239" w14:textId="77777777" w:rsidR="00A932FE" w:rsidRPr="004A1ED3" w:rsidRDefault="00A932FE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4A1ED3">
              <w:rPr>
                <w:rFonts w:eastAsia="Times New Roman"/>
                <w:kern w:val="28"/>
                <w:sz w:val="28"/>
                <w:szCs w:val="28"/>
              </w:rPr>
              <w:t>81</w:t>
            </w:r>
          </w:p>
        </w:tc>
        <w:tc>
          <w:tcPr>
            <w:tcW w:w="798" w:type="dxa"/>
            <w:vAlign w:val="bottom"/>
          </w:tcPr>
          <w:p w14:paraId="4D40C0AE" w14:textId="77777777" w:rsidR="00A932FE" w:rsidRPr="004A1ED3" w:rsidRDefault="00A932FE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4A1ED3">
              <w:rPr>
                <w:rFonts w:ascii="Angsana New" w:eastAsia="Times New Roman" w:hAnsi="Angsana New"/>
                <w:kern w:val="28"/>
                <w:sz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482CA34F" w14:textId="77777777" w:rsidR="00A932FE" w:rsidRPr="004A1ED3" w:rsidRDefault="00A932FE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4A1ED3">
              <w:rPr>
                <w:rFonts w:eastAsia="Times New Roman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799" w:type="dxa"/>
            <w:vAlign w:val="bottom"/>
          </w:tcPr>
          <w:p w14:paraId="7381EE34" w14:textId="77777777" w:rsidR="00A932FE" w:rsidRPr="004A1ED3" w:rsidRDefault="00A932FE" w:rsidP="005A476D">
            <w:pPr>
              <w:spacing w:line="276" w:lineRule="auto"/>
              <w:ind w:right="40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4A1ED3">
              <w:rPr>
                <w:rFonts w:ascii="Angsana New" w:eastAsia="Times New Roman" w:hAnsi="Angsana New"/>
                <w:kern w:val="28"/>
                <w:sz w:val="28"/>
              </w:rPr>
              <w:t>42</w:t>
            </w:r>
          </w:p>
        </w:tc>
        <w:tc>
          <w:tcPr>
            <w:tcW w:w="799" w:type="dxa"/>
            <w:vAlign w:val="bottom"/>
          </w:tcPr>
          <w:p w14:paraId="5A9C3F4B" w14:textId="77777777" w:rsidR="00A932FE" w:rsidRPr="004A1ED3" w:rsidRDefault="00A932FE" w:rsidP="005A476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4A1ED3">
              <w:rPr>
                <w:rFonts w:eastAsia="Times New Roman"/>
                <w:kern w:val="28"/>
                <w:sz w:val="28"/>
                <w:szCs w:val="28"/>
              </w:rPr>
              <w:t>81</w:t>
            </w:r>
          </w:p>
        </w:tc>
      </w:tr>
    </w:tbl>
    <w:p w14:paraId="3B5C4CB6" w14:textId="60E0F0F6" w:rsidR="0067636D" w:rsidRDefault="009727D8" w:rsidP="008B36A9">
      <w:pPr>
        <w:spacing w:before="240" w:after="120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78D630A" w14:textId="77777777" w:rsidR="009727D8" w:rsidRPr="008345D6" w:rsidRDefault="009727D8" w:rsidP="00161568">
      <w:pPr>
        <w:pStyle w:val="ListParagraph"/>
        <w:numPr>
          <w:ilvl w:val="0"/>
          <w:numId w:val="11"/>
        </w:numPr>
        <w:ind w:left="0"/>
        <w:jc w:val="thaiDistribute"/>
        <w:rPr>
          <w:rFonts w:ascii="Angsana New" w:hAnsi="Angsana New"/>
          <w:sz w:val="28"/>
          <w:cs/>
        </w:rPr>
      </w:pPr>
      <w:r w:rsidRPr="008345D6">
        <w:rPr>
          <w:rFonts w:ascii="Angsana New" w:hAnsi="Angsana New" w:hint="cs"/>
          <w:b/>
          <w:bCs/>
          <w:sz w:val="28"/>
          <w:cs/>
        </w:rPr>
        <w:t>เครื่องมือทางการเงิน</w:t>
      </w:r>
    </w:p>
    <w:p w14:paraId="261D3CEB" w14:textId="77777777" w:rsidR="009727D8" w:rsidRPr="003B65FB" w:rsidRDefault="009727D8" w:rsidP="0067636D">
      <w:pPr>
        <w:pStyle w:val="FSNoteDetail"/>
        <w:tabs>
          <w:tab w:val="left" w:pos="180"/>
        </w:tabs>
        <w:ind w:left="0" w:right="-36"/>
      </w:pPr>
      <w:r w:rsidRPr="008345D6">
        <w:rPr>
          <w:rFonts w:hint="cs"/>
          <w:cs/>
        </w:rPr>
        <w:t>เครื่องมือทางการเงิน หมายถึง สัญญาใด ๆ ที่ทำให้สินทรัพย์ทางการเงินของกิจการหนึ่ง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4AB6C562" w14:textId="23AA23D5" w:rsidR="009727D8" w:rsidRPr="003B65FB" w:rsidRDefault="009727D8" w:rsidP="0067636D">
      <w:pPr>
        <w:spacing w:before="120"/>
        <w:ind w:right="-36"/>
        <w:jc w:val="thaiDistribute"/>
        <w:rPr>
          <w:rFonts w:ascii="Angsana New" w:eastAsia="Angsana New" w:hAnsi="Angsana New"/>
          <w:sz w:val="28"/>
        </w:rPr>
      </w:pPr>
      <w:r w:rsidRPr="008345D6">
        <w:rPr>
          <w:rFonts w:ascii="Angsana New" w:eastAsia="Angsana New" w:hAnsi="Angsana New" w:hint="cs"/>
          <w:sz w:val="28"/>
          <w:cs/>
        </w:rPr>
        <w:t xml:space="preserve">ณ วันที่ </w:t>
      </w:r>
      <w:r w:rsidRPr="003B65FB">
        <w:rPr>
          <w:rFonts w:ascii="Angsana New" w:eastAsia="Angsana New" w:hAnsi="Angsana New" w:hint="cs"/>
          <w:sz w:val="28"/>
        </w:rPr>
        <w:t>3</w:t>
      </w:r>
      <w:r w:rsidRPr="008345D6">
        <w:rPr>
          <w:rFonts w:ascii="Angsana New" w:eastAsia="Angsana New" w:hAnsi="Angsana New" w:hint="cs"/>
          <w:sz w:val="28"/>
        </w:rPr>
        <w:t>1</w:t>
      </w:r>
      <w:r w:rsidRPr="003B65FB">
        <w:rPr>
          <w:rFonts w:ascii="Angsana New" w:eastAsia="Angsana New" w:hAnsi="Angsana New" w:hint="cs"/>
          <w:sz w:val="28"/>
        </w:rPr>
        <w:t xml:space="preserve"> </w:t>
      </w:r>
      <w:r w:rsidRPr="008345D6">
        <w:rPr>
          <w:rFonts w:ascii="Angsana New" w:eastAsia="Angsana New" w:hAnsi="Angsana New" w:hint="cs"/>
          <w:sz w:val="28"/>
          <w:cs/>
        </w:rPr>
        <w:t xml:space="preserve">ธันวาคม </w:t>
      </w:r>
      <w:r w:rsidRPr="003B65FB">
        <w:rPr>
          <w:rFonts w:ascii="Angsana New" w:eastAsia="Angsana New" w:hAnsi="Angsana New" w:hint="cs"/>
          <w:sz w:val="28"/>
        </w:rPr>
        <w:t xml:space="preserve">2563 </w:t>
      </w:r>
      <w:r w:rsidRPr="008345D6">
        <w:rPr>
          <w:rFonts w:ascii="Angsana New" w:eastAsia="Angsana New" w:hAnsi="Angsana New" w:hint="cs"/>
          <w:sz w:val="28"/>
          <w:cs/>
        </w:rPr>
        <w:t>เครื่องมือทางการเงินที่สำคัญของบริษัทที่แสดงในงบแสดงฐานะการเงินประกอบด้วย ประกอบด้วยเงินสดและรายการเทียบเท่าเงินสด</w:t>
      </w:r>
      <w:r w:rsidRPr="003B65FB">
        <w:rPr>
          <w:rFonts w:ascii="Angsana New" w:eastAsia="Angsana New" w:hAnsi="Angsana New" w:hint="cs"/>
          <w:sz w:val="28"/>
        </w:rPr>
        <w:t xml:space="preserve"> </w:t>
      </w:r>
      <w:r w:rsidRPr="008345D6">
        <w:rPr>
          <w:rFonts w:ascii="Angsana New" w:eastAsia="Angsana New" w:hAnsi="Angsana New" w:hint="cs"/>
          <w:sz w:val="28"/>
          <w:cs/>
        </w:rPr>
        <w:t>ลูกหนี้การค้าและลูกหนี้อื่น เงินให้กู้ยืม เงินลงทุน</w:t>
      </w:r>
      <w:r w:rsidRPr="003B65FB">
        <w:rPr>
          <w:rFonts w:ascii="Angsana New" w:eastAsia="Angsana New" w:hAnsi="Angsana New" w:hint="cs"/>
          <w:sz w:val="28"/>
        </w:rPr>
        <w:t xml:space="preserve"> </w:t>
      </w:r>
      <w:r w:rsidRPr="008345D6">
        <w:rPr>
          <w:rFonts w:ascii="Angsana New" w:eastAsia="Angsana New" w:hAnsi="Angsana New" w:hint="cs"/>
          <w:sz w:val="28"/>
          <w:cs/>
        </w:rPr>
        <w:t>เงินกู้ยืมระยะสั้นและเงินกู้ยืมระยะยาว บริษัทและบริษัทย่อยมีความเสี่ยงที่เกี่ยวข้องกับเครื่องมือทางการเงินดังกล่าว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0BF1B6A" w14:textId="77777777" w:rsidR="009727D8" w:rsidRPr="003B65FB" w:rsidRDefault="009727D8" w:rsidP="0067636D">
      <w:pPr>
        <w:spacing w:before="120"/>
        <w:ind w:right="-36"/>
        <w:jc w:val="thaiDistribute"/>
        <w:rPr>
          <w:rFonts w:ascii="Angsana New" w:eastAsia="Angsana New" w:hAnsi="Angsana New"/>
          <w:sz w:val="28"/>
        </w:rPr>
      </w:pPr>
      <w:r w:rsidRPr="008345D6">
        <w:rPr>
          <w:rFonts w:ascii="Angsana New" w:eastAsia="Angsana New" w:hAnsi="Angsana New" w:hint="cs"/>
          <w:sz w:val="28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4C81B40D" w14:textId="77777777" w:rsidR="009727D8" w:rsidRPr="003B65FB" w:rsidRDefault="009727D8" w:rsidP="009727D8">
      <w:pPr>
        <w:jc w:val="thaiDistribute"/>
        <w:rPr>
          <w:rFonts w:ascii="Angsana New" w:hAnsi="Angsana New"/>
          <w:sz w:val="28"/>
        </w:rPr>
      </w:pPr>
    </w:p>
    <w:p w14:paraId="53354B96" w14:textId="32AB2DFB" w:rsidR="006676AF" w:rsidRPr="008345D6" w:rsidRDefault="0067636D" w:rsidP="0067636D">
      <w:pPr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345D6">
        <w:rPr>
          <w:rFonts w:ascii="Angsana New" w:eastAsia="Angsana New" w:hAnsi="Angsana New" w:hint="cs"/>
          <w:b/>
          <w:bCs/>
          <w:sz w:val="28"/>
        </w:rPr>
        <w:t>4</w:t>
      </w:r>
      <w:r w:rsidR="00FF5C50" w:rsidRPr="008345D6">
        <w:rPr>
          <w:rFonts w:ascii="Angsana New" w:eastAsia="Angsana New" w:hAnsi="Angsana New" w:hint="cs"/>
          <w:b/>
          <w:bCs/>
          <w:sz w:val="28"/>
        </w:rPr>
        <w:t>5</w:t>
      </w:r>
      <w:r w:rsidRPr="008345D6">
        <w:rPr>
          <w:rFonts w:ascii="Angsana New" w:eastAsia="Angsana New" w:hAnsi="Angsana New" w:hint="cs"/>
          <w:b/>
          <w:bCs/>
          <w:sz w:val="28"/>
        </w:rPr>
        <w:t>.1</w:t>
      </w:r>
      <w:r w:rsidRPr="008345D6">
        <w:rPr>
          <w:rFonts w:ascii="Angsana New" w:eastAsia="Angsana New" w:hAnsi="Angsana New" w:hint="cs"/>
          <w:b/>
          <w:bCs/>
          <w:sz w:val="28"/>
          <w:cs/>
        </w:rPr>
        <w:t xml:space="preserve"> </w:t>
      </w:r>
      <w:r w:rsidR="006676AF" w:rsidRPr="008345D6">
        <w:rPr>
          <w:rFonts w:ascii="Angsana New" w:eastAsia="Angsana New" w:hAnsi="Angsana New" w:hint="cs"/>
          <w:b/>
          <w:bCs/>
          <w:sz w:val="28"/>
          <w:cs/>
        </w:rPr>
        <w:t>นโยบายการบริหารความเสี่ยง</w:t>
      </w:r>
    </w:p>
    <w:p w14:paraId="584A6DCA" w14:textId="3625026C" w:rsidR="006676AF" w:rsidRPr="003B65FB" w:rsidRDefault="0067636D" w:rsidP="0067636D">
      <w:pPr>
        <w:spacing w:before="240"/>
        <w:ind w:left="360"/>
        <w:jc w:val="thaiDistribute"/>
        <w:rPr>
          <w:rFonts w:ascii="Angsana New" w:eastAsia="Angsana New" w:hAnsi="Angsana New"/>
          <w:b/>
          <w:bCs/>
          <w:sz w:val="28"/>
        </w:rPr>
      </w:pPr>
      <w:r w:rsidRPr="008345D6">
        <w:rPr>
          <w:rFonts w:ascii="Angsana New" w:eastAsia="Angsana New" w:hAnsi="Angsana New" w:hint="cs"/>
          <w:b/>
          <w:bCs/>
          <w:sz w:val="28"/>
        </w:rPr>
        <w:t>4</w:t>
      </w:r>
      <w:r w:rsidR="00FF5C50" w:rsidRPr="008345D6">
        <w:rPr>
          <w:rFonts w:ascii="Angsana New" w:eastAsia="Angsana New" w:hAnsi="Angsana New" w:hint="cs"/>
          <w:b/>
          <w:bCs/>
          <w:sz w:val="28"/>
        </w:rPr>
        <w:t>5</w:t>
      </w:r>
      <w:r w:rsidRPr="008345D6">
        <w:rPr>
          <w:rFonts w:ascii="Angsana New" w:eastAsia="Angsana New" w:hAnsi="Angsana New" w:hint="cs"/>
          <w:b/>
          <w:bCs/>
          <w:sz w:val="28"/>
        </w:rPr>
        <w:t xml:space="preserve">.1.1 </w:t>
      </w:r>
      <w:r w:rsidR="006676AF" w:rsidRPr="008345D6">
        <w:rPr>
          <w:rFonts w:ascii="Angsana New" w:eastAsia="Angsana New" w:hAnsi="Angsana New" w:hint="cs"/>
          <w:b/>
          <w:bCs/>
          <w:sz w:val="28"/>
          <w:cs/>
        </w:rPr>
        <w:t>ความเสี่ยงด้านการให้สินเชื่อ</w:t>
      </w:r>
    </w:p>
    <w:p w14:paraId="51C80985" w14:textId="662A3B0B" w:rsidR="0070162F" w:rsidRDefault="006676AF" w:rsidP="00FF5C50">
      <w:pPr>
        <w:ind w:left="900"/>
        <w:jc w:val="thaiDistribute"/>
        <w:rPr>
          <w:rFonts w:ascii="Angsana New" w:eastAsia="Angsana New" w:hAnsi="Angsana New"/>
          <w:sz w:val="28"/>
        </w:rPr>
      </w:pPr>
      <w:r w:rsidRPr="008345D6">
        <w:rPr>
          <w:rFonts w:ascii="Angsana New" w:eastAsia="Angsana New" w:hAnsi="Angsana New" w:hint="cs"/>
          <w:sz w:val="28"/>
          <w:cs/>
        </w:rPr>
        <w:t>บริษัทและบริษัทย่อยมีความเสี่ยงด้านการให้สินเชื่อที่เกี่ยวเนื่องกับลูกหนี้การค้าและลูกหนี้อื่น 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ดังนั้นบริษัทและบริษัทย่อยจึงไม่คาดว่าจะได้รับความเสียหายที่เป็นสาระสำคัญจากการให้สินเชื่อ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และบริษัทย่อยไม่มีการกระจุกตัวเนื่องจากบริษัทและบริษัทย่อยมีฐานของลูกค้าที่หลากหลายและมีอยู่จำนวนมากราย จำนวนเงินสูงสุดที่บริษัทและบริษัทย่อยอาจต้องสูญเสียจากการให้สินเชื่อคือมูลค่าตามบัญชีของลูกหนี้การค้าและลูกหนี้อื่น</w:t>
      </w:r>
      <w:r w:rsidRPr="003B65FB">
        <w:rPr>
          <w:rFonts w:ascii="Angsana New" w:eastAsia="Angsana New" w:hAnsi="Angsana New" w:hint="cs"/>
          <w:sz w:val="28"/>
        </w:rPr>
        <w:t xml:space="preserve"> </w:t>
      </w:r>
      <w:r w:rsidRPr="008345D6">
        <w:rPr>
          <w:rFonts w:ascii="Angsana New" w:eastAsia="Angsana New" w:hAnsi="Angsana New" w:hint="cs"/>
          <w:sz w:val="28"/>
          <w:cs/>
        </w:rPr>
        <w:t>และเงินให้กู้ยืมที่แสดงอยู่ในงบแสดงฐานะการเงิน</w:t>
      </w:r>
    </w:p>
    <w:p w14:paraId="23F38EB4" w14:textId="77777777" w:rsidR="00A808C0" w:rsidRPr="008345D6" w:rsidRDefault="00A808C0">
      <w:pPr>
        <w:overflowPunct/>
        <w:autoSpaceDE/>
        <w:autoSpaceDN/>
        <w:adjustRightInd/>
        <w:textAlignment w:val="auto"/>
        <w:rPr>
          <w:rFonts w:ascii="Angsana New" w:eastAsia="Angsana New" w:hAnsi="Angsana New"/>
          <w:b/>
          <w:bCs/>
          <w:sz w:val="28"/>
          <w:cs/>
        </w:rPr>
      </w:pPr>
      <w:r w:rsidRPr="008345D6">
        <w:rPr>
          <w:rFonts w:ascii="Angsana New" w:eastAsia="Angsana New" w:hAnsi="Angsana New"/>
          <w:b/>
          <w:bCs/>
          <w:sz w:val="28"/>
        </w:rPr>
        <w:br w:type="page"/>
      </w:r>
    </w:p>
    <w:p w14:paraId="6D1D5343" w14:textId="5CC1B11D" w:rsidR="00A72F08" w:rsidRPr="0067636D" w:rsidRDefault="00A808C0" w:rsidP="00A72F08">
      <w:pPr>
        <w:tabs>
          <w:tab w:val="left" w:pos="2160"/>
          <w:tab w:val="left" w:pos="2880"/>
        </w:tabs>
        <w:spacing w:before="240"/>
        <w:ind w:left="36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</w:rPr>
        <w:lastRenderedPageBreak/>
        <w:t xml:space="preserve">45.1.2 </w:t>
      </w:r>
      <w:r w:rsidR="00A72F08" w:rsidRPr="008345D6">
        <w:rPr>
          <w:rFonts w:ascii="Angsana New" w:eastAsia="Angsana New" w:hAnsi="Angsana New"/>
          <w:b/>
          <w:bCs/>
          <w:sz w:val="28"/>
          <w:cs/>
        </w:rPr>
        <w:t>ความเสี่ยงจากอัตราดอกเบี้ย</w:t>
      </w:r>
    </w:p>
    <w:p w14:paraId="3414B573" w14:textId="4FF871BF" w:rsidR="009B2716" w:rsidRDefault="00A72F08" w:rsidP="009B2716">
      <w:pPr>
        <w:ind w:left="900"/>
        <w:jc w:val="thaiDistribute"/>
        <w:rPr>
          <w:rFonts w:ascii="Angsana New" w:eastAsia="Angsana New" w:hAnsi="Angsana New"/>
          <w:sz w:val="28"/>
        </w:rPr>
      </w:pPr>
      <w:r w:rsidRPr="008345D6">
        <w:rPr>
          <w:rFonts w:ascii="Angsana New" w:eastAsia="Angsana New" w:hAnsi="Angsana New"/>
          <w:sz w:val="28"/>
          <w:cs/>
        </w:rPr>
        <w:t xml:space="preserve">บริษัทและบริษัทย่อยมีความเสี่ยงจากอัตราดอกเบี้ยที่สำคัญอันเกี่ยวเนื่องกับเงินฝากสถาบันการเงิน เงินเบิกเกินบัญชี เงินกู้ยืมระยะสั้นและระยะยาวที่มีดอกเบี้ย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</w:t>
      </w:r>
    </w:p>
    <w:p w14:paraId="1125C426" w14:textId="77777777" w:rsidR="00A808C0" w:rsidRDefault="00A808C0" w:rsidP="00A808C0">
      <w:pPr>
        <w:jc w:val="thaiDistribute"/>
        <w:rPr>
          <w:rFonts w:ascii="Angsana New" w:eastAsia="Angsana New" w:hAnsi="Angsana New"/>
          <w:sz w:val="28"/>
        </w:rPr>
      </w:pPr>
    </w:p>
    <w:p w14:paraId="704926CB" w14:textId="1A225A43" w:rsidR="0070162F" w:rsidRPr="009B2716" w:rsidRDefault="005F073F" w:rsidP="00A808C0">
      <w:pPr>
        <w:ind w:firstLine="36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b/>
          <w:bCs/>
          <w:sz w:val="28"/>
        </w:rPr>
        <w:t>4</w:t>
      </w:r>
      <w:r w:rsidR="00FF5C50" w:rsidRPr="008345D6">
        <w:rPr>
          <w:rFonts w:ascii="Angsana New" w:eastAsia="Angsana New" w:hAnsi="Angsana New" w:hint="cs"/>
          <w:b/>
          <w:bCs/>
          <w:sz w:val="28"/>
        </w:rPr>
        <w:t>5</w:t>
      </w:r>
      <w:r>
        <w:rPr>
          <w:rFonts w:ascii="Angsana New" w:eastAsia="Angsana New" w:hAnsi="Angsana New"/>
          <w:b/>
          <w:bCs/>
          <w:sz w:val="28"/>
        </w:rPr>
        <w:t>.1.</w:t>
      </w:r>
      <w:r w:rsidR="00FF5C50" w:rsidRPr="008345D6">
        <w:rPr>
          <w:rFonts w:ascii="Angsana New" w:eastAsia="Angsana New" w:hAnsi="Angsana New" w:hint="cs"/>
          <w:b/>
          <w:bCs/>
          <w:sz w:val="28"/>
        </w:rPr>
        <w:t>3</w:t>
      </w:r>
      <w:r>
        <w:rPr>
          <w:rFonts w:ascii="Angsana New" w:eastAsia="Angsana New" w:hAnsi="Angsana New"/>
          <w:b/>
          <w:bCs/>
          <w:sz w:val="28"/>
        </w:rPr>
        <w:t xml:space="preserve"> </w:t>
      </w:r>
      <w:r w:rsidR="0070162F" w:rsidRPr="008345D6">
        <w:rPr>
          <w:rFonts w:ascii="Angsana New" w:eastAsia="Angsana New" w:hAnsi="Angsana New"/>
          <w:b/>
          <w:bCs/>
          <w:sz w:val="28"/>
          <w:cs/>
        </w:rPr>
        <w:t>ความเสี่ยง</w:t>
      </w:r>
      <w:r w:rsidR="0070162F" w:rsidRPr="008345D6">
        <w:rPr>
          <w:rFonts w:ascii="Angsana New" w:eastAsia="Angsana New" w:hAnsi="Angsana New" w:hint="cs"/>
          <w:b/>
          <w:bCs/>
          <w:sz w:val="28"/>
          <w:cs/>
        </w:rPr>
        <w:t>ด้านสภาพคล่อง</w:t>
      </w:r>
    </w:p>
    <w:p w14:paraId="416231B5" w14:textId="77777777" w:rsidR="0070162F" w:rsidRDefault="0070162F" w:rsidP="0070162F">
      <w:pPr>
        <w:ind w:left="900"/>
        <w:jc w:val="thaiDistribute"/>
        <w:rPr>
          <w:rFonts w:ascii="Angsana New" w:eastAsia="Angsana New" w:hAnsi="Angsana New"/>
          <w:sz w:val="28"/>
        </w:rPr>
      </w:pPr>
      <w:r w:rsidRPr="008345D6">
        <w:rPr>
          <w:rFonts w:ascii="Angsana New" w:eastAsia="Angsana New" w:hAnsi="Angsana New"/>
          <w:sz w:val="28"/>
          <w:cs/>
        </w:rPr>
        <w:t>บริษัทและบริษัทย่อย</w:t>
      </w:r>
      <w:r w:rsidRPr="008345D6">
        <w:rPr>
          <w:rFonts w:ascii="Angsana New" w:eastAsia="Angsana New" w:hAnsi="Angsana New" w:hint="cs"/>
          <w:sz w:val="28"/>
          <w:cs/>
        </w:rPr>
        <w:t>มีการจัดหาแหล่งเงินทุนเพื่อรักษาสภาพคล่องทางการเงิน โดยการรักษาระดับของเงินสดและรายการเทียบเท่าเงินสดให้เพียงพอต่อการดำเนินงานของบริษัทและบริษัทย่อย</w:t>
      </w:r>
      <w:r w:rsidRPr="008345D6">
        <w:rPr>
          <w:rFonts w:ascii="Angsana New" w:eastAsia="Angsana New" w:hAnsi="Angsana New"/>
          <w:sz w:val="28"/>
          <w:cs/>
        </w:rPr>
        <w:t xml:space="preserve"> </w:t>
      </w:r>
      <w:r w:rsidRPr="008345D6">
        <w:rPr>
          <w:rFonts w:ascii="Angsana New" w:eastAsia="Angsana New" w:hAnsi="Angsana New" w:hint="cs"/>
          <w:sz w:val="28"/>
          <w:cs/>
        </w:rPr>
        <w:t>และเพื่อทำให้ผลกระทบจากความผันผวนของกระแสเงินสดลดลง</w:t>
      </w:r>
    </w:p>
    <w:p w14:paraId="5F57443B" w14:textId="6F19BF3F" w:rsidR="006676AF" w:rsidRPr="003B65FB" w:rsidRDefault="006676AF" w:rsidP="0070162F">
      <w:pPr>
        <w:tabs>
          <w:tab w:val="left" w:pos="2160"/>
          <w:tab w:val="left" w:pos="2880"/>
        </w:tabs>
        <w:spacing w:before="240"/>
        <w:ind w:left="360"/>
        <w:jc w:val="thaiDistribute"/>
        <w:rPr>
          <w:rFonts w:ascii="Angsana New" w:eastAsia="Angsana New" w:hAnsi="Angsana New"/>
          <w:sz w:val="28"/>
        </w:rPr>
      </w:pPr>
      <w:r w:rsidRPr="008345D6">
        <w:rPr>
          <w:rFonts w:ascii="Angsana New" w:eastAsia="Angsana New" w:hAnsi="Angsana New" w:hint="cs"/>
          <w:sz w:val="28"/>
        </w:rPr>
        <w:t xml:space="preserve"> </w:t>
      </w:r>
    </w:p>
    <w:p w14:paraId="71CF2EB0" w14:textId="77777777" w:rsidR="00A071DD" w:rsidRPr="003B65FB" w:rsidRDefault="00A071DD" w:rsidP="00D604DB">
      <w:pPr>
        <w:spacing w:before="240" w:line="240" w:lineRule="atLeast"/>
        <w:jc w:val="thaiDistribute"/>
        <w:rPr>
          <w:rFonts w:ascii="Angsana New" w:hAnsi="Angsana New"/>
          <w:sz w:val="28"/>
        </w:rPr>
      </w:pPr>
    </w:p>
    <w:p w14:paraId="083F5032" w14:textId="77777777" w:rsidR="00A071DD" w:rsidRPr="003B65FB" w:rsidRDefault="00A071DD" w:rsidP="00D604DB">
      <w:pPr>
        <w:spacing w:before="240" w:line="240" w:lineRule="atLeast"/>
        <w:jc w:val="thaiDistribute"/>
        <w:rPr>
          <w:rFonts w:ascii="Angsana New" w:hAnsi="Angsana New"/>
          <w:sz w:val="28"/>
        </w:rPr>
      </w:pPr>
    </w:p>
    <w:p w14:paraId="4575CC8E" w14:textId="77777777" w:rsidR="006676AF" w:rsidRPr="008345D6" w:rsidRDefault="006676AF" w:rsidP="00D604DB">
      <w:pPr>
        <w:spacing w:before="240" w:line="240" w:lineRule="atLeast"/>
        <w:jc w:val="thaiDistribute"/>
        <w:rPr>
          <w:rFonts w:ascii="Angsana New" w:hAnsi="Angsana New"/>
          <w:sz w:val="28"/>
        </w:rPr>
        <w:sectPr w:rsidR="006676AF" w:rsidRPr="008345D6" w:rsidSect="00D9003F">
          <w:headerReference w:type="default" r:id="rId16"/>
          <w:footerReference w:type="default" r:id="rId17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195" w:bottom="720" w:left="1440" w:header="864" w:footer="432" w:gutter="0"/>
          <w:cols w:space="720"/>
          <w:docGrid w:linePitch="360"/>
        </w:sectPr>
      </w:pPr>
    </w:p>
    <w:p w14:paraId="7F16D646" w14:textId="77777777" w:rsidR="00A071DD" w:rsidRPr="003B65FB" w:rsidRDefault="00A071DD" w:rsidP="00A071DD">
      <w:pPr>
        <w:ind w:left="540" w:right="29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ได้ดังนี้</w:t>
      </w:r>
    </w:p>
    <w:p w14:paraId="2A273A36" w14:textId="77777777" w:rsidR="00A071DD" w:rsidRPr="00233CE1" w:rsidRDefault="00A071DD" w:rsidP="00A071DD">
      <w:pPr>
        <w:ind w:left="540" w:right="180"/>
        <w:jc w:val="right"/>
        <w:rPr>
          <w:rFonts w:ascii="Angsana New" w:hAnsi="Angsana New"/>
          <w:sz w:val="28"/>
        </w:rPr>
      </w:pPr>
      <w:r w:rsidRPr="00233CE1">
        <w:rPr>
          <w:rFonts w:ascii="Angsana New" w:hAnsi="Angsana New" w:hint="cs"/>
          <w:sz w:val="28"/>
        </w:rPr>
        <w:t>(</w:t>
      </w:r>
      <w:r w:rsidRPr="008345D6">
        <w:rPr>
          <w:rFonts w:ascii="Angsana New" w:hAnsi="Angsana New" w:hint="cs"/>
          <w:sz w:val="28"/>
          <w:cs/>
        </w:rPr>
        <w:t>หน่วย</w:t>
      </w:r>
      <w:r w:rsidRPr="00233CE1">
        <w:rPr>
          <w:rFonts w:ascii="Angsana New" w:hAnsi="Angsana New" w:hint="cs"/>
          <w:sz w:val="28"/>
        </w:rPr>
        <w:t xml:space="preserve">: </w:t>
      </w:r>
      <w:r w:rsidRPr="008345D6">
        <w:rPr>
          <w:rFonts w:ascii="Angsana New" w:hAnsi="Angsana New" w:hint="cs"/>
          <w:sz w:val="28"/>
          <w:cs/>
        </w:rPr>
        <w:t>ล้านบาท)</w:t>
      </w:r>
    </w:p>
    <w:tbl>
      <w:tblPr>
        <w:tblW w:w="15102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880"/>
        <w:gridCol w:w="953"/>
        <w:gridCol w:w="954"/>
        <w:gridCol w:w="954"/>
        <w:gridCol w:w="918"/>
        <w:gridCol w:w="36"/>
        <w:gridCol w:w="955"/>
        <w:gridCol w:w="936"/>
        <w:gridCol w:w="18"/>
        <w:gridCol w:w="954"/>
        <w:gridCol w:w="955"/>
        <w:gridCol w:w="954"/>
        <w:gridCol w:w="955"/>
        <w:gridCol w:w="19"/>
        <w:gridCol w:w="1311"/>
        <w:gridCol w:w="1350"/>
      </w:tblGrid>
      <w:tr w:rsidR="00A071DD" w:rsidRPr="00233CE1" w14:paraId="4F6401E9" w14:textId="77777777" w:rsidTr="005D0E02">
        <w:trPr>
          <w:cantSplit/>
        </w:trPr>
        <w:tc>
          <w:tcPr>
            <w:tcW w:w="2880" w:type="dxa"/>
            <w:vAlign w:val="bottom"/>
          </w:tcPr>
          <w:p w14:paraId="3DF0E9FB" w14:textId="77777777" w:rsidR="00A071DD" w:rsidRPr="00233CE1" w:rsidRDefault="00A071DD" w:rsidP="00A071DD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12222" w:type="dxa"/>
            <w:gridSpan w:val="15"/>
            <w:vAlign w:val="bottom"/>
          </w:tcPr>
          <w:p w14:paraId="5E4D1D25" w14:textId="77777777" w:rsidR="00A071DD" w:rsidRPr="008345D6" w:rsidRDefault="00A071DD" w:rsidP="00A071D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A071DD" w:rsidRPr="00233CE1" w14:paraId="384E8B92" w14:textId="77777777" w:rsidTr="005D0E02">
        <w:trPr>
          <w:cantSplit/>
        </w:trPr>
        <w:tc>
          <w:tcPr>
            <w:tcW w:w="2880" w:type="dxa"/>
            <w:vAlign w:val="bottom"/>
          </w:tcPr>
          <w:p w14:paraId="4AAA2FF2" w14:textId="77777777" w:rsidR="00A071DD" w:rsidRPr="00233CE1" w:rsidRDefault="00A071DD" w:rsidP="00A071DD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3779" w:type="dxa"/>
            <w:gridSpan w:val="4"/>
            <w:vAlign w:val="bottom"/>
          </w:tcPr>
          <w:p w14:paraId="7DFE2AC1" w14:textId="77777777" w:rsidR="00A071DD" w:rsidRPr="00233CE1" w:rsidRDefault="00A071DD" w:rsidP="00A071D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อัตราดอกเบี้ยคงที่</w:t>
            </w:r>
          </w:p>
        </w:tc>
        <w:tc>
          <w:tcPr>
            <w:tcW w:w="1927" w:type="dxa"/>
            <w:gridSpan w:val="3"/>
            <w:vAlign w:val="bottom"/>
          </w:tcPr>
          <w:p w14:paraId="1ABB3822" w14:textId="77777777" w:rsidR="00A071DD" w:rsidRPr="00233CE1" w:rsidRDefault="00A071DD" w:rsidP="00A071DD">
            <w:pPr>
              <w:ind w:left="-57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อัตราดอกเบี้ยปรับ</w:t>
            </w:r>
          </w:p>
        </w:tc>
        <w:tc>
          <w:tcPr>
            <w:tcW w:w="1927" w:type="dxa"/>
            <w:gridSpan w:val="3"/>
            <w:vAlign w:val="bottom"/>
          </w:tcPr>
          <w:p w14:paraId="1B653A4F" w14:textId="77777777" w:rsidR="00A071DD" w:rsidRPr="00233CE1" w:rsidRDefault="00A071DD" w:rsidP="00A071DD">
            <w:pPr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28" w:type="dxa"/>
            <w:gridSpan w:val="3"/>
            <w:vAlign w:val="bottom"/>
          </w:tcPr>
          <w:p w14:paraId="157AA6E5" w14:textId="77777777" w:rsidR="00A071DD" w:rsidRPr="00233CE1" w:rsidRDefault="00A071DD" w:rsidP="00A071DD">
            <w:pPr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61" w:type="dxa"/>
            <w:gridSpan w:val="2"/>
            <w:vAlign w:val="bottom"/>
          </w:tcPr>
          <w:p w14:paraId="1D614987" w14:textId="77777777" w:rsidR="00A071DD" w:rsidRPr="00233CE1" w:rsidRDefault="00A071DD" w:rsidP="00A071DD">
            <w:pPr>
              <w:ind w:left="-7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อัตราดอกเบี้ยรับที่แท้จริง</w:t>
            </w:r>
          </w:p>
        </w:tc>
      </w:tr>
      <w:tr w:rsidR="00A071DD" w:rsidRPr="00233CE1" w14:paraId="5992C82C" w14:textId="77777777" w:rsidTr="005D0E02">
        <w:trPr>
          <w:cantSplit/>
        </w:trPr>
        <w:tc>
          <w:tcPr>
            <w:tcW w:w="2880" w:type="dxa"/>
            <w:vAlign w:val="bottom"/>
          </w:tcPr>
          <w:p w14:paraId="384D3D7A" w14:textId="77777777" w:rsidR="00A071DD" w:rsidRPr="00233CE1" w:rsidRDefault="00A071DD" w:rsidP="00A071DD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1907" w:type="dxa"/>
            <w:gridSpan w:val="2"/>
            <w:vAlign w:val="bottom"/>
          </w:tcPr>
          <w:p w14:paraId="063C3835" w14:textId="77777777" w:rsidR="00A071DD" w:rsidRPr="00233CE1" w:rsidRDefault="00A071DD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233CE1">
              <w:rPr>
                <w:rFonts w:ascii="Angsana New" w:hAnsi="Angsana New" w:hint="cs"/>
                <w:sz w:val="28"/>
              </w:rPr>
              <w:t xml:space="preserve">1 </w:t>
            </w:r>
            <w:r w:rsidRPr="008345D6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908" w:type="dxa"/>
            <w:gridSpan w:val="3"/>
            <w:vAlign w:val="bottom"/>
          </w:tcPr>
          <w:p w14:paraId="4F44F649" w14:textId="77777777" w:rsidR="00A071DD" w:rsidRPr="00233CE1" w:rsidRDefault="00A071DD" w:rsidP="00233C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233CE1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ถึง</w:t>
            </w:r>
            <w:r w:rsidRPr="00233CE1">
              <w:rPr>
                <w:rFonts w:ascii="Angsana New" w:hAnsi="Angsana New" w:hint="cs"/>
                <w:sz w:val="28"/>
              </w:rPr>
              <w:t xml:space="preserve"> 5 </w:t>
            </w:r>
            <w:r w:rsidRPr="008345D6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909" w:type="dxa"/>
            <w:gridSpan w:val="3"/>
            <w:vAlign w:val="bottom"/>
          </w:tcPr>
          <w:p w14:paraId="23A92EBB" w14:textId="77777777" w:rsidR="00A071DD" w:rsidRPr="00233CE1" w:rsidRDefault="00A071DD" w:rsidP="00233CE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ขึ้นลงตามราคาตลาด</w:t>
            </w:r>
          </w:p>
        </w:tc>
        <w:tc>
          <w:tcPr>
            <w:tcW w:w="1909" w:type="dxa"/>
            <w:gridSpan w:val="2"/>
            <w:vAlign w:val="bottom"/>
          </w:tcPr>
          <w:p w14:paraId="2C72781A" w14:textId="77777777" w:rsidR="00A071DD" w:rsidRPr="00233CE1" w:rsidRDefault="00A071DD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ไม่มีอัตราดอกเบี้ย</w:t>
            </w:r>
          </w:p>
        </w:tc>
        <w:tc>
          <w:tcPr>
            <w:tcW w:w="1909" w:type="dxa"/>
            <w:gridSpan w:val="2"/>
            <w:vAlign w:val="bottom"/>
          </w:tcPr>
          <w:p w14:paraId="3E7651D1" w14:textId="77777777" w:rsidR="00A071DD" w:rsidRPr="00233CE1" w:rsidRDefault="00A071DD" w:rsidP="00233CE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680" w:type="dxa"/>
            <w:gridSpan w:val="3"/>
            <w:vAlign w:val="bottom"/>
          </w:tcPr>
          <w:p w14:paraId="5C2D86A1" w14:textId="77777777" w:rsidR="00A071DD" w:rsidRPr="008345D6" w:rsidRDefault="00A071DD" w:rsidP="00233CE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 xml:space="preserve"> (</w:t>
            </w:r>
            <w:r w:rsidRPr="008345D6">
              <w:rPr>
                <w:rFonts w:ascii="Angsana New" w:hAnsi="Angsana New" w:hint="cs"/>
                <w:sz w:val="28"/>
                <w:cs/>
              </w:rPr>
              <w:t>ร้อยละต่อปี)</w:t>
            </w:r>
          </w:p>
        </w:tc>
      </w:tr>
      <w:tr w:rsidR="00C36B88" w:rsidRPr="00233CE1" w14:paraId="1C0CA0D1" w14:textId="77777777" w:rsidTr="005D0E02">
        <w:trPr>
          <w:cantSplit/>
        </w:trPr>
        <w:tc>
          <w:tcPr>
            <w:tcW w:w="2880" w:type="dxa"/>
            <w:vAlign w:val="bottom"/>
          </w:tcPr>
          <w:p w14:paraId="6F161939" w14:textId="77777777" w:rsidR="00C36B88" w:rsidRPr="00233CE1" w:rsidRDefault="00C36B88" w:rsidP="00C36B88">
            <w:pPr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3DD2865C" w14:textId="6ECC0E91" w:rsidR="00C36B88" w:rsidRPr="008345D6" w:rsidRDefault="00C36B88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954" w:type="dxa"/>
            <w:vAlign w:val="bottom"/>
          </w:tcPr>
          <w:p w14:paraId="50794B91" w14:textId="543B8045" w:rsidR="00C36B88" w:rsidRPr="008345D6" w:rsidRDefault="00C36B88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954" w:type="dxa"/>
            <w:vAlign w:val="bottom"/>
          </w:tcPr>
          <w:p w14:paraId="5854D2D7" w14:textId="305A8E83" w:rsidR="00C36B88" w:rsidRPr="008345D6" w:rsidRDefault="00C36B88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954" w:type="dxa"/>
            <w:gridSpan w:val="2"/>
            <w:vAlign w:val="bottom"/>
          </w:tcPr>
          <w:p w14:paraId="492961CA" w14:textId="752DFA39" w:rsidR="00C36B88" w:rsidRPr="008345D6" w:rsidRDefault="00C36B88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955" w:type="dxa"/>
            <w:vAlign w:val="bottom"/>
          </w:tcPr>
          <w:p w14:paraId="53995A7F" w14:textId="03CF86C8" w:rsidR="00C36B88" w:rsidRPr="008345D6" w:rsidRDefault="00C36B88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954" w:type="dxa"/>
            <w:gridSpan w:val="2"/>
            <w:vAlign w:val="bottom"/>
          </w:tcPr>
          <w:p w14:paraId="3D31AB5B" w14:textId="7D79F633" w:rsidR="00C36B88" w:rsidRPr="008345D6" w:rsidRDefault="00C36B88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954" w:type="dxa"/>
            <w:vAlign w:val="bottom"/>
          </w:tcPr>
          <w:p w14:paraId="35878725" w14:textId="1C43A78B" w:rsidR="00C36B88" w:rsidRPr="008345D6" w:rsidRDefault="00C36B88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955" w:type="dxa"/>
            <w:vAlign w:val="bottom"/>
          </w:tcPr>
          <w:p w14:paraId="2B585C0D" w14:textId="2C0CF50E" w:rsidR="00C36B88" w:rsidRPr="008345D6" w:rsidRDefault="00C36B88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954" w:type="dxa"/>
            <w:vAlign w:val="bottom"/>
          </w:tcPr>
          <w:p w14:paraId="77D02EBE" w14:textId="1625247A" w:rsidR="00C36B88" w:rsidRPr="008345D6" w:rsidRDefault="00C36B88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955" w:type="dxa"/>
            <w:vAlign w:val="bottom"/>
          </w:tcPr>
          <w:p w14:paraId="089E2EEE" w14:textId="393AF8FB" w:rsidR="00C36B88" w:rsidRPr="008345D6" w:rsidRDefault="00C36B88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330" w:type="dxa"/>
            <w:gridSpan w:val="2"/>
            <w:vAlign w:val="bottom"/>
          </w:tcPr>
          <w:p w14:paraId="377B1656" w14:textId="79609722" w:rsidR="00C36B88" w:rsidRPr="008345D6" w:rsidRDefault="00C36B88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814ABBA" w14:textId="66B2F39A" w:rsidR="00C36B88" w:rsidRPr="008345D6" w:rsidRDefault="00C36B88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C36B88" w:rsidRPr="003B65FB" w14:paraId="23DFFD60" w14:textId="77777777" w:rsidTr="005D0E02">
        <w:trPr>
          <w:cantSplit/>
        </w:trPr>
        <w:tc>
          <w:tcPr>
            <w:tcW w:w="2880" w:type="dxa"/>
            <w:vAlign w:val="bottom"/>
          </w:tcPr>
          <w:p w14:paraId="2B8225C7" w14:textId="77777777" w:rsidR="00C36B88" w:rsidRPr="003B65FB" w:rsidRDefault="00C36B88" w:rsidP="00C36B88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953" w:type="dxa"/>
            <w:vAlign w:val="bottom"/>
          </w:tcPr>
          <w:p w14:paraId="3AF01172" w14:textId="77777777" w:rsidR="00C36B88" w:rsidRPr="003B65FB" w:rsidRDefault="00C36B88" w:rsidP="00C36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26DA0733" w14:textId="77777777" w:rsidR="00C36B88" w:rsidRPr="003B65FB" w:rsidRDefault="00C36B88" w:rsidP="00C36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1552FFA1" w14:textId="77777777" w:rsidR="00C36B88" w:rsidRPr="003B65FB" w:rsidRDefault="00C36B88" w:rsidP="00C36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2C257DA2" w14:textId="77777777" w:rsidR="00C36B88" w:rsidRPr="003B65FB" w:rsidRDefault="00C36B88" w:rsidP="00C36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vAlign w:val="bottom"/>
          </w:tcPr>
          <w:p w14:paraId="355187E5" w14:textId="77777777" w:rsidR="00C36B88" w:rsidRPr="003B65FB" w:rsidRDefault="00C36B88" w:rsidP="00C36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3D72014" w14:textId="77777777" w:rsidR="00C36B88" w:rsidRPr="003B65FB" w:rsidRDefault="00C36B88" w:rsidP="00C36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3EF66879" w14:textId="77777777" w:rsidR="00C36B88" w:rsidRPr="003B65FB" w:rsidRDefault="00C36B88" w:rsidP="00C36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vAlign w:val="bottom"/>
          </w:tcPr>
          <w:p w14:paraId="0E12AF32" w14:textId="77777777" w:rsidR="00C36B88" w:rsidRPr="003B65FB" w:rsidRDefault="00C36B88" w:rsidP="00C36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7DD7BE58" w14:textId="77777777" w:rsidR="00C36B88" w:rsidRPr="003B65FB" w:rsidRDefault="00C36B88" w:rsidP="00C36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vAlign w:val="bottom"/>
          </w:tcPr>
          <w:p w14:paraId="58AE241D" w14:textId="77777777" w:rsidR="00C36B88" w:rsidRPr="003B65FB" w:rsidRDefault="00C36B88" w:rsidP="00C36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gridSpan w:val="2"/>
            <w:vAlign w:val="bottom"/>
          </w:tcPr>
          <w:p w14:paraId="2BAC46FA" w14:textId="77777777" w:rsidR="00C36B88" w:rsidRPr="003B65FB" w:rsidRDefault="00C36B88" w:rsidP="00C36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B2BA184" w14:textId="77777777" w:rsidR="00C36B88" w:rsidRPr="003B65FB" w:rsidRDefault="00C36B88" w:rsidP="00C36B8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F486D" w:rsidRPr="003B65FB" w14:paraId="10002B32" w14:textId="77777777" w:rsidTr="005D0E02">
        <w:trPr>
          <w:cantSplit/>
        </w:trPr>
        <w:tc>
          <w:tcPr>
            <w:tcW w:w="2880" w:type="dxa"/>
            <w:vAlign w:val="bottom"/>
          </w:tcPr>
          <w:p w14:paraId="63081D18" w14:textId="77777777" w:rsidR="008F486D" w:rsidRPr="003B65FB" w:rsidRDefault="008F486D" w:rsidP="008F486D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9511E06" w14:textId="76B840A1" w:rsidR="008F486D" w:rsidRPr="00C75008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7F9B322" w14:textId="7751436D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159E8DB" w14:textId="778B3F40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146FAAB" w14:textId="78102066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B0B352F" w14:textId="31F28C84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10</w:t>
            </w:r>
            <w:r w:rsidRPr="008345D6">
              <w:rPr>
                <w:rFonts w:asciiTheme="majorBidi" w:hAnsiTheme="majorBidi" w:cstheme="majorBidi" w:hint="cs"/>
                <w:szCs w:val="24"/>
              </w:rPr>
              <w:t>9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804155C" w14:textId="0B1C41E5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95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FB41BC2" w14:textId="0B4F3FAA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highlight w:val="yellow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8</w:t>
            </w:r>
          </w:p>
        </w:tc>
        <w:tc>
          <w:tcPr>
            <w:tcW w:w="955" w:type="dxa"/>
            <w:vAlign w:val="bottom"/>
          </w:tcPr>
          <w:p w14:paraId="6B99E5E9" w14:textId="08C7A3AB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954" w:type="dxa"/>
            <w:vAlign w:val="bottom"/>
          </w:tcPr>
          <w:p w14:paraId="0A160A9E" w14:textId="0CDCA83E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1</w:t>
            </w:r>
            <w:r w:rsidRPr="008345D6">
              <w:rPr>
                <w:rFonts w:asciiTheme="majorBidi" w:hAnsiTheme="majorBidi" w:cstheme="majorBidi" w:hint="cs"/>
                <w:szCs w:val="24"/>
              </w:rPr>
              <w:t>17</w:t>
            </w:r>
          </w:p>
        </w:tc>
        <w:tc>
          <w:tcPr>
            <w:tcW w:w="955" w:type="dxa"/>
            <w:vAlign w:val="bottom"/>
          </w:tcPr>
          <w:p w14:paraId="0AA20354" w14:textId="0DCF8DA4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1</w:t>
            </w:r>
            <w:r w:rsidRPr="008345D6">
              <w:rPr>
                <w:rFonts w:asciiTheme="majorBidi" w:hAnsiTheme="majorBidi" w:cstheme="majorBidi" w:hint="cs"/>
                <w:szCs w:val="24"/>
              </w:rPr>
              <w:t>07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04665C46" w14:textId="499683B3" w:rsidR="008F486D" w:rsidRPr="003B65FB" w:rsidRDefault="008F486D" w:rsidP="008F486D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0.1 - 0.</w:t>
            </w:r>
            <w:r w:rsidRPr="008345D6">
              <w:rPr>
                <w:rFonts w:asciiTheme="majorBidi" w:hAnsiTheme="majorBidi" w:cstheme="majorBidi" w:hint="cs"/>
                <w:szCs w:val="24"/>
              </w:rPr>
              <w:t>3</w:t>
            </w:r>
          </w:p>
        </w:tc>
        <w:tc>
          <w:tcPr>
            <w:tcW w:w="1350" w:type="dxa"/>
            <w:vAlign w:val="bottom"/>
          </w:tcPr>
          <w:p w14:paraId="65EEAA17" w14:textId="0228491D" w:rsidR="008F486D" w:rsidRPr="003B65FB" w:rsidRDefault="008F486D" w:rsidP="008F486D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0.1 - 0.4</w:t>
            </w:r>
          </w:p>
        </w:tc>
      </w:tr>
      <w:tr w:rsidR="005D0E02" w:rsidRPr="003B65FB" w14:paraId="0B9EE3C2" w14:textId="77777777" w:rsidTr="005D0E02">
        <w:trPr>
          <w:cantSplit/>
        </w:trPr>
        <w:tc>
          <w:tcPr>
            <w:tcW w:w="2880" w:type="dxa"/>
            <w:vAlign w:val="bottom"/>
          </w:tcPr>
          <w:p w14:paraId="6DF6479E" w14:textId="59819E37" w:rsidR="005D0E02" w:rsidRPr="003B65FB" w:rsidRDefault="005D0E02" w:rsidP="008F486D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C2671C9" w14:textId="50207DEF" w:rsidR="005D0E02" w:rsidRPr="00A071DD" w:rsidRDefault="005D0E02" w:rsidP="008F486D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9E7E964" w14:textId="098C2367" w:rsidR="005D0E02" w:rsidRPr="00A071DD" w:rsidRDefault="005D0E02" w:rsidP="008F486D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0F14BBD" w14:textId="6036D745" w:rsidR="005D0E02" w:rsidRPr="00A071DD" w:rsidRDefault="005D0E02" w:rsidP="008F486D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63F36428" w14:textId="32ED5C64" w:rsidR="005D0E02" w:rsidRPr="00A071DD" w:rsidRDefault="005D0E02" w:rsidP="008F486D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B562BD9" w14:textId="56FE3880" w:rsidR="005D0E02" w:rsidRPr="00A071DD" w:rsidRDefault="005D0E02" w:rsidP="008F486D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3DCEB18" w14:textId="71CA6DF9" w:rsidR="005D0E02" w:rsidRDefault="005D0E02" w:rsidP="008F486D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D33A13B" w14:textId="5C9F8828" w:rsidR="005D0E02" w:rsidRDefault="005D0E02" w:rsidP="008F486D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6</w:t>
            </w:r>
          </w:p>
        </w:tc>
        <w:tc>
          <w:tcPr>
            <w:tcW w:w="955" w:type="dxa"/>
            <w:vAlign w:val="bottom"/>
          </w:tcPr>
          <w:p w14:paraId="50BD2009" w14:textId="6F37611D" w:rsidR="005D0E02" w:rsidRPr="00A071DD" w:rsidRDefault="005D0E02" w:rsidP="008F486D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7</w:t>
            </w:r>
          </w:p>
        </w:tc>
        <w:tc>
          <w:tcPr>
            <w:tcW w:w="954" w:type="dxa"/>
            <w:vAlign w:val="bottom"/>
          </w:tcPr>
          <w:p w14:paraId="0282DDAD" w14:textId="3A9575AB" w:rsidR="005D0E02" w:rsidRPr="00A071DD" w:rsidRDefault="005D0E02" w:rsidP="008F486D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6</w:t>
            </w:r>
          </w:p>
        </w:tc>
        <w:tc>
          <w:tcPr>
            <w:tcW w:w="955" w:type="dxa"/>
            <w:vAlign w:val="bottom"/>
          </w:tcPr>
          <w:p w14:paraId="717EF89B" w14:textId="12CFFCC3" w:rsidR="005D0E02" w:rsidRPr="00A071DD" w:rsidRDefault="005D0E02" w:rsidP="008F486D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7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2F144C72" w14:textId="7DE9E3BD" w:rsidR="005D0E02" w:rsidRPr="00A071DD" w:rsidRDefault="005D0E02" w:rsidP="008F486D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38C57ED1" w14:textId="10D2B449" w:rsidR="005D0E02" w:rsidRPr="00A071DD" w:rsidRDefault="005D0E02" w:rsidP="008F486D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</w:tr>
      <w:tr w:rsidR="008F486D" w:rsidRPr="003B65FB" w14:paraId="44D7B86A" w14:textId="77777777" w:rsidTr="005D0E02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733B474" w14:textId="77777777" w:rsidR="008F486D" w:rsidRPr="008345D6" w:rsidRDefault="008F486D" w:rsidP="008F486D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59EB197" w14:textId="5E08B7B6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40FB377" w14:textId="3D5C77A1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964AC40" w14:textId="2E639156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6311328" w14:textId="614A2977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3B89B68" w14:textId="40128CAA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C2EAF43" w14:textId="1CEECB04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60665F2" w14:textId="60813CF1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highlight w:val="yellow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467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E81CF20" w14:textId="36280469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367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4F3F323" w14:textId="3E991FA7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467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DC370F0" w14:textId="675F2501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3</w:t>
            </w:r>
            <w:r w:rsidRPr="008345D6">
              <w:rPr>
                <w:rFonts w:asciiTheme="majorBidi" w:hAnsiTheme="majorBidi" w:cstheme="majorBidi" w:hint="cs"/>
                <w:szCs w:val="24"/>
              </w:rPr>
              <w:t>67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3DD07E41" w14:textId="62A1493B" w:rsidR="008F486D" w:rsidRPr="003B65FB" w:rsidRDefault="008F486D" w:rsidP="008F486D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886001" w14:textId="2589644F" w:rsidR="008F486D" w:rsidRPr="003B65FB" w:rsidRDefault="008F486D" w:rsidP="008F486D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F486D" w:rsidRPr="003B65FB" w14:paraId="39717E03" w14:textId="77777777" w:rsidTr="005D0E02">
        <w:trPr>
          <w:cantSplit/>
        </w:trPr>
        <w:tc>
          <w:tcPr>
            <w:tcW w:w="2880" w:type="dxa"/>
            <w:vAlign w:val="bottom"/>
          </w:tcPr>
          <w:p w14:paraId="22CAA13D" w14:textId="77777777" w:rsidR="008F486D" w:rsidRPr="003B65FB" w:rsidRDefault="008F486D" w:rsidP="008F486D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2986CC3" w14:textId="1F1B48C2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76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C91593F" w14:textId="776E6172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F1988A6" w14:textId="0BA2E9BD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19C1C14" w14:textId="512CBF7B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CEDE196" w14:textId="5F087439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CF42BC9" w14:textId="07FD3DE7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E40795D" w14:textId="414719D2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highlight w:val="yellow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7</w:t>
            </w:r>
          </w:p>
        </w:tc>
        <w:tc>
          <w:tcPr>
            <w:tcW w:w="955" w:type="dxa"/>
            <w:vAlign w:val="bottom"/>
          </w:tcPr>
          <w:p w14:paraId="7A7CB93A" w14:textId="7123EB3D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954" w:type="dxa"/>
            <w:vAlign w:val="bottom"/>
          </w:tcPr>
          <w:p w14:paraId="1DDADB1C" w14:textId="68A0CA6E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83</w:t>
            </w:r>
          </w:p>
        </w:tc>
        <w:tc>
          <w:tcPr>
            <w:tcW w:w="955" w:type="dxa"/>
            <w:vAlign w:val="bottom"/>
          </w:tcPr>
          <w:p w14:paraId="70149085" w14:textId="661BE83B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15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5FF925DE" w14:textId="0AB469FB" w:rsidR="008F486D" w:rsidRPr="003B65FB" w:rsidRDefault="008F486D" w:rsidP="008F486D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 xml:space="preserve">0 </w:t>
            </w:r>
            <w:r>
              <w:rPr>
                <w:rFonts w:asciiTheme="majorBidi" w:hAnsiTheme="majorBidi" w:cstheme="majorBidi"/>
                <w:szCs w:val="24"/>
              </w:rPr>
              <w:t>–</w:t>
            </w:r>
            <w:r w:rsidRPr="00A071DD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345D6">
              <w:rPr>
                <w:rFonts w:asciiTheme="majorBidi" w:hAnsiTheme="majorBidi" w:cstheme="majorBidi" w:hint="cs"/>
                <w:szCs w:val="24"/>
              </w:rPr>
              <w:t>7.5</w:t>
            </w:r>
          </w:p>
        </w:tc>
        <w:tc>
          <w:tcPr>
            <w:tcW w:w="1350" w:type="dxa"/>
            <w:vAlign w:val="bottom"/>
          </w:tcPr>
          <w:p w14:paraId="742E90AF" w14:textId="662212ED" w:rsidR="008F486D" w:rsidRPr="003B65FB" w:rsidRDefault="008F486D" w:rsidP="008F486D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0 - 6.8</w:t>
            </w:r>
          </w:p>
        </w:tc>
      </w:tr>
      <w:tr w:rsidR="008F486D" w:rsidRPr="003B65FB" w14:paraId="1C3C9D11" w14:textId="77777777" w:rsidTr="005D0E02">
        <w:trPr>
          <w:cantSplit/>
        </w:trPr>
        <w:tc>
          <w:tcPr>
            <w:tcW w:w="2880" w:type="dxa"/>
            <w:vAlign w:val="bottom"/>
          </w:tcPr>
          <w:p w14:paraId="51FC1D6B" w14:textId="77777777" w:rsidR="008F486D" w:rsidRPr="008345D6" w:rsidRDefault="008F486D" w:rsidP="008F486D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0017407" w14:textId="701EEDE8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2CD086F" w14:textId="4317ACB1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EC966A2" w14:textId="49DC3DA6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3F734CAA" w14:textId="2D463DDF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550DA51" w14:textId="40747633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7</w:t>
            </w:r>
            <w:r w:rsidRPr="008345D6">
              <w:rPr>
                <w:rFonts w:asciiTheme="majorBidi" w:hAnsiTheme="majorBidi" w:cstheme="majorBidi" w:hint="cs"/>
                <w:szCs w:val="24"/>
              </w:rPr>
              <w:t>3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49D436FB" w14:textId="1BE95E2B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D4E280D" w14:textId="227C6938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highlight w:val="yellow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6A637800" w14:textId="57509783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vAlign w:val="bottom"/>
          </w:tcPr>
          <w:p w14:paraId="04FF8CD1" w14:textId="0085B946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7</w:t>
            </w:r>
            <w:r w:rsidRPr="008345D6">
              <w:rPr>
                <w:rFonts w:asciiTheme="majorBidi" w:hAnsiTheme="majorBidi" w:cstheme="majorBidi" w:hint="cs"/>
                <w:szCs w:val="24"/>
              </w:rPr>
              <w:t>3</w:t>
            </w:r>
          </w:p>
        </w:tc>
        <w:tc>
          <w:tcPr>
            <w:tcW w:w="955" w:type="dxa"/>
            <w:vAlign w:val="bottom"/>
          </w:tcPr>
          <w:p w14:paraId="5AC9E838" w14:textId="0BC8588C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0EDE9253" w14:textId="46D819B4" w:rsidR="008F486D" w:rsidRPr="003B65FB" w:rsidRDefault="008F486D" w:rsidP="008F486D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0.1 - 0.</w:t>
            </w:r>
            <w:r w:rsidRPr="008345D6">
              <w:rPr>
                <w:rFonts w:asciiTheme="majorBidi" w:hAnsiTheme="majorBidi" w:cstheme="majorBidi" w:hint="cs"/>
                <w:szCs w:val="24"/>
              </w:rPr>
              <w:t>4</w:t>
            </w:r>
          </w:p>
        </w:tc>
        <w:tc>
          <w:tcPr>
            <w:tcW w:w="1350" w:type="dxa"/>
            <w:vAlign w:val="bottom"/>
          </w:tcPr>
          <w:p w14:paraId="0BA035CC" w14:textId="33BC38AC" w:rsidR="008F486D" w:rsidRPr="003B65FB" w:rsidRDefault="008F486D" w:rsidP="008F486D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0.1 - 0.9</w:t>
            </w:r>
          </w:p>
        </w:tc>
      </w:tr>
      <w:tr w:rsidR="008F486D" w:rsidRPr="003B65FB" w14:paraId="785A6CBD" w14:textId="77777777" w:rsidTr="005D0E02">
        <w:trPr>
          <w:cantSplit/>
        </w:trPr>
        <w:tc>
          <w:tcPr>
            <w:tcW w:w="2880" w:type="dxa"/>
            <w:vAlign w:val="bottom"/>
          </w:tcPr>
          <w:p w14:paraId="6E2592BE" w14:textId="77777777" w:rsidR="008F486D" w:rsidRPr="008345D6" w:rsidRDefault="008F486D" w:rsidP="008F486D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27B7597" w14:textId="104656B9" w:rsidR="008F486D" w:rsidRPr="008345D6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55AF15B" w14:textId="59F17216" w:rsidR="008F486D" w:rsidRPr="008345D6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CE9FF2F" w14:textId="45BD1399" w:rsidR="008F486D" w:rsidRPr="008345D6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47EF80B8" w14:textId="4E2C5F5E" w:rsidR="008F486D" w:rsidRPr="008345D6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A29FA18" w14:textId="79F31413" w:rsidR="008F486D" w:rsidRPr="008345D6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476C5019" w14:textId="6A069961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1499FB5" w14:textId="4F302B61" w:rsidR="008F486D" w:rsidRPr="008345D6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2080A751" w14:textId="5570D482" w:rsidR="008F486D" w:rsidRPr="003B65FB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54" w:type="dxa"/>
            <w:vAlign w:val="bottom"/>
          </w:tcPr>
          <w:p w14:paraId="029F89A0" w14:textId="502AB6FC" w:rsidR="008F486D" w:rsidRPr="008345D6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3D6F5F45" w14:textId="46263A72" w:rsidR="008F486D" w:rsidRPr="008345D6" w:rsidRDefault="008F486D" w:rsidP="008F48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74A6B0FC" w14:textId="76CD88BC" w:rsidR="008F486D" w:rsidRPr="008345D6" w:rsidRDefault="008F486D" w:rsidP="008F486D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39E09900" w14:textId="10371D57" w:rsidR="008F486D" w:rsidRPr="008345D6" w:rsidRDefault="008F486D" w:rsidP="008F486D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F486D" w:rsidRPr="003B65FB" w14:paraId="2A5CFEC5" w14:textId="77777777" w:rsidTr="005D0E02">
        <w:trPr>
          <w:cantSplit/>
        </w:trPr>
        <w:tc>
          <w:tcPr>
            <w:tcW w:w="2880" w:type="dxa"/>
            <w:vAlign w:val="bottom"/>
          </w:tcPr>
          <w:p w14:paraId="6CDA4015" w14:textId="5C5D9893" w:rsidR="008F486D" w:rsidRPr="008345D6" w:rsidRDefault="008F486D" w:rsidP="008F486D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BD9471D" w14:textId="5434C4A7" w:rsidR="008F486D" w:rsidRPr="008345D6" w:rsidRDefault="008F486D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89E327" w14:textId="67DC9306" w:rsidR="008F486D" w:rsidRPr="003B65FB" w:rsidRDefault="008F486D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DC0AD0" w14:textId="0C4290FB" w:rsidR="008F486D" w:rsidRPr="008345D6" w:rsidRDefault="008F486D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79979783" w14:textId="2B55C8BF" w:rsidR="008F486D" w:rsidRPr="003B65FB" w:rsidRDefault="008F486D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79C8782" w14:textId="310AE32E" w:rsidR="008F486D" w:rsidRPr="008345D6" w:rsidRDefault="008F486D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B075713" w14:textId="44525A2D" w:rsidR="008F486D" w:rsidRPr="003B65FB" w:rsidRDefault="008F486D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3A44D5E" w14:textId="6FA0B355" w:rsidR="008F486D" w:rsidRPr="008345D6" w:rsidRDefault="008F486D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172</w:t>
            </w:r>
          </w:p>
        </w:tc>
        <w:tc>
          <w:tcPr>
            <w:tcW w:w="955" w:type="dxa"/>
            <w:vAlign w:val="bottom"/>
          </w:tcPr>
          <w:p w14:paraId="1138E458" w14:textId="1AABB850" w:rsidR="008F486D" w:rsidRPr="003B65FB" w:rsidRDefault="008F486D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954" w:type="dxa"/>
            <w:vAlign w:val="bottom"/>
          </w:tcPr>
          <w:p w14:paraId="4E9CCB9A" w14:textId="1C63A4A1" w:rsidR="008F486D" w:rsidRPr="008345D6" w:rsidRDefault="008F486D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172</w:t>
            </w:r>
          </w:p>
        </w:tc>
        <w:tc>
          <w:tcPr>
            <w:tcW w:w="955" w:type="dxa"/>
            <w:vAlign w:val="bottom"/>
          </w:tcPr>
          <w:p w14:paraId="703B9F4B" w14:textId="2892999B" w:rsidR="008F486D" w:rsidRPr="003B65FB" w:rsidRDefault="008F486D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3A5B03F9" w14:textId="1B1BA002" w:rsidR="008F486D" w:rsidRPr="003B65FB" w:rsidRDefault="008F486D" w:rsidP="008F486D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50B42785" w14:textId="0DD63842" w:rsidR="008F486D" w:rsidRPr="003B65FB" w:rsidRDefault="008F486D" w:rsidP="008F486D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F486D" w:rsidRPr="003B65FB" w14:paraId="16235BF3" w14:textId="77777777" w:rsidTr="005D0E02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D4131B5" w14:textId="77777777" w:rsidR="008F486D" w:rsidRPr="003B65FB" w:rsidRDefault="008F486D" w:rsidP="008F486D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91CC265" w14:textId="6E38F30C" w:rsidR="008F486D" w:rsidRPr="003B65FB" w:rsidRDefault="008F486D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76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F5A8E22" w14:textId="02110DDC" w:rsidR="008F486D" w:rsidRPr="003B65FB" w:rsidRDefault="008F486D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00B8858" w14:textId="634D5257" w:rsidR="008F486D" w:rsidRPr="003B65FB" w:rsidRDefault="008F486D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E70A2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57A5137" w14:textId="06881651" w:rsidR="008F486D" w:rsidRPr="003B65FB" w:rsidRDefault="008F486D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E70A2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08A7C20" w14:textId="2DCCD906" w:rsidR="008F486D" w:rsidRPr="003B65FB" w:rsidRDefault="008F486D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E70A28">
              <w:rPr>
                <w:rFonts w:asciiTheme="majorBidi" w:hAnsiTheme="majorBidi" w:cstheme="majorBidi"/>
                <w:szCs w:val="24"/>
              </w:rPr>
              <w:t>1</w:t>
            </w:r>
            <w:r w:rsidRPr="008345D6">
              <w:rPr>
                <w:rFonts w:asciiTheme="majorBidi" w:hAnsiTheme="majorBidi" w:cstheme="majorBidi" w:hint="cs"/>
                <w:szCs w:val="24"/>
              </w:rPr>
              <w:t>82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3BC8CCF7" w14:textId="1150013C" w:rsidR="008F486D" w:rsidRPr="003B65FB" w:rsidRDefault="008F486D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E70A28">
              <w:rPr>
                <w:rFonts w:asciiTheme="majorBidi" w:hAnsiTheme="majorBidi" w:cstheme="majorBidi"/>
                <w:szCs w:val="24"/>
              </w:rPr>
              <w:t>17</w:t>
            </w:r>
            <w:r w:rsidRPr="008345D6">
              <w:rPr>
                <w:rFonts w:asciiTheme="majorBidi" w:hAnsiTheme="majorBidi" w:cstheme="majorBidi" w:hint="cs"/>
                <w:szCs w:val="24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16BE471" w14:textId="67E405A7" w:rsidR="008F486D" w:rsidRPr="008345D6" w:rsidRDefault="005D0E02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660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3278C2E" w14:textId="0B657AC7" w:rsidR="008F486D" w:rsidRPr="003B65FB" w:rsidRDefault="008F486D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4C088F">
              <w:rPr>
                <w:rFonts w:asciiTheme="majorBidi" w:hAnsiTheme="majorBidi" w:cstheme="majorBidi"/>
                <w:szCs w:val="24"/>
              </w:rPr>
              <w:t>4</w:t>
            </w:r>
            <w:r w:rsidR="005D0E02" w:rsidRPr="008345D6">
              <w:rPr>
                <w:rFonts w:asciiTheme="majorBidi" w:hAnsiTheme="majorBidi" w:cstheme="majorBidi" w:hint="cs"/>
                <w:szCs w:val="24"/>
              </w:rPr>
              <w:t>30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F39A557" w14:textId="2EA34086" w:rsidR="008F486D" w:rsidRPr="003B65FB" w:rsidRDefault="008F486D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91</w:t>
            </w:r>
            <w:r w:rsidR="005D0E02" w:rsidRPr="008345D6">
              <w:rPr>
                <w:rFonts w:asciiTheme="majorBidi" w:hAnsiTheme="majorBidi" w:cstheme="majorBidi" w:hint="cs"/>
                <w:szCs w:val="24"/>
              </w:rPr>
              <w:t>8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188D246" w14:textId="025A3609" w:rsidR="008F486D" w:rsidRPr="003B65FB" w:rsidRDefault="005D0E02" w:rsidP="008F486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605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38F78ED6" w14:textId="77777777" w:rsidR="008F486D" w:rsidRPr="003B65FB" w:rsidRDefault="008F486D" w:rsidP="008F486D">
            <w:pPr>
              <w:tabs>
                <w:tab w:val="left" w:pos="360"/>
                <w:tab w:val="left" w:pos="900"/>
                <w:tab w:val="left" w:pos="1440"/>
              </w:tabs>
              <w:spacing w:line="340" w:lineRule="exact"/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2F858E" w14:textId="77777777" w:rsidR="008F486D" w:rsidRPr="003B65FB" w:rsidRDefault="008F486D" w:rsidP="008F486D">
            <w:pPr>
              <w:tabs>
                <w:tab w:val="left" w:pos="360"/>
                <w:tab w:val="left" w:pos="900"/>
                <w:tab w:val="left" w:pos="1440"/>
              </w:tabs>
              <w:spacing w:line="340" w:lineRule="exact"/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403B1" w:rsidRPr="003B65FB" w14:paraId="40900752" w14:textId="77777777" w:rsidTr="005D0E02">
        <w:trPr>
          <w:cantSplit/>
        </w:trPr>
        <w:tc>
          <w:tcPr>
            <w:tcW w:w="2880" w:type="dxa"/>
            <w:vAlign w:val="bottom"/>
          </w:tcPr>
          <w:p w14:paraId="658B3811" w14:textId="77777777" w:rsidR="00E403B1" w:rsidRPr="008345D6" w:rsidRDefault="00E403B1" w:rsidP="00E403B1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953" w:type="dxa"/>
            <w:vAlign w:val="bottom"/>
          </w:tcPr>
          <w:p w14:paraId="28F2C642" w14:textId="77777777" w:rsidR="00E403B1" w:rsidRPr="003B65FB" w:rsidRDefault="00E403B1" w:rsidP="00E403B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04ACA2E7" w14:textId="77777777" w:rsidR="00E403B1" w:rsidRPr="003B65FB" w:rsidRDefault="00E403B1" w:rsidP="00E403B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6DF231FC" w14:textId="77777777" w:rsidR="00E403B1" w:rsidRPr="003B65FB" w:rsidRDefault="00E403B1" w:rsidP="00E403B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7F7487FB" w14:textId="77777777" w:rsidR="00E403B1" w:rsidRPr="003B65FB" w:rsidRDefault="00E403B1" w:rsidP="00E403B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vAlign w:val="bottom"/>
          </w:tcPr>
          <w:p w14:paraId="349196B4" w14:textId="77777777" w:rsidR="00E403B1" w:rsidRPr="003B65FB" w:rsidRDefault="00E403B1" w:rsidP="00E403B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504F4E3B" w14:textId="77777777" w:rsidR="00E403B1" w:rsidRPr="003B65FB" w:rsidRDefault="00E403B1" w:rsidP="00E403B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0D791B48" w14:textId="77777777" w:rsidR="00E403B1" w:rsidRPr="003B65FB" w:rsidRDefault="00E403B1" w:rsidP="00E403B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955" w:type="dxa"/>
            <w:vAlign w:val="bottom"/>
          </w:tcPr>
          <w:p w14:paraId="7A185791" w14:textId="77777777" w:rsidR="00E403B1" w:rsidRPr="003B65FB" w:rsidRDefault="00E403B1" w:rsidP="00E403B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12E461A5" w14:textId="77777777" w:rsidR="00E403B1" w:rsidRPr="003B65FB" w:rsidRDefault="00E403B1" w:rsidP="00E403B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vAlign w:val="bottom"/>
          </w:tcPr>
          <w:p w14:paraId="5E82B61B" w14:textId="77777777" w:rsidR="00E403B1" w:rsidRPr="003B65FB" w:rsidRDefault="00E403B1" w:rsidP="00E403B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gridSpan w:val="2"/>
            <w:vAlign w:val="bottom"/>
          </w:tcPr>
          <w:p w14:paraId="5791085E" w14:textId="77777777" w:rsidR="00E403B1" w:rsidRPr="003B65FB" w:rsidRDefault="00E403B1" w:rsidP="00E403B1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1FAE0D4" w14:textId="77777777" w:rsidR="00E403B1" w:rsidRPr="003B65FB" w:rsidRDefault="00E403B1" w:rsidP="00E403B1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A5E36" w:rsidRPr="003B65FB" w14:paraId="1FD2AD11" w14:textId="77777777" w:rsidTr="005D0E02">
        <w:trPr>
          <w:cantSplit/>
        </w:trPr>
        <w:tc>
          <w:tcPr>
            <w:tcW w:w="2880" w:type="dxa"/>
            <w:vAlign w:val="bottom"/>
          </w:tcPr>
          <w:p w14:paraId="7075BA9D" w14:textId="77777777" w:rsidR="007A5E36" w:rsidRPr="003B65FB" w:rsidRDefault="007A5E36" w:rsidP="007A5E36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3" w:type="dxa"/>
            <w:vAlign w:val="bottom"/>
          </w:tcPr>
          <w:p w14:paraId="6F851377" w14:textId="30CDBBD5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174</w:t>
            </w:r>
          </w:p>
        </w:tc>
        <w:tc>
          <w:tcPr>
            <w:tcW w:w="954" w:type="dxa"/>
            <w:vAlign w:val="bottom"/>
          </w:tcPr>
          <w:p w14:paraId="5F48B4F0" w14:textId="57F727FB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110</w:t>
            </w:r>
          </w:p>
        </w:tc>
        <w:tc>
          <w:tcPr>
            <w:tcW w:w="954" w:type="dxa"/>
            <w:vAlign w:val="bottom"/>
          </w:tcPr>
          <w:p w14:paraId="03524D02" w14:textId="3FC5B8A7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vAlign w:val="bottom"/>
          </w:tcPr>
          <w:p w14:paraId="0760F5D6" w14:textId="682A1C90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2DC3B763" w14:textId="3296B2F4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vAlign w:val="bottom"/>
          </w:tcPr>
          <w:p w14:paraId="485F149E" w14:textId="19064A4F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vAlign w:val="bottom"/>
          </w:tcPr>
          <w:p w14:paraId="02A6BCD1" w14:textId="215D697B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highlight w:val="yellow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51A65DC4" w14:textId="15B7D125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vAlign w:val="bottom"/>
          </w:tcPr>
          <w:p w14:paraId="7667F8C0" w14:textId="47DF392E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1</w:t>
            </w:r>
            <w:r w:rsidRPr="008345D6">
              <w:rPr>
                <w:rFonts w:asciiTheme="majorBidi" w:hAnsiTheme="majorBidi" w:cstheme="majorBidi" w:hint="cs"/>
                <w:szCs w:val="24"/>
              </w:rPr>
              <w:t>74</w:t>
            </w:r>
          </w:p>
        </w:tc>
        <w:tc>
          <w:tcPr>
            <w:tcW w:w="955" w:type="dxa"/>
            <w:vAlign w:val="bottom"/>
          </w:tcPr>
          <w:p w14:paraId="0DBED8B6" w14:textId="217EBE09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110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6D8C7470" w14:textId="164D2315" w:rsidR="007A5E36" w:rsidRPr="003B65FB" w:rsidRDefault="007A5E36" w:rsidP="007A5E3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4.</w:t>
            </w:r>
            <w:r w:rsidRPr="008345D6">
              <w:rPr>
                <w:rFonts w:asciiTheme="majorBidi" w:hAnsiTheme="majorBidi" w:cstheme="majorBidi" w:hint="cs"/>
                <w:szCs w:val="24"/>
              </w:rPr>
              <w:t>3</w:t>
            </w:r>
            <w:r w:rsidRPr="00A071DD">
              <w:rPr>
                <w:rFonts w:asciiTheme="majorBidi" w:hAnsiTheme="majorBidi" w:cstheme="majorBidi"/>
                <w:szCs w:val="24"/>
              </w:rPr>
              <w:t xml:space="preserve"> - 6.</w:t>
            </w:r>
            <w:r w:rsidRPr="008345D6">
              <w:rPr>
                <w:rFonts w:asciiTheme="majorBidi" w:hAnsiTheme="majorBidi" w:cstheme="majorBidi" w:hint="cs"/>
                <w:szCs w:val="24"/>
              </w:rPr>
              <w:t>0</w:t>
            </w:r>
          </w:p>
        </w:tc>
        <w:tc>
          <w:tcPr>
            <w:tcW w:w="1350" w:type="dxa"/>
            <w:vAlign w:val="bottom"/>
          </w:tcPr>
          <w:p w14:paraId="405BE0FA" w14:textId="5EA67400" w:rsidR="007A5E36" w:rsidRPr="003B65FB" w:rsidRDefault="007A5E36" w:rsidP="007A5E3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4.7 - 6.2</w:t>
            </w:r>
          </w:p>
        </w:tc>
      </w:tr>
      <w:tr w:rsidR="007A5E36" w:rsidRPr="003B65FB" w14:paraId="3BA8D50D" w14:textId="77777777" w:rsidTr="005D0E02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502ADA4" w14:textId="77777777" w:rsidR="007A5E36" w:rsidRPr="003B65FB" w:rsidRDefault="007A5E36" w:rsidP="007A5E36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2CC61C4" w14:textId="32BD1D89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5CF7957" w14:textId="00618D70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136ECFFB" w14:textId="397BAE92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1D2D8DB4" w14:textId="60D774DB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14:paraId="77A1EABC" w14:textId="44AAEABF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19B71EEB" w14:textId="508EAC0D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2129D126" w14:textId="0C6B52C1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highlight w:val="yellow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196</w:t>
            </w:r>
          </w:p>
        </w:tc>
        <w:tc>
          <w:tcPr>
            <w:tcW w:w="955" w:type="dxa"/>
            <w:shd w:val="clear" w:color="auto" w:fill="auto"/>
          </w:tcPr>
          <w:p w14:paraId="5C4965FC" w14:textId="537B1711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Cs w:val="24"/>
              </w:rPr>
              <w:t>171</w:t>
            </w:r>
          </w:p>
        </w:tc>
        <w:tc>
          <w:tcPr>
            <w:tcW w:w="954" w:type="dxa"/>
            <w:shd w:val="clear" w:color="auto" w:fill="auto"/>
          </w:tcPr>
          <w:p w14:paraId="06DA63D2" w14:textId="3430C1FD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196</w:t>
            </w:r>
          </w:p>
        </w:tc>
        <w:tc>
          <w:tcPr>
            <w:tcW w:w="955" w:type="dxa"/>
            <w:shd w:val="clear" w:color="auto" w:fill="auto"/>
          </w:tcPr>
          <w:p w14:paraId="033418A7" w14:textId="7E2B6D97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Cs w:val="24"/>
              </w:rPr>
              <w:t>171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00A27C57" w14:textId="63183350" w:rsidR="007A5E36" w:rsidRPr="003B65FB" w:rsidRDefault="007A5E36" w:rsidP="007A5E3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88B586" w14:textId="5E29DB5C" w:rsidR="007A5E36" w:rsidRPr="003B65FB" w:rsidRDefault="007A5E36" w:rsidP="007A5E3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A5E36" w:rsidRPr="003B65FB" w14:paraId="78629208" w14:textId="77777777" w:rsidTr="005D0E02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70238CD" w14:textId="77777777" w:rsidR="007A5E36" w:rsidRPr="003B65FB" w:rsidRDefault="007A5E36" w:rsidP="007A5E36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B49EB97" w14:textId="06D14D8A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29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DDFAE8A" w14:textId="3D4C0AAE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79379DD3" w14:textId="294298B8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65AEA29C" w14:textId="6BE1D2F9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14:paraId="77A1175B" w14:textId="51679929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7A09F258" w14:textId="50F55A9F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6AA31692" w14:textId="6FA26EBC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highlight w:val="yellow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36</w:t>
            </w:r>
          </w:p>
        </w:tc>
        <w:tc>
          <w:tcPr>
            <w:tcW w:w="955" w:type="dxa"/>
            <w:shd w:val="clear" w:color="auto" w:fill="auto"/>
          </w:tcPr>
          <w:p w14:paraId="0DA5E1F1" w14:textId="365BDCB4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6</w:t>
            </w:r>
            <w:r w:rsidRPr="008345D6">
              <w:rPr>
                <w:rFonts w:asciiTheme="majorBidi" w:hAnsiTheme="majorBidi" w:cstheme="majorBidi" w:hint="cs"/>
                <w:szCs w:val="24"/>
              </w:rPr>
              <w:t>2</w:t>
            </w:r>
          </w:p>
        </w:tc>
        <w:tc>
          <w:tcPr>
            <w:tcW w:w="954" w:type="dxa"/>
            <w:shd w:val="clear" w:color="auto" w:fill="auto"/>
          </w:tcPr>
          <w:p w14:paraId="2FD99A8A" w14:textId="7D2EB290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6</w:t>
            </w:r>
            <w:r w:rsidRPr="008345D6">
              <w:rPr>
                <w:rFonts w:asciiTheme="majorBidi" w:hAnsiTheme="majorBidi" w:cstheme="majorBidi" w:hint="cs"/>
                <w:szCs w:val="24"/>
              </w:rPr>
              <w:t>5</w:t>
            </w:r>
          </w:p>
        </w:tc>
        <w:tc>
          <w:tcPr>
            <w:tcW w:w="955" w:type="dxa"/>
            <w:shd w:val="clear" w:color="auto" w:fill="auto"/>
          </w:tcPr>
          <w:p w14:paraId="4A0A7E9E" w14:textId="2A4059C1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6</w:t>
            </w:r>
            <w:r w:rsidRPr="008345D6">
              <w:rPr>
                <w:rFonts w:asciiTheme="majorBidi" w:hAnsiTheme="majorBidi" w:cstheme="majorBidi" w:hint="cs"/>
                <w:szCs w:val="24"/>
              </w:rPr>
              <w:t>2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0FA84F1D" w14:textId="01BFFD5C" w:rsidR="007A5E36" w:rsidRPr="003B65FB" w:rsidRDefault="007A5E36" w:rsidP="007A5E3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0 - 6.8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EFCB99" w14:textId="42F677A4" w:rsidR="007A5E36" w:rsidRPr="003B65FB" w:rsidRDefault="007A5E36" w:rsidP="007A5E3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0 - 6.8</w:t>
            </w:r>
          </w:p>
        </w:tc>
      </w:tr>
      <w:tr w:rsidR="007A5E36" w:rsidRPr="003B65FB" w14:paraId="0B21A0B8" w14:textId="77777777" w:rsidTr="005D0E02">
        <w:trPr>
          <w:cantSplit/>
        </w:trPr>
        <w:tc>
          <w:tcPr>
            <w:tcW w:w="2880" w:type="dxa"/>
            <w:shd w:val="clear" w:color="auto" w:fill="auto"/>
          </w:tcPr>
          <w:p w14:paraId="78893ADC" w14:textId="77777777" w:rsidR="007A5E36" w:rsidRPr="003B65FB" w:rsidRDefault="007A5E36" w:rsidP="007A5E36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3" w:type="dxa"/>
            <w:shd w:val="clear" w:color="auto" w:fill="auto"/>
          </w:tcPr>
          <w:p w14:paraId="43A3F0CC" w14:textId="0458B948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37</w:t>
            </w:r>
          </w:p>
        </w:tc>
        <w:tc>
          <w:tcPr>
            <w:tcW w:w="954" w:type="dxa"/>
            <w:shd w:val="clear" w:color="auto" w:fill="auto"/>
          </w:tcPr>
          <w:p w14:paraId="0359AB17" w14:textId="5E7FD949" w:rsidR="007A5E36" w:rsidRPr="003B65FB" w:rsidRDefault="007A5E36" w:rsidP="007A5E36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954" w:type="dxa"/>
            <w:shd w:val="clear" w:color="auto" w:fill="auto"/>
          </w:tcPr>
          <w:p w14:paraId="220530D4" w14:textId="69BF9B4F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52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3C2EF395" w14:textId="44B94203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955" w:type="dxa"/>
            <w:shd w:val="clear" w:color="auto" w:fill="auto"/>
          </w:tcPr>
          <w:p w14:paraId="7043684D" w14:textId="4195F4DF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3</w:t>
            </w:r>
            <w:r w:rsidR="005D0E02" w:rsidRPr="008345D6">
              <w:rPr>
                <w:rFonts w:asciiTheme="majorBidi" w:hAnsiTheme="majorBidi" w:cstheme="majorBidi" w:hint="cs"/>
                <w:szCs w:val="24"/>
              </w:rPr>
              <w:t>0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6505559F" w14:textId="52065A1E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39</w:t>
            </w:r>
          </w:p>
        </w:tc>
        <w:tc>
          <w:tcPr>
            <w:tcW w:w="954" w:type="dxa"/>
            <w:shd w:val="clear" w:color="auto" w:fill="auto"/>
          </w:tcPr>
          <w:p w14:paraId="18B29426" w14:textId="58BC2017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highlight w:val="yellow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14:paraId="15EA320D" w14:textId="4DCD671B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548ED1B2" w14:textId="5BF96314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119</w:t>
            </w:r>
          </w:p>
        </w:tc>
        <w:tc>
          <w:tcPr>
            <w:tcW w:w="955" w:type="dxa"/>
            <w:shd w:val="clear" w:color="auto" w:fill="auto"/>
          </w:tcPr>
          <w:p w14:paraId="060F839E" w14:textId="7EA32E4F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159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1C38F1BC" w14:textId="553490B9" w:rsidR="007A5E36" w:rsidRPr="003B65FB" w:rsidRDefault="007A5E36" w:rsidP="007A5E3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3.6</w:t>
            </w:r>
            <w:r w:rsidRPr="008345D6">
              <w:rPr>
                <w:rFonts w:asciiTheme="majorBidi" w:hAnsiTheme="majorBidi" w:cstheme="majorBidi"/>
                <w:szCs w:val="24"/>
                <w:cs/>
              </w:rPr>
              <w:t xml:space="preserve"> ถึง </w:t>
            </w:r>
            <w:r w:rsidRPr="00A071DD">
              <w:rPr>
                <w:rFonts w:asciiTheme="majorBidi" w:hAnsiTheme="majorBidi" w:cstheme="majorBidi"/>
                <w:szCs w:val="24"/>
              </w:rPr>
              <w:t>MLR-1%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9E68A7" w14:textId="2383916A" w:rsidR="007A5E36" w:rsidRPr="003B65FB" w:rsidRDefault="007A5E36" w:rsidP="007A5E3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3.6</w:t>
            </w:r>
            <w:r w:rsidRPr="008345D6">
              <w:rPr>
                <w:rFonts w:asciiTheme="majorBidi" w:hAnsiTheme="majorBidi" w:cstheme="majorBidi"/>
                <w:szCs w:val="24"/>
                <w:cs/>
              </w:rPr>
              <w:t xml:space="preserve"> ถึง </w:t>
            </w:r>
            <w:r w:rsidRPr="00A071DD">
              <w:rPr>
                <w:rFonts w:asciiTheme="majorBidi" w:hAnsiTheme="majorBidi" w:cstheme="majorBidi"/>
                <w:szCs w:val="24"/>
              </w:rPr>
              <w:t>MLR-1%</w:t>
            </w:r>
          </w:p>
        </w:tc>
      </w:tr>
      <w:tr w:rsidR="007A5E36" w:rsidRPr="003B65FB" w14:paraId="5D675003" w14:textId="77777777" w:rsidTr="005D0E02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241F625A" w14:textId="1E1B8624" w:rsidR="007A5E36" w:rsidRPr="003B65FB" w:rsidRDefault="007A5E36" w:rsidP="007A5E36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30CD050" w14:textId="096E423D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24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DA0810C" w14:textId="3C1F0DD4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183B075" w14:textId="0E62487F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202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4153F2A" w14:textId="40EA6B3D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E24ECC0" w14:textId="7C20D14F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99B47F6" w14:textId="3EE28B15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5246369" w14:textId="13FE6CB7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highlight w:val="yellow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0069215" w14:textId="085C6902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71EE86D" w14:textId="5C3533E3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226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7C76B4D" w14:textId="2BBB3946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786C2A4F" w14:textId="4890FD5C" w:rsidR="007A5E36" w:rsidRPr="003B65FB" w:rsidRDefault="007A5E36" w:rsidP="007A5E3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4.8 - 7.9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A00186" w14:textId="2F8FF846" w:rsidR="007A5E36" w:rsidRPr="003B65FB" w:rsidRDefault="007A5E36" w:rsidP="007A5E36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4.8 - 7.9</w:t>
            </w:r>
          </w:p>
        </w:tc>
      </w:tr>
      <w:tr w:rsidR="007A5E36" w:rsidRPr="003B65FB" w14:paraId="0E052ACE" w14:textId="77777777" w:rsidTr="005D0E02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F75773A" w14:textId="77777777" w:rsidR="007A5E36" w:rsidRPr="003B65FB" w:rsidRDefault="007A5E36" w:rsidP="007A5E36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86BDABD" w14:textId="413450B3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264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CB3695E" w14:textId="5B6817A8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C0719E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DDF36C" w14:textId="43607D38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254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42D03985" w14:textId="7F89020D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C0719E">
              <w:rPr>
                <w:rFonts w:asciiTheme="majorBidi" w:hAnsiTheme="majorBidi" w:cstheme="majorBidi"/>
                <w:szCs w:val="24"/>
              </w:rPr>
              <w:t>78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93B8180" w14:textId="197BDECB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C0719E">
              <w:rPr>
                <w:rFonts w:asciiTheme="majorBidi" w:hAnsiTheme="majorBidi" w:cstheme="majorBidi"/>
                <w:szCs w:val="24"/>
              </w:rPr>
              <w:t>3</w:t>
            </w:r>
            <w:r w:rsidR="005D0E02" w:rsidRPr="008345D6">
              <w:rPr>
                <w:rFonts w:asciiTheme="majorBidi" w:hAnsiTheme="majorBidi" w:cstheme="majorBidi" w:hint="cs"/>
                <w:szCs w:val="24"/>
              </w:rPr>
              <w:t>0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AE3F1B5" w14:textId="63D8992C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C0719E">
              <w:rPr>
                <w:rFonts w:asciiTheme="majorBidi" w:hAnsiTheme="majorBidi" w:cstheme="majorBidi"/>
                <w:szCs w:val="24"/>
              </w:rPr>
              <w:t>39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5BC56F0" w14:textId="0779294B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highlight w:val="yellow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232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5601925" w14:textId="6AD7F53F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C0719E">
              <w:rPr>
                <w:rFonts w:asciiTheme="majorBidi" w:hAnsiTheme="majorBidi" w:cstheme="majorBidi"/>
                <w:szCs w:val="24"/>
              </w:rPr>
              <w:t>2</w:t>
            </w:r>
            <w:r w:rsidRPr="008345D6">
              <w:rPr>
                <w:rFonts w:asciiTheme="majorBidi" w:hAnsiTheme="majorBidi" w:cstheme="majorBidi" w:hint="cs"/>
                <w:szCs w:val="24"/>
              </w:rPr>
              <w:t>33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2B15FC1" w14:textId="79E852FE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780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9B35B9B" w14:textId="77947361" w:rsidR="007A5E36" w:rsidRPr="003B65FB" w:rsidRDefault="007A5E36" w:rsidP="007A5E36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</w:rPr>
            </w:pPr>
            <w:r w:rsidRPr="008059E6">
              <w:rPr>
                <w:rFonts w:asciiTheme="majorBidi" w:hAnsiTheme="majorBidi" w:cstheme="majorBidi"/>
                <w:szCs w:val="24"/>
              </w:rPr>
              <w:t>5</w:t>
            </w:r>
            <w:r w:rsidRPr="008345D6">
              <w:rPr>
                <w:rFonts w:asciiTheme="majorBidi" w:hAnsiTheme="majorBidi" w:cstheme="majorBidi" w:hint="cs"/>
                <w:szCs w:val="24"/>
              </w:rPr>
              <w:t>12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70CE4A1C" w14:textId="77777777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DF74E" w14:textId="77777777" w:rsidR="007A5E36" w:rsidRPr="003B65FB" w:rsidRDefault="007A5E36" w:rsidP="007A5E3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</w:tbl>
    <w:p w14:paraId="7B320797" w14:textId="77777777" w:rsidR="00A071DD" w:rsidRPr="00233CE1" w:rsidRDefault="00A071DD" w:rsidP="00A071DD">
      <w:pPr>
        <w:tabs>
          <w:tab w:val="left" w:pos="360"/>
          <w:tab w:val="left" w:pos="900"/>
          <w:tab w:val="left" w:pos="2160"/>
        </w:tabs>
        <w:ind w:left="907" w:right="29" w:hanging="907"/>
        <w:jc w:val="right"/>
        <w:rPr>
          <w:rFonts w:ascii="Angsana New" w:hAnsi="Angsana New"/>
          <w:sz w:val="28"/>
        </w:rPr>
      </w:pPr>
      <w:r w:rsidRPr="00233CE1">
        <w:rPr>
          <w:rFonts w:ascii="Angsana New" w:hAnsi="Angsana New" w:hint="cs"/>
          <w:sz w:val="28"/>
        </w:rPr>
        <w:lastRenderedPageBreak/>
        <w:t>(</w:t>
      </w:r>
      <w:r w:rsidRPr="008345D6">
        <w:rPr>
          <w:rFonts w:ascii="Angsana New" w:hAnsi="Angsana New" w:hint="cs"/>
          <w:sz w:val="28"/>
          <w:cs/>
        </w:rPr>
        <w:t>หน่วย</w:t>
      </w:r>
      <w:r w:rsidRPr="00233CE1">
        <w:rPr>
          <w:rFonts w:ascii="Angsana New" w:hAnsi="Angsana New" w:hint="cs"/>
          <w:sz w:val="28"/>
        </w:rPr>
        <w:t xml:space="preserve">: </w:t>
      </w:r>
      <w:r w:rsidRPr="008345D6">
        <w:rPr>
          <w:rFonts w:ascii="Angsana New" w:hAnsi="Angsana New" w:hint="cs"/>
          <w:sz w:val="28"/>
          <w:cs/>
        </w:rPr>
        <w:t>ล้านบาท</w:t>
      </w:r>
      <w:r w:rsidRPr="008345D6">
        <w:rPr>
          <w:rFonts w:ascii="Angsana New" w:hAnsi="Angsana New" w:hint="cs"/>
          <w:sz w:val="28"/>
        </w:rPr>
        <w:t>)</w:t>
      </w:r>
    </w:p>
    <w:tbl>
      <w:tblPr>
        <w:tblW w:w="1494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240"/>
        <w:gridCol w:w="953"/>
        <w:gridCol w:w="954"/>
        <w:gridCol w:w="954"/>
        <w:gridCol w:w="1009"/>
        <w:gridCol w:w="900"/>
        <w:gridCol w:w="936"/>
        <w:gridCol w:w="18"/>
        <w:gridCol w:w="954"/>
        <w:gridCol w:w="955"/>
        <w:gridCol w:w="954"/>
        <w:gridCol w:w="953"/>
        <w:gridCol w:w="1080"/>
        <w:gridCol w:w="1080"/>
      </w:tblGrid>
      <w:tr w:rsidR="00A071DD" w:rsidRPr="00233CE1" w14:paraId="08B39222" w14:textId="77777777" w:rsidTr="00A071DD">
        <w:trPr>
          <w:cantSplit/>
        </w:trPr>
        <w:tc>
          <w:tcPr>
            <w:tcW w:w="3240" w:type="dxa"/>
            <w:vAlign w:val="bottom"/>
          </w:tcPr>
          <w:p w14:paraId="495A33C6" w14:textId="77777777" w:rsidR="00A071DD" w:rsidRPr="00233CE1" w:rsidRDefault="00A071DD" w:rsidP="00A071DD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11700" w:type="dxa"/>
            <w:gridSpan w:val="13"/>
            <w:vAlign w:val="bottom"/>
          </w:tcPr>
          <w:p w14:paraId="24811FF4" w14:textId="77777777" w:rsidR="00A071DD" w:rsidRPr="008345D6" w:rsidRDefault="00A071DD" w:rsidP="00A071D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071DD" w:rsidRPr="00233CE1" w14:paraId="5FEF8AA8" w14:textId="77777777" w:rsidTr="00233CE1">
        <w:trPr>
          <w:cantSplit/>
        </w:trPr>
        <w:tc>
          <w:tcPr>
            <w:tcW w:w="3240" w:type="dxa"/>
            <w:vAlign w:val="bottom"/>
          </w:tcPr>
          <w:p w14:paraId="6BF9E88F" w14:textId="77777777" w:rsidR="00A071DD" w:rsidRPr="00233CE1" w:rsidRDefault="00A071DD" w:rsidP="00A071DD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6D5B975B" w14:textId="77777777" w:rsidR="00A071DD" w:rsidRPr="00233CE1" w:rsidRDefault="00A071DD" w:rsidP="00A071D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อัตราดอกเบี้ยคงที่</w:t>
            </w:r>
          </w:p>
        </w:tc>
        <w:tc>
          <w:tcPr>
            <w:tcW w:w="1836" w:type="dxa"/>
            <w:gridSpan w:val="2"/>
            <w:vAlign w:val="bottom"/>
          </w:tcPr>
          <w:p w14:paraId="6DCA5CFE" w14:textId="77777777" w:rsidR="00A071DD" w:rsidRPr="00233CE1" w:rsidRDefault="00A071DD" w:rsidP="00A071DD">
            <w:pPr>
              <w:ind w:left="-57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อัตราดอกเบี้ยปรับ</w:t>
            </w:r>
          </w:p>
        </w:tc>
        <w:tc>
          <w:tcPr>
            <w:tcW w:w="1927" w:type="dxa"/>
            <w:gridSpan w:val="3"/>
            <w:vAlign w:val="bottom"/>
          </w:tcPr>
          <w:p w14:paraId="075E5B83" w14:textId="77777777" w:rsidR="00A071DD" w:rsidRPr="00233CE1" w:rsidRDefault="00A071DD" w:rsidP="00A071DD">
            <w:pPr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07" w:type="dxa"/>
            <w:gridSpan w:val="2"/>
            <w:vAlign w:val="bottom"/>
          </w:tcPr>
          <w:p w14:paraId="49E95EF8" w14:textId="77777777" w:rsidR="00A071DD" w:rsidRPr="00233CE1" w:rsidRDefault="00A071DD" w:rsidP="00A071DD">
            <w:pPr>
              <w:ind w:lef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8ED3AA5" w14:textId="77777777" w:rsidR="00A071DD" w:rsidRPr="00233CE1" w:rsidRDefault="00A071DD" w:rsidP="00A071DD">
            <w:pPr>
              <w:ind w:left="-7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อัตราดอกเบี้ยรับที่แท้จริง</w:t>
            </w:r>
          </w:p>
        </w:tc>
      </w:tr>
      <w:tr w:rsidR="00A071DD" w:rsidRPr="00233CE1" w14:paraId="5ECDD464" w14:textId="77777777" w:rsidTr="00233CE1">
        <w:trPr>
          <w:cantSplit/>
        </w:trPr>
        <w:tc>
          <w:tcPr>
            <w:tcW w:w="3240" w:type="dxa"/>
            <w:vAlign w:val="bottom"/>
          </w:tcPr>
          <w:p w14:paraId="03A72A26" w14:textId="77777777" w:rsidR="00A071DD" w:rsidRPr="00233CE1" w:rsidRDefault="00A071DD" w:rsidP="00A071DD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1907" w:type="dxa"/>
            <w:gridSpan w:val="2"/>
            <w:vAlign w:val="bottom"/>
          </w:tcPr>
          <w:p w14:paraId="3F08A27C" w14:textId="77777777" w:rsidR="00A071DD" w:rsidRPr="00233CE1" w:rsidRDefault="00A071DD" w:rsidP="00A071D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233CE1">
              <w:rPr>
                <w:rFonts w:ascii="Angsana New" w:hAnsi="Angsana New" w:hint="cs"/>
                <w:sz w:val="28"/>
              </w:rPr>
              <w:t xml:space="preserve">1 </w:t>
            </w:r>
            <w:r w:rsidRPr="008345D6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963" w:type="dxa"/>
            <w:gridSpan w:val="2"/>
            <w:vAlign w:val="bottom"/>
          </w:tcPr>
          <w:p w14:paraId="494E4F1B" w14:textId="77777777" w:rsidR="00A071DD" w:rsidRPr="00233CE1" w:rsidRDefault="00A071DD" w:rsidP="00A07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233CE1">
              <w:rPr>
                <w:rFonts w:ascii="Angsana New" w:hAnsi="Angsana New" w:hint="cs"/>
                <w:sz w:val="28"/>
              </w:rPr>
              <w:t>1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ถึง</w:t>
            </w:r>
            <w:r w:rsidRPr="00233CE1">
              <w:rPr>
                <w:rFonts w:ascii="Angsana New" w:hAnsi="Angsana New" w:hint="cs"/>
                <w:sz w:val="28"/>
              </w:rPr>
              <w:t xml:space="preserve"> 5 </w:t>
            </w:r>
            <w:r w:rsidRPr="008345D6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854" w:type="dxa"/>
            <w:gridSpan w:val="3"/>
            <w:vAlign w:val="bottom"/>
          </w:tcPr>
          <w:p w14:paraId="5C3D9367" w14:textId="77777777" w:rsidR="00A071DD" w:rsidRPr="00233CE1" w:rsidRDefault="00A071DD" w:rsidP="00A071D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ขึ้นลงตามราคาตลาด</w:t>
            </w:r>
          </w:p>
        </w:tc>
        <w:tc>
          <w:tcPr>
            <w:tcW w:w="1909" w:type="dxa"/>
            <w:gridSpan w:val="2"/>
            <w:vAlign w:val="bottom"/>
          </w:tcPr>
          <w:p w14:paraId="414CB308" w14:textId="77777777" w:rsidR="00A071DD" w:rsidRPr="00233CE1" w:rsidRDefault="00A071DD" w:rsidP="00A071D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ไม่มีอัตราดอกเบี้ย</w:t>
            </w:r>
          </w:p>
        </w:tc>
        <w:tc>
          <w:tcPr>
            <w:tcW w:w="1907" w:type="dxa"/>
            <w:gridSpan w:val="2"/>
            <w:vAlign w:val="bottom"/>
          </w:tcPr>
          <w:p w14:paraId="367D00DD" w14:textId="77777777" w:rsidR="00A071DD" w:rsidRPr="00233CE1" w:rsidRDefault="00A071DD" w:rsidP="00A071D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7496F8A5" w14:textId="77777777" w:rsidR="00A071DD" w:rsidRPr="008345D6" w:rsidRDefault="00A071DD" w:rsidP="00A071D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 xml:space="preserve"> (</w:t>
            </w:r>
            <w:r w:rsidRPr="008345D6">
              <w:rPr>
                <w:rFonts w:ascii="Angsana New" w:hAnsi="Angsana New" w:hint="cs"/>
                <w:sz w:val="28"/>
                <w:cs/>
              </w:rPr>
              <w:t>ร้อยละต่อปี)</w:t>
            </w:r>
          </w:p>
        </w:tc>
      </w:tr>
      <w:tr w:rsidR="00A071DD" w:rsidRPr="003B65FB" w14:paraId="4ADF055C" w14:textId="77777777" w:rsidTr="00233CE1">
        <w:trPr>
          <w:cantSplit/>
        </w:trPr>
        <w:tc>
          <w:tcPr>
            <w:tcW w:w="3240" w:type="dxa"/>
            <w:vAlign w:val="bottom"/>
          </w:tcPr>
          <w:p w14:paraId="1959E350" w14:textId="77777777" w:rsidR="00A071DD" w:rsidRPr="003B65FB" w:rsidRDefault="00A071DD" w:rsidP="00A071DD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53" w:type="dxa"/>
            <w:vAlign w:val="bottom"/>
          </w:tcPr>
          <w:p w14:paraId="28722584" w14:textId="13AB4829" w:rsidR="00A071DD" w:rsidRPr="008345D6" w:rsidRDefault="00A071DD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954" w:type="dxa"/>
            <w:vAlign w:val="bottom"/>
          </w:tcPr>
          <w:p w14:paraId="3E160E4C" w14:textId="6BFC28E8" w:rsidR="00A071DD" w:rsidRPr="008345D6" w:rsidRDefault="00A071DD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954" w:type="dxa"/>
            <w:vAlign w:val="bottom"/>
          </w:tcPr>
          <w:p w14:paraId="6F2F4F2D" w14:textId="12EE2ED2" w:rsidR="00A071DD" w:rsidRPr="008345D6" w:rsidRDefault="00A071DD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009" w:type="dxa"/>
            <w:vAlign w:val="bottom"/>
          </w:tcPr>
          <w:p w14:paraId="04FD5BD3" w14:textId="0FD20AE7" w:rsidR="00A071DD" w:rsidRPr="008345D6" w:rsidRDefault="00A071DD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900" w:type="dxa"/>
            <w:vAlign w:val="bottom"/>
          </w:tcPr>
          <w:p w14:paraId="06B8657A" w14:textId="1F744427" w:rsidR="00A071DD" w:rsidRPr="008345D6" w:rsidRDefault="00A071DD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954" w:type="dxa"/>
            <w:gridSpan w:val="2"/>
            <w:vAlign w:val="bottom"/>
          </w:tcPr>
          <w:p w14:paraId="6B19B928" w14:textId="3E6EEA75" w:rsidR="00A071DD" w:rsidRPr="008345D6" w:rsidRDefault="00A071DD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954" w:type="dxa"/>
            <w:vAlign w:val="bottom"/>
          </w:tcPr>
          <w:p w14:paraId="54E12A71" w14:textId="73A18B7E" w:rsidR="00A071DD" w:rsidRPr="008345D6" w:rsidRDefault="00A071DD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955" w:type="dxa"/>
            <w:vAlign w:val="bottom"/>
          </w:tcPr>
          <w:p w14:paraId="5D261514" w14:textId="7473FF0C" w:rsidR="00A071DD" w:rsidRPr="008345D6" w:rsidRDefault="00A071DD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954" w:type="dxa"/>
            <w:vAlign w:val="bottom"/>
          </w:tcPr>
          <w:p w14:paraId="19038CEA" w14:textId="75F84F6F" w:rsidR="00A071DD" w:rsidRPr="008345D6" w:rsidRDefault="00A071DD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953" w:type="dxa"/>
            <w:vAlign w:val="bottom"/>
          </w:tcPr>
          <w:p w14:paraId="3841AF05" w14:textId="3A2C3C8D" w:rsidR="00A071DD" w:rsidRPr="008345D6" w:rsidRDefault="00A071DD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080" w:type="dxa"/>
            <w:vAlign w:val="bottom"/>
          </w:tcPr>
          <w:p w14:paraId="4AE42DA1" w14:textId="33F57DE8" w:rsidR="00A071DD" w:rsidRPr="008345D6" w:rsidRDefault="00233CE1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</w:t>
            </w:r>
            <w:r w:rsidRPr="008345D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2EB75906" w14:textId="3F659C80" w:rsidR="00A071DD" w:rsidRPr="008345D6" w:rsidRDefault="00A071DD" w:rsidP="00233CE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233CE1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A071DD" w:rsidRPr="003B65FB" w14:paraId="10A95BFE" w14:textId="77777777" w:rsidTr="00233CE1">
        <w:trPr>
          <w:cantSplit/>
        </w:trPr>
        <w:tc>
          <w:tcPr>
            <w:tcW w:w="3240" w:type="dxa"/>
            <w:vAlign w:val="bottom"/>
          </w:tcPr>
          <w:p w14:paraId="68DD6D84" w14:textId="77777777" w:rsidR="00A071DD" w:rsidRPr="003B65FB" w:rsidRDefault="00A071DD" w:rsidP="00A071DD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953" w:type="dxa"/>
            <w:vAlign w:val="bottom"/>
          </w:tcPr>
          <w:p w14:paraId="11BF4BA7" w14:textId="77777777" w:rsidR="00A071DD" w:rsidRPr="003B65FB" w:rsidRDefault="00A071DD" w:rsidP="00A071D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72C61251" w14:textId="77777777" w:rsidR="00A071DD" w:rsidRPr="003B65FB" w:rsidRDefault="00A071DD" w:rsidP="00A071D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33B9A6A9" w14:textId="77777777" w:rsidR="00A071DD" w:rsidRPr="003B65FB" w:rsidRDefault="00A071DD" w:rsidP="00A071D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vAlign w:val="bottom"/>
          </w:tcPr>
          <w:p w14:paraId="743B7756" w14:textId="77777777" w:rsidR="00A071DD" w:rsidRPr="003B65FB" w:rsidRDefault="00A071DD" w:rsidP="00A071D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285E0532" w14:textId="77777777" w:rsidR="00A071DD" w:rsidRPr="003B65FB" w:rsidRDefault="00A071DD" w:rsidP="00A071D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39FA18D2" w14:textId="77777777" w:rsidR="00A071DD" w:rsidRPr="003B65FB" w:rsidRDefault="00A071DD" w:rsidP="00A071D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4A96F8F8" w14:textId="77777777" w:rsidR="00A071DD" w:rsidRPr="003B65FB" w:rsidRDefault="00A071DD" w:rsidP="00A071D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vAlign w:val="bottom"/>
          </w:tcPr>
          <w:p w14:paraId="1CDA2347" w14:textId="77777777" w:rsidR="00A071DD" w:rsidRPr="003B65FB" w:rsidRDefault="00A071DD" w:rsidP="00A071D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778824D2" w14:textId="77777777" w:rsidR="00A071DD" w:rsidRPr="003B65FB" w:rsidRDefault="00A071DD" w:rsidP="00A071D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3" w:type="dxa"/>
            <w:vAlign w:val="bottom"/>
          </w:tcPr>
          <w:p w14:paraId="3CF977D0" w14:textId="77777777" w:rsidR="00A071DD" w:rsidRPr="003B65FB" w:rsidRDefault="00A071DD" w:rsidP="00A071D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9763337" w14:textId="77777777" w:rsidR="00A071DD" w:rsidRPr="003B65FB" w:rsidRDefault="00A071DD" w:rsidP="00A071D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9797DA" w14:textId="77777777" w:rsidR="00A071DD" w:rsidRPr="003B65FB" w:rsidRDefault="00A071DD" w:rsidP="00A071D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57394" w:rsidRPr="003B65FB" w14:paraId="5E2C154B" w14:textId="77777777" w:rsidTr="00233CE1">
        <w:trPr>
          <w:cantSplit/>
        </w:trPr>
        <w:tc>
          <w:tcPr>
            <w:tcW w:w="3240" w:type="dxa"/>
            <w:vAlign w:val="bottom"/>
          </w:tcPr>
          <w:p w14:paraId="4C3AD1ED" w14:textId="77777777" w:rsidR="00857394" w:rsidRPr="003B65FB" w:rsidRDefault="00857394" w:rsidP="0085739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79442D9" w14:textId="7E632A97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DD538D3" w14:textId="09CCFC4D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7F1E71E" w14:textId="199E9F71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63C5C63" w14:textId="360110A7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B130CA" w14:textId="37973396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41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CA95B60" w14:textId="0A3ACCBE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82328E0" w14:textId="3A85A69F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7E3D949" w14:textId="5FE76888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B13C367" w14:textId="24713662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41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03BFFE4" w14:textId="04E2BAFD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D48D85" w14:textId="7D3450E1" w:rsidR="00857394" w:rsidRPr="003B65FB" w:rsidRDefault="00857394" w:rsidP="0085739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0</w:t>
            </w:r>
            <w:r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1</w:t>
            </w:r>
            <w:r w:rsidRPr="00FB0D60">
              <w:rPr>
                <w:rFonts w:ascii="Angsana New" w:hAnsi="Angsana New"/>
                <w:sz w:val="28"/>
              </w:rPr>
              <w:t xml:space="preserve"> - </w:t>
            </w:r>
            <w:r w:rsidRPr="002408B0">
              <w:rPr>
                <w:rFonts w:ascii="Angsana New" w:hAnsi="Angsana New"/>
                <w:sz w:val="28"/>
              </w:rPr>
              <w:t>0</w:t>
            </w:r>
            <w:r w:rsidRPr="00FB0D60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5D45E9ED" w14:textId="04629DBD" w:rsidR="00857394" w:rsidRPr="003B65FB" w:rsidRDefault="00857394" w:rsidP="0085739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0</w:t>
            </w:r>
            <w:r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1</w:t>
            </w:r>
            <w:r w:rsidRPr="00FB0D60">
              <w:rPr>
                <w:rFonts w:ascii="Angsana New" w:hAnsi="Angsana New"/>
                <w:sz w:val="28"/>
              </w:rPr>
              <w:t xml:space="preserve"> - </w:t>
            </w:r>
            <w:r w:rsidRPr="002408B0">
              <w:rPr>
                <w:rFonts w:ascii="Angsana New" w:hAnsi="Angsana New"/>
                <w:sz w:val="28"/>
              </w:rPr>
              <w:t>0</w:t>
            </w:r>
            <w:r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4</w:t>
            </w:r>
          </w:p>
        </w:tc>
      </w:tr>
      <w:tr w:rsidR="00D859A0" w:rsidRPr="003B65FB" w14:paraId="4F172C9F" w14:textId="77777777" w:rsidTr="00233CE1">
        <w:trPr>
          <w:cantSplit/>
        </w:trPr>
        <w:tc>
          <w:tcPr>
            <w:tcW w:w="3240" w:type="dxa"/>
            <w:vAlign w:val="bottom"/>
          </w:tcPr>
          <w:p w14:paraId="7C290CB6" w14:textId="0F9D5CA6" w:rsidR="00D859A0" w:rsidRPr="008345D6" w:rsidRDefault="00D859A0" w:rsidP="0085739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DD9A7F0" w14:textId="0520C444" w:rsidR="00D859A0" w:rsidRPr="008345D6" w:rsidRDefault="00D859A0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20C8BEA" w14:textId="55162092" w:rsidR="00D859A0" w:rsidRPr="00FB0D60" w:rsidRDefault="00D859A0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6604ECD" w14:textId="4CEC5FE6" w:rsidR="00D859A0" w:rsidRPr="00FB0D60" w:rsidRDefault="00D859A0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7BBCA30" w14:textId="2327D2BF" w:rsidR="00D859A0" w:rsidRPr="00FB0D60" w:rsidRDefault="00D859A0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488AB9" w14:textId="72E6E874" w:rsidR="00D859A0" w:rsidRPr="008345D6" w:rsidRDefault="00D859A0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BFEBBA4" w14:textId="1F70B044" w:rsidR="00D859A0" w:rsidRPr="002408B0" w:rsidRDefault="00D859A0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67153A6" w14:textId="49CCBB35" w:rsidR="00D859A0" w:rsidRPr="008345D6" w:rsidRDefault="00D859A0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4A2F5AD" w14:textId="4E36C794" w:rsidR="00D859A0" w:rsidRPr="00FB0D60" w:rsidRDefault="00D859A0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AB7B6AE" w14:textId="2693651D" w:rsidR="00D859A0" w:rsidRPr="008345D6" w:rsidRDefault="00D859A0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4E7F9F8" w14:textId="7F9AD609" w:rsidR="00D859A0" w:rsidRPr="002408B0" w:rsidRDefault="00D859A0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6D60E2" w14:textId="72120290" w:rsidR="00D859A0" w:rsidRPr="002408B0" w:rsidRDefault="00D859A0" w:rsidP="0085739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92A8402" w14:textId="37F952B6" w:rsidR="00D859A0" w:rsidRPr="002408B0" w:rsidRDefault="00D859A0" w:rsidP="0085739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57394" w:rsidRPr="003B65FB" w14:paraId="62747927" w14:textId="77777777" w:rsidTr="00233CE1">
        <w:trPr>
          <w:cantSplit/>
        </w:trPr>
        <w:tc>
          <w:tcPr>
            <w:tcW w:w="3240" w:type="dxa"/>
            <w:vAlign w:val="bottom"/>
          </w:tcPr>
          <w:p w14:paraId="490E3A8F" w14:textId="77777777" w:rsidR="00857394" w:rsidRPr="003B65FB" w:rsidRDefault="00857394" w:rsidP="0085739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1E9584A" w14:textId="6FEBFDA3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FECEEA4" w14:textId="61C84645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F8BE8AA" w14:textId="4349722E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569887E" w14:textId="7D02C79F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A60F3B" w14:textId="1BE6BC84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69A332E2" w14:textId="4D4F9690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4E3E9E2" w14:textId="73B5D3BB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210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6905E84" w14:textId="131C385E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B86B883" w14:textId="0BD6ED11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210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A6122CD" w14:textId="01D38D0A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80E892" w14:textId="5A0CF638" w:rsidR="00857394" w:rsidRPr="003B65FB" w:rsidRDefault="00857394" w:rsidP="0085739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B66D133" w14:textId="69C77D5D" w:rsidR="00857394" w:rsidRPr="003B65FB" w:rsidRDefault="00857394" w:rsidP="0085739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857394" w:rsidRPr="003B65FB" w14:paraId="76A68918" w14:textId="77777777" w:rsidTr="00233CE1">
        <w:trPr>
          <w:cantSplit/>
          <w:trHeight w:val="243"/>
        </w:trPr>
        <w:tc>
          <w:tcPr>
            <w:tcW w:w="3240" w:type="dxa"/>
            <w:shd w:val="clear" w:color="auto" w:fill="auto"/>
            <w:vAlign w:val="bottom"/>
          </w:tcPr>
          <w:p w14:paraId="2958AF1A" w14:textId="77777777" w:rsidR="00857394" w:rsidRPr="003B65FB" w:rsidRDefault="00857394" w:rsidP="0085739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A423B6E" w14:textId="08B3925E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948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9EED3A2" w14:textId="40EE1049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684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A39E48B" w14:textId="247EAF3D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A01512E" w14:textId="71A869DD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9443C0" w14:textId="3C506CF4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5F80820" w14:textId="1DAA5126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175C7245" w14:textId="22A42D55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955" w:type="dxa"/>
            <w:shd w:val="clear" w:color="auto" w:fill="auto"/>
          </w:tcPr>
          <w:p w14:paraId="50986ED9" w14:textId="365A6B3F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2E15400" w14:textId="03FB5917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955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9603D53" w14:textId="6F9B77C5" w:rsidR="00857394" w:rsidRPr="003B65FB" w:rsidRDefault="00857394" w:rsidP="0085739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1D4AE9" w14:textId="78466E54" w:rsidR="00857394" w:rsidRPr="003B65FB" w:rsidRDefault="00857394" w:rsidP="0085739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0</w:t>
            </w:r>
            <w:r w:rsidRPr="00FB0D60">
              <w:rPr>
                <w:rFonts w:ascii="Angsana New" w:hAnsi="Angsana New"/>
                <w:sz w:val="28"/>
              </w:rPr>
              <w:t xml:space="preserve"> - </w:t>
            </w:r>
            <w:r w:rsidRPr="002408B0">
              <w:rPr>
                <w:rFonts w:ascii="Angsana New" w:hAnsi="Angsana New"/>
                <w:sz w:val="28"/>
              </w:rPr>
              <w:t>6</w:t>
            </w:r>
            <w:r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CF8824" w14:textId="41E68D3F" w:rsidR="00857394" w:rsidRPr="003B65FB" w:rsidRDefault="00857394" w:rsidP="0085739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0</w:t>
            </w:r>
            <w:r w:rsidRPr="00FB0D60">
              <w:rPr>
                <w:rFonts w:ascii="Angsana New" w:hAnsi="Angsana New"/>
                <w:sz w:val="28"/>
              </w:rPr>
              <w:t xml:space="preserve"> - </w:t>
            </w:r>
            <w:r w:rsidRPr="002408B0">
              <w:rPr>
                <w:rFonts w:ascii="Angsana New" w:hAnsi="Angsana New"/>
                <w:sz w:val="28"/>
              </w:rPr>
              <w:t>6</w:t>
            </w:r>
            <w:r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8</w:t>
            </w:r>
          </w:p>
        </w:tc>
      </w:tr>
      <w:tr w:rsidR="00857394" w:rsidRPr="003B65FB" w14:paraId="06AD7927" w14:textId="77777777" w:rsidTr="00233CE1">
        <w:trPr>
          <w:cantSplit/>
          <w:trHeight w:val="243"/>
        </w:trPr>
        <w:tc>
          <w:tcPr>
            <w:tcW w:w="3240" w:type="dxa"/>
            <w:shd w:val="clear" w:color="auto" w:fill="auto"/>
            <w:vAlign w:val="bottom"/>
          </w:tcPr>
          <w:p w14:paraId="6DE64A83" w14:textId="77777777" w:rsidR="00857394" w:rsidRPr="003B65FB" w:rsidRDefault="00857394" w:rsidP="0085739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6C579E7" w14:textId="68416967" w:rsidR="00857394" w:rsidRPr="008345D6" w:rsidRDefault="00857394" w:rsidP="00233CE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0E26590" w14:textId="29914C69" w:rsidR="00857394" w:rsidRPr="008345D6" w:rsidRDefault="00857394" w:rsidP="00233CE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85F2C91" w14:textId="4BC7260B" w:rsidR="00857394" w:rsidRPr="008345D6" w:rsidRDefault="00857394" w:rsidP="00233CE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63D75B1" w14:textId="753D4D5A" w:rsidR="00857394" w:rsidRPr="008345D6" w:rsidRDefault="00857394" w:rsidP="00233CE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D8D7EC" w14:textId="2489E65F" w:rsidR="00857394" w:rsidRPr="008345D6" w:rsidRDefault="00857394" w:rsidP="00233CE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6FE063A8" w14:textId="0CA8C32A" w:rsidR="00857394" w:rsidRPr="003B65FB" w:rsidRDefault="00857394" w:rsidP="00233CE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E5C0597" w14:textId="471ECBC6" w:rsidR="00857394" w:rsidRPr="008345D6" w:rsidRDefault="00857394" w:rsidP="00233CE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B4F3882" w14:textId="4F3C4433" w:rsidR="00857394" w:rsidRPr="003B65FB" w:rsidRDefault="00857394" w:rsidP="00233CE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37DE72" w14:textId="6B2B0450" w:rsidR="00857394" w:rsidRPr="008345D6" w:rsidRDefault="00857394" w:rsidP="00233CE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F5D81C5" w14:textId="07B5DA98" w:rsidR="00857394" w:rsidRPr="008345D6" w:rsidRDefault="00857394" w:rsidP="00233CE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4851E9" w14:textId="3198F20F" w:rsidR="00857394" w:rsidRPr="008345D6" w:rsidRDefault="00857394" w:rsidP="0085739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7B2E56" w14:textId="17B0B80E" w:rsidR="00857394" w:rsidRPr="008345D6" w:rsidRDefault="00857394" w:rsidP="0085739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857394" w:rsidRPr="003B65FB" w14:paraId="1F234C94" w14:textId="77777777" w:rsidTr="00233CE1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480D93D3" w14:textId="2F44F6A4" w:rsidR="00857394" w:rsidRPr="003B65FB" w:rsidRDefault="00857394" w:rsidP="00857394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BECEA81" w14:textId="7FBE47CD" w:rsidR="00857394" w:rsidRPr="003B65FB" w:rsidRDefault="00857394" w:rsidP="0085739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948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AED436F" w14:textId="38F540E7" w:rsidR="00857394" w:rsidRPr="003B65FB" w:rsidRDefault="00857394" w:rsidP="0085739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684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B40DABB" w14:textId="0FC78051" w:rsidR="00857394" w:rsidRPr="003B65FB" w:rsidRDefault="00857394" w:rsidP="0085739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21416DE" w14:textId="4FDA9090" w:rsidR="00857394" w:rsidRPr="003B65FB" w:rsidRDefault="00857394" w:rsidP="0085739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BE21CF" w14:textId="147A1152" w:rsidR="00857394" w:rsidRPr="003B65FB" w:rsidRDefault="00857394" w:rsidP="0085739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41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423CFE7" w14:textId="0DC65A38" w:rsidR="00857394" w:rsidRPr="003B65FB" w:rsidRDefault="00857394" w:rsidP="0085739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CEB9242" w14:textId="3A629CD2" w:rsidR="00857394" w:rsidRPr="003B65FB" w:rsidRDefault="00D859A0" w:rsidP="0085739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456B070" w14:textId="0EA12B43" w:rsidR="00857394" w:rsidRPr="003B65FB" w:rsidRDefault="00D859A0" w:rsidP="0085739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CBB96F2" w14:textId="165EECC6" w:rsidR="00857394" w:rsidRPr="003B65FB" w:rsidRDefault="00857394" w:rsidP="0085739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,2</w:t>
            </w:r>
            <w:r w:rsidR="00D859A0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39AAF16" w14:textId="7999F53D" w:rsidR="00857394" w:rsidRPr="003B65FB" w:rsidRDefault="00857394" w:rsidP="0085739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  <w:r w:rsidR="00D859A0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3BAB7F" w14:textId="77777777" w:rsidR="00857394" w:rsidRPr="003B65FB" w:rsidRDefault="00857394" w:rsidP="0085739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2EEC13" w14:textId="77777777" w:rsidR="00857394" w:rsidRPr="003B65FB" w:rsidRDefault="00857394" w:rsidP="00857394">
            <w:pPr>
              <w:tabs>
                <w:tab w:val="left" w:pos="360"/>
                <w:tab w:val="left" w:pos="900"/>
                <w:tab w:val="left" w:pos="1440"/>
              </w:tabs>
              <w:spacing w:line="340" w:lineRule="exact"/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9416F" w:rsidRPr="003B65FB" w14:paraId="1E90A57C" w14:textId="77777777" w:rsidTr="00233CE1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83D7BAB" w14:textId="77777777" w:rsidR="00E9416F" w:rsidRPr="008345D6" w:rsidRDefault="00E9416F" w:rsidP="00E9416F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9BE27E9" w14:textId="77777777" w:rsidR="00E9416F" w:rsidRPr="003B65FB" w:rsidRDefault="00E9416F" w:rsidP="00E9416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F0DF8D9" w14:textId="77777777" w:rsidR="00E9416F" w:rsidRPr="003B65FB" w:rsidRDefault="00E9416F" w:rsidP="00E9416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610898F" w14:textId="77777777" w:rsidR="00E9416F" w:rsidRPr="003B65FB" w:rsidRDefault="00E9416F" w:rsidP="00E9416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379D5A4" w14:textId="77777777" w:rsidR="00E9416F" w:rsidRPr="003B65FB" w:rsidRDefault="00E9416F" w:rsidP="00E9416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05D23D" w14:textId="77777777" w:rsidR="00E9416F" w:rsidRPr="003B65FB" w:rsidRDefault="00E9416F" w:rsidP="00E9416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E5F49F2" w14:textId="77777777" w:rsidR="00E9416F" w:rsidRPr="003B65FB" w:rsidRDefault="00E9416F" w:rsidP="00E9416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8A4B650" w14:textId="77777777" w:rsidR="00E9416F" w:rsidRPr="003B65FB" w:rsidRDefault="00E9416F" w:rsidP="00E9416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1F2D608" w14:textId="77777777" w:rsidR="00E9416F" w:rsidRPr="003B65FB" w:rsidRDefault="00E9416F" w:rsidP="00E9416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C09C8DF" w14:textId="77777777" w:rsidR="00E9416F" w:rsidRPr="003B65FB" w:rsidRDefault="00E9416F" w:rsidP="00E9416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2E6BF64B" w14:textId="77777777" w:rsidR="00E9416F" w:rsidRPr="003B65FB" w:rsidRDefault="00E9416F" w:rsidP="00E9416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D46892" w14:textId="77777777" w:rsidR="00E9416F" w:rsidRPr="003B65FB" w:rsidRDefault="00E9416F" w:rsidP="00E9416F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BC9443" w14:textId="77777777" w:rsidR="00E9416F" w:rsidRPr="003B65FB" w:rsidRDefault="00E9416F" w:rsidP="00E9416F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31CF9" w:rsidRPr="003B65FB" w14:paraId="3D2FBA32" w14:textId="77777777" w:rsidTr="00233CE1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E29430A" w14:textId="77777777" w:rsidR="00631CF9" w:rsidRPr="003B65FB" w:rsidRDefault="00631CF9" w:rsidP="00631CF9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FFDAAEC" w14:textId="2005130E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1932D33" w14:textId="35BE5F98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639D4F8" w14:textId="5C661474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3AC06F6" w14:textId="4899FDAE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93CF2D" w14:textId="3464B323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667FD9F2" w14:textId="248889C8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1D908A2" w14:textId="070D8201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E2D0206" w14:textId="57527466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FB36B7B" w14:textId="1CCED120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12F3C94" w14:textId="481FE5AB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33CD03" w14:textId="352F3D32" w:rsidR="00631CF9" w:rsidRPr="003B65FB" w:rsidRDefault="00631CF9" w:rsidP="00631CF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4CBE5D" w14:textId="1C1F4F59" w:rsidR="00631CF9" w:rsidRPr="003B65FB" w:rsidRDefault="00631CF9" w:rsidP="00631CF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</w:t>
            </w:r>
            <w:r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3</w:t>
            </w:r>
          </w:p>
        </w:tc>
      </w:tr>
      <w:tr w:rsidR="00631CF9" w:rsidRPr="003B65FB" w14:paraId="70E230EA" w14:textId="77777777" w:rsidTr="00233CE1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8E0C7F1" w14:textId="77777777" w:rsidR="00631CF9" w:rsidRPr="008345D6" w:rsidRDefault="00631CF9" w:rsidP="00631CF9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26337E6" w14:textId="75661148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3645A1B" w14:textId="2DDEFF09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BE198B1" w14:textId="72CE5A36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8ABCB2B" w14:textId="33B3C61C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9DF6AF" w14:textId="049D0848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740D44AE" w14:textId="752F8C5E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C10AE63" w14:textId="062BE362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6FEEA73" w14:textId="1FCCADEF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C75197D" w14:textId="566C7CC1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35FB6D7" w14:textId="25D6527A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F61532" w14:textId="2CAFD296" w:rsidR="00631CF9" w:rsidRPr="003B65FB" w:rsidRDefault="00631CF9" w:rsidP="00631CF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97F6C1" w14:textId="42ABCC08" w:rsidR="00631CF9" w:rsidRPr="003B65FB" w:rsidRDefault="00631CF9" w:rsidP="00631CF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631CF9" w:rsidRPr="003B65FB" w14:paraId="58483485" w14:textId="77777777" w:rsidTr="00233CE1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07B62F1" w14:textId="77777777" w:rsidR="00631CF9" w:rsidRPr="008345D6" w:rsidRDefault="00631CF9" w:rsidP="00631CF9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88F7A9E" w14:textId="67F83424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35FA252" w14:textId="577F2709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6E2C9A2" w14:textId="3740E046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55DF4EA" w14:textId="51052127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897D2A" w14:textId="3BBBFC01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75938B06" w14:textId="0F478604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8494C0F" w14:textId="304F0388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EF79E0F" w14:textId="6073C2E0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C7791A6" w14:textId="4E8C79AB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137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21B4BE0" w14:textId="57D5989F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3A772F" w14:textId="7CF9699C" w:rsidR="00631CF9" w:rsidRPr="003B65FB" w:rsidRDefault="00631CF9" w:rsidP="00631CF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.1</w:t>
            </w:r>
            <w:r w:rsidRPr="00FB0D60">
              <w:rPr>
                <w:rFonts w:ascii="Angsana New" w:hAnsi="Angsana New"/>
                <w:sz w:val="28"/>
              </w:rPr>
              <w:t xml:space="preserve"> - </w:t>
            </w:r>
            <w:r w:rsidRPr="002408B0">
              <w:rPr>
                <w:rFonts w:ascii="Angsana New" w:hAnsi="Angsana New"/>
                <w:sz w:val="28"/>
              </w:rPr>
              <w:t>6</w:t>
            </w:r>
            <w:r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FB49BA" w14:textId="2ACDD3B6" w:rsidR="00631CF9" w:rsidRPr="003B65FB" w:rsidRDefault="003E7169" w:rsidP="00631CF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0 - </w:t>
            </w:r>
            <w:r w:rsidR="00631CF9" w:rsidRPr="002408B0">
              <w:rPr>
                <w:rFonts w:ascii="Angsana New" w:hAnsi="Angsana New"/>
                <w:sz w:val="28"/>
              </w:rPr>
              <w:t>6</w:t>
            </w:r>
            <w:r w:rsidR="00631CF9" w:rsidRPr="00FB0D60">
              <w:rPr>
                <w:rFonts w:ascii="Angsana New" w:hAnsi="Angsana New"/>
                <w:sz w:val="28"/>
              </w:rPr>
              <w:t>.</w:t>
            </w:r>
            <w:r w:rsidR="00631CF9" w:rsidRPr="002408B0">
              <w:rPr>
                <w:rFonts w:ascii="Angsana New" w:hAnsi="Angsana New"/>
                <w:sz w:val="28"/>
              </w:rPr>
              <w:t>8</w:t>
            </w:r>
          </w:p>
        </w:tc>
      </w:tr>
      <w:tr w:rsidR="00631CF9" w:rsidRPr="003B65FB" w14:paraId="05DD81EB" w14:textId="77777777" w:rsidTr="00233CE1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6513A4E3" w14:textId="6ADA51DD" w:rsidR="00631CF9" w:rsidRPr="003B65FB" w:rsidRDefault="00631CF9" w:rsidP="00631CF9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DA978C0" w14:textId="771EF9E7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727B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8A20E3" w14:textId="3A0C5198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727B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31C74B7" w14:textId="5A90306E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727B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5B6588F" w14:textId="323EAB4C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727B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705C1D" w14:textId="54122BA0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727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348A892C" w14:textId="73BE532C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727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1BD1F25" w14:textId="262897D9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727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F60B732" w14:textId="49999391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727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C60AA19" w14:textId="70288F9B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727B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36A25A5" w14:textId="091A5A4F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727B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331D5B" w14:textId="564C0B26" w:rsidR="00631CF9" w:rsidRPr="003B65FB" w:rsidRDefault="00631CF9" w:rsidP="00631CF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F727BA">
              <w:rPr>
                <w:rFonts w:ascii="Angsana New" w:hAnsi="Angsana New" w:hint="cs"/>
                <w:sz w:val="28"/>
              </w:rPr>
              <w:t>5</w:t>
            </w:r>
            <w:r w:rsidRPr="008345D6">
              <w:rPr>
                <w:rFonts w:ascii="Angsana New" w:hAnsi="Angsana New" w:hint="cs"/>
                <w:sz w:val="28"/>
              </w:rPr>
              <w:t>.</w:t>
            </w:r>
            <w:r w:rsidRPr="00F727BA">
              <w:rPr>
                <w:rFonts w:ascii="Angsana New" w:hAnsi="Angsana New" w:hint="cs"/>
                <w:sz w:val="28"/>
              </w:rPr>
              <w:t>2</w:t>
            </w:r>
            <w:r w:rsidRPr="008345D6">
              <w:rPr>
                <w:rFonts w:ascii="Angsana New" w:hAnsi="Angsana New" w:hint="cs"/>
                <w:sz w:val="28"/>
              </w:rPr>
              <w:t xml:space="preserve"> - </w:t>
            </w:r>
            <w:r w:rsidRPr="00F727BA">
              <w:rPr>
                <w:rFonts w:ascii="Angsana New" w:hAnsi="Angsana New" w:hint="cs"/>
                <w:sz w:val="28"/>
              </w:rPr>
              <w:t>7</w:t>
            </w:r>
            <w:r w:rsidRPr="008345D6">
              <w:rPr>
                <w:rFonts w:ascii="Angsana New" w:hAnsi="Angsana New" w:hint="cs"/>
                <w:sz w:val="28"/>
              </w:rPr>
              <w:t>.</w:t>
            </w:r>
            <w:r w:rsidRPr="00F727BA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FA13FC" w14:textId="4F8AE8C1" w:rsidR="00631CF9" w:rsidRPr="003B65FB" w:rsidRDefault="00631CF9" w:rsidP="00631CF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F727BA">
              <w:rPr>
                <w:rFonts w:ascii="Angsana New" w:hAnsi="Angsana New" w:hint="cs"/>
                <w:sz w:val="28"/>
              </w:rPr>
              <w:t>5</w:t>
            </w:r>
            <w:r w:rsidRPr="008345D6">
              <w:rPr>
                <w:rFonts w:ascii="Angsana New" w:hAnsi="Angsana New" w:hint="cs"/>
                <w:sz w:val="28"/>
              </w:rPr>
              <w:t>.</w:t>
            </w:r>
            <w:r w:rsidRPr="00F727BA">
              <w:rPr>
                <w:rFonts w:ascii="Angsana New" w:hAnsi="Angsana New" w:hint="cs"/>
                <w:sz w:val="28"/>
              </w:rPr>
              <w:t>2</w:t>
            </w:r>
            <w:r w:rsidRPr="008345D6">
              <w:rPr>
                <w:rFonts w:ascii="Angsana New" w:hAnsi="Angsana New" w:hint="cs"/>
                <w:sz w:val="28"/>
              </w:rPr>
              <w:t xml:space="preserve"> - </w:t>
            </w:r>
            <w:r w:rsidRPr="00F727BA">
              <w:rPr>
                <w:rFonts w:ascii="Angsana New" w:hAnsi="Angsana New" w:hint="cs"/>
                <w:sz w:val="28"/>
              </w:rPr>
              <w:t>7</w:t>
            </w:r>
            <w:r w:rsidRPr="008345D6">
              <w:rPr>
                <w:rFonts w:ascii="Angsana New" w:hAnsi="Angsana New" w:hint="cs"/>
                <w:sz w:val="28"/>
              </w:rPr>
              <w:t>.</w:t>
            </w:r>
            <w:r w:rsidRPr="00F727BA">
              <w:rPr>
                <w:rFonts w:ascii="Angsana New" w:hAnsi="Angsana New" w:hint="cs"/>
                <w:sz w:val="28"/>
              </w:rPr>
              <w:t>9</w:t>
            </w:r>
          </w:p>
        </w:tc>
      </w:tr>
      <w:tr w:rsidR="00631CF9" w:rsidRPr="003B65FB" w14:paraId="50509BEB" w14:textId="77777777" w:rsidTr="00233CE1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DCDBFE8" w14:textId="77777777" w:rsidR="00631CF9" w:rsidRPr="003B65FB" w:rsidRDefault="00631CF9" w:rsidP="00631CF9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7EF36" w14:textId="4819229C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0D2D7" w14:textId="626FF818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5756C" w14:textId="5D9BFB06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6789E" w14:textId="6944829A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E0AB4" w14:textId="0A03E3D4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D9C45" w14:textId="2A54621F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0C6B9" w14:textId="2FBE4DAC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4A83C" w14:textId="1DFD5DAE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6D78B" w14:textId="391523A2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7CFDB" w14:textId="01806DBF" w:rsidR="00631CF9" w:rsidRPr="003B65FB" w:rsidRDefault="00631CF9" w:rsidP="00631CF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9DCEAA" w14:textId="77777777" w:rsidR="00631CF9" w:rsidRPr="003B65FB" w:rsidRDefault="00631CF9" w:rsidP="00631CF9">
            <w:pPr>
              <w:tabs>
                <w:tab w:val="left" w:pos="360"/>
                <w:tab w:val="left" w:pos="900"/>
                <w:tab w:val="left" w:pos="1440"/>
              </w:tabs>
              <w:spacing w:line="340" w:lineRule="exact"/>
              <w:ind w:right="49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0E1BE2" w14:textId="77777777" w:rsidR="00631CF9" w:rsidRPr="003B65FB" w:rsidRDefault="00631CF9" w:rsidP="00631C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</w:tbl>
    <w:p w14:paraId="07BAD044" w14:textId="77777777" w:rsidR="009F7DA5" w:rsidRPr="003B65FB" w:rsidRDefault="009F7DA5" w:rsidP="00206DF4">
      <w:pPr>
        <w:spacing w:before="120" w:after="120"/>
        <w:ind w:left="720"/>
        <w:jc w:val="thaiDistribute"/>
        <w:rPr>
          <w:rFonts w:ascii="Angsana New" w:hAnsi="Angsana New"/>
          <w:sz w:val="28"/>
        </w:rPr>
      </w:pPr>
    </w:p>
    <w:p w14:paraId="522F85C1" w14:textId="77777777" w:rsidR="00A071DD" w:rsidRPr="008345D6" w:rsidRDefault="00A071DD" w:rsidP="00732B32">
      <w:pPr>
        <w:spacing w:before="120" w:after="120"/>
        <w:ind w:left="360"/>
        <w:jc w:val="thaiDistribute"/>
        <w:rPr>
          <w:rFonts w:ascii="Angsana New" w:hAnsi="Angsana New"/>
          <w:sz w:val="28"/>
        </w:rPr>
        <w:sectPr w:rsidR="00A071DD" w:rsidRPr="008345D6" w:rsidSect="00D9003F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195" w:left="720" w:header="864" w:footer="432" w:gutter="0"/>
          <w:cols w:space="720"/>
          <w:docGrid w:linePitch="360"/>
        </w:sectPr>
      </w:pPr>
    </w:p>
    <w:p w14:paraId="261D974C" w14:textId="58F8B05E" w:rsidR="0003284E" w:rsidRPr="003B65FB" w:rsidRDefault="0003284E" w:rsidP="006128CC">
      <w:pPr>
        <w:pStyle w:val="FSNoteDetail"/>
        <w:ind w:left="0"/>
        <w:jc w:val="left"/>
        <w:rPr>
          <w:b/>
          <w:bCs/>
        </w:rPr>
      </w:pPr>
      <w:r w:rsidRPr="008345D6">
        <w:rPr>
          <w:rFonts w:hint="cs"/>
          <w:b/>
          <w:bCs/>
        </w:rPr>
        <w:lastRenderedPageBreak/>
        <w:t>4</w:t>
      </w:r>
      <w:r w:rsidR="003A6866" w:rsidRPr="008345D6">
        <w:rPr>
          <w:rFonts w:hint="cs"/>
          <w:b/>
          <w:bCs/>
        </w:rPr>
        <w:t>5</w:t>
      </w:r>
      <w:r w:rsidRPr="008345D6">
        <w:rPr>
          <w:rFonts w:hint="cs"/>
          <w:b/>
          <w:bCs/>
        </w:rPr>
        <w:t>.1.</w:t>
      </w:r>
      <w:r w:rsidR="003A6866" w:rsidRPr="008345D6">
        <w:rPr>
          <w:rFonts w:hint="cs"/>
          <w:b/>
          <w:bCs/>
        </w:rPr>
        <w:t>4</w:t>
      </w:r>
      <w:r w:rsidRPr="008345D6">
        <w:rPr>
          <w:rFonts w:hint="cs"/>
          <w:b/>
          <w:bCs/>
        </w:rPr>
        <w:t xml:space="preserve"> </w:t>
      </w:r>
      <w:r w:rsidRPr="008345D6">
        <w:rPr>
          <w:rFonts w:hint="cs"/>
          <w:b/>
          <w:bCs/>
          <w:cs/>
        </w:rPr>
        <w:t>มูลค่ายุติธรรมของเครื่องมือทางการเงิน</w:t>
      </w:r>
    </w:p>
    <w:p w14:paraId="5841F994" w14:textId="2DC749BD" w:rsidR="0003284E" w:rsidRPr="003B65FB" w:rsidRDefault="0003284E" w:rsidP="006F1D41">
      <w:pPr>
        <w:pStyle w:val="FSNoteDetail"/>
        <w:tabs>
          <w:tab w:val="left" w:pos="180"/>
          <w:tab w:val="left" w:pos="360"/>
        </w:tabs>
        <w:ind w:left="540"/>
      </w:pPr>
      <w:r w:rsidRPr="008345D6">
        <w:rPr>
          <w:rFonts w:hint="cs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</w:p>
    <w:tbl>
      <w:tblPr>
        <w:tblW w:w="982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972"/>
        <w:gridCol w:w="810"/>
        <w:gridCol w:w="900"/>
        <w:gridCol w:w="900"/>
        <w:gridCol w:w="810"/>
        <w:gridCol w:w="810"/>
        <w:gridCol w:w="900"/>
        <w:gridCol w:w="818"/>
        <w:gridCol w:w="900"/>
      </w:tblGrid>
      <w:tr w:rsidR="0003284E" w:rsidRPr="003B65FB" w14:paraId="71413B36" w14:textId="77777777" w:rsidTr="006128CC">
        <w:trPr>
          <w:trHeight w:val="702"/>
          <w:tblHeader/>
        </w:trPr>
        <w:tc>
          <w:tcPr>
            <w:tcW w:w="9820" w:type="dxa"/>
            <w:gridSpan w:val="9"/>
          </w:tcPr>
          <w:p w14:paraId="76107ABA" w14:textId="77777777" w:rsidR="0003284E" w:rsidRPr="008345D6" w:rsidRDefault="0003284E" w:rsidP="00817CF4">
            <w:pPr>
              <w:pStyle w:val="FSNoteDetail"/>
              <w:ind w:left="1600" w:hanging="851"/>
              <w:rPr>
                <w:cs/>
              </w:rPr>
            </w:pPr>
            <w:r w:rsidRPr="003B65FB">
              <w:rPr>
                <w:rFonts w:hint="cs"/>
              </w:rPr>
              <w:t xml:space="preserve">       </w:t>
            </w:r>
            <w:r w:rsidRPr="008345D6">
              <w:rPr>
                <w:rFonts w:hint="cs"/>
                <w:cs/>
              </w:rPr>
      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      </w:r>
          </w:p>
        </w:tc>
      </w:tr>
      <w:tr w:rsidR="0003284E" w:rsidRPr="003B65FB" w14:paraId="321435CE" w14:textId="77777777" w:rsidTr="006128CC">
        <w:trPr>
          <w:tblHeader/>
        </w:trPr>
        <w:tc>
          <w:tcPr>
            <w:tcW w:w="2972" w:type="dxa"/>
          </w:tcPr>
          <w:p w14:paraId="6E897A61" w14:textId="77777777" w:rsidR="0003284E" w:rsidRPr="003B65FB" w:rsidRDefault="0003284E" w:rsidP="00817CF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4"/>
            <w:vAlign w:val="bottom"/>
          </w:tcPr>
          <w:p w14:paraId="2B28CD81" w14:textId="77777777" w:rsidR="0003284E" w:rsidRPr="008345D6" w:rsidRDefault="0003284E" w:rsidP="00817CF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  <w:tc>
          <w:tcPr>
            <w:tcW w:w="3428" w:type="dxa"/>
            <w:gridSpan w:val="4"/>
          </w:tcPr>
          <w:p w14:paraId="5760A7DA" w14:textId="77777777" w:rsidR="0003284E" w:rsidRPr="003B65FB" w:rsidRDefault="0003284E" w:rsidP="00817CF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03284E" w:rsidRPr="003B65FB" w14:paraId="7E23EC74" w14:textId="77777777" w:rsidTr="006128CC">
        <w:trPr>
          <w:tblHeader/>
        </w:trPr>
        <w:tc>
          <w:tcPr>
            <w:tcW w:w="2972" w:type="dxa"/>
          </w:tcPr>
          <w:p w14:paraId="4C60F0FC" w14:textId="77777777" w:rsidR="0003284E" w:rsidRPr="003B65FB" w:rsidRDefault="0003284E" w:rsidP="00817CF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4"/>
            <w:vAlign w:val="bottom"/>
          </w:tcPr>
          <w:p w14:paraId="3E09C286" w14:textId="77777777" w:rsidR="0003284E" w:rsidRPr="003B65FB" w:rsidRDefault="0003284E" w:rsidP="00817CF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428" w:type="dxa"/>
            <w:gridSpan w:val="4"/>
          </w:tcPr>
          <w:p w14:paraId="17785364" w14:textId="77777777" w:rsidR="0003284E" w:rsidRPr="008345D6" w:rsidRDefault="0003284E" w:rsidP="00817CF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3284E" w:rsidRPr="003B65FB" w14:paraId="55EE265F" w14:textId="77777777" w:rsidTr="006128CC">
        <w:trPr>
          <w:tblHeader/>
        </w:trPr>
        <w:tc>
          <w:tcPr>
            <w:tcW w:w="2972" w:type="dxa"/>
          </w:tcPr>
          <w:p w14:paraId="43332922" w14:textId="77777777" w:rsidR="0003284E" w:rsidRPr="003B65FB" w:rsidRDefault="0003284E" w:rsidP="0003284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CBDD518" w14:textId="1FBFB46F" w:rsidR="0003284E" w:rsidRPr="003B65FB" w:rsidRDefault="0003284E" w:rsidP="0003284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710" w:type="dxa"/>
            <w:gridSpan w:val="2"/>
            <w:vAlign w:val="bottom"/>
          </w:tcPr>
          <w:p w14:paraId="39A4C818" w14:textId="77777777" w:rsidR="0003284E" w:rsidRPr="003B65FB" w:rsidRDefault="0003284E" w:rsidP="0003284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710" w:type="dxa"/>
            <w:gridSpan w:val="2"/>
            <w:vAlign w:val="bottom"/>
          </w:tcPr>
          <w:p w14:paraId="019D1A69" w14:textId="5B026DD5" w:rsidR="0003284E" w:rsidRPr="003B65FB" w:rsidRDefault="0003284E" w:rsidP="0003284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718" w:type="dxa"/>
            <w:gridSpan w:val="2"/>
            <w:vAlign w:val="bottom"/>
          </w:tcPr>
          <w:p w14:paraId="030AF1E2" w14:textId="339B0923" w:rsidR="0003284E" w:rsidRPr="008345D6" w:rsidRDefault="0003284E" w:rsidP="0003284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31 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B65FB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03284E" w:rsidRPr="003B65FB" w14:paraId="1EC62B5D" w14:textId="77777777" w:rsidTr="006128CC">
        <w:trPr>
          <w:tblHeader/>
        </w:trPr>
        <w:tc>
          <w:tcPr>
            <w:tcW w:w="2972" w:type="dxa"/>
          </w:tcPr>
          <w:p w14:paraId="2C42E37D" w14:textId="77777777" w:rsidR="0003284E" w:rsidRPr="003B65FB" w:rsidRDefault="0003284E" w:rsidP="00817CF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1D1DFCE4" w14:textId="77777777" w:rsidR="0003284E" w:rsidRPr="003B65FB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มูลค่า         ตามบัญชี</w:t>
            </w:r>
          </w:p>
        </w:tc>
        <w:tc>
          <w:tcPr>
            <w:tcW w:w="900" w:type="dxa"/>
            <w:vAlign w:val="bottom"/>
          </w:tcPr>
          <w:p w14:paraId="227B7F70" w14:textId="77777777" w:rsidR="0003284E" w:rsidRPr="003B65FB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  <w:tc>
          <w:tcPr>
            <w:tcW w:w="900" w:type="dxa"/>
            <w:vAlign w:val="bottom"/>
          </w:tcPr>
          <w:p w14:paraId="76D49F89" w14:textId="77777777" w:rsidR="0003284E" w:rsidRPr="003B65FB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มูลค่า           ตามบัญชี</w:t>
            </w:r>
          </w:p>
        </w:tc>
        <w:tc>
          <w:tcPr>
            <w:tcW w:w="810" w:type="dxa"/>
            <w:vAlign w:val="bottom"/>
          </w:tcPr>
          <w:p w14:paraId="55F93F48" w14:textId="77777777" w:rsidR="0003284E" w:rsidRPr="003B65FB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  <w:tc>
          <w:tcPr>
            <w:tcW w:w="810" w:type="dxa"/>
            <w:vAlign w:val="bottom"/>
          </w:tcPr>
          <w:p w14:paraId="55FD9861" w14:textId="77777777" w:rsidR="0003284E" w:rsidRPr="003B65FB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มูลค่า         ตามบัญชี</w:t>
            </w:r>
          </w:p>
        </w:tc>
        <w:tc>
          <w:tcPr>
            <w:tcW w:w="900" w:type="dxa"/>
            <w:vAlign w:val="bottom"/>
          </w:tcPr>
          <w:p w14:paraId="7CCB984D" w14:textId="77777777" w:rsidR="0003284E" w:rsidRPr="003B65FB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  <w:tc>
          <w:tcPr>
            <w:tcW w:w="818" w:type="dxa"/>
            <w:vAlign w:val="bottom"/>
          </w:tcPr>
          <w:p w14:paraId="299EC4B9" w14:textId="77777777" w:rsidR="0003284E" w:rsidRPr="003B65FB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มูลค่า           ตามบัญชี</w:t>
            </w:r>
          </w:p>
        </w:tc>
        <w:tc>
          <w:tcPr>
            <w:tcW w:w="900" w:type="dxa"/>
            <w:vAlign w:val="bottom"/>
          </w:tcPr>
          <w:p w14:paraId="4AEDC5B2" w14:textId="77777777" w:rsidR="0003284E" w:rsidRPr="003B65FB" w:rsidRDefault="0003284E" w:rsidP="00817CF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</w:tr>
      <w:tr w:rsidR="0003284E" w:rsidRPr="003B65FB" w14:paraId="1561F7D8" w14:textId="77777777" w:rsidTr="006128CC">
        <w:tc>
          <w:tcPr>
            <w:tcW w:w="2972" w:type="dxa"/>
          </w:tcPr>
          <w:p w14:paraId="337A3F44" w14:textId="77777777" w:rsidR="0003284E" w:rsidRPr="008345D6" w:rsidRDefault="0003284E" w:rsidP="00817CF4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3D9DB2F" w14:textId="77777777" w:rsidR="0003284E" w:rsidRPr="003B65FB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07BA7EDB" w14:textId="77777777" w:rsidR="0003284E" w:rsidRPr="003B65FB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18A156E0" w14:textId="77777777" w:rsidR="0003284E" w:rsidRPr="003B65FB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810" w:type="dxa"/>
          </w:tcPr>
          <w:p w14:paraId="008E9583" w14:textId="77777777" w:rsidR="0003284E" w:rsidRPr="003B65FB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810" w:type="dxa"/>
          </w:tcPr>
          <w:p w14:paraId="790A76A9" w14:textId="77777777" w:rsidR="0003284E" w:rsidRPr="003B65FB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21773AD1" w14:textId="77777777" w:rsidR="0003284E" w:rsidRPr="003B65FB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818" w:type="dxa"/>
          </w:tcPr>
          <w:p w14:paraId="761827E2" w14:textId="77777777" w:rsidR="0003284E" w:rsidRPr="003B65FB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900" w:type="dxa"/>
          </w:tcPr>
          <w:p w14:paraId="17BEFFA4" w14:textId="77777777" w:rsidR="0003284E" w:rsidRPr="003B65FB" w:rsidRDefault="0003284E" w:rsidP="00817CF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291450" w:rsidRPr="003B65FB" w14:paraId="3A2F8DB6" w14:textId="77777777" w:rsidTr="006128CC">
        <w:trPr>
          <w:trHeight w:val="279"/>
        </w:trPr>
        <w:tc>
          <w:tcPr>
            <w:tcW w:w="2972" w:type="dxa"/>
          </w:tcPr>
          <w:p w14:paraId="6A6DD4F6" w14:textId="6FC6D88B" w:rsidR="00291450" w:rsidRPr="008345D6" w:rsidRDefault="00291450" w:rsidP="00291450">
            <w:pPr>
              <w:tabs>
                <w:tab w:val="left" w:pos="1440"/>
              </w:tabs>
              <w:ind w:left="154"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128FC3C0" w14:textId="3A6E2D4E" w:rsidR="00291450" w:rsidRPr="003B65FB" w:rsidRDefault="00291450" w:rsidP="00291450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1</w:t>
            </w:r>
            <w:r w:rsidRPr="008345D6">
              <w:rPr>
                <w:rFonts w:asciiTheme="majorBidi" w:hAnsiTheme="majorBidi" w:cstheme="majorBidi" w:hint="cs"/>
                <w:szCs w:val="24"/>
              </w:rPr>
              <w:t>17</w:t>
            </w:r>
          </w:p>
        </w:tc>
        <w:tc>
          <w:tcPr>
            <w:tcW w:w="900" w:type="dxa"/>
            <w:vAlign w:val="bottom"/>
          </w:tcPr>
          <w:p w14:paraId="3055632F" w14:textId="2FCCD6E3" w:rsidR="00291450" w:rsidRPr="003B65FB" w:rsidRDefault="00291450" w:rsidP="00291450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1</w:t>
            </w:r>
            <w:r w:rsidRPr="008345D6">
              <w:rPr>
                <w:rFonts w:asciiTheme="majorBidi" w:hAnsiTheme="majorBidi" w:cstheme="majorBidi" w:hint="cs"/>
                <w:szCs w:val="24"/>
              </w:rPr>
              <w:t>17</w:t>
            </w:r>
          </w:p>
        </w:tc>
        <w:tc>
          <w:tcPr>
            <w:tcW w:w="900" w:type="dxa"/>
            <w:vAlign w:val="bottom"/>
          </w:tcPr>
          <w:p w14:paraId="56CAD206" w14:textId="605C9C3A" w:rsidR="00291450" w:rsidRPr="003B65FB" w:rsidRDefault="00291450" w:rsidP="00291450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1</w:t>
            </w:r>
            <w:r w:rsidRPr="008345D6">
              <w:rPr>
                <w:rFonts w:asciiTheme="majorBidi" w:hAnsiTheme="majorBidi" w:cstheme="majorBidi" w:hint="cs"/>
                <w:szCs w:val="24"/>
              </w:rPr>
              <w:t>07</w:t>
            </w:r>
          </w:p>
        </w:tc>
        <w:tc>
          <w:tcPr>
            <w:tcW w:w="810" w:type="dxa"/>
            <w:vAlign w:val="bottom"/>
          </w:tcPr>
          <w:p w14:paraId="3DE802C0" w14:textId="5BE24E23" w:rsidR="00291450" w:rsidRPr="003B65FB" w:rsidRDefault="00291450" w:rsidP="00291450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1</w:t>
            </w:r>
            <w:r w:rsidRPr="008345D6">
              <w:rPr>
                <w:rFonts w:asciiTheme="majorBidi" w:hAnsiTheme="majorBidi" w:cstheme="majorBidi" w:hint="cs"/>
                <w:szCs w:val="24"/>
              </w:rPr>
              <w:t>07</w:t>
            </w:r>
          </w:p>
        </w:tc>
        <w:tc>
          <w:tcPr>
            <w:tcW w:w="810" w:type="dxa"/>
            <w:vAlign w:val="bottom"/>
          </w:tcPr>
          <w:p w14:paraId="08BE6009" w14:textId="13DC723A" w:rsidR="00291450" w:rsidRPr="003B65FB" w:rsidRDefault="00291450" w:rsidP="00291450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Cs w:val="24"/>
              </w:rPr>
              <w:t>41</w:t>
            </w:r>
          </w:p>
        </w:tc>
        <w:tc>
          <w:tcPr>
            <w:tcW w:w="900" w:type="dxa"/>
            <w:vAlign w:val="bottom"/>
          </w:tcPr>
          <w:p w14:paraId="0A76FC69" w14:textId="0B16E8ED" w:rsidR="00291450" w:rsidRPr="003B65FB" w:rsidRDefault="00291450" w:rsidP="00291450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Cs w:val="24"/>
              </w:rPr>
              <w:t>41</w:t>
            </w:r>
          </w:p>
        </w:tc>
        <w:tc>
          <w:tcPr>
            <w:tcW w:w="818" w:type="dxa"/>
            <w:vAlign w:val="bottom"/>
          </w:tcPr>
          <w:p w14:paraId="11BDF208" w14:textId="08F27503" w:rsidR="00291450" w:rsidRPr="003B65FB" w:rsidRDefault="00291450" w:rsidP="00291450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Cs w:val="24"/>
              </w:rPr>
              <w:t>7</w:t>
            </w:r>
          </w:p>
        </w:tc>
        <w:tc>
          <w:tcPr>
            <w:tcW w:w="900" w:type="dxa"/>
            <w:vAlign w:val="bottom"/>
          </w:tcPr>
          <w:p w14:paraId="3EFAE4FD" w14:textId="587FAE4F" w:rsidR="00291450" w:rsidRPr="003B65FB" w:rsidRDefault="00291450" w:rsidP="00291450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Cs w:val="24"/>
              </w:rPr>
              <w:t>7</w:t>
            </w:r>
          </w:p>
        </w:tc>
      </w:tr>
      <w:tr w:rsidR="009268B7" w:rsidRPr="003B65FB" w14:paraId="1F6A81FF" w14:textId="77777777" w:rsidTr="000D313F">
        <w:trPr>
          <w:trHeight w:val="279"/>
        </w:trPr>
        <w:tc>
          <w:tcPr>
            <w:tcW w:w="2972" w:type="dxa"/>
            <w:vAlign w:val="bottom"/>
          </w:tcPr>
          <w:p w14:paraId="74CF5E8A" w14:textId="100449DA" w:rsidR="009268B7" w:rsidRPr="005776D5" w:rsidRDefault="009268B7" w:rsidP="009268B7">
            <w:pPr>
              <w:tabs>
                <w:tab w:val="left" w:pos="1440"/>
              </w:tabs>
              <w:ind w:left="154" w:right="-108"/>
              <w:rPr>
                <w:rFonts w:hint="eastAsia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vAlign w:val="bottom"/>
          </w:tcPr>
          <w:p w14:paraId="526AD515" w14:textId="6CFEE201" w:rsidR="009268B7" w:rsidRPr="00A071DD" w:rsidRDefault="009268B7" w:rsidP="009268B7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6</w:t>
            </w:r>
          </w:p>
        </w:tc>
        <w:tc>
          <w:tcPr>
            <w:tcW w:w="900" w:type="dxa"/>
            <w:vAlign w:val="bottom"/>
          </w:tcPr>
          <w:p w14:paraId="677D77B2" w14:textId="09314271" w:rsidR="009268B7" w:rsidRPr="00A071DD" w:rsidRDefault="009268B7" w:rsidP="009268B7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6</w:t>
            </w:r>
          </w:p>
        </w:tc>
        <w:tc>
          <w:tcPr>
            <w:tcW w:w="900" w:type="dxa"/>
            <w:vAlign w:val="bottom"/>
          </w:tcPr>
          <w:p w14:paraId="5365C52C" w14:textId="41CEA91D" w:rsidR="009268B7" w:rsidRPr="00A071DD" w:rsidRDefault="009268B7" w:rsidP="009268B7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7</w:t>
            </w:r>
          </w:p>
        </w:tc>
        <w:tc>
          <w:tcPr>
            <w:tcW w:w="810" w:type="dxa"/>
            <w:vAlign w:val="bottom"/>
          </w:tcPr>
          <w:p w14:paraId="024A1D34" w14:textId="303AA2FD" w:rsidR="009268B7" w:rsidRPr="00A071DD" w:rsidRDefault="009268B7" w:rsidP="009268B7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7</w:t>
            </w:r>
          </w:p>
        </w:tc>
        <w:tc>
          <w:tcPr>
            <w:tcW w:w="810" w:type="dxa"/>
            <w:vAlign w:val="bottom"/>
          </w:tcPr>
          <w:p w14:paraId="704EFCCD" w14:textId="548B9B80" w:rsidR="009268B7" w:rsidRPr="00192508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 w:rsidRPr="008345D6">
              <w:rPr>
                <w:rFonts w:ascii="Angsana New" w:hAnsi="Angsana New" w:hint="cs"/>
                <w:szCs w:val="24"/>
              </w:rPr>
              <w:t>6</w:t>
            </w:r>
          </w:p>
        </w:tc>
        <w:tc>
          <w:tcPr>
            <w:tcW w:w="900" w:type="dxa"/>
            <w:vAlign w:val="bottom"/>
          </w:tcPr>
          <w:p w14:paraId="2145250F" w14:textId="0AD9644E" w:rsidR="009268B7" w:rsidRPr="00192508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 w:rsidRPr="008345D6">
              <w:rPr>
                <w:rFonts w:ascii="Angsana New" w:hAnsi="Angsana New" w:hint="cs"/>
                <w:szCs w:val="24"/>
              </w:rPr>
              <w:t>6</w:t>
            </w:r>
          </w:p>
        </w:tc>
        <w:tc>
          <w:tcPr>
            <w:tcW w:w="818" w:type="dxa"/>
            <w:vAlign w:val="bottom"/>
          </w:tcPr>
          <w:p w14:paraId="74AB8018" w14:textId="50E9BFE7" w:rsidR="009268B7" w:rsidRPr="00192508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 w:rsidRPr="008345D6">
              <w:rPr>
                <w:rFonts w:ascii="Angsana New" w:hAnsi="Angsana New" w:hint="cs"/>
                <w:szCs w:val="24"/>
              </w:rPr>
              <w:t>7</w:t>
            </w:r>
          </w:p>
        </w:tc>
        <w:tc>
          <w:tcPr>
            <w:tcW w:w="900" w:type="dxa"/>
            <w:vAlign w:val="bottom"/>
          </w:tcPr>
          <w:p w14:paraId="725E1C24" w14:textId="3273EA45" w:rsidR="009268B7" w:rsidRPr="008345D6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Cs w:val="24"/>
                <w:cs/>
              </w:rPr>
            </w:pPr>
            <w:r w:rsidRPr="008345D6">
              <w:rPr>
                <w:rFonts w:ascii="Angsana New" w:hAnsi="Angsana New" w:hint="cs"/>
                <w:szCs w:val="24"/>
              </w:rPr>
              <w:t>7</w:t>
            </w:r>
          </w:p>
        </w:tc>
      </w:tr>
      <w:tr w:rsidR="009268B7" w:rsidRPr="003B65FB" w14:paraId="6CE789D9" w14:textId="77777777" w:rsidTr="006128CC">
        <w:tc>
          <w:tcPr>
            <w:tcW w:w="2972" w:type="dxa"/>
          </w:tcPr>
          <w:p w14:paraId="4D5C43C0" w14:textId="354EEBB6" w:rsidR="009268B7" w:rsidRPr="003B65FB" w:rsidRDefault="009268B7" w:rsidP="009268B7">
            <w:pPr>
              <w:tabs>
                <w:tab w:val="left" w:pos="1440"/>
              </w:tabs>
              <w:ind w:left="442" w:right="-108" w:hanging="28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hint="cs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vAlign w:val="bottom"/>
          </w:tcPr>
          <w:p w14:paraId="67A00546" w14:textId="2FB564E2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467</w:t>
            </w:r>
          </w:p>
        </w:tc>
        <w:tc>
          <w:tcPr>
            <w:tcW w:w="900" w:type="dxa"/>
            <w:vAlign w:val="bottom"/>
          </w:tcPr>
          <w:p w14:paraId="00F7372F" w14:textId="5CEBFBAE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467</w:t>
            </w:r>
          </w:p>
        </w:tc>
        <w:tc>
          <w:tcPr>
            <w:tcW w:w="900" w:type="dxa"/>
            <w:vAlign w:val="bottom"/>
          </w:tcPr>
          <w:p w14:paraId="270CB701" w14:textId="64232A49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3</w:t>
            </w:r>
            <w:r w:rsidRPr="008345D6">
              <w:rPr>
                <w:rFonts w:asciiTheme="majorBidi" w:hAnsiTheme="majorBidi" w:cstheme="majorBidi" w:hint="cs"/>
                <w:szCs w:val="24"/>
              </w:rPr>
              <w:t>67</w:t>
            </w:r>
          </w:p>
        </w:tc>
        <w:tc>
          <w:tcPr>
            <w:tcW w:w="810" w:type="dxa"/>
            <w:vAlign w:val="bottom"/>
          </w:tcPr>
          <w:p w14:paraId="2DD56C4B" w14:textId="341A17D3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3</w:t>
            </w:r>
            <w:r w:rsidRPr="008345D6">
              <w:rPr>
                <w:rFonts w:asciiTheme="majorBidi" w:hAnsiTheme="majorBidi" w:cstheme="majorBidi" w:hint="cs"/>
                <w:szCs w:val="24"/>
              </w:rPr>
              <w:t>67</w:t>
            </w:r>
          </w:p>
        </w:tc>
        <w:tc>
          <w:tcPr>
            <w:tcW w:w="810" w:type="dxa"/>
            <w:vAlign w:val="bottom"/>
          </w:tcPr>
          <w:p w14:paraId="6FA850CC" w14:textId="6810C34E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192508">
              <w:rPr>
                <w:rFonts w:ascii="Angsana New" w:hAnsi="Angsana New"/>
                <w:szCs w:val="24"/>
              </w:rPr>
              <w:t>210</w:t>
            </w:r>
          </w:p>
        </w:tc>
        <w:tc>
          <w:tcPr>
            <w:tcW w:w="900" w:type="dxa"/>
            <w:vAlign w:val="bottom"/>
          </w:tcPr>
          <w:p w14:paraId="2730989C" w14:textId="66217661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192508">
              <w:rPr>
                <w:rFonts w:ascii="Angsana New" w:hAnsi="Angsana New"/>
                <w:szCs w:val="24"/>
              </w:rPr>
              <w:t>210</w:t>
            </w:r>
          </w:p>
        </w:tc>
        <w:tc>
          <w:tcPr>
            <w:tcW w:w="818" w:type="dxa"/>
            <w:vAlign w:val="bottom"/>
          </w:tcPr>
          <w:p w14:paraId="0E5B6986" w14:textId="2CC7486C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192508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900" w:type="dxa"/>
            <w:vAlign w:val="bottom"/>
          </w:tcPr>
          <w:p w14:paraId="63EBECC7" w14:textId="74322143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192508">
              <w:rPr>
                <w:rFonts w:ascii="Angsana New" w:hAnsi="Angsana New"/>
                <w:szCs w:val="24"/>
              </w:rPr>
              <w:t>76</w:t>
            </w:r>
          </w:p>
        </w:tc>
      </w:tr>
      <w:tr w:rsidR="009268B7" w:rsidRPr="003B65FB" w14:paraId="023DFE75" w14:textId="77777777" w:rsidTr="006128CC">
        <w:tc>
          <w:tcPr>
            <w:tcW w:w="2972" w:type="dxa"/>
          </w:tcPr>
          <w:p w14:paraId="09A037D5" w14:textId="4232F2DD" w:rsidR="009268B7" w:rsidRPr="003B65FB" w:rsidRDefault="009268B7" w:rsidP="009268B7">
            <w:pPr>
              <w:tabs>
                <w:tab w:val="left" w:pos="1440"/>
              </w:tabs>
              <w:ind w:left="442" w:right="-108" w:hanging="288"/>
              <w:rPr>
                <w:rFonts w:ascii="Angsana New" w:hAnsi="Angsana New"/>
                <w:sz w:val="28"/>
                <w:rtl/>
                <w:cs/>
              </w:rPr>
            </w:pPr>
            <w:r w:rsidRPr="008345D6">
              <w:rPr>
                <w:rFonts w:hint="cs"/>
                <w:cs/>
              </w:rPr>
              <w:t>เงินให้กู้ยืมระยะสั้น</w:t>
            </w:r>
          </w:p>
        </w:tc>
        <w:tc>
          <w:tcPr>
            <w:tcW w:w="810" w:type="dxa"/>
            <w:vAlign w:val="bottom"/>
          </w:tcPr>
          <w:p w14:paraId="628A8C5E" w14:textId="379BD4F0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83</w:t>
            </w:r>
          </w:p>
        </w:tc>
        <w:tc>
          <w:tcPr>
            <w:tcW w:w="900" w:type="dxa"/>
            <w:vAlign w:val="bottom"/>
          </w:tcPr>
          <w:p w14:paraId="7837CF82" w14:textId="7044CE0E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83</w:t>
            </w:r>
          </w:p>
        </w:tc>
        <w:tc>
          <w:tcPr>
            <w:tcW w:w="900" w:type="dxa"/>
            <w:vAlign w:val="bottom"/>
          </w:tcPr>
          <w:p w14:paraId="10209482" w14:textId="1AA1EB3F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15</w:t>
            </w:r>
          </w:p>
        </w:tc>
        <w:tc>
          <w:tcPr>
            <w:tcW w:w="810" w:type="dxa"/>
            <w:vAlign w:val="bottom"/>
          </w:tcPr>
          <w:p w14:paraId="4CEDF074" w14:textId="50CA829D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15</w:t>
            </w:r>
          </w:p>
        </w:tc>
        <w:tc>
          <w:tcPr>
            <w:tcW w:w="810" w:type="dxa"/>
            <w:vAlign w:val="bottom"/>
          </w:tcPr>
          <w:p w14:paraId="5F2E78F1" w14:textId="040199C1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192508">
              <w:rPr>
                <w:rFonts w:ascii="Angsana New" w:hAnsi="Angsana New"/>
                <w:szCs w:val="24"/>
              </w:rPr>
              <w:t>955</w:t>
            </w:r>
          </w:p>
        </w:tc>
        <w:tc>
          <w:tcPr>
            <w:tcW w:w="900" w:type="dxa"/>
            <w:vAlign w:val="bottom"/>
          </w:tcPr>
          <w:p w14:paraId="14E2977C" w14:textId="4C7436FC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192508">
              <w:rPr>
                <w:rFonts w:ascii="Angsana New" w:hAnsi="Angsana New"/>
                <w:szCs w:val="24"/>
              </w:rPr>
              <w:t>955</w:t>
            </w:r>
          </w:p>
        </w:tc>
        <w:tc>
          <w:tcPr>
            <w:tcW w:w="818" w:type="dxa"/>
            <w:vAlign w:val="bottom"/>
          </w:tcPr>
          <w:p w14:paraId="53DA3308" w14:textId="216E5264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192508">
              <w:rPr>
                <w:rFonts w:ascii="Angsana New" w:hAnsi="Angsana New"/>
                <w:szCs w:val="24"/>
              </w:rPr>
              <w:t>696</w:t>
            </w:r>
          </w:p>
        </w:tc>
        <w:tc>
          <w:tcPr>
            <w:tcW w:w="900" w:type="dxa"/>
            <w:vAlign w:val="bottom"/>
          </w:tcPr>
          <w:p w14:paraId="74E4A294" w14:textId="205B8EF0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192508">
              <w:rPr>
                <w:rFonts w:ascii="Angsana New" w:hAnsi="Angsana New"/>
                <w:szCs w:val="24"/>
              </w:rPr>
              <w:t>696</w:t>
            </w:r>
          </w:p>
        </w:tc>
      </w:tr>
      <w:tr w:rsidR="009268B7" w:rsidRPr="003B65FB" w14:paraId="3E382F2B" w14:textId="77777777" w:rsidTr="006128CC">
        <w:tc>
          <w:tcPr>
            <w:tcW w:w="2972" w:type="dxa"/>
          </w:tcPr>
          <w:p w14:paraId="1F577731" w14:textId="73874109" w:rsidR="009268B7" w:rsidRPr="003B65FB" w:rsidRDefault="009268B7" w:rsidP="009268B7">
            <w:pPr>
              <w:tabs>
                <w:tab w:val="left" w:pos="1440"/>
              </w:tabs>
              <w:ind w:left="442" w:right="-108" w:hanging="288"/>
              <w:rPr>
                <w:rFonts w:ascii="Angsana New" w:hAnsi="Angsana New"/>
                <w:sz w:val="28"/>
                <w:rtl/>
                <w:cs/>
              </w:rPr>
            </w:pPr>
            <w:r w:rsidRPr="008345D6">
              <w:rPr>
                <w:rFonts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10" w:type="dxa"/>
            <w:vAlign w:val="bottom"/>
          </w:tcPr>
          <w:p w14:paraId="79845E7A" w14:textId="26D6EAC9" w:rsidR="009268B7" w:rsidRPr="008345D6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7</w:t>
            </w:r>
            <w:r w:rsidRPr="008345D6">
              <w:rPr>
                <w:rFonts w:asciiTheme="majorBidi" w:hAnsiTheme="majorBidi" w:cstheme="majorBidi" w:hint="cs"/>
                <w:szCs w:val="24"/>
              </w:rPr>
              <w:t>3</w:t>
            </w:r>
          </w:p>
        </w:tc>
        <w:tc>
          <w:tcPr>
            <w:tcW w:w="900" w:type="dxa"/>
            <w:vAlign w:val="bottom"/>
          </w:tcPr>
          <w:p w14:paraId="662970B2" w14:textId="1DF9E5E2" w:rsidR="009268B7" w:rsidRPr="008345D6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7</w:t>
            </w:r>
            <w:r w:rsidRPr="008345D6">
              <w:rPr>
                <w:rFonts w:asciiTheme="majorBidi" w:hAnsiTheme="majorBidi" w:cstheme="majorBidi" w:hint="cs"/>
                <w:szCs w:val="24"/>
              </w:rPr>
              <w:t>3</w:t>
            </w:r>
          </w:p>
        </w:tc>
        <w:tc>
          <w:tcPr>
            <w:tcW w:w="900" w:type="dxa"/>
            <w:vAlign w:val="bottom"/>
          </w:tcPr>
          <w:p w14:paraId="5ED53899" w14:textId="16F4BFCF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810" w:type="dxa"/>
            <w:vAlign w:val="bottom"/>
          </w:tcPr>
          <w:p w14:paraId="34E940EA" w14:textId="466F1E39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810" w:type="dxa"/>
            <w:vAlign w:val="bottom"/>
          </w:tcPr>
          <w:p w14:paraId="736C2A18" w14:textId="2FE74920" w:rsidR="009268B7" w:rsidRPr="008345D6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797D9CD" w14:textId="56ED10FD" w:rsidR="009268B7" w:rsidRPr="008345D6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378B4359" w14:textId="5FB194DF" w:rsidR="009268B7" w:rsidRPr="008345D6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4A377CF" w14:textId="3AA91C7C" w:rsidR="009268B7" w:rsidRPr="008345D6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268B7" w:rsidRPr="003B65FB" w14:paraId="10B94F26" w14:textId="77777777" w:rsidTr="006128CC">
        <w:tc>
          <w:tcPr>
            <w:tcW w:w="2972" w:type="dxa"/>
          </w:tcPr>
          <w:p w14:paraId="0C765EEA" w14:textId="04B682FD" w:rsidR="009268B7" w:rsidRPr="003B65FB" w:rsidRDefault="009268B7" w:rsidP="009268B7">
            <w:pPr>
              <w:tabs>
                <w:tab w:val="left" w:pos="1440"/>
              </w:tabs>
              <w:ind w:left="442" w:right="-108" w:hanging="28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hint="cs"/>
                <w:cs/>
              </w:rPr>
              <w:t>เงินให้กู้ยืมระยะยาว</w:t>
            </w:r>
          </w:p>
        </w:tc>
        <w:tc>
          <w:tcPr>
            <w:tcW w:w="810" w:type="dxa"/>
            <w:vAlign w:val="bottom"/>
          </w:tcPr>
          <w:p w14:paraId="3423E5C4" w14:textId="68CBD164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03250DD" w14:textId="6E2CCCFB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5552520" w14:textId="47C0A95A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10" w:type="dxa"/>
            <w:vAlign w:val="bottom"/>
          </w:tcPr>
          <w:p w14:paraId="2E7DF340" w14:textId="452DB863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10" w:type="dxa"/>
            <w:vAlign w:val="bottom"/>
          </w:tcPr>
          <w:p w14:paraId="30E9A1B0" w14:textId="06078DE0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DECA2B3" w14:textId="6ADA9108" w:rsidR="009268B7" w:rsidRPr="008345D6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4A2A64A0" w14:textId="5DFAC4C2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900" w:type="dxa"/>
            <w:vAlign w:val="bottom"/>
          </w:tcPr>
          <w:p w14:paraId="57631F6C" w14:textId="785B3332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9268B7" w:rsidRPr="003B65FB" w14:paraId="3EDF65E1" w14:textId="77777777" w:rsidTr="006128CC">
        <w:tc>
          <w:tcPr>
            <w:tcW w:w="2972" w:type="dxa"/>
          </w:tcPr>
          <w:p w14:paraId="2A57A1AA" w14:textId="5DC7F482" w:rsidR="009268B7" w:rsidRPr="003B65FB" w:rsidRDefault="009268B7" w:rsidP="009268B7">
            <w:pPr>
              <w:tabs>
                <w:tab w:val="left" w:pos="1440"/>
              </w:tabs>
              <w:ind w:left="442" w:right="-108" w:hanging="28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vAlign w:val="bottom"/>
          </w:tcPr>
          <w:p w14:paraId="7EE1C97A" w14:textId="5AFBF611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172</w:t>
            </w:r>
          </w:p>
        </w:tc>
        <w:tc>
          <w:tcPr>
            <w:tcW w:w="900" w:type="dxa"/>
            <w:vAlign w:val="bottom"/>
          </w:tcPr>
          <w:p w14:paraId="36FB3B8A" w14:textId="0F1BD806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172</w:t>
            </w:r>
          </w:p>
        </w:tc>
        <w:tc>
          <w:tcPr>
            <w:tcW w:w="900" w:type="dxa"/>
            <w:vAlign w:val="bottom"/>
          </w:tcPr>
          <w:p w14:paraId="5F27FE77" w14:textId="3A3B1C98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810" w:type="dxa"/>
            <w:vAlign w:val="bottom"/>
          </w:tcPr>
          <w:p w14:paraId="1C59F333" w14:textId="08C4D8D3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A071DD"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810" w:type="dxa"/>
            <w:vAlign w:val="bottom"/>
          </w:tcPr>
          <w:p w14:paraId="41D3A872" w14:textId="02BED5D2" w:rsidR="009268B7" w:rsidRPr="008345D6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FF1EABD" w14:textId="6E1D917C" w:rsidR="009268B7" w:rsidRPr="008345D6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2EC73FE2" w14:textId="7F6324BA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CEA983F" w14:textId="1984ECE2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268B7" w:rsidRPr="003B65FB" w14:paraId="10391BDC" w14:textId="77777777" w:rsidTr="006128CC">
        <w:tc>
          <w:tcPr>
            <w:tcW w:w="2972" w:type="dxa"/>
          </w:tcPr>
          <w:p w14:paraId="5CB04AB2" w14:textId="77777777" w:rsidR="009268B7" w:rsidRPr="008345D6" w:rsidRDefault="009268B7" w:rsidP="009268B7">
            <w:pPr>
              <w:tabs>
                <w:tab w:val="left" w:pos="1440"/>
              </w:tabs>
              <w:ind w:left="442" w:right="-108" w:hanging="2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22E87F8" w14:textId="7777777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7E233837" w14:textId="7777777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28309164" w14:textId="7777777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6A466318" w14:textId="7777777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295491A5" w14:textId="7777777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C643F6F" w14:textId="77777777" w:rsidR="009268B7" w:rsidRPr="008345D6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8" w:type="dxa"/>
            <w:vAlign w:val="bottom"/>
          </w:tcPr>
          <w:p w14:paraId="1CE24CA9" w14:textId="7777777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30A39FE0" w14:textId="7777777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</w:tr>
      <w:tr w:rsidR="009268B7" w:rsidRPr="003B65FB" w14:paraId="235AD47F" w14:textId="77777777" w:rsidTr="006128CC">
        <w:tc>
          <w:tcPr>
            <w:tcW w:w="2972" w:type="dxa"/>
          </w:tcPr>
          <w:p w14:paraId="301E2146" w14:textId="77777777" w:rsidR="009268B7" w:rsidRPr="008345D6" w:rsidRDefault="009268B7" w:rsidP="009268B7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0EEF4450" w14:textId="7777777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0C1C684A" w14:textId="7777777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38D98D57" w14:textId="7777777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0D100DC3" w14:textId="7777777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3BECAC6F" w14:textId="7777777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019FF9D1" w14:textId="7777777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18" w:type="dxa"/>
            <w:vAlign w:val="bottom"/>
          </w:tcPr>
          <w:p w14:paraId="713F7215" w14:textId="7777777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2A088173" w14:textId="7777777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</w:tr>
      <w:tr w:rsidR="009268B7" w:rsidRPr="003B65FB" w14:paraId="6D7AB018" w14:textId="77777777" w:rsidTr="0054751B">
        <w:tc>
          <w:tcPr>
            <w:tcW w:w="2972" w:type="dxa"/>
            <w:vAlign w:val="bottom"/>
          </w:tcPr>
          <w:p w14:paraId="6E96DD0F" w14:textId="5DA77CC6" w:rsidR="009268B7" w:rsidRPr="008345D6" w:rsidRDefault="009268B7" w:rsidP="009268B7">
            <w:pPr>
              <w:tabs>
                <w:tab w:val="left" w:pos="1440"/>
              </w:tabs>
              <w:ind w:left="154"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2CAB68E2" w14:textId="7D6A9B3E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FC0664">
              <w:rPr>
                <w:rFonts w:asciiTheme="majorBidi" w:hAnsiTheme="majorBidi" w:cstheme="majorBidi"/>
                <w:szCs w:val="24"/>
              </w:rPr>
              <w:t>1</w:t>
            </w:r>
            <w:r w:rsidRPr="008345D6">
              <w:rPr>
                <w:rFonts w:asciiTheme="majorBidi" w:hAnsiTheme="majorBidi" w:cstheme="majorBidi" w:hint="cs"/>
                <w:szCs w:val="24"/>
              </w:rPr>
              <w:t>74</w:t>
            </w:r>
          </w:p>
        </w:tc>
        <w:tc>
          <w:tcPr>
            <w:tcW w:w="900" w:type="dxa"/>
            <w:vAlign w:val="bottom"/>
          </w:tcPr>
          <w:p w14:paraId="46E37740" w14:textId="7DD2A3D6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FC0664">
              <w:rPr>
                <w:rFonts w:asciiTheme="majorBidi" w:hAnsiTheme="majorBidi" w:cstheme="majorBidi"/>
                <w:szCs w:val="24"/>
              </w:rPr>
              <w:t>1</w:t>
            </w:r>
            <w:r w:rsidRPr="008345D6">
              <w:rPr>
                <w:rFonts w:asciiTheme="majorBidi" w:hAnsiTheme="majorBidi" w:cstheme="majorBidi" w:hint="cs"/>
                <w:szCs w:val="24"/>
              </w:rPr>
              <w:t>74</w:t>
            </w:r>
          </w:p>
        </w:tc>
        <w:tc>
          <w:tcPr>
            <w:tcW w:w="900" w:type="dxa"/>
            <w:vAlign w:val="bottom"/>
          </w:tcPr>
          <w:p w14:paraId="1F62A13A" w14:textId="14E454F0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FC0664">
              <w:rPr>
                <w:rFonts w:asciiTheme="majorBidi" w:hAnsiTheme="majorBidi" w:cstheme="majorBidi"/>
                <w:szCs w:val="24"/>
              </w:rPr>
              <w:t>110</w:t>
            </w:r>
          </w:p>
        </w:tc>
        <w:tc>
          <w:tcPr>
            <w:tcW w:w="810" w:type="dxa"/>
            <w:vAlign w:val="bottom"/>
          </w:tcPr>
          <w:p w14:paraId="25CFF2C8" w14:textId="169B28F9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FC0664">
              <w:rPr>
                <w:rFonts w:asciiTheme="majorBidi" w:hAnsiTheme="majorBidi" w:cstheme="majorBidi"/>
                <w:szCs w:val="24"/>
              </w:rPr>
              <w:t>110</w:t>
            </w:r>
          </w:p>
        </w:tc>
        <w:tc>
          <w:tcPr>
            <w:tcW w:w="810" w:type="dxa"/>
            <w:vAlign w:val="bottom"/>
          </w:tcPr>
          <w:p w14:paraId="35A1ABCA" w14:textId="597F8B42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Cs w:val="24"/>
              </w:rPr>
              <w:t>70</w:t>
            </w:r>
          </w:p>
        </w:tc>
        <w:tc>
          <w:tcPr>
            <w:tcW w:w="900" w:type="dxa"/>
            <w:vAlign w:val="bottom"/>
          </w:tcPr>
          <w:p w14:paraId="164822A7" w14:textId="0D0E42AA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Cs w:val="24"/>
              </w:rPr>
              <w:t>70</w:t>
            </w:r>
          </w:p>
        </w:tc>
        <w:tc>
          <w:tcPr>
            <w:tcW w:w="818" w:type="dxa"/>
            <w:vAlign w:val="bottom"/>
          </w:tcPr>
          <w:p w14:paraId="686611F8" w14:textId="77202582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Cs w:val="24"/>
              </w:rPr>
              <w:t>70</w:t>
            </w:r>
          </w:p>
        </w:tc>
        <w:tc>
          <w:tcPr>
            <w:tcW w:w="900" w:type="dxa"/>
            <w:vAlign w:val="bottom"/>
          </w:tcPr>
          <w:p w14:paraId="2ECC44DD" w14:textId="274BDD72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Cs w:val="24"/>
              </w:rPr>
              <w:t>70</w:t>
            </w:r>
          </w:p>
        </w:tc>
      </w:tr>
      <w:tr w:rsidR="009268B7" w:rsidRPr="003B65FB" w14:paraId="6FE7512D" w14:textId="77777777" w:rsidTr="0054751B">
        <w:tc>
          <w:tcPr>
            <w:tcW w:w="2972" w:type="dxa"/>
            <w:vAlign w:val="bottom"/>
          </w:tcPr>
          <w:p w14:paraId="16C27272" w14:textId="247B2393" w:rsidR="009268B7" w:rsidRPr="003B65FB" w:rsidRDefault="009268B7" w:rsidP="009268B7">
            <w:pPr>
              <w:tabs>
                <w:tab w:val="left" w:pos="1440"/>
              </w:tabs>
              <w:ind w:left="442" w:right="-108" w:hanging="288"/>
              <w:rPr>
                <w:rFonts w:ascii="Angsana New" w:hAnsi="Angsana New"/>
                <w:sz w:val="28"/>
                <w:rtl/>
                <w:cs/>
              </w:rPr>
            </w:pPr>
            <w:r w:rsidRPr="008345D6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</w:tcPr>
          <w:p w14:paraId="3CAD3E48" w14:textId="23108AFB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Cs w:val="24"/>
              </w:rPr>
              <w:t>196</w:t>
            </w:r>
          </w:p>
        </w:tc>
        <w:tc>
          <w:tcPr>
            <w:tcW w:w="900" w:type="dxa"/>
          </w:tcPr>
          <w:p w14:paraId="5D3B12D7" w14:textId="4CB08B16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Cs w:val="24"/>
              </w:rPr>
              <w:t>196</w:t>
            </w:r>
          </w:p>
        </w:tc>
        <w:tc>
          <w:tcPr>
            <w:tcW w:w="900" w:type="dxa"/>
          </w:tcPr>
          <w:p w14:paraId="3E4EB545" w14:textId="2BD4A4E8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FC0664">
              <w:rPr>
                <w:rFonts w:ascii="Angsana New" w:hAnsi="Angsana New"/>
                <w:szCs w:val="24"/>
              </w:rPr>
              <w:t>171</w:t>
            </w:r>
          </w:p>
        </w:tc>
        <w:tc>
          <w:tcPr>
            <w:tcW w:w="810" w:type="dxa"/>
          </w:tcPr>
          <w:p w14:paraId="6C8CF8DF" w14:textId="17C730ED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FC0664">
              <w:rPr>
                <w:rFonts w:ascii="Angsana New" w:hAnsi="Angsana New"/>
                <w:szCs w:val="24"/>
              </w:rPr>
              <w:t>171</w:t>
            </w:r>
          </w:p>
        </w:tc>
        <w:tc>
          <w:tcPr>
            <w:tcW w:w="810" w:type="dxa"/>
            <w:vAlign w:val="bottom"/>
          </w:tcPr>
          <w:p w14:paraId="773476EC" w14:textId="4FACA301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Cs w:val="24"/>
              </w:rPr>
              <w:t>33</w:t>
            </w:r>
          </w:p>
        </w:tc>
        <w:tc>
          <w:tcPr>
            <w:tcW w:w="900" w:type="dxa"/>
            <w:vAlign w:val="bottom"/>
          </w:tcPr>
          <w:p w14:paraId="32C33BF0" w14:textId="2CF62BF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Cs w:val="24"/>
              </w:rPr>
              <w:t>33</w:t>
            </w:r>
          </w:p>
        </w:tc>
        <w:tc>
          <w:tcPr>
            <w:tcW w:w="818" w:type="dxa"/>
            <w:vAlign w:val="bottom"/>
          </w:tcPr>
          <w:p w14:paraId="06DF37F0" w14:textId="7B016AF5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Cs w:val="24"/>
              </w:rPr>
              <w:t>74</w:t>
            </w:r>
          </w:p>
        </w:tc>
        <w:tc>
          <w:tcPr>
            <w:tcW w:w="900" w:type="dxa"/>
            <w:vAlign w:val="bottom"/>
          </w:tcPr>
          <w:p w14:paraId="3C71AC2F" w14:textId="00713D1B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Cs w:val="24"/>
              </w:rPr>
              <w:t>74</w:t>
            </w:r>
          </w:p>
        </w:tc>
      </w:tr>
      <w:tr w:rsidR="009268B7" w:rsidRPr="003B65FB" w14:paraId="4AE8E8BD" w14:textId="77777777" w:rsidTr="0054751B">
        <w:tc>
          <w:tcPr>
            <w:tcW w:w="2972" w:type="dxa"/>
            <w:vAlign w:val="bottom"/>
          </w:tcPr>
          <w:p w14:paraId="18221DD7" w14:textId="1341F147" w:rsidR="009268B7" w:rsidRPr="008345D6" w:rsidRDefault="009268B7" w:rsidP="009268B7">
            <w:pPr>
              <w:tabs>
                <w:tab w:val="left" w:pos="1440"/>
              </w:tabs>
              <w:ind w:left="442" w:right="-108" w:hanging="28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810" w:type="dxa"/>
          </w:tcPr>
          <w:p w14:paraId="6FDF898F" w14:textId="63D1FAAC" w:rsidR="009268B7" w:rsidRPr="008345D6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FC0664">
              <w:rPr>
                <w:rFonts w:ascii="Angsana New" w:hAnsi="Angsana New"/>
                <w:szCs w:val="24"/>
              </w:rPr>
              <w:t>6</w:t>
            </w:r>
            <w:r w:rsidRPr="008345D6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900" w:type="dxa"/>
          </w:tcPr>
          <w:p w14:paraId="6DAD2596" w14:textId="098A8193" w:rsidR="009268B7" w:rsidRPr="008345D6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FC0664">
              <w:rPr>
                <w:rFonts w:ascii="Angsana New" w:hAnsi="Angsana New"/>
                <w:szCs w:val="24"/>
              </w:rPr>
              <w:t>6</w:t>
            </w:r>
            <w:r w:rsidRPr="008345D6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900" w:type="dxa"/>
          </w:tcPr>
          <w:p w14:paraId="2687E866" w14:textId="2199A18C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FC0664">
              <w:rPr>
                <w:rFonts w:ascii="Angsana New" w:hAnsi="Angsana New"/>
                <w:szCs w:val="24"/>
              </w:rPr>
              <w:t>6</w:t>
            </w:r>
            <w:r w:rsidRPr="008345D6">
              <w:rPr>
                <w:rFonts w:ascii="Angsana New" w:hAnsi="Angsana New" w:hint="cs"/>
                <w:szCs w:val="24"/>
              </w:rPr>
              <w:t>2</w:t>
            </w:r>
          </w:p>
        </w:tc>
        <w:tc>
          <w:tcPr>
            <w:tcW w:w="810" w:type="dxa"/>
          </w:tcPr>
          <w:p w14:paraId="46EB631A" w14:textId="1DD733BB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FC0664">
              <w:rPr>
                <w:rFonts w:ascii="Angsana New" w:hAnsi="Angsana New"/>
                <w:szCs w:val="24"/>
              </w:rPr>
              <w:t>6</w:t>
            </w:r>
            <w:r w:rsidRPr="008345D6">
              <w:rPr>
                <w:rFonts w:ascii="Angsana New" w:hAnsi="Angsana New" w:hint="cs"/>
                <w:szCs w:val="24"/>
              </w:rPr>
              <w:t>2</w:t>
            </w:r>
          </w:p>
        </w:tc>
        <w:tc>
          <w:tcPr>
            <w:tcW w:w="810" w:type="dxa"/>
          </w:tcPr>
          <w:p w14:paraId="4F45B250" w14:textId="63E8456D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Cs w:val="24"/>
              </w:rPr>
              <w:t>137</w:t>
            </w:r>
          </w:p>
        </w:tc>
        <w:tc>
          <w:tcPr>
            <w:tcW w:w="900" w:type="dxa"/>
          </w:tcPr>
          <w:p w14:paraId="3FD6870C" w14:textId="60BC6526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Cs w:val="24"/>
              </w:rPr>
              <w:t>137</w:t>
            </w:r>
          </w:p>
        </w:tc>
        <w:tc>
          <w:tcPr>
            <w:tcW w:w="818" w:type="dxa"/>
          </w:tcPr>
          <w:p w14:paraId="2407A4FD" w14:textId="36815AFE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Cs w:val="24"/>
              </w:rPr>
              <w:t>89</w:t>
            </w:r>
          </w:p>
        </w:tc>
        <w:tc>
          <w:tcPr>
            <w:tcW w:w="900" w:type="dxa"/>
          </w:tcPr>
          <w:p w14:paraId="54513847" w14:textId="1B8C833D" w:rsidR="009268B7" w:rsidRPr="008345D6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Cs w:val="24"/>
              </w:rPr>
              <w:t>89</w:t>
            </w:r>
          </w:p>
        </w:tc>
      </w:tr>
      <w:tr w:rsidR="009268B7" w:rsidRPr="003B65FB" w14:paraId="46561901" w14:textId="77777777" w:rsidTr="0054751B">
        <w:tc>
          <w:tcPr>
            <w:tcW w:w="2972" w:type="dxa"/>
            <w:vAlign w:val="bottom"/>
          </w:tcPr>
          <w:p w14:paraId="6435788B" w14:textId="78938124" w:rsidR="009268B7" w:rsidRPr="003B65FB" w:rsidRDefault="009268B7" w:rsidP="009268B7">
            <w:pPr>
              <w:tabs>
                <w:tab w:val="left" w:pos="1440"/>
              </w:tabs>
              <w:ind w:left="442" w:right="-108" w:hanging="28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725E5D2F" w14:textId="4DCE34F1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119</w:t>
            </w:r>
          </w:p>
        </w:tc>
        <w:tc>
          <w:tcPr>
            <w:tcW w:w="900" w:type="dxa"/>
          </w:tcPr>
          <w:p w14:paraId="2929DB79" w14:textId="7AD1ECEB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119</w:t>
            </w:r>
          </w:p>
        </w:tc>
        <w:tc>
          <w:tcPr>
            <w:tcW w:w="900" w:type="dxa"/>
          </w:tcPr>
          <w:p w14:paraId="45D56D20" w14:textId="627AFEBC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FC0664">
              <w:rPr>
                <w:rFonts w:asciiTheme="majorBidi" w:hAnsiTheme="majorBidi" w:cstheme="majorBidi"/>
                <w:szCs w:val="24"/>
              </w:rPr>
              <w:t>159</w:t>
            </w:r>
          </w:p>
        </w:tc>
        <w:tc>
          <w:tcPr>
            <w:tcW w:w="810" w:type="dxa"/>
          </w:tcPr>
          <w:p w14:paraId="27C838FF" w14:textId="238B6CCF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FC0664">
              <w:rPr>
                <w:rFonts w:asciiTheme="majorBidi" w:hAnsiTheme="majorBidi" w:cstheme="majorBidi"/>
                <w:szCs w:val="24"/>
              </w:rPr>
              <w:t>159</w:t>
            </w:r>
          </w:p>
        </w:tc>
        <w:tc>
          <w:tcPr>
            <w:tcW w:w="810" w:type="dxa"/>
          </w:tcPr>
          <w:p w14:paraId="473F5658" w14:textId="36D9F400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00" w:type="dxa"/>
          </w:tcPr>
          <w:p w14:paraId="63E0414A" w14:textId="627283AF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18" w:type="dxa"/>
          </w:tcPr>
          <w:p w14:paraId="2D358D20" w14:textId="5E32A8B0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00" w:type="dxa"/>
          </w:tcPr>
          <w:p w14:paraId="7A73C4E9" w14:textId="587E592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9268B7" w:rsidRPr="003B65FB" w14:paraId="17525A95" w14:textId="77777777" w:rsidTr="0054751B">
        <w:tc>
          <w:tcPr>
            <w:tcW w:w="2972" w:type="dxa"/>
            <w:vAlign w:val="bottom"/>
          </w:tcPr>
          <w:p w14:paraId="700A06AA" w14:textId="022F189F" w:rsidR="009268B7" w:rsidRPr="003B65FB" w:rsidRDefault="009268B7" w:rsidP="009268B7">
            <w:pPr>
              <w:tabs>
                <w:tab w:val="left" w:pos="1440"/>
              </w:tabs>
              <w:ind w:left="154" w:right="-108"/>
              <w:rPr>
                <w:rFonts w:ascii="Angsana New" w:hAnsi="Angsana New"/>
                <w:spacing w:val="-4"/>
                <w:sz w:val="28"/>
                <w:cs/>
              </w:rPr>
            </w:pPr>
            <w:r w:rsidRPr="008345D6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4BAE96A7" w14:textId="63D02B01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226</w:t>
            </w:r>
          </w:p>
        </w:tc>
        <w:tc>
          <w:tcPr>
            <w:tcW w:w="900" w:type="dxa"/>
            <w:vAlign w:val="bottom"/>
          </w:tcPr>
          <w:p w14:paraId="03D657EB" w14:textId="440EBBC1" w:rsidR="009268B7" w:rsidRPr="008345D6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Theme="majorBidi" w:hAnsiTheme="majorBidi" w:cstheme="majorBidi" w:hint="cs"/>
                <w:szCs w:val="24"/>
              </w:rPr>
              <w:t>226</w:t>
            </w:r>
          </w:p>
        </w:tc>
        <w:tc>
          <w:tcPr>
            <w:tcW w:w="900" w:type="dxa"/>
            <w:vAlign w:val="bottom"/>
          </w:tcPr>
          <w:p w14:paraId="50F77E47" w14:textId="0445A54C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FC0664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810" w:type="dxa"/>
            <w:vAlign w:val="bottom"/>
          </w:tcPr>
          <w:p w14:paraId="41B45491" w14:textId="7EE3015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FC0664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810" w:type="dxa"/>
          </w:tcPr>
          <w:p w14:paraId="3E1D124C" w14:textId="65B7514D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Cs w:val="24"/>
              </w:rPr>
              <w:t>6</w:t>
            </w:r>
          </w:p>
        </w:tc>
        <w:tc>
          <w:tcPr>
            <w:tcW w:w="900" w:type="dxa"/>
          </w:tcPr>
          <w:p w14:paraId="7C53BC5B" w14:textId="44B6E9FD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Cs w:val="24"/>
              </w:rPr>
              <w:t>6</w:t>
            </w:r>
          </w:p>
        </w:tc>
        <w:tc>
          <w:tcPr>
            <w:tcW w:w="818" w:type="dxa"/>
          </w:tcPr>
          <w:p w14:paraId="336DEB97" w14:textId="383B61C8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Cs w:val="24"/>
              </w:rPr>
              <w:t>9</w:t>
            </w:r>
          </w:p>
        </w:tc>
        <w:tc>
          <w:tcPr>
            <w:tcW w:w="900" w:type="dxa"/>
          </w:tcPr>
          <w:p w14:paraId="1AF3D580" w14:textId="59230B73" w:rsidR="009268B7" w:rsidRPr="008345D6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Cs w:val="24"/>
              </w:rPr>
              <w:t>9</w:t>
            </w:r>
          </w:p>
        </w:tc>
      </w:tr>
      <w:tr w:rsidR="009268B7" w:rsidRPr="003B65FB" w14:paraId="37F3A6AB" w14:textId="77777777" w:rsidTr="006128CC">
        <w:tc>
          <w:tcPr>
            <w:tcW w:w="2972" w:type="dxa"/>
          </w:tcPr>
          <w:p w14:paraId="4D69B9C1" w14:textId="4F79FB3A" w:rsidR="009268B7" w:rsidRPr="003B65FB" w:rsidRDefault="009268B7" w:rsidP="009268B7">
            <w:pPr>
              <w:tabs>
                <w:tab w:val="left" w:pos="1440"/>
              </w:tabs>
              <w:ind w:left="154" w:right="-108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6C0800B8" w14:textId="7B6A3969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A108A5C" w14:textId="634F7C8E" w:rsidR="009268B7" w:rsidRPr="008345D6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798941C" w14:textId="7926DF3F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7376C1D9" w14:textId="503AC1BA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2DF78D35" w14:textId="78A79637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CF0E8F9" w14:textId="50F240AA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8" w:type="dxa"/>
            <w:vAlign w:val="bottom"/>
          </w:tcPr>
          <w:p w14:paraId="11264D36" w14:textId="2E5A155C" w:rsidR="009268B7" w:rsidRPr="003B65FB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56CBF4D" w14:textId="752F303A" w:rsidR="009268B7" w:rsidRPr="008345D6" w:rsidRDefault="009268B7" w:rsidP="009268B7">
            <w:pPr>
              <w:tabs>
                <w:tab w:val="decimal" w:pos="522"/>
              </w:tabs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194DC2B8" w14:textId="0F96AD46" w:rsidR="0003284E" w:rsidRPr="003B65FB" w:rsidRDefault="0003284E" w:rsidP="00DD4AE2">
      <w:pPr>
        <w:pStyle w:val="FSNoteDetail"/>
        <w:tabs>
          <w:tab w:val="left" w:pos="180"/>
        </w:tabs>
        <w:ind w:left="630"/>
      </w:pPr>
      <w:r w:rsidRPr="008345D6">
        <w:rPr>
          <w:rFonts w:hint="cs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4960DB9E" w14:textId="1B2C7015" w:rsidR="007D3642" w:rsidRPr="00F4742D" w:rsidRDefault="007D3642" w:rsidP="007D3642">
      <w:pPr>
        <w:numPr>
          <w:ilvl w:val="0"/>
          <w:numId w:val="10"/>
        </w:numPr>
        <w:tabs>
          <w:tab w:val="clear" w:pos="2522"/>
          <w:tab w:val="left" w:pos="360"/>
        </w:tabs>
        <w:overflowPunct/>
        <w:autoSpaceDE/>
        <w:autoSpaceDN/>
        <w:adjustRightInd/>
        <w:spacing w:before="120"/>
        <w:ind w:left="900" w:hanging="270"/>
        <w:jc w:val="thaiDistribute"/>
        <w:textAlignment w:val="auto"/>
        <w:rPr>
          <w:rFonts w:ascii="Angsana New" w:hAnsi="Angsana New"/>
          <w:sz w:val="28"/>
        </w:rPr>
      </w:pPr>
      <w:r w:rsidRPr="008345D6">
        <w:rPr>
          <w:rFonts w:ascii="Angsana New" w:hAnsi="Angsana New"/>
          <w:sz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Pr="008345D6">
        <w:rPr>
          <w:rFonts w:ascii="Angsana New" w:eastAsia="Angsana New" w:hAnsi="Angsana New"/>
          <w:sz w:val="28"/>
          <w:cs/>
        </w:rPr>
        <w:t>เงินสดและรายการเทียบเท่าเงินสด</w:t>
      </w:r>
      <w:r w:rsidRPr="00F76D72">
        <w:rPr>
          <w:rFonts w:ascii="Angsana New" w:eastAsia="Angsana New" w:hAnsi="Angsana New"/>
          <w:sz w:val="28"/>
        </w:rPr>
        <w:t xml:space="preserve"> </w:t>
      </w:r>
      <w:r w:rsidR="003A6866" w:rsidRPr="008345D6">
        <w:rPr>
          <w:rFonts w:hint="cs"/>
          <w:cs/>
        </w:rPr>
        <w:t xml:space="preserve">ลูกหนี้การค้าและลูกหนี้อื่น </w:t>
      </w:r>
      <w:r w:rsidRPr="008345D6">
        <w:rPr>
          <w:rFonts w:ascii="Angsana New" w:eastAsia="Angsana New" w:hAnsi="Angsana New"/>
          <w:sz w:val="28"/>
          <w:cs/>
        </w:rPr>
        <w:t>เงินให้กู้ยืม</w:t>
      </w:r>
      <w:r w:rsidRPr="008345D6">
        <w:rPr>
          <w:rFonts w:ascii="Angsana New" w:eastAsia="Angsana New" w:hAnsi="Angsana New" w:hint="cs"/>
          <w:sz w:val="28"/>
          <w:cs/>
        </w:rPr>
        <w:t>ระยะสั้น</w:t>
      </w:r>
      <w:r w:rsidRPr="008345D6">
        <w:rPr>
          <w:rFonts w:ascii="Angsana New" w:eastAsia="Angsana New" w:hAnsi="Angsana New"/>
          <w:sz w:val="28"/>
          <w:cs/>
        </w:rPr>
        <w:t xml:space="preserve"> </w:t>
      </w:r>
      <w:r w:rsidR="003A6866" w:rsidRPr="008345D6">
        <w:rPr>
          <w:rFonts w:hint="cs"/>
          <w:cs/>
        </w:rPr>
        <w:t xml:space="preserve">เงินฝากธนาคารที่มีภาระค้ำประกัน เงินให้กู้ยืมระยะยาว สินทรัพย์ทางการเงินไม่หมุนเวียนอื่น </w:t>
      </w:r>
      <w:r w:rsidRPr="008345D6">
        <w:rPr>
          <w:rFonts w:ascii="Angsana New" w:eastAsia="Angsana New" w:hAnsi="Angsana New" w:hint="cs"/>
          <w:sz w:val="28"/>
          <w:cs/>
        </w:rPr>
        <w:t>เงินกู้ยืมจากสถาบันการเงิน</w:t>
      </w:r>
      <w:r w:rsidR="00531F57" w:rsidRPr="008345D6">
        <w:rPr>
          <w:rFonts w:ascii="Angsana New" w:eastAsia="Angsana New" w:hAnsi="Angsana New" w:hint="cs"/>
          <w:sz w:val="28"/>
          <w:cs/>
        </w:rPr>
        <w:t xml:space="preserve"> </w:t>
      </w:r>
      <w:r w:rsidR="00531F57" w:rsidRPr="008345D6">
        <w:rPr>
          <w:rFonts w:ascii="Angsana New" w:hAnsi="Angsana New"/>
          <w:sz w:val="28"/>
          <w:cs/>
        </w:rPr>
        <w:t>เจ้าหนี้การค้าและเจ้าหนี้อื่น</w:t>
      </w:r>
      <w:r w:rsidR="00531F57" w:rsidRPr="008345D6">
        <w:rPr>
          <w:rFonts w:ascii="Angsana New" w:hAnsi="Angsana New" w:hint="cs"/>
          <w:sz w:val="28"/>
          <w:cs/>
        </w:rPr>
        <w:t xml:space="preserve"> </w:t>
      </w:r>
      <w:r w:rsidR="00531F57" w:rsidRPr="008345D6">
        <w:rPr>
          <w:rFonts w:ascii="Angsana New" w:hAnsi="Angsana New"/>
          <w:sz w:val="28"/>
          <w:cs/>
        </w:rPr>
        <w:t>เงินกู้ยืมระยะสั้น</w:t>
      </w:r>
      <w:r w:rsidR="00531F57" w:rsidRPr="008345D6">
        <w:rPr>
          <w:rFonts w:ascii="Angsana New" w:hAnsi="Angsana New" w:hint="cs"/>
          <w:sz w:val="28"/>
          <w:cs/>
        </w:rPr>
        <w:t xml:space="preserve"> เงินกู้ยืมระยะยาวจากสถาบันการเงิน</w:t>
      </w:r>
      <w:r>
        <w:rPr>
          <w:rFonts w:ascii="Angsana New" w:eastAsia="Angsana New" w:hAnsi="Angsana New"/>
          <w:sz w:val="28"/>
        </w:rPr>
        <w:t xml:space="preserve"> </w:t>
      </w:r>
      <w:r w:rsidRPr="008345D6">
        <w:rPr>
          <w:rFonts w:ascii="Angsana New" w:eastAsia="Angsana New" w:hAnsi="Angsana New" w:hint="cs"/>
          <w:sz w:val="28"/>
          <w:cs/>
        </w:rPr>
        <w:t>และหนี้สินตามสัญญาเช่า</w:t>
      </w:r>
      <w:r w:rsidRPr="008345D6">
        <w:rPr>
          <w:rFonts w:ascii="Angsana New" w:hAnsi="Angsana New"/>
          <w:sz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09CE6537" w14:textId="1387D8B4" w:rsidR="0003284E" w:rsidRPr="003B65FB" w:rsidRDefault="00A76837" w:rsidP="0003284E">
      <w:pPr>
        <w:tabs>
          <w:tab w:val="left" w:pos="360"/>
        </w:tabs>
        <w:overflowPunct/>
        <w:autoSpaceDE/>
        <w:autoSpaceDN/>
        <w:adjustRightInd/>
        <w:spacing w:before="120"/>
        <w:ind w:left="900" w:hanging="288"/>
        <w:jc w:val="thaiDistribute"/>
        <w:textAlignment w:val="auto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lastRenderedPageBreak/>
        <w:t>ข</w:t>
      </w:r>
      <w:r w:rsidR="0003284E" w:rsidRPr="008345D6">
        <w:rPr>
          <w:rFonts w:ascii="Angsana New" w:hAnsi="Angsana New" w:hint="cs"/>
          <w:sz w:val="28"/>
          <w:cs/>
        </w:rPr>
        <w:t xml:space="preserve">) </w:t>
      </w:r>
      <w:r w:rsidR="0003284E" w:rsidRPr="008345D6">
        <w:rPr>
          <w:rFonts w:ascii="Angsana New" w:hAnsi="Angsana New" w:hint="cs"/>
          <w:sz w:val="28"/>
          <w:cs/>
        </w:rPr>
        <w:tab/>
        <w:t>เงินลงทุนในตราสารทุน แสดงมูลค่ายุติธรรมตามราคาตลาด กรณีที่เป็นเงินลงทุนในตราสารทุนที่ไม่อยู่ในความต้องการของตลาด คำนวณตามหลักเกณฑ์การประเมินมูลค่าที่เป็นที่ยอมรับทั่วไป</w:t>
      </w:r>
    </w:p>
    <w:p w14:paraId="4E0DA4DA" w14:textId="2B7C50BB" w:rsidR="0003284E" w:rsidRDefault="00A76837" w:rsidP="0003284E">
      <w:pPr>
        <w:pStyle w:val="ListParagraph"/>
        <w:tabs>
          <w:tab w:val="left" w:pos="360"/>
        </w:tabs>
        <w:overflowPunct/>
        <w:autoSpaceDE/>
        <w:autoSpaceDN/>
        <w:adjustRightInd/>
        <w:spacing w:before="120"/>
        <w:ind w:left="900" w:hanging="288"/>
        <w:jc w:val="thaiDistribute"/>
        <w:textAlignment w:val="auto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sz w:val="28"/>
          <w:cs/>
        </w:rPr>
        <w:t>ค</w:t>
      </w:r>
      <w:r w:rsidR="0003284E" w:rsidRPr="008345D6">
        <w:rPr>
          <w:rFonts w:ascii="Angsana New" w:hAnsi="Angsana New" w:hint="cs"/>
          <w:sz w:val="28"/>
          <w:cs/>
        </w:rPr>
        <w:t>)</w:t>
      </w:r>
      <w:r w:rsidR="0003284E" w:rsidRPr="008345D6">
        <w:rPr>
          <w:rFonts w:ascii="Angsana New" w:hAnsi="Angsana New" w:hint="cs"/>
          <w:sz w:val="28"/>
          <w:cs/>
        </w:rPr>
        <w:tab/>
      </w:r>
      <w:r w:rsidR="009968C5" w:rsidRPr="008345D6">
        <w:rPr>
          <w:rFonts w:ascii="Angsana New" w:hAnsi="Angsana New"/>
          <w:sz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32F8563B" w14:textId="77777777" w:rsidR="00A071DD" w:rsidRPr="003B65FB" w:rsidRDefault="00A071DD" w:rsidP="00161568">
      <w:pPr>
        <w:pStyle w:val="ListParagraph"/>
        <w:numPr>
          <w:ilvl w:val="0"/>
          <w:numId w:val="11"/>
        </w:numPr>
        <w:spacing w:before="240" w:line="240" w:lineRule="atLeast"/>
        <w:jc w:val="thaiDistribute"/>
        <w:rPr>
          <w:rFonts w:ascii="Angsana New" w:hAnsi="Angsana New"/>
          <w:sz w:val="28"/>
        </w:rPr>
      </w:pPr>
      <w:r w:rsidRPr="008345D6">
        <w:rPr>
          <w:rFonts w:ascii="Angsana New" w:hAnsi="Angsana New" w:hint="cs"/>
          <w:b/>
          <w:bCs/>
          <w:sz w:val="28"/>
          <w:cs/>
        </w:rPr>
        <w:t>เหตุการณ์ภายหลังรอบระยะเวลารายงาน</w:t>
      </w:r>
    </w:p>
    <w:p w14:paraId="6E832B96" w14:textId="3B145DCF" w:rsidR="00922F4D" w:rsidRPr="008345D6" w:rsidRDefault="00D220F4" w:rsidP="00D220F4">
      <w:pPr>
        <w:spacing w:before="120" w:after="120"/>
        <w:ind w:left="360"/>
        <w:jc w:val="thaiDistribute"/>
        <w:rPr>
          <w:rFonts w:ascii="Angsana New" w:hAnsi="Angsana New"/>
          <w:sz w:val="28"/>
          <w:cs/>
        </w:rPr>
      </w:pPr>
      <w:r w:rsidRPr="008345D6">
        <w:rPr>
          <w:rFonts w:ascii="Angsana New" w:hAnsi="Angsana New" w:hint="cs"/>
          <w:sz w:val="28"/>
          <w:cs/>
        </w:rPr>
        <w:t>เมื่อวันที่</w:t>
      </w:r>
      <w:r w:rsidRPr="008345D6">
        <w:rPr>
          <w:rFonts w:ascii="Angsana New" w:hAnsi="Angsana New"/>
          <w:sz w:val="28"/>
          <w:cs/>
        </w:rPr>
        <w:t xml:space="preserve"> </w:t>
      </w:r>
      <w:r w:rsidRPr="00D220F4">
        <w:rPr>
          <w:rFonts w:ascii="Angsana New" w:hAnsi="Angsana New"/>
          <w:sz w:val="28"/>
          <w:lang w:val="en-GB"/>
        </w:rPr>
        <w:t xml:space="preserve">3 </w:t>
      </w:r>
      <w:r w:rsidRPr="008345D6">
        <w:rPr>
          <w:rFonts w:ascii="Angsana New" w:hAnsi="Angsana New" w:hint="cs"/>
          <w:sz w:val="28"/>
          <w:cs/>
        </w:rPr>
        <w:t>กุมภาพันธ์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D220F4">
        <w:rPr>
          <w:rFonts w:ascii="Angsana New" w:hAnsi="Angsana New"/>
          <w:sz w:val="28"/>
          <w:lang w:val="en-GB"/>
        </w:rPr>
        <w:t xml:space="preserve">2564 </w:t>
      </w:r>
      <w:r w:rsidRPr="008345D6">
        <w:rPr>
          <w:rFonts w:ascii="Angsana New" w:hAnsi="Angsana New" w:hint="cs"/>
          <w:sz w:val="28"/>
          <w:cs/>
        </w:rPr>
        <w:t>ที่ประชุมวิสามัญผู้ถือหุ้น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ครั้งที่</w:t>
      </w:r>
      <w:r w:rsidRPr="008345D6">
        <w:rPr>
          <w:rFonts w:ascii="Angsana New" w:hAnsi="Angsana New"/>
          <w:sz w:val="28"/>
          <w:cs/>
        </w:rPr>
        <w:t xml:space="preserve"> </w:t>
      </w:r>
      <w:r w:rsidRPr="00D220F4">
        <w:rPr>
          <w:rFonts w:ascii="Angsana New" w:hAnsi="Angsana New"/>
          <w:sz w:val="28"/>
          <w:lang w:val="en-GB"/>
        </w:rPr>
        <w:t xml:space="preserve">1/2564 </w:t>
      </w:r>
      <w:r w:rsidRPr="008345D6">
        <w:rPr>
          <w:rFonts w:ascii="Angsana New" w:hAnsi="Angsana New" w:hint="cs"/>
          <w:sz w:val="28"/>
          <w:cs/>
        </w:rPr>
        <w:t>ของ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บริษัท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เซเว่น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ยูทิลิตี้ส์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แอนด์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พาวเวอร์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จำกัด</w:t>
      </w:r>
      <w:r w:rsidRPr="008345D6">
        <w:rPr>
          <w:rFonts w:ascii="Angsana New" w:hAnsi="Angsana New"/>
          <w:sz w:val="28"/>
          <w:cs/>
        </w:rPr>
        <w:t xml:space="preserve"> (</w:t>
      </w:r>
      <w:r w:rsidRPr="008345D6">
        <w:rPr>
          <w:rFonts w:ascii="Angsana New" w:hAnsi="Angsana New" w:hint="cs"/>
          <w:sz w:val="28"/>
          <w:cs/>
        </w:rPr>
        <w:t>มหาชน</w:t>
      </w:r>
      <w:r w:rsidRPr="008345D6">
        <w:rPr>
          <w:rFonts w:ascii="Angsana New" w:hAnsi="Angsana New"/>
          <w:sz w:val="28"/>
          <w:cs/>
        </w:rPr>
        <w:t>) (</w:t>
      </w:r>
      <w:r w:rsidRPr="008345D6">
        <w:rPr>
          <w:rFonts w:ascii="Angsana New" w:hAnsi="Angsana New" w:hint="eastAsia"/>
          <w:sz w:val="28"/>
          <w:cs/>
        </w:rPr>
        <w:t>“</w:t>
      </w:r>
      <w:r w:rsidRPr="008345D6">
        <w:rPr>
          <w:rFonts w:ascii="Angsana New" w:hAnsi="Angsana New" w:hint="cs"/>
          <w:sz w:val="28"/>
          <w:cs/>
        </w:rPr>
        <w:t>บริษัท</w:t>
      </w:r>
      <w:r w:rsidRPr="008345D6">
        <w:rPr>
          <w:rFonts w:ascii="Angsana New" w:hAnsi="Angsana New" w:hint="eastAsia"/>
          <w:sz w:val="28"/>
          <w:cs/>
        </w:rPr>
        <w:t>”</w:t>
      </w:r>
      <w:r w:rsidRPr="008345D6">
        <w:rPr>
          <w:rFonts w:ascii="Angsana New" w:hAnsi="Angsana New"/>
          <w:sz w:val="28"/>
          <w:cs/>
        </w:rPr>
        <w:t xml:space="preserve">) </w:t>
      </w:r>
      <w:r w:rsidRPr="008345D6">
        <w:rPr>
          <w:rFonts w:ascii="Angsana New" w:hAnsi="Angsana New" w:hint="cs"/>
          <w:sz w:val="28"/>
          <w:cs/>
        </w:rPr>
        <w:t>ได้มีมติอนุมัติการเพิ่มทุนจดทะเบียนบริษัท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จากเดิมทุนจดทะเบียน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D220F4">
        <w:rPr>
          <w:rFonts w:ascii="Angsana New" w:hAnsi="Angsana New"/>
          <w:sz w:val="28"/>
          <w:lang w:val="en-GB"/>
        </w:rPr>
        <w:t xml:space="preserve">2,567,758,861 </w:t>
      </w:r>
      <w:r w:rsidRPr="008345D6">
        <w:rPr>
          <w:rFonts w:ascii="Angsana New" w:hAnsi="Angsana New" w:hint="cs"/>
          <w:sz w:val="28"/>
          <w:cs/>
        </w:rPr>
        <w:t>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เป็น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D220F4">
        <w:rPr>
          <w:rFonts w:ascii="Angsana New" w:hAnsi="Angsana New"/>
          <w:sz w:val="28"/>
          <w:lang w:val="en-GB"/>
        </w:rPr>
        <w:t xml:space="preserve">2,922,758,861 </w:t>
      </w:r>
      <w:r w:rsidRPr="008345D6">
        <w:rPr>
          <w:rFonts w:ascii="Angsana New" w:hAnsi="Angsana New" w:hint="cs"/>
          <w:sz w:val="28"/>
          <w:cs/>
        </w:rPr>
        <w:t>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โดยการออกหุ้นสามัญเพิ่มทุนจำนวน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D220F4">
        <w:rPr>
          <w:rFonts w:ascii="Angsana New" w:hAnsi="Angsana New"/>
          <w:sz w:val="28"/>
          <w:lang w:val="en-GB"/>
        </w:rPr>
        <w:t xml:space="preserve">710,000,000 </w:t>
      </w:r>
      <w:r w:rsidRPr="008345D6">
        <w:rPr>
          <w:rFonts w:ascii="Angsana New" w:hAnsi="Angsana New" w:hint="cs"/>
          <w:sz w:val="28"/>
          <w:cs/>
        </w:rPr>
        <w:t>หุ้น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มูลค่าที่ตราไว้หุ้นละ</w:t>
      </w:r>
      <w:r w:rsidRPr="008345D6">
        <w:rPr>
          <w:rFonts w:ascii="Angsana New" w:hAnsi="Angsana New"/>
          <w:sz w:val="28"/>
          <w:cs/>
        </w:rPr>
        <w:t xml:space="preserve"> </w:t>
      </w:r>
      <w:r w:rsidRPr="00D220F4">
        <w:rPr>
          <w:rFonts w:ascii="Angsana New" w:hAnsi="Angsana New"/>
          <w:sz w:val="28"/>
          <w:lang w:val="en-GB"/>
        </w:rPr>
        <w:t xml:space="preserve">0.50 </w:t>
      </w:r>
      <w:r w:rsidRPr="008345D6">
        <w:rPr>
          <w:rFonts w:ascii="Angsana New" w:hAnsi="Angsana New" w:hint="cs"/>
          <w:sz w:val="28"/>
          <w:cs/>
        </w:rPr>
        <w:t>บาท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ซึ่งบริษัทได้ดำเนินการจดทะเบียนเปลี่ยนแปลงทุนจดทะเบียนต่อกรมพัฒนาธุรกิจการค้า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กระทรวงพาณิชย์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8345D6">
        <w:rPr>
          <w:rFonts w:ascii="Angsana New" w:hAnsi="Angsana New" w:hint="cs"/>
          <w:sz w:val="28"/>
          <w:cs/>
        </w:rPr>
        <w:t>เมื่อวันที่</w:t>
      </w:r>
      <w:r w:rsidRPr="008345D6">
        <w:rPr>
          <w:rFonts w:ascii="Angsana New" w:hAnsi="Angsana New"/>
          <w:sz w:val="28"/>
          <w:cs/>
        </w:rPr>
        <w:t xml:space="preserve"> </w:t>
      </w:r>
      <w:r w:rsidRPr="00D220F4">
        <w:rPr>
          <w:rFonts w:ascii="Angsana New" w:hAnsi="Angsana New"/>
          <w:sz w:val="28"/>
          <w:lang w:val="en-GB"/>
        </w:rPr>
        <w:t xml:space="preserve">5 </w:t>
      </w:r>
      <w:r w:rsidRPr="008345D6">
        <w:rPr>
          <w:rFonts w:ascii="Angsana New" w:hAnsi="Angsana New" w:hint="cs"/>
          <w:sz w:val="28"/>
          <w:cs/>
        </w:rPr>
        <w:t>กุมภาพันธ์</w:t>
      </w:r>
      <w:r w:rsidRPr="008345D6">
        <w:rPr>
          <w:rFonts w:ascii="Angsana New" w:hAnsi="Angsana New"/>
          <w:sz w:val="28"/>
          <w:cs/>
        </w:rPr>
        <w:t xml:space="preserve"> </w:t>
      </w:r>
      <w:r w:rsidRPr="00D220F4">
        <w:rPr>
          <w:rFonts w:ascii="Angsana New" w:hAnsi="Angsana New"/>
          <w:sz w:val="28"/>
          <w:lang w:val="en-GB"/>
        </w:rPr>
        <w:t xml:space="preserve">2564 </w:t>
      </w:r>
      <w:r w:rsidRPr="008345D6">
        <w:rPr>
          <w:rFonts w:ascii="Angsana New" w:hAnsi="Angsana New" w:hint="cs"/>
          <w:sz w:val="28"/>
          <w:cs/>
        </w:rPr>
        <w:t>เป็นที่เรียบร้อยแล้ว</w:t>
      </w:r>
    </w:p>
    <w:sectPr w:rsidR="00922F4D" w:rsidRPr="008345D6" w:rsidSect="00D9003F">
      <w:footnotePr>
        <w:pos w:val="sectEnd"/>
      </w:footnotePr>
      <w:endnotePr>
        <w:numFmt w:val="decimal"/>
        <w:numStart w:val="0"/>
      </w:endnotePr>
      <w:pgSz w:w="11909" w:h="16834" w:code="9"/>
      <w:pgMar w:top="1440" w:right="1195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549F63" w14:textId="77777777" w:rsidR="002A3A53" w:rsidRDefault="002A3A53">
      <w:pPr>
        <w:rPr>
          <w:rFonts w:hint="eastAsia"/>
        </w:rPr>
      </w:pPr>
      <w:r>
        <w:separator/>
      </w:r>
    </w:p>
  </w:endnote>
  <w:endnote w:type="continuationSeparator" w:id="0">
    <w:p w14:paraId="09F19E13" w14:textId="77777777" w:rsidR="002A3A53" w:rsidRDefault="002A3A53">
      <w:pPr>
        <w:rPr>
          <w:rFonts w:hint="eastAsia"/>
        </w:rPr>
      </w:pPr>
      <w:r>
        <w:continuationSeparator/>
      </w:r>
    </w:p>
  </w:endnote>
  <w:endnote w:type="continuationNotice" w:id="1">
    <w:p w14:paraId="53EF41DD" w14:textId="77777777" w:rsidR="002A3A53" w:rsidRDefault="002A3A53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79461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A7CFCF" w14:textId="3561C7B9" w:rsidR="002A3A53" w:rsidRDefault="002A3A53">
        <w:pPr>
          <w:pStyle w:val="Footer"/>
          <w:jc w:val="right"/>
          <w:rPr>
            <w:rFonts w:hint="eastAsia"/>
          </w:rPr>
        </w:pPr>
        <w:r w:rsidRPr="007B5156">
          <w:rPr>
            <w:rFonts w:ascii="Angsana New" w:hAnsi="Angsana New" w:hint="cs"/>
            <w:sz w:val="28"/>
          </w:rPr>
          <w:fldChar w:fldCharType="begin"/>
        </w:r>
        <w:r w:rsidRPr="007B5156">
          <w:rPr>
            <w:rFonts w:ascii="Angsana New" w:hAnsi="Angsana New" w:hint="cs"/>
            <w:sz w:val="28"/>
          </w:rPr>
          <w:instrText xml:space="preserve"> PAGE   \* MERGEFORMAT </w:instrText>
        </w:r>
        <w:r w:rsidRPr="007B5156">
          <w:rPr>
            <w:rFonts w:ascii="Angsana New" w:hAnsi="Angsana New" w:hint="cs"/>
            <w:sz w:val="28"/>
          </w:rPr>
          <w:fldChar w:fldCharType="separate"/>
        </w:r>
        <w:r w:rsidRPr="007B5156">
          <w:rPr>
            <w:rFonts w:ascii="Angsana New" w:hAnsi="Angsana New" w:hint="cs"/>
            <w:noProof/>
            <w:sz w:val="28"/>
          </w:rPr>
          <w:t>2</w:t>
        </w:r>
        <w:r w:rsidRPr="007B5156">
          <w:rPr>
            <w:rFonts w:ascii="Angsana New" w:hAnsi="Angsana New" w:hint="cs"/>
            <w:noProof/>
            <w:sz w:val="28"/>
          </w:rPr>
          <w:fldChar w:fldCharType="end"/>
        </w:r>
      </w:p>
    </w:sdtContent>
  </w:sdt>
  <w:p w14:paraId="5E68FE18" w14:textId="43AA043A" w:rsidR="002A3A53" w:rsidRDefault="002A3A53">
    <w:pPr>
      <w:pStyle w:val="Footer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41263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0901BF84" w14:textId="77777777" w:rsidR="002A3A53" w:rsidRDefault="002A3A53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/>
            <w:sz w:val="28"/>
          </w:rPr>
          <w:fldChar w:fldCharType="begin"/>
        </w:r>
        <w:r>
          <w:rPr>
            <w:rFonts w:asciiTheme="majorBidi" w:hAnsiTheme="majorBidi" w:cstheme="majorBidi"/>
            <w:sz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54</w:t>
        </w:r>
        <w:r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31CEEC4" w14:textId="77777777" w:rsidR="002A3A53" w:rsidRDefault="002A3A53">
    <w:pPr>
      <w:pStyle w:val="Footer"/>
      <w:jc w:val="center"/>
      <w:rPr>
        <w:rFonts w:asciiTheme="majorBidi" w:hAnsiTheme="majorBidi" w:cstheme="majorBidi"/>
        <w:noProof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93960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4392788" w14:textId="77777777" w:rsidR="002A3A53" w:rsidRDefault="002A3A53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/>
            <w:sz w:val="28"/>
          </w:rPr>
          <w:fldChar w:fldCharType="begin"/>
        </w:r>
        <w:r>
          <w:rPr>
            <w:rFonts w:asciiTheme="majorBidi" w:hAnsiTheme="majorBidi" w:cstheme="majorBidi"/>
            <w:sz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62</w:t>
        </w:r>
        <w:r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FAE6006" w14:textId="77777777" w:rsidR="002A3A53" w:rsidRDefault="002A3A53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ECAA6C" w14:textId="77777777" w:rsidR="002A3A53" w:rsidRDefault="002A3A53">
      <w:pPr>
        <w:rPr>
          <w:rFonts w:hint="eastAsia"/>
        </w:rPr>
      </w:pPr>
      <w:r>
        <w:separator/>
      </w:r>
    </w:p>
  </w:footnote>
  <w:footnote w:type="continuationSeparator" w:id="0">
    <w:p w14:paraId="188B6B88" w14:textId="77777777" w:rsidR="002A3A53" w:rsidRDefault="002A3A53">
      <w:pPr>
        <w:rPr>
          <w:rFonts w:hint="eastAsia"/>
        </w:rPr>
      </w:pPr>
      <w:r>
        <w:continuationSeparator/>
      </w:r>
    </w:p>
  </w:footnote>
  <w:footnote w:type="continuationNotice" w:id="1">
    <w:p w14:paraId="6C13438F" w14:textId="77777777" w:rsidR="002A3A53" w:rsidRDefault="002A3A53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D235E" w14:textId="5A930C73" w:rsidR="002A3A53" w:rsidRDefault="002A3A5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1" w:name="_Hlk39673241"/>
    <w:r w:rsidRPr="008345D6"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39329322" w14:textId="3DF813B4" w:rsidR="002A3A53" w:rsidRPr="008345D6" w:rsidRDefault="002A3A53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 w:rsidRPr="008345D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8345D6">
      <w:rPr>
        <w:rFonts w:ascii="Angsana New" w:hAnsi="Angsana New" w:hint="cs"/>
        <w:b/>
        <w:bCs/>
        <w:sz w:val="28"/>
        <w:cs/>
      </w:rPr>
      <w:t>รวมและงบการเงินเฉพาะกิจการ</w:t>
    </w:r>
  </w:p>
  <w:p w14:paraId="64434BDA" w14:textId="150469E2" w:rsidR="002A3A53" w:rsidRDefault="002A3A5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 w:hint="cs"/>
        <w:b/>
        <w:bCs/>
        <w:sz w:val="28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28"/>
      </w:rPr>
      <w:t>31</w:t>
    </w:r>
    <w:r w:rsidRPr="008345D6">
      <w:rPr>
        <w:rFonts w:ascii="Angsana New" w:hAnsi="Angsana New" w:hint="cs"/>
        <w:b/>
        <w:bCs/>
        <w:sz w:val="28"/>
        <w:cs/>
      </w:rPr>
      <w:t xml:space="preserve"> ธันวาคม </w:t>
    </w:r>
    <w:r>
      <w:rPr>
        <w:rFonts w:ascii="Angsana New" w:hAnsi="Angsana New"/>
        <w:b/>
        <w:bCs/>
        <w:sz w:val="28"/>
      </w:rPr>
      <w:t>2563</w:t>
    </w:r>
  </w:p>
  <w:bookmarkEnd w:id="1"/>
  <w:p w14:paraId="1B2820D0" w14:textId="77777777" w:rsidR="002A3A53" w:rsidRPr="008345D6" w:rsidRDefault="002A3A53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E3A32" w14:textId="77777777" w:rsidR="002A3A53" w:rsidRDefault="002A3A53" w:rsidP="008A5BC5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287B6270" w14:textId="77777777" w:rsidR="002A3A53" w:rsidRPr="008345D6" w:rsidRDefault="002A3A53" w:rsidP="008A5BC5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 w:rsidRPr="008345D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8345D6">
      <w:rPr>
        <w:rFonts w:ascii="Angsana New" w:hAnsi="Angsana New" w:hint="cs"/>
        <w:b/>
        <w:bCs/>
        <w:sz w:val="28"/>
        <w:cs/>
      </w:rPr>
      <w:t>รวมและงบการเงินเฉพาะกิจการ</w:t>
    </w:r>
  </w:p>
  <w:p w14:paraId="207C2719" w14:textId="77777777" w:rsidR="002A3A53" w:rsidRDefault="002A3A53" w:rsidP="008A5BC5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 w:hint="cs"/>
        <w:b/>
        <w:bCs/>
        <w:sz w:val="28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28"/>
      </w:rPr>
      <w:t>31</w:t>
    </w:r>
    <w:r w:rsidRPr="008345D6">
      <w:rPr>
        <w:rFonts w:ascii="Angsana New" w:hAnsi="Angsana New" w:hint="cs"/>
        <w:b/>
        <w:bCs/>
        <w:sz w:val="28"/>
        <w:cs/>
      </w:rPr>
      <w:t xml:space="preserve"> ธันวาคม </w:t>
    </w:r>
    <w:r>
      <w:rPr>
        <w:rFonts w:ascii="Angsana New" w:hAnsi="Angsana New"/>
        <w:b/>
        <w:bCs/>
        <w:sz w:val="28"/>
      </w:rPr>
      <w:t>2563</w:t>
    </w:r>
  </w:p>
  <w:p w14:paraId="3DA65051" w14:textId="77777777" w:rsidR="002A3A53" w:rsidRPr="008345D6" w:rsidRDefault="002A3A53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5976C" w14:textId="5667B62D" w:rsidR="002A3A53" w:rsidRDefault="002A3A53" w:rsidP="0011303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2CEED17E" w14:textId="737F34C2" w:rsidR="002A3A53" w:rsidRPr="008345D6" w:rsidRDefault="002A3A53" w:rsidP="0011303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 w:rsidRPr="008345D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8345D6">
      <w:rPr>
        <w:rFonts w:ascii="Angsana New" w:hAnsi="Angsana New" w:hint="cs"/>
        <w:b/>
        <w:bCs/>
        <w:sz w:val="28"/>
        <w:cs/>
      </w:rPr>
      <w:t>รวมและงบการเงินเฉพาะกิจการ</w:t>
    </w:r>
  </w:p>
  <w:p w14:paraId="60E79EA5" w14:textId="77777777" w:rsidR="002A3A53" w:rsidRDefault="002A3A53" w:rsidP="0011303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 w:rsidRPr="008345D6">
      <w:rPr>
        <w:rFonts w:ascii="Angsana New" w:hAnsi="Angsana New" w:hint="cs"/>
        <w:b/>
        <w:bCs/>
        <w:sz w:val="28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28"/>
      </w:rPr>
      <w:t>31</w:t>
    </w:r>
    <w:r w:rsidRPr="008345D6">
      <w:rPr>
        <w:rFonts w:ascii="Angsana New" w:hAnsi="Angsana New" w:hint="cs"/>
        <w:b/>
        <w:bCs/>
        <w:sz w:val="28"/>
        <w:cs/>
      </w:rPr>
      <w:t xml:space="preserve"> ธันวาคม </w:t>
    </w:r>
    <w:r>
      <w:rPr>
        <w:rFonts w:ascii="Angsana New" w:hAnsi="Angsana New"/>
        <w:b/>
        <w:bCs/>
        <w:sz w:val="28"/>
      </w:rPr>
      <w:t>2563</w:t>
    </w:r>
  </w:p>
  <w:p w14:paraId="152FC2AA" w14:textId="77777777" w:rsidR="002A3A53" w:rsidRPr="008345D6" w:rsidRDefault="002A3A53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CB1017B"/>
    <w:multiLevelType w:val="multilevel"/>
    <w:tmpl w:val="3D96F5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B33C82"/>
    <w:multiLevelType w:val="multilevel"/>
    <w:tmpl w:val="0B5C0F7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5" w15:restartNumberingAfterBreak="0">
    <w:nsid w:val="4FB5299C"/>
    <w:multiLevelType w:val="hybridMultilevel"/>
    <w:tmpl w:val="588C735E"/>
    <w:lvl w:ilvl="0" w:tplc="6F5CA20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434FB2"/>
    <w:multiLevelType w:val="hybridMultilevel"/>
    <w:tmpl w:val="A8F69114"/>
    <w:lvl w:ilvl="0" w:tplc="541C0C8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3B43793"/>
    <w:multiLevelType w:val="hybridMultilevel"/>
    <w:tmpl w:val="DDCC8938"/>
    <w:lvl w:ilvl="0" w:tplc="BF468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E7D8C">
      <w:numFmt w:val="none"/>
      <w:lvlText w:val=""/>
      <w:lvlJc w:val="left"/>
      <w:pPr>
        <w:tabs>
          <w:tab w:val="num" w:pos="360"/>
        </w:tabs>
      </w:pPr>
    </w:lvl>
    <w:lvl w:ilvl="2" w:tplc="C93A736A">
      <w:numFmt w:val="none"/>
      <w:lvlText w:val=""/>
      <w:lvlJc w:val="left"/>
      <w:pPr>
        <w:tabs>
          <w:tab w:val="num" w:pos="360"/>
        </w:tabs>
      </w:pPr>
    </w:lvl>
    <w:lvl w:ilvl="3" w:tplc="1CE4BF20">
      <w:numFmt w:val="none"/>
      <w:lvlText w:val=""/>
      <w:lvlJc w:val="left"/>
      <w:pPr>
        <w:tabs>
          <w:tab w:val="num" w:pos="360"/>
        </w:tabs>
      </w:pPr>
    </w:lvl>
    <w:lvl w:ilvl="4" w:tplc="B37647C6">
      <w:numFmt w:val="none"/>
      <w:lvlText w:val=""/>
      <w:lvlJc w:val="left"/>
      <w:pPr>
        <w:tabs>
          <w:tab w:val="num" w:pos="360"/>
        </w:tabs>
      </w:pPr>
    </w:lvl>
    <w:lvl w:ilvl="5" w:tplc="F732DA8C">
      <w:numFmt w:val="none"/>
      <w:lvlText w:val=""/>
      <w:lvlJc w:val="left"/>
      <w:pPr>
        <w:tabs>
          <w:tab w:val="num" w:pos="360"/>
        </w:tabs>
      </w:pPr>
    </w:lvl>
    <w:lvl w:ilvl="6" w:tplc="B580602A">
      <w:numFmt w:val="none"/>
      <w:lvlText w:val=""/>
      <w:lvlJc w:val="left"/>
      <w:pPr>
        <w:tabs>
          <w:tab w:val="num" w:pos="360"/>
        </w:tabs>
      </w:pPr>
    </w:lvl>
    <w:lvl w:ilvl="7" w:tplc="939EB788">
      <w:numFmt w:val="none"/>
      <w:lvlText w:val=""/>
      <w:lvlJc w:val="left"/>
      <w:pPr>
        <w:tabs>
          <w:tab w:val="num" w:pos="360"/>
        </w:tabs>
      </w:pPr>
    </w:lvl>
    <w:lvl w:ilvl="8" w:tplc="824C157E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21A21CA"/>
    <w:multiLevelType w:val="hybridMultilevel"/>
    <w:tmpl w:val="8DCA039C"/>
    <w:lvl w:ilvl="0" w:tplc="E296543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3F55C93"/>
    <w:multiLevelType w:val="multilevel"/>
    <w:tmpl w:val="E6D40094"/>
    <w:lvl w:ilvl="0">
      <w:start w:val="27"/>
      <w:numFmt w:val="decimal"/>
      <w:pStyle w:val="FSNoteNumbered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8BD3A2E"/>
    <w:multiLevelType w:val="multilevel"/>
    <w:tmpl w:val="07EC5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8"/>
  </w:num>
  <w:num w:numId="5">
    <w:abstractNumId w:val="9"/>
  </w:num>
  <w:num w:numId="6">
    <w:abstractNumId w:val="6"/>
  </w:num>
  <w:num w:numId="7">
    <w:abstractNumId w:val="0"/>
  </w:num>
  <w:num w:numId="8">
    <w:abstractNumId w:val="7"/>
  </w:num>
  <w:num w:numId="9">
    <w:abstractNumId w:val="10"/>
  </w:num>
  <w:num w:numId="10">
    <w:abstractNumId w:val="4"/>
  </w:num>
  <w:num w:numId="11">
    <w:abstractNumId w:val="1"/>
  </w:num>
  <w:num w:numId="1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0D5121C"/>
    <w:rsid w:val="000017F1"/>
    <w:rsid w:val="00005265"/>
    <w:rsid w:val="0001045E"/>
    <w:rsid w:val="00010C45"/>
    <w:rsid w:val="00012707"/>
    <w:rsid w:val="00013748"/>
    <w:rsid w:val="00014941"/>
    <w:rsid w:val="0002012B"/>
    <w:rsid w:val="00020DB4"/>
    <w:rsid w:val="000215BF"/>
    <w:rsid w:val="00021683"/>
    <w:rsid w:val="000220E4"/>
    <w:rsid w:val="00023AF0"/>
    <w:rsid w:val="000272E4"/>
    <w:rsid w:val="00027486"/>
    <w:rsid w:val="0003197E"/>
    <w:rsid w:val="000322F0"/>
    <w:rsid w:val="00032507"/>
    <w:rsid w:val="0003284E"/>
    <w:rsid w:val="00032A8B"/>
    <w:rsid w:val="0003670F"/>
    <w:rsid w:val="000401D1"/>
    <w:rsid w:val="00040494"/>
    <w:rsid w:val="00044F5A"/>
    <w:rsid w:val="00045C89"/>
    <w:rsid w:val="00050CC5"/>
    <w:rsid w:val="0006076C"/>
    <w:rsid w:val="00062219"/>
    <w:rsid w:val="000666AF"/>
    <w:rsid w:val="000669CF"/>
    <w:rsid w:val="000702EA"/>
    <w:rsid w:val="00070D52"/>
    <w:rsid w:val="0007184A"/>
    <w:rsid w:val="00071E70"/>
    <w:rsid w:val="00072247"/>
    <w:rsid w:val="00073887"/>
    <w:rsid w:val="0007678C"/>
    <w:rsid w:val="00076FB3"/>
    <w:rsid w:val="0007705A"/>
    <w:rsid w:val="00081560"/>
    <w:rsid w:val="00081DBA"/>
    <w:rsid w:val="00081F65"/>
    <w:rsid w:val="00083C33"/>
    <w:rsid w:val="00083F99"/>
    <w:rsid w:val="00084AA7"/>
    <w:rsid w:val="0008506D"/>
    <w:rsid w:val="00086C55"/>
    <w:rsid w:val="000903E7"/>
    <w:rsid w:val="0009084D"/>
    <w:rsid w:val="0009174E"/>
    <w:rsid w:val="000917C3"/>
    <w:rsid w:val="00092293"/>
    <w:rsid w:val="00092307"/>
    <w:rsid w:val="00092FFF"/>
    <w:rsid w:val="00094C2A"/>
    <w:rsid w:val="000970E6"/>
    <w:rsid w:val="000A09D6"/>
    <w:rsid w:val="000A0D31"/>
    <w:rsid w:val="000A25FF"/>
    <w:rsid w:val="000A40B2"/>
    <w:rsid w:val="000A4C80"/>
    <w:rsid w:val="000A5310"/>
    <w:rsid w:val="000A7B02"/>
    <w:rsid w:val="000A7E9E"/>
    <w:rsid w:val="000B0018"/>
    <w:rsid w:val="000B0B1D"/>
    <w:rsid w:val="000B1666"/>
    <w:rsid w:val="000B179A"/>
    <w:rsid w:val="000B5C5E"/>
    <w:rsid w:val="000B5C69"/>
    <w:rsid w:val="000C0199"/>
    <w:rsid w:val="000C0388"/>
    <w:rsid w:val="000C1801"/>
    <w:rsid w:val="000C1C09"/>
    <w:rsid w:val="000C1D2E"/>
    <w:rsid w:val="000C21BF"/>
    <w:rsid w:val="000C3704"/>
    <w:rsid w:val="000C4288"/>
    <w:rsid w:val="000C602F"/>
    <w:rsid w:val="000C6A33"/>
    <w:rsid w:val="000C6D1C"/>
    <w:rsid w:val="000C706B"/>
    <w:rsid w:val="000C7872"/>
    <w:rsid w:val="000C7B7B"/>
    <w:rsid w:val="000D0E91"/>
    <w:rsid w:val="000D21E7"/>
    <w:rsid w:val="000D2775"/>
    <w:rsid w:val="000D313F"/>
    <w:rsid w:val="000D453A"/>
    <w:rsid w:val="000D4AE5"/>
    <w:rsid w:val="000D5986"/>
    <w:rsid w:val="000D74B4"/>
    <w:rsid w:val="000E0844"/>
    <w:rsid w:val="000E516D"/>
    <w:rsid w:val="000E61AE"/>
    <w:rsid w:val="000E6B62"/>
    <w:rsid w:val="000E6C21"/>
    <w:rsid w:val="000F0EA6"/>
    <w:rsid w:val="000F1202"/>
    <w:rsid w:val="000F1692"/>
    <w:rsid w:val="000F4368"/>
    <w:rsid w:val="000F60EA"/>
    <w:rsid w:val="000F6AD2"/>
    <w:rsid w:val="000F6F40"/>
    <w:rsid w:val="000F77E4"/>
    <w:rsid w:val="000F7D0A"/>
    <w:rsid w:val="000F7EC8"/>
    <w:rsid w:val="00101530"/>
    <w:rsid w:val="00101592"/>
    <w:rsid w:val="00101F23"/>
    <w:rsid w:val="00104182"/>
    <w:rsid w:val="00106F62"/>
    <w:rsid w:val="001107AF"/>
    <w:rsid w:val="0011127B"/>
    <w:rsid w:val="00111698"/>
    <w:rsid w:val="001127F9"/>
    <w:rsid w:val="00113031"/>
    <w:rsid w:val="0011515D"/>
    <w:rsid w:val="00115564"/>
    <w:rsid w:val="001169F7"/>
    <w:rsid w:val="00117FCC"/>
    <w:rsid w:val="001201ED"/>
    <w:rsid w:val="0012424C"/>
    <w:rsid w:val="00124D31"/>
    <w:rsid w:val="00125A52"/>
    <w:rsid w:val="001306C0"/>
    <w:rsid w:val="001308DD"/>
    <w:rsid w:val="00130E99"/>
    <w:rsid w:val="001311BB"/>
    <w:rsid w:val="00132BF4"/>
    <w:rsid w:val="001331E4"/>
    <w:rsid w:val="001351BC"/>
    <w:rsid w:val="0013619C"/>
    <w:rsid w:val="00142456"/>
    <w:rsid w:val="00143C57"/>
    <w:rsid w:val="001443C9"/>
    <w:rsid w:val="001457F6"/>
    <w:rsid w:val="00147B71"/>
    <w:rsid w:val="00150C9A"/>
    <w:rsid w:val="00151453"/>
    <w:rsid w:val="00151894"/>
    <w:rsid w:val="00151E46"/>
    <w:rsid w:val="00152659"/>
    <w:rsid w:val="00152875"/>
    <w:rsid w:val="00152D11"/>
    <w:rsid w:val="00157238"/>
    <w:rsid w:val="00160DB5"/>
    <w:rsid w:val="00160E17"/>
    <w:rsid w:val="0016138D"/>
    <w:rsid w:val="00161568"/>
    <w:rsid w:val="00161C90"/>
    <w:rsid w:val="00161F14"/>
    <w:rsid w:val="00162912"/>
    <w:rsid w:val="0016327E"/>
    <w:rsid w:val="0016337D"/>
    <w:rsid w:val="0016435F"/>
    <w:rsid w:val="00167CA7"/>
    <w:rsid w:val="001702C0"/>
    <w:rsid w:val="00171B0E"/>
    <w:rsid w:val="0017221F"/>
    <w:rsid w:val="0017242C"/>
    <w:rsid w:val="001731A7"/>
    <w:rsid w:val="00173C4C"/>
    <w:rsid w:val="0017424C"/>
    <w:rsid w:val="00175A4C"/>
    <w:rsid w:val="00175C8E"/>
    <w:rsid w:val="00177982"/>
    <w:rsid w:val="00177AE8"/>
    <w:rsid w:val="00183315"/>
    <w:rsid w:val="00184115"/>
    <w:rsid w:val="00184729"/>
    <w:rsid w:val="00184A59"/>
    <w:rsid w:val="00185519"/>
    <w:rsid w:val="00185BA9"/>
    <w:rsid w:val="00191DCF"/>
    <w:rsid w:val="001930C5"/>
    <w:rsid w:val="00193C8B"/>
    <w:rsid w:val="00195FBC"/>
    <w:rsid w:val="00196E11"/>
    <w:rsid w:val="001A3C90"/>
    <w:rsid w:val="001A4339"/>
    <w:rsid w:val="001A462F"/>
    <w:rsid w:val="001A49DD"/>
    <w:rsid w:val="001B14DF"/>
    <w:rsid w:val="001B1CEC"/>
    <w:rsid w:val="001B30B4"/>
    <w:rsid w:val="001B35C8"/>
    <w:rsid w:val="001B3BE5"/>
    <w:rsid w:val="001B4FFA"/>
    <w:rsid w:val="001B5162"/>
    <w:rsid w:val="001B5544"/>
    <w:rsid w:val="001B6B8B"/>
    <w:rsid w:val="001B7BE3"/>
    <w:rsid w:val="001C0023"/>
    <w:rsid w:val="001C002F"/>
    <w:rsid w:val="001C1639"/>
    <w:rsid w:val="001C2C26"/>
    <w:rsid w:val="001C379B"/>
    <w:rsid w:val="001C6BE8"/>
    <w:rsid w:val="001C72DC"/>
    <w:rsid w:val="001C7A4D"/>
    <w:rsid w:val="001D00A0"/>
    <w:rsid w:val="001D29C4"/>
    <w:rsid w:val="001D2A35"/>
    <w:rsid w:val="001D44B0"/>
    <w:rsid w:val="001E0A6B"/>
    <w:rsid w:val="001E1F21"/>
    <w:rsid w:val="001E2653"/>
    <w:rsid w:val="001E31EC"/>
    <w:rsid w:val="001E38BF"/>
    <w:rsid w:val="001E72F7"/>
    <w:rsid w:val="001E731D"/>
    <w:rsid w:val="001F1AEC"/>
    <w:rsid w:val="001F3686"/>
    <w:rsid w:val="001F3B84"/>
    <w:rsid w:val="001F50FD"/>
    <w:rsid w:val="001F5541"/>
    <w:rsid w:val="00200D1D"/>
    <w:rsid w:val="00201615"/>
    <w:rsid w:val="00201A70"/>
    <w:rsid w:val="0020553A"/>
    <w:rsid w:val="00206DF4"/>
    <w:rsid w:val="002101C5"/>
    <w:rsid w:val="002131E7"/>
    <w:rsid w:val="00220C14"/>
    <w:rsid w:val="00220E2B"/>
    <w:rsid w:val="002215F8"/>
    <w:rsid w:val="0022239A"/>
    <w:rsid w:val="002224A8"/>
    <w:rsid w:val="00222541"/>
    <w:rsid w:val="00223693"/>
    <w:rsid w:val="002241AA"/>
    <w:rsid w:val="0022564C"/>
    <w:rsid w:val="00225B97"/>
    <w:rsid w:val="00227AA6"/>
    <w:rsid w:val="00227E57"/>
    <w:rsid w:val="00230A39"/>
    <w:rsid w:val="002319E4"/>
    <w:rsid w:val="00232F3C"/>
    <w:rsid w:val="00233CE1"/>
    <w:rsid w:val="00233D2E"/>
    <w:rsid w:val="00236EDB"/>
    <w:rsid w:val="00237C57"/>
    <w:rsid w:val="00240FC8"/>
    <w:rsid w:val="00241BA0"/>
    <w:rsid w:val="00242504"/>
    <w:rsid w:val="002434A6"/>
    <w:rsid w:val="00245937"/>
    <w:rsid w:val="00245B8D"/>
    <w:rsid w:val="0024721C"/>
    <w:rsid w:val="00247564"/>
    <w:rsid w:val="00247CA2"/>
    <w:rsid w:val="0025402F"/>
    <w:rsid w:val="0025403C"/>
    <w:rsid w:val="00260DAF"/>
    <w:rsid w:val="00261052"/>
    <w:rsid w:val="00261255"/>
    <w:rsid w:val="0026135B"/>
    <w:rsid w:val="002613A5"/>
    <w:rsid w:val="00262C6C"/>
    <w:rsid w:val="00263BE4"/>
    <w:rsid w:val="00264317"/>
    <w:rsid w:val="00264794"/>
    <w:rsid w:val="002653EE"/>
    <w:rsid w:val="0026579E"/>
    <w:rsid w:val="00266852"/>
    <w:rsid w:val="0027117A"/>
    <w:rsid w:val="0027117E"/>
    <w:rsid w:val="0027308C"/>
    <w:rsid w:val="0027444A"/>
    <w:rsid w:val="0027703D"/>
    <w:rsid w:val="00277E69"/>
    <w:rsid w:val="00281669"/>
    <w:rsid w:val="002826EA"/>
    <w:rsid w:val="0028273C"/>
    <w:rsid w:val="00283398"/>
    <w:rsid w:val="002838CF"/>
    <w:rsid w:val="00284CD3"/>
    <w:rsid w:val="00285582"/>
    <w:rsid w:val="002856A7"/>
    <w:rsid w:val="00285960"/>
    <w:rsid w:val="00286611"/>
    <w:rsid w:val="00287C4B"/>
    <w:rsid w:val="00291450"/>
    <w:rsid w:val="0029334E"/>
    <w:rsid w:val="00294352"/>
    <w:rsid w:val="002944D1"/>
    <w:rsid w:val="00294845"/>
    <w:rsid w:val="00294D2E"/>
    <w:rsid w:val="002966E6"/>
    <w:rsid w:val="00297DFE"/>
    <w:rsid w:val="002A0156"/>
    <w:rsid w:val="002A1425"/>
    <w:rsid w:val="002A2469"/>
    <w:rsid w:val="002A3555"/>
    <w:rsid w:val="002A3A53"/>
    <w:rsid w:val="002A4A76"/>
    <w:rsid w:val="002A7323"/>
    <w:rsid w:val="002B0092"/>
    <w:rsid w:val="002B12CA"/>
    <w:rsid w:val="002B1DED"/>
    <w:rsid w:val="002B3C90"/>
    <w:rsid w:val="002B444F"/>
    <w:rsid w:val="002B4523"/>
    <w:rsid w:val="002B534E"/>
    <w:rsid w:val="002B678E"/>
    <w:rsid w:val="002B6D0A"/>
    <w:rsid w:val="002B6D2F"/>
    <w:rsid w:val="002C22C7"/>
    <w:rsid w:val="002C4E29"/>
    <w:rsid w:val="002C50B0"/>
    <w:rsid w:val="002C56B0"/>
    <w:rsid w:val="002C572B"/>
    <w:rsid w:val="002C6FAF"/>
    <w:rsid w:val="002C73EC"/>
    <w:rsid w:val="002C7E7E"/>
    <w:rsid w:val="002D0B7A"/>
    <w:rsid w:val="002D1880"/>
    <w:rsid w:val="002D3FA3"/>
    <w:rsid w:val="002D41BD"/>
    <w:rsid w:val="002D4F73"/>
    <w:rsid w:val="002D54C8"/>
    <w:rsid w:val="002D635D"/>
    <w:rsid w:val="002E20CD"/>
    <w:rsid w:val="002E3313"/>
    <w:rsid w:val="002E363B"/>
    <w:rsid w:val="002E397B"/>
    <w:rsid w:val="002E43AE"/>
    <w:rsid w:val="002E59C2"/>
    <w:rsid w:val="002F02D3"/>
    <w:rsid w:val="002F04A9"/>
    <w:rsid w:val="002F1016"/>
    <w:rsid w:val="002F141C"/>
    <w:rsid w:val="002F1B0E"/>
    <w:rsid w:val="002F3B51"/>
    <w:rsid w:val="002F5B72"/>
    <w:rsid w:val="002F608D"/>
    <w:rsid w:val="002F75BC"/>
    <w:rsid w:val="002F7926"/>
    <w:rsid w:val="00301C6A"/>
    <w:rsid w:val="003025BF"/>
    <w:rsid w:val="0030265B"/>
    <w:rsid w:val="00302C33"/>
    <w:rsid w:val="0030485B"/>
    <w:rsid w:val="0030571C"/>
    <w:rsid w:val="00305792"/>
    <w:rsid w:val="00305B65"/>
    <w:rsid w:val="00305D73"/>
    <w:rsid w:val="00306AD8"/>
    <w:rsid w:val="003078F1"/>
    <w:rsid w:val="00311F2D"/>
    <w:rsid w:val="0031290A"/>
    <w:rsid w:val="003132E5"/>
    <w:rsid w:val="00313902"/>
    <w:rsid w:val="0031477B"/>
    <w:rsid w:val="00314D6C"/>
    <w:rsid w:val="00317689"/>
    <w:rsid w:val="00320AE9"/>
    <w:rsid w:val="003217C9"/>
    <w:rsid w:val="0032244E"/>
    <w:rsid w:val="00322990"/>
    <w:rsid w:val="00323E9E"/>
    <w:rsid w:val="00323ED0"/>
    <w:rsid w:val="00325566"/>
    <w:rsid w:val="00326111"/>
    <w:rsid w:val="00326C2A"/>
    <w:rsid w:val="00327059"/>
    <w:rsid w:val="00330770"/>
    <w:rsid w:val="00332EFD"/>
    <w:rsid w:val="00335D9A"/>
    <w:rsid w:val="003370C7"/>
    <w:rsid w:val="00340BC7"/>
    <w:rsid w:val="00340CE9"/>
    <w:rsid w:val="00340E35"/>
    <w:rsid w:val="00344B33"/>
    <w:rsid w:val="00347457"/>
    <w:rsid w:val="00347BFB"/>
    <w:rsid w:val="00347CCC"/>
    <w:rsid w:val="0035335C"/>
    <w:rsid w:val="003556B3"/>
    <w:rsid w:val="00356410"/>
    <w:rsid w:val="00357D0B"/>
    <w:rsid w:val="0036000D"/>
    <w:rsid w:val="003606B4"/>
    <w:rsid w:val="0036096E"/>
    <w:rsid w:val="00361141"/>
    <w:rsid w:val="003617F8"/>
    <w:rsid w:val="00361811"/>
    <w:rsid w:val="00363C98"/>
    <w:rsid w:val="00363F8F"/>
    <w:rsid w:val="0036676F"/>
    <w:rsid w:val="00367D93"/>
    <w:rsid w:val="00371201"/>
    <w:rsid w:val="00373C21"/>
    <w:rsid w:val="00373C8D"/>
    <w:rsid w:val="00374989"/>
    <w:rsid w:val="003749A2"/>
    <w:rsid w:val="00377133"/>
    <w:rsid w:val="00377E30"/>
    <w:rsid w:val="00381646"/>
    <w:rsid w:val="003836F5"/>
    <w:rsid w:val="0038397C"/>
    <w:rsid w:val="003839FF"/>
    <w:rsid w:val="00383D9B"/>
    <w:rsid w:val="00385F38"/>
    <w:rsid w:val="00386A2F"/>
    <w:rsid w:val="00390C9B"/>
    <w:rsid w:val="00390DDF"/>
    <w:rsid w:val="0039159E"/>
    <w:rsid w:val="00391ED3"/>
    <w:rsid w:val="00392E19"/>
    <w:rsid w:val="00394A2F"/>
    <w:rsid w:val="00397956"/>
    <w:rsid w:val="003A2115"/>
    <w:rsid w:val="003A2135"/>
    <w:rsid w:val="003A2166"/>
    <w:rsid w:val="003A3094"/>
    <w:rsid w:val="003A4628"/>
    <w:rsid w:val="003A5441"/>
    <w:rsid w:val="003A5AF3"/>
    <w:rsid w:val="003A5B68"/>
    <w:rsid w:val="003A657C"/>
    <w:rsid w:val="003A6866"/>
    <w:rsid w:val="003B089C"/>
    <w:rsid w:val="003B1CE6"/>
    <w:rsid w:val="003B2E7D"/>
    <w:rsid w:val="003B43FE"/>
    <w:rsid w:val="003B505E"/>
    <w:rsid w:val="003B65FB"/>
    <w:rsid w:val="003B6A28"/>
    <w:rsid w:val="003C0CB2"/>
    <w:rsid w:val="003C1D86"/>
    <w:rsid w:val="003C3776"/>
    <w:rsid w:val="003C4B65"/>
    <w:rsid w:val="003C6CB4"/>
    <w:rsid w:val="003D06CA"/>
    <w:rsid w:val="003D1A0E"/>
    <w:rsid w:val="003D1F2B"/>
    <w:rsid w:val="003D219E"/>
    <w:rsid w:val="003D227D"/>
    <w:rsid w:val="003D4111"/>
    <w:rsid w:val="003D6EFC"/>
    <w:rsid w:val="003E0CDD"/>
    <w:rsid w:val="003E1607"/>
    <w:rsid w:val="003E205F"/>
    <w:rsid w:val="003E2AA6"/>
    <w:rsid w:val="003E30EF"/>
    <w:rsid w:val="003E33E2"/>
    <w:rsid w:val="003E353F"/>
    <w:rsid w:val="003E640C"/>
    <w:rsid w:val="003E7169"/>
    <w:rsid w:val="003F1041"/>
    <w:rsid w:val="003F1BF4"/>
    <w:rsid w:val="003F3E16"/>
    <w:rsid w:val="003F3FDE"/>
    <w:rsid w:val="003F4783"/>
    <w:rsid w:val="003F4F87"/>
    <w:rsid w:val="003F7CF2"/>
    <w:rsid w:val="00400EC2"/>
    <w:rsid w:val="004024F4"/>
    <w:rsid w:val="00403839"/>
    <w:rsid w:val="00403AA9"/>
    <w:rsid w:val="004044AC"/>
    <w:rsid w:val="0040530D"/>
    <w:rsid w:val="00406F79"/>
    <w:rsid w:val="00407F1F"/>
    <w:rsid w:val="00410131"/>
    <w:rsid w:val="004107D4"/>
    <w:rsid w:val="0041176D"/>
    <w:rsid w:val="004124D9"/>
    <w:rsid w:val="00412E13"/>
    <w:rsid w:val="00412E92"/>
    <w:rsid w:val="0041313C"/>
    <w:rsid w:val="00415AC0"/>
    <w:rsid w:val="00422468"/>
    <w:rsid w:val="0042284C"/>
    <w:rsid w:val="00422D67"/>
    <w:rsid w:val="004236C3"/>
    <w:rsid w:val="004239CA"/>
    <w:rsid w:val="00423CF2"/>
    <w:rsid w:val="00424E51"/>
    <w:rsid w:val="004258E5"/>
    <w:rsid w:val="004271A0"/>
    <w:rsid w:val="004272D3"/>
    <w:rsid w:val="00427C58"/>
    <w:rsid w:val="00427EDE"/>
    <w:rsid w:val="00431AFE"/>
    <w:rsid w:val="00431D5D"/>
    <w:rsid w:val="00433302"/>
    <w:rsid w:val="00437106"/>
    <w:rsid w:val="00440653"/>
    <w:rsid w:val="0044154A"/>
    <w:rsid w:val="00441BFE"/>
    <w:rsid w:val="00442C31"/>
    <w:rsid w:val="0044310D"/>
    <w:rsid w:val="004439B7"/>
    <w:rsid w:val="004441F2"/>
    <w:rsid w:val="00444950"/>
    <w:rsid w:val="00444A2A"/>
    <w:rsid w:val="00445B7C"/>
    <w:rsid w:val="00446087"/>
    <w:rsid w:val="0045024B"/>
    <w:rsid w:val="004509D8"/>
    <w:rsid w:val="004513EA"/>
    <w:rsid w:val="00451AA6"/>
    <w:rsid w:val="00452A16"/>
    <w:rsid w:val="00453E68"/>
    <w:rsid w:val="00454298"/>
    <w:rsid w:val="00455A93"/>
    <w:rsid w:val="00463DC3"/>
    <w:rsid w:val="00464D09"/>
    <w:rsid w:val="00466D7F"/>
    <w:rsid w:val="00466EED"/>
    <w:rsid w:val="00467360"/>
    <w:rsid w:val="00471CD4"/>
    <w:rsid w:val="00475051"/>
    <w:rsid w:val="00476C00"/>
    <w:rsid w:val="00477DE4"/>
    <w:rsid w:val="00480B44"/>
    <w:rsid w:val="004818F4"/>
    <w:rsid w:val="00482088"/>
    <w:rsid w:val="00482A5F"/>
    <w:rsid w:val="004836B0"/>
    <w:rsid w:val="004865CE"/>
    <w:rsid w:val="0048779D"/>
    <w:rsid w:val="004906B7"/>
    <w:rsid w:val="0049181A"/>
    <w:rsid w:val="00491B45"/>
    <w:rsid w:val="00491CB7"/>
    <w:rsid w:val="004921D1"/>
    <w:rsid w:val="00492E8D"/>
    <w:rsid w:val="00493084"/>
    <w:rsid w:val="00493DBA"/>
    <w:rsid w:val="004941D3"/>
    <w:rsid w:val="00494BCE"/>
    <w:rsid w:val="00494ECC"/>
    <w:rsid w:val="00495EE7"/>
    <w:rsid w:val="00496EA4"/>
    <w:rsid w:val="004A058F"/>
    <w:rsid w:val="004A1ED3"/>
    <w:rsid w:val="004A300D"/>
    <w:rsid w:val="004A3950"/>
    <w:rsid w:val="004A4CB0"/>
    <w:rsid w:val="004A52DF"/>
    <w:rsid w:val="004B1981"/>
    <w:rsid w:val="004B2218"/>
    <w:rsid w:val="004B26FF"/>
    <w:rsid w:val="004B2783"/>
    <w:rsid w:val="004B3C31"/>
    <w:rsid w:val="004B520C"/>
    <w:rsid w:val="004B600C"/>
    <w:rsid w:val="004B7015"/>
    <w:rsid w:val="004C015E"/>
    <w:rsid w:val="004C0688"/>
    <w:rsid w:val="004C134D"/>
    <w:rsid w:val="004C2773"/>
    <w:rsid w:val="004C2E2C"/>
    <w:rsid w:val="004C3335"/>
    <w:rsid w:val="004C35C0"/>
    <w:rsid w:val="004C365D"/>
    <w:rsid w:val="004C3C2C"/>
    <w:rsid w:val="004C523A"/>
    <w:rsid w:val="004C5F76"/>
    <w:rsid w:val="004D1881"/>
    <w:rsid w:val="004D1BB7"/>
    <w:rsid w:val="004D31A7"/>
    <w:rsid w:val="004D34C0"/>
    <w:rsid w:val="004D4F46"/>
    <w:rsid w:val="004D5664"/>
    <w:rsid w:val="004D634C"/>
    <w:rsid w:val="004D6C4A"/>
    <w:rsid w:val="004D79DA"/>
    <w:rsid w:val="004E017E"/>
    <w:rsid w:val="004E048A"/>
    <w:rsid w:val="004E074C"/>
    <w:rsid w:val="004E1C14"/>
    <w:rsid w:val="004E1E12"/>
    <w:rsid w:val="004E2426"/>
    <w:rsid w:val="004E2B4E"/>
    <w:rsid w:val="004E2B81"/>
    <w:rsid w:val="004E478A"/>
    <w:rsid w:val="004E5868"/>
    <w:rsid w:val="004E65E1"/>
    <w:rsid w:val="004F03A5"/>
    <w:rsid w:val="004F0E85"/>
    <w:rsid w:val="004F14EC"/>
    <w:rsid w:val="004F2CEB"/>
    <w:rsid w:val="004F3462"/>
    <w:rsid w:val="004F4201"/>
    <w:rsid w:val="004F42B0"/>
    <w:rsid w:val="004F5018"/>
    <w:rsid w:val="004F5977"/>
    <w:rsid w:val="004F5AF2"/>
    <w:rsid w:val="004F6BCC"/>
    <w:rsid w:val="004F6BCF"/>
    <w:rsid w:val="004F6F60"/>
    <w:rsid w:val="00501782"/>
    <w:rsid w:val="00501959"/>
    <w:rsid w:val="0050269A"/>
    <w:rsid w:val="00505B2D"/>
    <w:rsid w:val="0050730C"/>
    <w:rsid w:val="005076D6"/>
    <w:rsid w:val="005103DF"/>
    <w:rsid w:val="00512D76"/>
    <w:rsid w:val="0051639E"/>
    <w:rsid w:val="0052023D"/>
    <w:rsid w:val="00520EFD"/>
    <w:rsid w:val="00521E57"/>
    <w:rsid w:val="00522CC6"/>
    <w:rsid w:val="0052311C"/>
    <w:rsid w:val="005243D7"/>
    <w:rsid w:val="0052460D"/>
    <w:rsid w:val="00524B23"/>
    <w:rsid w:val="00524E4B"/>
    <w:rsid w:val="00525214"/>
    <w:rsid w:val="005254E7"/>
    <w:rsid w:val="00530FEF"/>
    <w:rsid w:val="005314F9"/>
    <w:rsid w:val="00531F57"/>
    <w:rsid w:val="0053211B"/>
    <w:rsid w:val="0053244D"/>
    <w:rsid w:val="00533BE0"/>
    <w:rsid w:val="005344E1"/>
    <w:rsid w:val="0053576B"/>
    <w:rsid w:val="005357F6"/>
    <w:rsid w:val="00535F62"/>
    <w:rsid w:val="00536526"/>
    <w:rsid w:val="00536685"/>
    <w:rsid w:val="00536696"/>
    <w:rsid w:val="00536E6F"/>
    <w:rsid w:val="00537C84"/>
    <w:rsid w:val="00541A57"/>
    <w:rsid w:val="005429C8"/>
    <w:rsid w:val="0054424F"/>
    <w:rsid w:val="005461B9"/>
    <w:rsid w:val="00546553"/>
    <w:rsid w:val="00546D47"/>
    <w:rsid w:val="0054751B"/>
    <w:rsid w:val="0054779E"/>
    <w:rsid w:val="00550290"/>
    <w:rsid w:val="005505FE"/>
    <w:rsid w:val="0055075E"/>
    <w:rsid w:val="005518ED"/>
    <w:rsid w:val="005528FE"/>
    <w:rsid w:val="00552B02"/>
    <w:rsid w:val="00552DE5"/>
    <w:rsid w:val="00553045"/>
    <w:rsid w:val="00553738"/>
    <w:rsid w:val="00556F65"/>
    <w:rsid w:val="005574B2"/>
    <w:rsid w:val="005578C4"/>
    <w:rsid w:val="00560642"/>
    <w:rsid w:val="00560F21"/>
    <w:rsid w:val="00561C26"/>
    <w:rsid w:val="0056354D"/>
    <w:rsid w:val="0056414E"/>
    <w:rsid w:val="00564238"/>
    <w:rsid w:val="00565C32"/>
    <w:rsid w:val="005668DE"/>
    <w:rsid w:val="0056740E"/>
    <w:rsid w:val="00567FAA"/>
    <w:rsid w:val="00571BDB"/>
    <w:rsid w:val="0057361A"/>
    <w:rsid w:val="0057438E"/>
    <w:rsid w:val="00575ED0"/>
    <w:rsid w:val="00576CFB"/>
    <w:rsid w:val="005770CF"/>
    <w:rsid w:val="00580731"/>
    <w:rsid w:val="00580FD7"/>
    <w:rsid w:val="005836AF"/>
    <w:rsid w:val="00585626"/>
    <w:rsid w:val="00586289"/>
    <w:rsid w:val="00587867"/>
    <w:rsid w:val="0059057D"/>
    <w:rsid w:val="00594411"/>
    <w:rsid w:val="0059452D"/>
    <w:rsid w:val="0059561B"/>
    <w:rsid w:val="0059710D"/>
    <w:rsid w:val="0059757A"/>
    <w:rsid w:val="00597854"/>
    <w:rsid w:val="005A1001"/>
    <w:rsid w:val="005A1A5A"/>
    <w:rsid w:val="005A2067"/>
    <w:rsid w:val="005A3C5B"/>
    <w:rsid w:val="005A3DE4"/>
    <w:rsid w:val="005A476D"/>
    <w:rsid w:val="005A55AA"/>
    <w:rsid w:val="005A616E"/>
    <w:rsid w:val="005B0E1D"/>
    <w:rsid w:val="005B1162"/>
    <w:rsid w:val="005B167A"/>
    <w:rsid w:val="005B289A"/>
    <w:rsid w:val="005B2AFA"/>
    <w:rsid w:val="005B4537"/>
    <w:rsid w:val="005B5317"/>
    <w:rsid w:val="005B6FAB"/>
    <w:rsid w:val="005B70C0"/>
    <w:rsid w:val="005B74F7"/>
    <w:rsid w:val="005B776A"/>
    <w:rsid w:val="005B7C03"/>
    <w:rsid w:val="005B7FC9"/>
    <w:rsid w:val="005D076C"/>
    <w:rsid w:val="005D0E02"/>
    <w:rsid w:val="005D1091"/>
    <w:rsid w:val="005D19E4"/>
    <w:rsid w:val="005D36CD"/>
    <w:rsid w:val="005D3CAB"/>
    <w:rsid w:val="005D5683"/>
    <w:rsid w:val="005D57C5"/>
    <w:rsid w:val="005D5AFB"/>
    <w:rsid w:val="005D64D1"/>
    <w:rsid w:val="005E242D"/>
    <w:rsid w:val="005E4C7C"/>
    <w:rsid w:val="005E5BDE"/>
    <w:rsid w:val="005E7C15"/>
    <w:rsid w:val="005F073F"/>
    <w:rsid w:val="005F1590"/>
    <w:rsid w:val="005F174C"/>
    <w:rsid w:val="005F2190"/>
    <w:rsid w:val="005F2D37"/>
    <w:rsid w:val="005F6F3A"/>
    <w:rsid w:val="005F7FE0"/>
    <w:rsid w:val="006015E8"/>
    <w:rsid w:val="006045D3"/>
    <w:rsid w:val="0060712B"/>
    <w:rsid w:val="006077B0"/>
    <w:rsid w:val="00610994"/>
    <w:rsid w:val="00610CDF"/>
    <w:rsid w:val="00612385"/>
    <w:rsid w:val="006128CC"/>
    <w:rsid w:val="00614FCB"/>
    <w:rsid w:val="00615173"/>
    <w:rsid w:val="0061562A"/>
    <w:rsid w:val="006218F3"/>
    <w:rsid w:val="006221AF"/>
    <w:rsid w:val="00625351"/>
    <w:rsid w:val="006262AB"/>
    <w:rsid w:val="006303DF"/>
    <w:rsid w:val="006316A8"/>
    <w:rsid w:val="00631CF9"/>
    <w:rsid w:val="00631E89"/>
    <w:rsid w:val="00632946"/>
    <w:rsid w:val="00632FE4"/>
    <w:rsid w:val="006341FA"/>
    <w:rsid w:val="00635718"/>
    <w:rsid w:val="00636E84"/>
    <w:rsid w:val="00637849"/>
    <w:rsid w:val="006403F3"/>
    <w:rsid w:val="0064185A"/>
    <w:rsid w:val="00642319"/>
    <w:rsid w:val="00643172"/>
    <w:rsid w:val="00643734"/>
    <w:rsid w:val="00643A0B"/>
    <w:rsid w:val="00646C5A"/>
    <w:rsid w:val="006513DC"/>
    <w:rsid w:val="00651BE7"/>
    <w:rsid w:val="00654B75"/>
    <w:rsid w:val="0065623D"/>
    <w:rsid w:val="00660EDF"/>
    <w:rsid w:val="0066119A"/>
    <w:rsid w:val="006613F6"/>
    <w:rsid w:val="006620DD"/>
    <w:rsid w:val="00662B0B"/>
    <w:rsid w:val="00662F82"/>
    <w:rsid w:val="006637B4"/>
    <w:rsid w:val="00665106"/>
    <w:rsid w:val="00665949"/>
    <w:rsid w:val="006662E5"/>
    <w:rsid w:val="00666AA3"/>
    <w:rsid w:val="006676AF"/>
    <w:rsid w:val="006677D9"/>
    <w:rsid w:val="006704A0"/>
    <w:rsid w:val="00671287"/>
    <w:rsid w:val="006740E0"/>
    <w:rsid w:val="006746FB"/>
    <w:rsid w:val="00674B9A"/>
    <w:rsid w:val="006757F1"/>
    <w:rsid w:val="0067636D"/>
    <w:rsid w:val="00680B86"/>
    <w:rsid w:val="00681760"/>
    <w:rsid w:val="00685411"/>
    <w:rsid w:val="00685A54"/>
    <w:rsid w:val="00685FC0"/>
    <w:rsid w:val="006871EA"/>
    <w:rsid w:val="00690D77"/>
    <w:rsid w:val="0069388F"/>
    <w:rsid w:val="00695801"/>
    <w:rsid w:val="00695D21"/>
    <w:rsid w:val="006A13B7"/>
    <w:rsid w:val="006A1FB3"/>
    <w:rsid w:val="006A2530"/>
    <w:rsid w:val="006A3FF6"/>
    <w:rsid w:val="006A44E4"/>
    <w:rsid w:val="006A5160"/>
    <w:rsid w:val="006A5666"/>
    <w:rsid w:val="006A6A89"/>
    <w:rsid w:val="006A7684"/>
    <w:rsid w:val="006A7FB2"/>
    <w:rsid w:val="006B0D8E"/>
    <w:rsid w:val="006B217B"/>
    <w:rsid w:val="006B24D1"/>
    <w:rsid w:val="006B2918"/>
    <w:rsid w:val="006B3684"/>
    <w:rsid w:val="006B36B8"/>
    <w:rsid w:val="006B4884"/>
    <w:rsid w:val="006B66B1"/>
    <w:rsid w:val="006B6964"/>
    <w:rsid w:val="006B6BD7"/>
    <w:rsid w:val="006B70BD"/>
    <w:rsid w:val="006B75CE"/>
    <w:rsid w:val="006C0B4B"/>
    <w:rsid w:val="006C179B"/>
    <w:rsid w:val="006C274C"/>
    <w:rsid w:val="006C322A"/>
    <w:rsid w:val="006C3BF1"/>
    <w:rsid w:val="006C5AA5"/>
    <w:rsid w:val="006C63F2"/>
    <w:rsid w:val="006C6475"/>
    <w:rsid w:val="006C6C20"/>
    <w:rsid w:val="006C73A3"/>
    <w:rsid w:val="006C7AD2"/>
    <w:rsid w:val="006D0862"/>
    <w:rsid w:val="006D08FF"/>
    <w:rsid w:val="006D1163"/>
    <w:rsid w:val="006D1845"/>
    <w:rsid w:val="006D248C"/>
    <w:rsid w:val="006D3E24"/>
    <w:rsid w:val="006D41CF"/>
    <w:rsid w:val="006D548F"/>
    <w:rsid w:val="006D5723"/>
    <w:rsid w:val="006D75BA"/>
    <w:rsid w:val="006D7CBB"/>
    <w:rsid w:val="006E1784"/>
    <w:rsid w:val="006E2499"/>
    <w:rsid w:val="006E2A72"/>
    <w:rsid w:val="006E3DDD"/>
    <w:rsid w:val="006E51DA"/>
    <w:rsid w:val="006E533B"/>
    <w:rsid w:val="006E5E5E"/>
    <w:rsid w:val="006E6511"/>
    <w:rsid w:val="006E704E"/>
    <w:rsid w:val="006E75A2"/>
    <w:rsid w:val="006F03A4"/>
    <w:rsid w:val="006F0A24"/>
    <w:rsid w:val="006F1CDA"/>
    <w:rsid w:val="006F1D41"/>
    <w:rsid w:val="006F2268"/>
    <w:rsid w:val="006F3568"/>
    <w:rsid w:val="006F49BB"/>
    <w:rsid w:val="006F4E3E"/>
    <w:rsid w:val="006F4F14"/>
    <w:rsid w:val="006F5D58"/>
    <w:rsid w:val="006F64A1"/>
    <w:rsid w:val="006F6EE8"/>
    <w:rsid w:val="006F78A5"/>
    <w:rsid w:val="006F7C5C"/>
    <w:rsid w:val="007008E0"/>
    <w:rsid w:val="0070162F"/>
    <w:rsid w:val="00701B62"/>
    <w:rsid w:val="00703F2D"/>
    <w:rsid w:val="00704273"/>
    <w:rsid w:val="007043A6"/>
    <w:rsid w:val="007057B2"/>
    <w:rsid w:val="0070666B"/>
    <w:rsid w:val="00707440"/>
    <w:rsid w:val="00707B46"/>
    <w:rsid w:val="0071139A"/>
    <w:rsid w:val="00711E9A"/>
    <w:rsid w:val="00713461"/>
    <w:rsid w:val="00714B98"/>
    <w:rsid w:val="00716DD7"/>
    <w:rsid w:val="007171A7"/>
    <w:rsid w:val="0071721E"/>
    <w:rsid w:val="007175AF"/>
    <w:rsid w:val="00723286"/>
    <w:rsid w:val="0072431B"/>
    <w:rsid w:val="00724A6D"/>
    <w:rsid w:val="0072507E"/>
    <w:rsid w:val="00725641"/>
    <w:rsid w:val="007274EA"/>
    <w:rsid w:val="00732B32"/>
    <w:rsid w:val="0073531B"/>
    <w:rsid w:val="007363AE"/>
    <w:rsid w:val="00736AE7"/>
    <w:rsid w:val="00740668"/>
    <w:rsid w:val="007408EB"/>
    <w:rsid w:val="00740E3F"/>
    <w:rsid w:val="00741B12"/>
    <w:rsid w:val="00741EB5"/>
    <w:rsid w:val="00743E41"/>
    <w:rsid w:val="00745765"/>
    <w:rsid w:val="00745FB2"/>
    <w:rsid w:val="00747D70"/>
    <w:rsid w:val="00747D8A"/>
    <w:rsid w:val="00752FAD"/>
    <w:rsid w:val="00754113"/>
    <w:rsid w:val="007544D6"/>
    <w:rsid w:val="00754C0B"/>
    <w:rsid w:val="00755B0A"/>
    <w:rsid w:val="00755CDC"/>
    <w:rsid w:val="00757926"/>
    <w:rsid w:val="00757B41"/>
    <w:rsid w:val="00761186"/>
    <w:rsid w:val="007625DC"/>
    <w:rsid w:val="00762EDF"/>
    <w:rsid w:val="007630D2"/>
    <w:rsid w:val="0076340B"/>
    <w:rsid w:val="00763D87"/>
    <w:rsid w:val="00765088"/>
    <w:rsid w:val="007660AA"/>
    <w:rsid w:val="00770484"/>
    <w:rsid w:val="007704CB"/>
    <w:rsid w:val="0077188C"/>
    <w:rsid w:val="00772962"/>
    <w:rsid w:val="00773E62"/>
    <w:rsid w:val="00774944"/>
    <w:rsid w:val="00774B23"/>
    <w:rsid w:val="00774CAE"/>
    <w:rsid w:val="00776F26"/>
    <w:rsid w:val="00777C15"/>
    <w:rsid w:val="00777FFD"/>
    <w:rsid w:val="007801D2"/>
    <w:rsid w:val="0078067A"/>
    <w:rsid w:val="00783A43"/>
    <w:rsid w:val="00785EEE"/>
    <w:rsid w:val="00790A13"/>
    <w:rsid w:val="00790DF5"/>
    <w:rsid w:val="00791643"/>
    <w:rsid w:val="00791A27"/>
    <w:rsid w:val="00791BDD"/>
    <w:rsid w:val="007950FA"/>
    <w:rsid w:val="007961F7"/>
    <w:rsid w:val="00796A5E"/>
    <w:rsid w:val="007A1E51"/>
    <w:rsid w:val="007A23A9"/>
    <w:rsid w:val="007A2E4E"/>
    <w:rsid w:val="007A30C7"/>
    <w:rsid w:val="007A3AB5"/>
    <w:rsid w:val="007A3FE5"/>
    <w:rsid w:val="007A4491"/>
    <w:rsid w:val="007A5E36"/>
    <w:rsid w:val="007A5E4A"/>
    <w:rsid w:val="007A6042"/>
    <w:rsid w:val="007B04AF"/>
    <w:rsid w:val="007B1BD8"/>
    <w:rsid w:val="007B1C44"/>
    <w:rsid w:val="007B22D0"/>
    <w:rsid w:val="007B2A11"/>
    <w:rsid w:val="007B332A"/>
    <w:rsid w:val="007B3788"/>
    <w:rsid w:val="007B4A59"/>
    <w:rsid w:val="007B5156"/>
    <w:rsid w:val="007B6A7F"/>
    <w:rsid w:val="007C0889"/>
    <w:rsid w:val="007C27F1"/>
    <w:rsid w:val="007C2941"/>
    <w:rsid w:val="007C2CEA"/>
    <w:rsid w:val="007C2D27"/>
    <w:rsid w:val="007C2D71"/>
    <w:rsid w:val="007C3B14"/>
    <w:rsid w:val="007C59FE"/>
    <w:rsid w:val="007C6312"/>
    <w:rsid w:val="007C71AE"/>
    <w:rsid w:val="007D360F"/>
    <w:rsid w:val="007D3642"/>
    <w:rsid w:val="007D3F32"/>
    <w:rsid w:val="007D56DF"/>
    <w:rsid w:val="007D5935"/>
    <w:rsid w:val="007D758A"/>
    <w:rsid w:val="007E0B51"/>
    <w:rsid w:val="007E1234"/>
    <w:rsid w:val="007E1273"/>
    <w:rsid w:val="007E188D"/>
    <w:rsid w:val="007E34CB"/>
    <w:rsid w:val="007E510E"/>
    <w:rsid w:val="007E6B19"/>
    <w:rsid w:val="007E77F0"/>
    <w:rsid w:val="007F0BAC"/>
    <w:rsid w:val="007F1749"/>
    <w:rsid w:val="007F1E7F"/>
    <w:rsid w:val="007F2399"/>
    <w:rsid w:val="007F2463"/>
    <w:rsid w:val="007F3875"/>
    <w:rsid w:val="007F3F84"/>
    <w:rsid w:val="007F50C8"/>
    <w:rsid w:val="007F6549"/>
    <w:rsid w:val="008015AF"/>
    <w:rsid w:val="0080165F"/>
    <w:rsid w:val="008018C1"/>
    <w:rsid w:val="00801BF8"/>
    <w:rsid w:val="008020C2"/>
    <w:rsid w:val="00802602"/>
    <w:rsid w:val="00802D3C"/>
    <w:rsid w:val="00803734"/>
    <w:rsid w:val="00803D59"/>
    <w:rsid w:val="00803D73"/>
    <w:rsid w:val="00803FE1"/>
    <w:rsid w:val="008045F3"/>
    <w:rsid w:val="008047E5"/>
    <w:rsid w:val="008053F7"/>
    <w:rsid w:val="00807131"/>
    <w:rsid w:val="0081092A"/>
    <w:rsid w:val="008115D5"/>
    <w:rsid w:val="0081223A"/>
    <w:rsid w:val="0081224C"/>
    <w:rsid w:val="00812815"/>
    <w:rsid w:val="00815D47"/>
    <w:rsid w:val="00816445"/>
    <w:rsid w:val="00817545"/>
    <w:rsid w:val="00817BDF"/>
    <w:rsid w:val="00817CF4"/>
    <w:rsid w:val="00821904"/>
    <w:rsid w:val="00822055"/>
    <w:rsid w:val="00824933"/>
    <w:rsid w:val="0082564C"/>
    <w:rsid w:val="008258FB"/>
    <w:rsid w:val="008278B8"/>
    <w:rsid w:val="00827F34"/>
    <w:rsid w:val="008334A4"/>
    <w:rsid w:val="008345D6"/>
    <w:rsid w:val="008345E2"/>
    <w:rsid w:val="00837E2B"/>
    <w:rsid w:val="008404E2"/>
    <w:rsid w:val="00841122"/>
    <w:rsid w:val="00841244"/>
    <w:rsid w:val="008419C1"/>
    <w:rsid w:val="00843634"/>
    <w:rsid w:val="00843C41"/>
    <w:rsid w:val="00846528"/>
    <w:rsid w:val="00846E9F"/>
    <w:rsid w:val="0084746F"/>
    <w:rsid w:val="008512F0"/>
    <w:rsid w:val="00851FE4"/>
    <w:rsid w:val="00854CB8"/>
    <w:rsid w:val="00857394"/>
    <w:rsid w:val="0085783D"/>
    <w:rsid w:val="008601C0"/>
    <w:rsid w:val="008616B9"/>
    <w:rsid w:val="0086236F"/>
    <w:rsid w:val="008639FB"/>
    <w:rsid w:val="00864EB5"/>
    <w:rsid w:val="00866993"/>
    <w:rsid w:val="00867F8F"/>
    <w:rsid w:val="008707D6"/>
    <w:rsid w:val="008708BD"/>
    <w:rsid w:val="008713B8"/>
    <w:rsid w:val="00871ABD"/>
    <w:rsid w:val="00871D2B"/>
    <w:rsid w:val="008722ED"/>
    <w:rsid w:val="00872F47"/>
    <w:rsid w:val="0087547B"/>
    <w:rsid w:val="008754ED"/>
    <w:rsid w:val="0087588E"/>
    <w:rsid w:val="00876398"/>
    <w:rsid w:val="00880096"/>
    <w:rsid w:val="00880780"/>
    <w:rsid w:val="008819D9"/>
    <w:rsid w:val="00882CF6"/>
    <w:rsid w:val="008846DA"/>
    <w:rsid w:val="008858EA"/>
    <w:rsid w:val="0088640E"/>
    <w:rsid w:val="0088746B"/>
    <w:rsid w:val="00887B17"/>
    <w:rsid w:val="00890177"/>
    <w:rsid w:val="00890681"/>
    <w:rsid w:val="00890AE8"/>
    <w:rsid w:val="00890B02"/>
    <w:rsid w:val="00892B1B"/>
    <w:rsid w:val="008933ED"/>
    <w:rsid w:val="0089553E"/>
    <w:rsid w:val="00897255"/>
    <w:rsid w:val="008974C8"/>
    <w:rsid w:val="008975E6"/>
    <w:rsid w:val="008A054A"/>
    <w:rsid w:val="008A0D24"/>
    <w:rsid w:val="008A37D9"/>
    <w:rsid w:val="008A3C75"/>
    <w:rsid w:val="008A4B12"/>
    <w:rsid w:val="008A5BC5"/>
    <w:rsid w:val="008A5CCE"/>
    <w:rsid w:val="008A75E1"/>
    <w:rsid w:val="008A79BC"/>
    <w:rsid w:val="008A7DA8"/>
    <w:rsid w:val="008B02D3"/>
    <w:rsid w:val="008B30F1"/>
    <w:rsid w:val="008B36A9"/>
    <w:rsid w:val="008B39D5"/>
    <w:rsid w:val="008B3AC0"/>
    <w:rsid w:val="008B417E"/>
    <w:rsid w:val="008B4A46"/>
    <w:rsid w:val="008B6D86"/>
    <w:rsid w:val="008B775D"/>
    <w:rsid w:val="008C135B"/>
    <w:rsid w:val="008C2E3D"/>
    <w:rsid w:val="008C4842"/>
    <w:rsid w:val="008C5112"/>
    <w:rsid w:val="008C5951"/>
    <w:rsid w:val="008C5CE9"/>
    <w:rsid w:val="008C7012"/>
    <w:rsid w:val="008C7328"/>
    <w:rsid w:val="008D0159"/>
    <w:rsid w:val="008D396F"/>
    <w:rsid w:val="008D42FB"/>
    <w:rsid w:val="008D478C"/>
    <w:rsid w:val="008D4B53"/>
    <w:rsid w:val="008D63D4"/>
    <w:rsid w:val="008D6437"/>
    <w:rsid w:val="008D6FB8"/>
    <w:rsid w:val="008D6FEF"/>
    <w:rsid w:val="008D71AF"/>
    <w:rsid w:val="008E0B89"/>
    <w:rsid w:val="008E0E9A"/>
    <w:rsid w:val="008E1DE2"/>
    <w:rsid w:val="008E31C0"/>
    <w:rsid w:val="008E3785"/>
    <w:rsid w:val="008E5D55"/>
    <w:rsid w:val="008E622A"/>
    <w:rsid w:val="008E7B16"/>
    <w:rsid w:val="008F0710"/>
    <w:rsid w:val="008F0B47"/>
    <w:rsid w:val="008F10BE"/>
    <w:rsid w:val="008F41E7"/>
    <w:rsid w:val="008F486D"/>
    <w:rsid w:val="008F4C00"/>
    <w:rsid w:val="008F4D76"/>
    <w:rsid w:val="008F58B4"/>
    <w:rsid w:val="008F5EEC"/>
    <w:rsid w:val="008F7043"/>
    <w:rsid w:val="00901303"/>
    <w:rsid w:val="0090152D"/>
    <w:rsid w:val="00904371"/>
    <w:rsid w:val="00905D08"/>
    <w:rsid w:val="00907FE9"/>
    <w:rsid w:val="0091026C"/>
    <w:rsid w:val="00911357"/>
    <w:rsid w:val="00911941"/>
    <w:rsid w:val="00911F5A"/>
    <w:rsid w:val="00912F5F"/>
    <w:rsid w:val="00916E35"/>
    <w:rsid w:val="00921C11"/>
    <w:rsid w:val="00922480"/>
    <w:rsid w:val="00922F4D"/>
    <w:rsid w:val="009246F1"/>
    <w:rsid w:val="00925194"/>
    <w:rsid w:val="00926006"/>
    <w:rsid w:val="009266C9"/>
    <w:rsid w:val="009268B7"/>
    <w:rsid w:val="00926960"/>
    <w:rsid w:val="00927AE1"/>
    <w:rsid w:val="009306F5"/>
    <w:rsid w:val="00930C44"/>
    <w:rsid w:val="0093124E"/>
    <w:rsid w:val="00931583"/>
    <w:rsid w:val="0093174D"/>
    <w:rsid w:val="009317AA"/>
    <w:rsid w:val="00933219"/>
    <w:rsid w:val="009334EA"/>
    <w:rsid w:val="00936049"/>
    <w:rsid w:val="0093619E"/>
    <w:rsid w:val="009378C7"/>
    <w:rsid w:val="00937FE5"/>
    <w:rsid w:val="00941E04"/>
    <w:rsid w:val="00943AF5"/>
    <w:rsid w:val="00944CF7"/>
    <w:rsid w:val="00945CF2"/>
    <w:rsid w:val="00946799"/>
    <w:rsid w:val="00946D42"/>
    <w:rsid w:val="0094785D"/>
    <w:rsid w:val="00947CAC"/>
    <w:rsid w:val="009507B5"/>
    <w:rsid w:val="00951001"/>
    <w:rsid w:val="00951052"/>
    <w:rsid w:val="0095486A"/>
    <w:rsid w:val="0095529E"/>
    <w:rsid w:val="009561A4"/>
    <w:rsid w:val="00956D92"/>
    <w:rsid w:val="00960223"/>
    <w:rsid w:val="00960AF7"/>
    <w:rsid w:val="00961D39"/>
    <w:rsid w:val="00965FF2"/>
    <w:rsid w:val="009674C8"/>
    <w:rsid w:val="00967ACB"/>
    <w:rsid w:val="00971299"/>
    <w:rsid w:val="009712F0"/>
    <w:rsid w:val="009727D8"/>
    <w:rsid w:val="00972AED"/>
    <w:rsid w:val="00975621"/>
    <w:rsid w:val="009759D3"/>
    <w:rsid w:val="00977708"/>
    <w:rsid w:val="00980FBA"/>
    <w:rsid w:val="009810B7"/>
    <w:rsid w:val="009832AA"/>
    <w:rsid w:val="00983557"/>
    <w:rsid w:val="00983ECD"/>
    <w:rsid w:val="00986FD1"/>
    <w:rsid w:val="009907FA"/>
    <w:rsid w:val="00991151"/>
    <w:rsid w:val="00991FC9"/>
    <w:rsid w:val="00995CF1"/>
    <w:rsid w:val="00995D13"/>
    <w:rsid w:val="00995D2E"/>
    <w:rsid w:val="009968A7"/>
    <w:rsid w:val="009968C5"/>
    <w:rsid w:val="0099770F"/>
    <w:rsid w:val="009A08AC"/>
    <w:rsid w:val="009A09BA"/>
    <w:rsid w:val="009A149F"/>
    <w:rsid w:val="009A22F7"/>
    <w:rsid w:val="009A26F0"/>
    <w:rsid w:val="009A4DEC"/>
    <w:rsid w:val="009A5BD1"/>
    <w:rsid w:val="009A6297"/>
    <w:rsid w:val="009A6D05"/>
    <w:rsid w:val="009B053E"/>
    <w:rsid w:val="009B18AF"/>
    <w:rsid w:val="009B2480"/>
    <w:rsid w:val="009B2716"/>
    <w:rsid w:val="009B2A6A"/>
    <w:rsid w:val="009B4FED"/>
    <w:rsid w:val="009B569A"/>
    <w:rsid w:val="009B602B"/>
    <w:rsid w:val="009B6576"/>
    <w:rsid w:val="009B6BC0"/>
    <w:rsid w:val="009B6EB5"/>
    <w:rsid w:val="009C3EA3"/>
    <w:rsid w:val="009C5647"/>
    <w:rsid w:val="009D2A62"/>
    <w:rsid w:val="009D3709"/>
    <w:rsid w:val="009D3F4C"/>
    <w:rsid w:val="009D4369"/>
    <w:rsid w:val="009E385E"/>
    <w:rsid w:val="009E6767"/>
    <w:rsid w:val="009E6DF0"/>
    <w:rsid w:val="009E71D6"/>
    <w:rsid w:val="009E74AD"/>
    <w:rsid w:val="009E791F"/>
    <w:rsid w:val="009E7B1E"/>
    <w:rsid w:val="009F0A53"/>
    <w:rsid w:val="009F0E93"/>
    <w:rsid w:val="009F14B8"/>
    <w:rsid w:val="009F1B4D"/>
    <w:rsid w:val="009F1BBA"/>
    <w:rsid w:val="009F41EF"/>
    <w:rsid w:val="009F546F"/>
    <w:rsid w:val="009F7C18"/>
    <w:rsid w:val="009F7DA5"/>
    <w:rsid w:val="009F7DB3"/>
    <w:rsid w:val="00A01A5D"/>
    <w:rsid w:val="00A01B6B"/>
    <w:rsid w:val="00A051ED"/>
    <w:rsid w:val="00A053A3"/>
    <w:rsid w:val="00A067E8"/>
    <w:rsid w:val="00A071DD"/>
    <w:rsid w:val="00A0761A"/>
    <w:rsid w:val="00A07B6D"/>
    <w:rsid w:val="00A1007A"/>
    <w:rsid w:val="00A10838"/>
    <w:rsid w:val="00A10C01"/>
    <w:rsid w:val="00A12673"/>
    <w:rsid w:val="00A12B70"/>
    <w:rsid w:val="00A164BA"/>
    <w:rsid w:val="00A17864"/>
    <w:rsid w:val="00A17D9A"/>
    <w:rsid w:val="00A17F36"/>
    <w:rsid w:val="00A2159E"/>
    <w:rsid w:val="00A21AEE"/>
    <w:rsid w:val="00A2202E"/>
    <w:rsid w:val="00A24C12"/>
    <w:rsid w:val="00A24EA3"/>
    <w:rsid w:val="00A257FD"/>
    <w:rsid w:val="00A25DF7"/>
    <w:rsid w:val="00A3027A"/>
    <w:rsid w:val="00A30ED0"/>
    <w:rsid w:val="00A3223C"/>
    <w:rsid w:val="00A32819"/>
    <w:rsid w:val="00A32C21"/>
    <w:rsid w:val="00A32CF7"/>
    <w:rsid w:val="00A33F3F"/>
    <w:rsid w:val="00A34A96"/>
    <w:rsid w:val="00A35A4A"/>
    <w:rsid w:val="00A35DA9"/>
    <w:rsid w:val="00A37EF9"/>
    <w:rsid w:val="00A37FFA"/>
    <w:rsid w:val="00A4396C"/>
    <w:rsid w:val="00A44C78"/>
    <w:rsid w:val="00A44F85"/>
    <w:rsid w:val="00A4636A"/>
    <w:rsid w:val="00A46702"/>
    <w:rsid w:val="00A46D0A"/>
    <w:rsid w:val="00A46D41"/>
    <w:rsid w:val="00A4731A"/>
    <w:rsid w:val="00A47C2B"/>
    <w:rsid w:val="00A52012"/>
    <w:rsid w:val="00A521DA"/>
    <w:rsid w:val="00A52696"/>
    <w:rsid w:val="00A53A67"/>
    <w:rsid w:val="00A55D23"/>
    <w:rsid w:val="00A5616F"/>
    <w:rsid w:val="00A57DC0"/>
    <w:rsid w:val="00A60F46"/>
    <w:rsid w:val="00A655EF"/>
    <w:rsid w:val="00A66AEC"/>
    <w:rsid w:val="00A66DF9"/>
    <w:rsid w:val="00A70BC3"/>
    <w:rsid w:val="00A72457"/>
    <w:rsid w:val="00A72F08"/>
    <w:rsid w:val="00A73F0F"/>
    <w:rsid w:val="00A7449B"/>
    <w:rsid w:val="00A74CD5"/>
    <w:rsid w:val="00A752D6"/>
    <w:rsid w:val="00A76837"/>
    <w:rsid w:val="00A76DD8"/>
    <w:rsid w:val="00A76EAC"/>
    <w:rsid w:val="00A77289"/>
    <w:rsid w:val="00A77D24"/>
    <w:rsid w:val="00A808C0"/>
    <w:rsid w:val="00A81152"/>
    <w:rsid w:val="00A81AF1"/>
    <w:rsid w:val="00A82A92"/>
    <w:rsid w:val="00A841B9"/>
    <w:rsid w:val="00A846CD"/>
    <w:rsid w:val="00A84F70"/>
    <w:rsid w:val="00A851A4"/>
    <w:rsid w:val="00A85365"/>
    <w:rsid w:val="00A9014D"/>
    <w:rsid w:val="00A90875"/>
    <w:rsid w:val="00A91233"/>
    <w:rsid w:val="00A932FE"/>
    <w:rsid w:val="00A9402B"/>
    <w:rsid w:val="00A9423B"/>
    <w:rsid w:val="00A9473B"/>
    <w:rsid w:val="00A95B93"/>
    <w:rsid w:val="00A95C9B"/>
    <w:rsid w:val="00A97F44"/>
    <w:rsid w:val="00AA1BB1"/>
    <w:rsid w:val="00AA1CBD"/>
    <w:rsid w:val="00AA440F"/>
    <w:rsid w:val="00AA4B1E"/>
    <w:rsid w:val="00AA4CC2"/>
    <w:rsid w:val="00AA50DD"/>
    <w:rsid w:val="00AA5FA6"/>
    <w:rsid w:val="00AA6AA0"/>
    <w:rsid w:val="00AA6F27"/>
    <w:rsid w:val="00AA6F69"/>
    <w:rsid w:val="00AB0215"/>
    <w:rsid w:val="00AB2F91"/>
    <w:rsid w:val="00AB334E"/>
    <w:rsid w:val="00AB3A71"/>
    <w:rsid w:val="00AB3E53"/>
    <w:rsid w:val="00AB616A"/>
    <w:rsid w:val="00AC0969"/>
    <w:rsid w:val="00AC18EF"/>
    <w:rsid w:val="00AC1A27"/>
    <w:rsid w:val="00AC2092"/>
    <w:rsid w:val="00AC28E0"/>
    <w:rsid w:val="00AC4207"/>
    <w:rsid w:val="00AC6E3D"/>
    <w:rsid w:val="00AC703B"/>
    <w:rsid w:val="00AC780F"/>
    <w:rsid w:val="00AD0BCA"/>
    <w:rsid w:val="00AD326E"/>
    <w:rsid w:val="00AD6883"/>
    <w:rsid w:val="00AD7390"/>
    <w:rsid w:val="00AD75F6"/>
    <w:rsid w:val="00AE0163"/>
    <w:rsid w:val="00AE261B"/>
    <w:rsid w:val="00AE33A4"/>
    <w:rsid w:val="00AE345A"/>
    <w:rsid w:val="00AE407E"/>
    <w:rsid w:val="00AE7E31"/>
    <w:rsid w:val="00AF090E"/>
    <w:rsid w:val="00AF09D2"/>
    <w:rsid w:val="00AF19E3"/>
    <w:rsid w:val="00AF1F63"/>
    <w:rsid w:val="00AF22E7"/>
    <w:rsid w:val="00AF2902"/>
    <w:rsid w:val="00AF2FC9"/>
    <w:rsid w:val="00AF32EA"/>
    <w:rsid w:val="00AF37DC"/>
    <w:rsid w:val="00AF3EAA"/>
    <w:rsid w:val="00AF66CD"/>
    <w:rsid w:val="00B00DB0"/>
    <w:rsid w:val="00B01AF5"/>
    <w:rsid w:val="00B03F47"/>
    <w:rsid w:val="00B04428"/>
    <w:rsid w:val="00B05A01"/>
    <w:rsid w:val="00B06388"/>
    <w:rsid w:val="00B0737F"/>
    <w:rsid w:val="00B11117"/>
    <w:rsid w:val="00B13E01"/>
    <w:rsid w:val="00B14700"/>
    <w:rsid w:val="00B1573F"/>
    <w:rsid w:val="00B17B0B"/>
    <w:rsid w:val="00B22279"/>
    <w:rsid w:val="00B2304F"/>
    <w:rsid w:val="00B247C7"/>
    <w:rsid w:val="00B271E9"/>
    <w:rsid w:val="00B272F0"/>
    <w:rsid w:val="00B323E5"/>
    <w:rsid w:val="00B36598"/>
    <w:rsid w:val="00B36DE3"/>
    <w:rsid w:val="00B37FF6"/>
    <w:rsid w:val="00B4075C"/>
    <w:rsid w:val="00B42D22"/>
    <w:rsid w:val="00B430B4"/>
    <w:rsid w:val="00B4387E"/>
    <w:rsid w:val="00B43FD4"/>
    <w:rsid w:val="00B449DB"/>
    <w:rsid w:val="00B45CC7"/>
    <w:rsid w:val="00B51ADC"/>
    <w:rsid w:val="00B564DA"/>
    <w:rsid w:val="00B56A13"/>
    <w:rsid w:val="00B57F73"/>
    <w:rsid w:val="00B607FE"/>
    <w:rsid w:val="00B60C9B"/>
    <w:rsid w:val="00B61328"/>
    <w:rsid w:val="00B617C6"/>
    <w:rsid w:val="00B617E4"/>
    <w:rsid w:val="00B61D7B"/>
    <w:rsid w:val="00B6204A"/>
    <w:rsid w:val="00B64440"/>
    <w:rsid w:val="00B64CC1"/>
    <w:rsid w:val="00B65CAA"/>
    <w:rsid w:val="00B65F46"/>
    <w:rsid w:val="00B6618A"/>
    <w:rsid w:val="00B66F76"/>
    <w:rsid w:val="00B71F44"/>
    <w:rsid w:val="00B720A0"/>
    <w:rsid w:val="00B72A7F"/>
    <w:rsid w:val="00B731E1"/>
    <w:rsid w:val="00B7369A"/>
    <w:rsid w:val="00B7481C"/>
    <w:rsid w:val="00B752C8"/>
    <w:rsid w:val="00B7589A"/>
    <w:rsid w:val="00B76083"/>
    <w:rsid w:val="00B762EF"/>
    <w:rsid w:val="00B77656"/>
    <w:rsid w:val="00B81629"/>
    <w:rsid w:val="00B848CA"/>
    <w:rsid w:val="00B856F2"/>
    <w:rsid w:val="00B86A5D"/>
    <w:rsid w:val="00B939BF"/>
    <w:rsid w:val="00BA1656"/>
    <w:rsid w:val="00BA2F5F"/>
    <w:rsid w:val="00BA36E4"/>
    <w:rsid w:val="00BA3EAF"/>
    <w:rsid w:val="00BA6D51"/>
    <w:rsid w:val="00BA742A"/>
    <w:rsid w:val="00BB27F7"/>
    <w:rsid w:val="00BB34AC"/>
    <w:rsid w:val="00BB3583"/>
    <w:rsid w:val="00BB46A7"/>
    <w:rsid w:val="00BB6AC9"/>
    <w:rsid w:val="00BB70F4"/>
    <w:rsid w:val="00BC38A8"/>
    <w:rsid w:val="00BC38C4"/>
    <w:rsid w:val="00BC6C8F"/>
    <w:rsid w:val="00BC705D"/>
    <w:rsid w:val="00BC7268"/>
    <w:rsid w:val="00BD0518"/>
    <w:rsid w:val="00BD1445"/>
    <w:rsid w:val="00BD1E4F"/>
    <w:rsid w:val="00BD4BD4"/>
    <w:rsid w:val="00BD5955"/>
    <w:rsid w:val="00BE0EBF"/>
    <w:rsid w:val="00BE1646"/>
    <w:rsid w:val="00BE1A1B"/>
    <w:rsid w:val="00BE1F5F"/>
    <w:rsid w:val="00BE39A8"/>
    <w:rsid w:val="00BE4104"/>
    <w:rsid w:val="00BE454A"/>
    <w:rsid w:val="00BE468D"/>
    <w:rsid w:val="00BE4D58"/>
    <w:rsid w:val="00BE4F8A"/>
    <w:rsid w:val="00BE5BE4"/>
    <w:rsid w:val="00BE7A22"/>
    <w:rsid w:val="00BF34C3"/>
    <w:rsid w:val="00BF4E70"/>
    <w:rsid w:val="00BF6D49"/>
    <w:rsid w:val="00BF7A66"/>
    <w:rsid w:val="00BF7D53"/>
    <w:rsid w:val="00C00429"/>
    <w:rsid w:val="00C004BD"/>
    <w:rsid w:val="00C00766"/>
    <w:rsid w:val="00C01B43"/>
    <w:rsid w:val="00C02105"/>
    <w:rsid w:val="00C02208"/>
    <w:rsid w:val="00C025D9"/>
    <w:rsid w:val="00C028EC"/>
    <w:rsid w:val="00C0294D"/>
    <w:rsid w:val="00C046C4"/>
    <w:rsid w:val="00C04FA8"/>
    <w:rsid w:val="00C0628C"/>
    <w:rsid w:val="00C06958"/>
    <w:rsid w:val="00C10002"/>
    <w:rsid w:val="00C11204"/>
    <w:rsid w:val="00C12031"/>
    <w:rsid w:val="00C12889"/>
    <w:rsid w:val="00C1349D"/>
    <w:rsid w:val="00C13A35"/>
    <w:rsid w:val="00C15C78"/>
    <w:rsid w:val="00C15F59"/>
    <w:rsid w:val="00C17F47"/>
    <w:rsid w:val="00C21090"/>
    <w:rsid w:val="00C21E0E"/>
    <w:rsid w:val="00C25179"/>
    <w:rsid w:val="00C251C9"/>
    <w:rsid w:val="00C268EC"/>
    <w:rsid w:val="00C26DF0"/>
    <w:rsid w:val="00C273F4"/>
    <w:rsid w:val="00C307B8"/>
    <w:rsid w:val="00C32421"/>
    <w:rsid w:val="00C3372A"/>
    <w:rsid w:val="00C33B11"/>
    <w:rsid w:val="00C33F48"/>
    <w:rsid w:val="00C343BF"/>
    <w:rsid w:val="00C347AC"/>
    <w:rsid w:val="00C349BF"/>
    <w:rsid w:val="00C355D8"/>
    <w:rsid w:val="00C367FC"/>
    <w:rsid w:val="00C36B88"/>
    <w:rsid w:val="00C37721"/>
    <w:rsid w:val="00C37A9E"/>
    <w:rsid w:val="00C40701"/>
    <w:rsid w:val="00C41C80"/>
    <w:rsid w:val="00C45D33"/>
    <w:rsid w:val="00C47DC3"/>
    <w:rsid w:val="00C50093"/>
    <w:rsid w:val="00C5158A"/>
    <w:rsid w:val="00C52F7B"/>
    <w:rsid w:val="00C570A8"/>
    <w:rsid w:val="00C60CC2"/>
    <w:rsid w:val="00C6101B"/>
    <w:rsid w:val="00C6179C"/>
    <w:rsid w:val="00C61D85"/>
    <w:rsid w:val="00C6493E"/>
    <w:rsid w:val="00C64A73"/>
    <w:rsid w:val="00C64F08"/>
    <w:rsid w:val="00C6545C"/>
    <w:rsid w:val="00C66B2F"/>
    <w:rsid w:val="00C7010E"/>
    <w:rsid w:val="00C70EEA"/>
    <w:rsid w:val="00C70FE4"/>
    <w:rsid w:val="00C71A67"/>
    <w:rsid w:val="00C733BE"/>
    <w:rsid w:val="00C75008"/>
    <w:rsid w:val="00C76BDE"/>
    <w:rsid w:val="00C81A82"/>
    <w:rsid w:val="00C81D68"/>
    <w:rsid w:val="00C838FA"/>
    <w:rsid w:val="00C86F67"/>
    <w:rsid w:val="00C91785"/>
    <w:rsid w:val="00C91D02"/>
    <w:rsid w:val="00C953A7"/>
    <w:rsid w:val="00C95FB0"/>
    <w:rsid w:val="00C96B7B"/>
    <w:rsid w:val="00C97DA4"/>
    <w:rsid w:val="00C97F55"/>
    <w:rsid w:val="00CA0839"/>
    <w:rsid w:val="00CA196D"/>
    <w:rsid w:val="00CA2163"/>
    <w:rsid w:val="00CA39D3"/>
    <w:rsid w:val="00CA4550"/>
    <w:rsid w:val="00CA4ABB"/>
    <w:rsid w:val="00CA59F0"/>
    <w:rsid w:val="00CA7B57"/>
    <w:rsid w:val="00CB23D5"/>
    <w:rsid w:val="00CB40BD"/>
    <w:rsid w:val="00CB5359"/>
    <w:rsid w:val="00CB591A"/>
    <w:rsid w:val="00CB6D48"/>
    <w:rsid w:val="00CB7A8C"/>
    <w:rsid w:val="00CC018B"/>
    <w:rsid w:val="00CC0528"/>
    <w:rsid w:val="00CC06EF"/>
    <w:rsid w:val="00CC26E9"/>
    <w:rsid w:val="00CC32C8"/>
    <w:rsid w:val="00CC3462"/>
    <w:rsid w:val="00CC4C25"/>
    <w:rsid w:val="00CC5747"/>
    <w:rsid w:val="00CC5D86"/>
    <w:rsid w:val="00CC5F29"/>
    <w:rsid w:val="00CC6EAA"/>
    <w:rsid w:val="00CC70CD"/>
    <w:rsid w:val="00CC73C2"/>
    <w:rsid w:val="00CD1E31"/>
    <w:rsid w:val="00CD31D8"/>
    <w:rsid w:val="00CD353E"/>
    <w:rsid w:val="00CD35C0"/>
    <w:rsid w:val="00CD5FB9"/>
    <w:rsid w:val="00CD6085"/>
    <w:rsid w:val="00CD632B"/>
    <w:rsid w:val="00CD6D59"/>
    <w:rsid w:val="00CD7169"/>
    <w:rsid w:val="00CD783E"/>
    <w:rsid w:val="00CD799E"/>
    <w:rsid w:val="00CE0168"/>
    <w:rsid w:val="00CE1730"/>
    <w:rsid w:val="00CE1D2F"/>
    <w:rsid w:val="00CE213E"/>
    <w:rsid w:val="00CE27D4"/>
    <w:rsid w:val="00CE3070"/>
    <w:rsid w:val="00CE3639"/>
    <w:rsid w:val="00CE5D6D"/>
    <w:rsid w:val="00CE7AF8"/>
    <w:rsid w:val="00CF3730"/>
    <w:rsid w:val="00CF60D5"/>
    <w:rsid w:val="00CF7E50"/>
    <w:rsid w:val="00CF7F71"/>
    <w:rsid w:val="00D01371"/>
    <w:rsid w:val="00D01603"/>
    <w:rsid w:val="00D01DA3"/>
    <w:rsid w:val="00D02D61"/>
    <w:rsid w:val="00D032B6"/>
    <w:rsid w:val="00D0388D"/>
    <w:rsid w:val="00D056A1"/>
    <w:rsid w:val="00D0651B"/>
    <w:rsid w:val="00D0674C"/>
    <w:rsid w:val="00D06EEB"/>
    <w:rsid w:val="00D134AF"/>
    <w:rsid w:val="00D13C08"/>
    <w:rsid w:val="00D1444D"/>
    <w:rsid w:val="00D147E5"/>
    <w:rsid w:val="00D16AE8"/>
    <w:rsid w:val="00D172BD"/>
    <w:rsid w:val="00D201AD"/>
    <w:rsid w:val="00D2064A"/>
    <w:rsid w:val="00D21835"/>
    <w:rsid w:val="00D21E7B"/>
    <w:rsid w:val="00D220F4"/>
    <w:rsid w:val="00D22C12"/>
    <w:rsid w:val="00D2395C"/>
    <w:rsid w:val="00D2696D"/>
    <w:rsid w:val="00D26A4D"/>
    <w:rsid w:val="00D32DA7"/>
    <w:rsid w:val="00D337B3"/>
    <w:rsid w:val="00D33A2E"/>
    <w:rsid w:val="00D34F74"/>
    <w:rsid w:val="00D3575E"/>
    <w:rsid w:val="00D35F7E"/>
    <w:rsid w:val="00D3669F"/>
    <w:rsid w:val="00D374AA"/>
    <w:rsid w:val="00D41621"/>
    <w:rsid w:val="00D44FB3"/>
    <w:rsid w:val="00D4575B"/>
    <w:rsid w:val="00D45B09"/>
    <w:rsid w:val="00D47BF7"/>
    <w:rsid w:val="00D47F61"/>
    <w:rsid w:val="00D50429"/>
    <w:rsid w:val="00D50AB4"/>
    <w:rsid w:val="00D51108"/>
    <w:rsid w:val="00D5121C"/>
    <w:rsid w:val="00D51BBF"/>
    <w:rsid w:val="00D537AC"/>
    <w:rsid w:val="00D53C20"/>
    <w:rsid w:val="00D558C9"/>
    <w:rsid w:val="00D604DB"/>
    <w:rsid w:val="00D60883"/>
    <w:rsid w:val="00D62256"/>
    <w:rsid w:val="00D622E7"/>
    <w:rsid w:val="00D625A7"/>
    <w:rsid w:val="00D63300"/>
    <w:rsid w:val="00D63CA0"/>
    <w:rsid w:val="00D64CB9"/>
    <w:rsid w:val="00D65064"/>
    <w:rsid w:val="00D65CDA"/>
    <w:rsid w:val="00D665CE"/>
    <w:rsid w:val="00D66984"/>
    <w:rsid w:val="00D67036"/>
    <w:rsid w:val="00D67354"/>
    <w:rsid w:val="00D67B75"/>
    <w:rsid w:val="00D67E0B"/>
    <w:rsid w:val="00D704CC"/>
    <w:rsid w:val="00D7119B"/>
    <w:rsid w:val="00D71D56"/>
    <w:rsid w:val="00D7257B"/>
    <w:rsid w:val="00D72701"/>
    <w:rsid w:val="00D7539D"/>
    <w:rsid w:val="00D80037"/>
    <w:rsid w:val="00D81410"/>
    <w:rsid w:val="00D81A03"/>
    <w:rsid w:val="00D8317F"/>
    <w:rsid w:val="00D83934"/>
    <w:rsid w:val="00D84056"/>
    <w:rsid w:val="00D84323"/>
    <w:rsid w:val="00D859A0"/>
    <w:rsid w:val="00D867A2"/>
    <w:rsid w:val="00D86EED"/>
    <w:rsid w:val="00D9003F"/>
    <w:rsid w:val="00D91234"/>
    <w:rsid w:val="00D917A8"/>
    <w:rsid w:val="00D91E0B"/>
    <w:rsid w:val="00D928AB"/>
    <w:rsid w:val="00D929F6"/>
    <w:rsid w:val="00D9381D"/>
    <w:rsid w:val="00D942F8"/>
    <w:rsid w:val="00D94379"/>
    <w:rsid w:val="00D94D38"/>
    <w:rsid w:val="00D96E89"/>
    <w:rsid w:val="00D972C9"/>
    <w:rsid w:val="00D97470"/>
    <w:rsid w:val="00D97AA2"/>
    <w:rsid w:val="00DA00B0"/>
    <w:rsid w:val="00DA05C9"/>
    <w:rsid w:val="00DA061A"/>
    <w:rsid w:val="00DA11CA"/>
    <w:rsid w:val="00DA1CE1"/>
    <w:rsid w:val="00DA1E1F"/>
    <w:rsid w:val="00DA2008"/>
    <w:rsid w:val="00DA2A96"/>
    <w:rsid w:val="00DA3692"/>
    <w:rsid w:val="00DA3BB2"/>
    <w:rsid w:val="00DA4808"/>
    <w:rsid w:val="00DA4D05"/>
    <w:rsid w:val="00DA56B4"/>
    <w:rsid w:val="00DA5CC7"/>
    <w:rsid w:val="00DB00B6"/>
    <w:rsid w:val="00DB0BEC"/>
    <w:rsid w:val="00DB0F83"/>
    <w:rsid w:val="00DB199E"/>
    <w:rsid w:val="00DB2B21"/>
    <w:rsid w:val="00DB4DDD"/>
    <w:rsid w:val="00DB581A"/>
    <w:rsid w:val="00DB73EB"/>
    <w:rsid w:val="00DB748E"/>
    <w:rsid w:val="00DB78B0"/>
    <w:rsid w:val="00DC017B"/>
    <w:rsid w:val="00DC0BD0"/>
    <w:rsid w:val="00DC3187"/>
    <w:rsid w:val="00DC5DFC"/>
    <w:rsid w:val="00DC679D"/>
    <w:rsid w:val="00DD0A05"/>
    <w:rsid w:val="00DD1A83"/>
    <w:rsid w:val="00DD1E5B"/>
    <w:rsid w:val="00DD2077"/>
    <w:rsid w:val="00DD31C8"/>
    <w:rsid w:val="00DD3693"/>
    <w:rsid w:val="00DD4AE2"/>
    <w:rsid w:val="00DD5468"/>
    <w:rsid w:val="00DE196A"/>
    <w:rsid w:val="00DE51F9"/>
    <w:rsid w:val="00DE6A98"/>
    <w:rsid w:val="00DE753D"/>
    <w:rsid w:val="00DE7F62"/>
    <w:rsid w:val="00DF0EC0"/>
    <w:rsid w:val="00DF105F"/>
    <w:rsid w:val="00DF267A"/>
    <w:rsid w:val="00DF39DF"/>
    <w:rsid w:val="00E010BF"/>
    <w:rsid w:val="00E012D5"/>
    <w:rsid w:val="00E013A2"/>
    <w:rsid w:val="00E028F6"/>
    <w:rsid w:val="00E02B34"/>
    <w:rsid w:val="00E04F6A"/>
    <w:rsid w:val="00E07724"/>
    <w:rsid w:val="00E10172"/>
    <w:rsid w:val="00E1133F"/>
    <w:rsid w:val="00E11688"/>
    <w:rsid w:val="00E122DE"/>
    <w:rsid w:val="00E12A85"/>
    <w:rsid w:val="00E14490"/>
    <w:rsid w:val="00E1572C"/>
    <w:rsid w:val="00E15820"/>
    <w:rsid w:val="00E15C98"/>
    <w:rsid w:val="00E16AC0"/>
    <w:rsid w:val="00E16FAA"/>
    <w:rsid w:val="00E17C19"/>
    <w:rsid w:val="00E21A2A"/>
    <w:rsid w:val="00E21B1B"/>
    <w:rsid w:val="00E23D8D"/>
    <w:rsid w:val="00E249F8"/>
    <w:rsid w:val="00E24E35"/>
    <w:rsid w:val="00E25F9D"/>
    <w:rsid w:val="00E274E9"/>
    <w:rsid w:val="00E310CB"/>
    <w:rsid w:val="00E320EF"/>
    <w:rsid w:val="00E3236C"/>
    <w:rsid w:val="00E32CEF"/>
    <w:rsid w:val="00E3363F"/>
    <w:rsid w:val="00E33900"/>
    <w:rsid w:val="00E34106"/>
    <w:rsid w:val="00E364EC"/>
    <w:rsid w:val="00E3688E"/>
    <w:rsid w:val="00E379F5"/>
    <w:rsid w:val="00E37DAE"/>
    <w:rsid w:val="00E403B1"/>
    <w:rsid w:val="00E41FEA"/>
    <w:rsid w:val="00E43C84"/>
    <w:rsid w:val="00E4436E"/>
    <w:rsid w:val="00E447CA"/>
    <w:rsid w:val="00E44B65"/>
    <w:rsid w:val="00E457D7"/>
    <w:rsid w:val="00E4650A"/>
    <w:rsid w:val="00E46B72"/>
    <w:rsid w:val="00E46EFE"/>
    <w:rsid w:val="00E47B0D"/>
    <w:rsid w:val="00E47DB3"/>
    <w:rsid w:val="00E504E5"/>
    <w:rsid w:val="00E52F83"/>
    <w:rsid w:val="00E53D81"/>
    <w:rsid w:val="00E53D89"/>
    <w:rsid w:val="00E54CAC"/>
    <w:rsid w:val="00E54D51"/>
    <w:rsid w:val="00E54E0A"/>
    <w:rsid w:val="00E56410"/>
    <w:rsid w:val="00E565FF"/>
    <w:rsid w:val="00E57AB8"/>
    <w:rsid w:val="00E60FA5"/>
    <w:rsid w:val="00E625B9"/>
    <w:rsid w:val="00E62798"/>
    <w:rsid w:val="00E63314"/>
    <w:rsid w:val="00E63EDF"/>
    <w:rsid w:val="00E64F30"/>
    <w:rsid w:val="00E66466"/>
    <w:rsid w:val="00E66ABD"/>
    <w:rsid w:val="00E66F90"/>
    <w:rsid w:val="00E67470"/>
    <w:rsid w:val="00E710B8"/>
    <w:rsid w:val="00E73025"/>
    <w:rsid w:val="00E73301"/>
    <w:rsid w:val="00E75971"/>
    <w:rsid w:val="00E771D5"/>
    <w:rsid w:val="00E77234"/>
    <w:rsid w:val="00E77EE3"/>
    <w:rsid w:val="00E808CC"/>
    <w:rsid w:val="00E82F07"/>
    <w:rsid w:val="00E84146"/>
    <w:rsid w:val="00E8432D"/>
    <w:rsid w:val="00E84BCF"/>
    <w:rsid w:val="00E85A3B"/>
    <w:rsid w:val="00E876C3"/>
    <w:rsid w:val="00E90D37"/>
    <w:rsid w:val="00E92436"/>
    <w:rsid w:val="00E92A16"/>
    <w:rsid w:val="00E92B8A"/>
    <w:rsid w:val="00E93F8C"/>
    <w:rsid w:val="00E9416F"/>
    <w:rsid w:val="00E94547"/>
    <w:rsid w:val="00E95127"/>
    <w:rsid w:val="00E96D8B"/>
    <w:rsid w:val="00EA003F"/>
    <w:rsid w:val="00EA04F3"/>
    <w:rsid w:val="00EA1287"/>
    <w:rsid w:val="00EA19B3"/>
    <w:rsid w:val="00EA2194"/>
    <w:rsid w:val="00EA3378"/>
    <w:rsid w:val="00EA353E"/>
    <w:rsid w:val="00EA6B76"/>
    <w:rsid w:val="00EA6F08"/>
    <w:rsid w:val="00EA776B"/>
    <w:rsid w:val="00EB0369"/>
    <w:rsid w:val="00EB39A4"/>
    <w:rsid w:val="00EB44D7"/>
    <w:rsid w:val="00EB4F78"/>
    <w:rsid w:val="00EB5457"/>
    <w:rsid w:val="00EB57E5"/>
    <w:rsid w:val="00EB6160"/>
    <w:rsid w:val="00EB6B79"/>
    <w:rsid w:val="00EB6CB1"/>
    <w:rsid w:val="00EC0103"/>
    <w:rsid w:val="00EC57B2"/>
    <w:rsid w:val="00EC6309"/>
    <w:rsid w:val="00EC69E6"/>
    <w:rsid w:val="00EC7E6D"/>
    <w:rsid w:val="00ED012F"/>
    <w:rsid w:val="00ED0286"/>
    <w:rsid w:val="00ED335B"/>
    <w:rsid w:val="00ED36B7"/>
    <w:rsid w:val="00ED3CC8"/>
    <w:rsid w:val="00ED4CA6"/>
    <w:rsid w:val="00ED57C9"/>
    <w:rsid w:val="00ED5F88"/>
    <w:rsid w:val="00ED63C4"/>
    <w:rsid w:val="00ED67CC"/>
    <w:rsid w:val="00EE02BF"/>
    <w:rsid w:val="00EE04AC"/>
    <w:rsid w:val="00EE153E"/>
    <w:rsid w:val="00EE16C5"/>
    <w:rsid w:val="00EE37F0"/>
    <w:rsid w:val="00EE5777"/>
    <w:rsid w:val="00EE7668"/>
    <w:rsid w:val="00EE7C33"/>
    <w:rsid w:val="00EF125D"/>
    <w:rsid w:val="00EF1C81"/>
    <w:rsid w:val="00EF1ED2"/>
    <w:rsid w:val="00EF22F1"/>
    <w:rsid w:val="00EF27EF"/>
    <w:rsid w:val="00EF2AF3"/>
    <w:rsid w:val="00EF2D8C"/>
    <w:rsid w:val="00EF3049"/>
    <w:rsid w:val="00EF54BA"/>
    <w:rsid w:val="00EF5731"/>
    <w:rsid w:val="00EF5C88"/>
    <w:rsid w:val="00EF622B"/>
    <w:rsid w:val="00EF63D4"/>
    <w:rsid w:val="00EF6955"/>
    <w:rsid w:val="00EF710B"/>
    <w:rsid w:val="00F00435"/>
    <w:rsid w:val="00F0075A"/>
    <w:rsid w:val="00F0112C"/>
    <w:rsid w:val="00F01437"/>
    <w:rsid w:val="00F022CC"/>
    <w:rsid w:val="00F02452"/>
    <w:rsid w:val="00F02865"/>
    <w:rsid w:val="00F02C9A"/>
    <w:rsid w:val="00F0401C"/>
    <w:rsid w:val="00F05832"/>
    <w:rsid w:val="00F07B3C"/>
    <w:rsid w:val="00F10A14"/>
    <w:rsid w:val="00F11741"/>
    <w:rsid w:val="00F1345D"/>
    <w:rsid w:val="00F13B21"/>
    <w:rsid w:val="00F14170"/>
    <w:rsid w:val="00F153F1"/>
    <w:rsid w:val="00F16703"/>
    <w:rsid w:val="00F204A6"/>
    <w:rsid w:val="00F20891"/>
    <w:rsid w:val="00F20FE8"/>
    <w:rsid w:val="00F2333B"/>
    <w:rsid w:val="00F236F8"/>
    <w:rsid w:val="00F250A5"/>
    <w:rsid w:val="00F26665"/>
    <w:rsid w:val="00F271BF"/>
    <w:rsid w:val="00F3051E"/>
    <w:rsid w:val="00F31859"/>
    <w:rsid w:val="00F32E34"/>
    <w:rsid w:val="00F32E49"/>
    <w:rsid w:val="00F3416C"/>
    <w:rsid w:val="00F345B7"/>
    <w:rsid w:val="00F34614"/>
    <w:rsid w:val="00F3526A"/>
    <w:rsid w:val="00F35ABF"/>
    <w:rsid w:val="00F367BB"/>
    <w:rsid w:val="00F36DE2"/>
    <w:rsid w:val="00F40836"/>
    <w:rsid w:val="00F40C23"/>
    <w:rsid w:val="00F41EC7"/>
    <w:rsid w:val="00F43434"/>
    <w:rsid w:val="00F435FA"/>
    <w:rsid w:val="00F43D1C"/>
    <w:rsid w:val="00F4441E"/>
    <w:rsid w:val="00F46717"/>
    <w:rsid w:val="00F469AB"/>
    <w:rsid w:val="00F47921"/>
    <w:rsid w:val="00F51AB0"/>
    <w:rsid w:val="00F52A6A"/>
    <w:rsid w:val="00F53633"/>
    <w:rsid w:val="00F56422"/>
    <w:rsid w:val="00F607C9"/>
    <w:rsid w:val="00F61A4C"/>
    <w:rsid w:val="00F6238F"/>
    <w:rsid w:val="00F6347A"/>
    <w:rsid w:val="00F63F5B"/>
    <w:rsid w:val="00F647F7"/>
    <w:rsid w:val="00F65965"/>
    <w:rsid w:val="00F66704"/>
    <w:rsid w:val="00F66FE8"/>
    <w:rsid w:val="00F6786F"/>
    <w:rsid w:val="00F70458"/>
    <w:rsid w:val="00F71115"/>
    <w:rsid w:val="00F72F74"/>
    <w:rsid w:val="00F7390E"/>
    <w:rsid w:val="00F765A9"/>
    <w:rsid w:val="00F76607"/>
    <w:rsid w:val="00F802AA"/>
    <w:rsid w:val="00F814E9"/>
    <w:rsid w:val="00F815BD"/>
    <w:rsid w:val="00F821AA"/>
    <w:rsid w:val="00F827E0"/>
    <w:rsid w:val="00F82FE2"/>
    <w:rsid w:val="00F837D9"/>
    <w:rsid w:val="00F83BE7"/>
    <w:rsid w:val="00F84307"/>
    <w:rsid w:val="00F8713A"/>
    <w:rsid w:val="00F901DD"/>
    <w:rsid w:val="00F91B00"/>
    <w:rsid w:val="00F959D1"/>
    <w:rsid w:val="00FA0315"/>
    <w:rsid w:val="00FA14BF"/>
    <w:rsid w:val="00FA2B0E"/>
    <w:rsid w:val="00FA31E4"/>
    <w:rsid w:val="00FA3248"/>
    <w:rsid w:val="00FA5B85"/>
    <w:rsid w:val="00FA669C"/>
    <w:rsid w:val="00FA7CA9"/>
    <w:rsid w:val="00FB00A7"/>
    <w:rsid w:val="00FB060E"/>
    <w:rsid w:val="00FB0F9D"/>
    <w:rsid w:val="00FB1704"/>
    <w:rsid w:val="00FB2119"/>
    <w:rsid w:val="00FB346F"/>
    <w:rsid w:val="00FB4ECD"/>
    <w:rsid w:val="00FB6DB5"/>
    <w:rsid w:val="00FB7F40"/>
    <w:rsid w:val="00FC09DA"/>
    <w:rsid w:val="00FC12B6"/>
    <w:rsid w:val="00FC13C8"/>
    <w:rsid w:val="00FC1673"/>
    <w:rsid w:val="00FC3EA1"/>
    <w:rsid w:val="00FC5BF7"/>
    <w:rsid w:val="00FC67FD"/>
    <w:rsid w:val="00FD09E3"/>
    <w:rsid w:val="00FD1E06"/>
    <w:rsid w:val="00FD23FF"/>
    <w:rsid w:val="00FD347D"/>
    <w:rsid w:val="00FD5CA4"/>
    <w:rsid w:val="00FE0E0F"/>
    <w:rsid w:val="00FE11A0"/>
    <w:rsid w:val="00FE1676"/>
    <w:rsid w:val="00FE27E8"/>
    <w:rsid w:val="00FE4A3E"/>
    <w:rsid w:val="00FE5CB3"/>
    <w:rsid w:val="00FE6009"/>
    <w:rsid w:val="00FE6C18"/>
    <w:rsid w:val="00FF1D24"/>
    <w:rsid w:val="00FF201E"/>
    <w:rsid w:val="00FF2199"/>
    <w:rsid w:val="00FF2F74"/>
    <w:rsid w:val="00FF366C"/>
    <w:rsid w:val="00FF471B"/>
    <w:rsid w:val="00FF49DC"/>
    <w:rsid w:val="00FF53EC"/>
    <w:rsid w:val="00FF57DE"/>
    <w:rsid w:val="00FF5C50"/>
    <w:rsid w:val="00FF5DBE"/>
    <w:rsid w:val="00FF76A0"/>
    <w:rsid w:val="00FF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12134D95"/>
  <w15:docId w15:val="{FE1EA287-D98C-4209-ADA9-744B9099E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paragraph" w:customStyle="1" w:styleId="FSNoteNumbered">
    <w:name w:val="FS Note Numbered"/>
    <w:basedOn w:val="Normal"/>
    <w:next w:val="Normal"/>
    <w:qFormat/>
    <w:rsid w:val="009727D8"/>
    <w:pPr>
      <w:numPr>
        <w:numId w:val="9"/>
      </w:numPr>
      <w:overflowPunct/>
      <w:autoSpaceDE/>
      <w:autoSpaceDN/>
      <w:adjustRightInd/>
      <w:spacing w:before="240" w:after="60"/>
      <w:jc w:val="thaiDistribute"/>
      <w:textAlignment w:val="auto"/>
    </w:pPr>
    <w:rPr>
      <w:rFonts w:ascii="Angsana New" w:eastAsia="Angsana New" w:hAnsi="Angsana New"/>
      <w:sz w:val="28"/>
      <w:u w:val="single"/>
      <w:lang w:val="th-TH"/>
    </w:rPr>
  </w:style>
  <w:style w:type="paragraph" w:customStyle="1" w:styleId="FSNoteDetail">
    <w:name w:val="FS Note Detail"/>
    <w:basedOn w:val="Normal"/>
    <w:qFormat/>
    <w:rsid w:val="009727D8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character" w:customStyle="1" w:styleId="normaltextrun">
    <w:name w:val="normaltextrun"/>
    <w:basedOn w:val="DefaultParagraphFont"/>
    <w:rsid w:val="008B6D86"/>
  </w:style>
  <w:style w:type="character" w:customStyle="1" w:styleId="spellingerror">
    <w:name w:val="spellingerror"/>
    <w:basedOn w:val="DefaultParagraphFont"/>
    <w:rsid w:val="008B6D86"/>
  </w:style>
  <w:style w:type="paragraph" w:customStyle="1" w:styleId="1">
    <w:name w:val="เนื้อเรื่อง1"/>
    <w:basedOn w:val="Normal"/>
    <w:rsid w:val="00D97470"/>
    <w:pPr>
      <w:widowControl w:val="0"/>
      <w:ind w:right="386"/>
    </w:pPr>
    <w:rPr>
      <w:rFonts w:eastAsia="Times New Roman" w:hAnsi="CordiaUPC" w:cs="CordiaUPC"/>
      <w:color w:val="80008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1" ma:contentTypeDescription="Create a new document." ma:contentTypeScope="" ma:versionID="fbd50210b2ebfd38661eafc839645358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65f0e217d7055f5101769a021c46f304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A279E7FB-8CF7-4D2A-BF74-70973BE5FA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B2ECB9-8AB4-42B7-A460-6A51A22C767C}"/>
</file>

<file path=customXml/itemProps5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5a9030fe-44eb-414a-a832-b9cd4a240f9b"/>
    <ds:schemaRef ds:uri="http://purl.org/dc/dcmitype/"/>
    <ds:schemaRef ds:uri="e4aa87c3-b3c7-4a60-99ba-36bc98ea187f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68</TotalTime>
  <Pages>108</Pages>
  <Words>35308</Words>
  <Characters>138800</Characters>
  <Application>Microsoft Office Word</Application>
  <DocSecurity>0</DocSecurity>
  <Lines>1156</Lines>
  <Paragraphs>347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 อี-เทรดดิ้ง จำกัด</vt:lpstr>
    </vt:vector>
  </TitlesOfParts>
  <Company>Ernst &amp; Young</Company>
  <LinksUpToDate>false</LinksUpToDate>
  <CharactersWithSpaces>173761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cp:lastModifiedBy>Kamolwan Rerkpichai</cp:lastModifiedBy>
  <cp:revision>31</cp:revision>
  <cp:lastPrinted>2021-02-25T13:23:00Z</cp:lastPrinted>
  <dcterms:created xsi:type="dcterms:W3CDTF">2021-02-25T10:11:00Z</dcterms:created>
  <dcterms:modified xsi:type="dcterms:W3CDTF">2021-02-25T13:29:00Z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</Properties>
</file>