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624F03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121AD6" w:rsidRPr="00624F03" w:rsidRDefault="00121AD6" w:rsidP="00121AD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24F0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พลาสติค และหีบห่อไทย จำกัด</w:t>
            </w:r>
            <w:r w:rsidRPr="00624F0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="00662770" w:rsidRPr="00624F03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62770" w:rsidRPr="00624F0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121AD6" w:rsidRPr="00624F03" w:rsidRDefault="00121AD6" w:rsidP="00121AD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24F0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662770" w:rsidRPr="00624F0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6F04B3" w:rsidRPr="00624F03" w:rsidRDefault="00057818" w:rsidP="00261CA4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24F03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121AD6" w:rsidRPr="00624F0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2D75F2" w:rsidRPr="00624F03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:rsidR="00B626F4" w:rsidRPr="00624F03" w:rsidRDefault="00B626F4">
      <w:pPr>
        <w:sectPr w:rsidR="00B626F4" w:rsidRPr="00624F03" w:rsidSect="00A341BF">
          <w:footerReference w:type="default" r:id="rId8"/>
          <w:headerReference w:type="first" r:id="rId9"/>
          <w:footerReference w:type="first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3A22" w:rsidRPr="00624F03" w:rsidRDefault="00AA3A22" w:rsidP="006F56BA">
      <w:pPr>
        <w:rPr>
          <w:rFonts w:ascii="Angsana New" w:hAnsi="Angsana New"/>
          <w:b/>
          <w:bCs/>
          <w:sz w:val="32"/>
          <w:szCs w:val="32"/>
        </w:rPr>
      </w:pPr>
    </w:p>
    <w:p w:rsidR="00AA3A22" w:rsidRPr="00624F03" w:rsidRDefault="00AA3A22" w:rsidP="006F56BA">
      <w:pPr>
        <w:rPr>
          <w:rFonts w:ascii="Angsana New" w:hAnsi="Angsana New"/>
          <w:b/>
          <w:bCs/>
          <w:sz w:val="32"/>
          <w:szCs w:val="32"/>
        </w:rPr>
      </w:pPr>
    </w:p>
    <w:p w:rsidR="00AA3A22" w:rsidRPr="00624F03" w:rsidRDefault="00AA3A22" w:rsidP="006F56BA">
      <w:pPr>
        <w:rPr>
          <w:rFonts w:ascii="Angsana New" w:hAnsi="Angsana New"/>
          <w:b/>
          <w:bCs/>
          <w:sz w:val="32"/>
          <w:szCs w:val="32"/>
        </w:rPr>
      </w:pPr>
    </w:p>
    <w:p w:rsidR="00121AD6" w:rsidRPr="00624F03" w:rsidRDefault="00121AD6" w:rsidP="006F56BA">
      <w:pPr>
        <w:rPr>
          <w:rFonts w:ascii="Angsana New" w:hAnsi="Angsana New"/>
          <w:b/>
          <w:bCs/>
          <w:sz w:val="32"/>
          <w:szCs w:val="32"/>
          <w:cs/>
        </w:rPr>
      </w:pPr>
      <w:r w:rsidRPr="00624F0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121AD6" w:rsidRPr="00624F03" w:rsidRDefault="00121AD6" w:rsidP="006F56BA">
      <w:pPr>
        <w:rPr>
          <w:rFonts w:ascii="Angsana New" w:hAnsi="Angsana New"/>
          <w:sz w:val="32"/>
          <w:szCs w:val="32"/>
          <w:cs/>
        </w:rPr>
      </w:pPr>
      <w:r w:rsidRPr="00624F03">
        <w:rPr>
          <w:rFonts w:ascii="Angsana New" w:hAnsi="Angsana New"/>
          <w:sz w:val="32"/>
          <w:szCs w:val="32"/>
          <w:cs/>
        </w:rPr>
        <w:t>เสนอต่อผู้ถือหุ้นของบริษัท พลาสติค</w:t>
      </w:r>
      <w:r w:rsidRPr="00624F03">
        <w:rPr>
          <w:rFonts w:ascii="Angsana New" w:hAnsi="Angsana New"/>
          <w:sz w:val="32"/>
          <w:szCs w:val="32"/>
        </w:rPr>
        <w:t xml:space="preserve"> </w:t>
      </w:r>
      <w:r w:rsidRPr="00624F03">
        <w:rPr>
          <w:rFonts w:ascii="Angsana New" w:hAnsi="Angsana New"/>
          <w:sz w:val="32"/>
          <w:szCs w:val="32"/>
          <w:cs/>
        </w:rPr>
        <w:t>และหีบห่อไทย จำกัด (มหาชน)</w:t>
      </w:r>
    </w:p>
    <w:p w:rsidR="00057818" w:rsidRPr="00624F03" w:rsidRDefault="00057818" w:rsidP="006F56BA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624F03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057818" w:rsidRPr="00624F03" w:rsidRDefault="00057818" w:rsidP="006F56BA">
      <w:pPr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624F03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662770" w:rsidRPr="00624F03">
        <w:rPr>
          <w:rFonts w:ascii="Angsana New" w:hAnsi="Angsana New"/>
          <w:spacing w:val="6"/>
          <w:sz w:val="32"/>
          <w:szCs w:val="32"/>
          <w:cs/>
        </w:rPr>
        <w:t>รวม</w:t>
      </w:r>
      <w:r w:rsidRPr="00624F03">
        <w:rPr>
          <w:rFonts w:ascii="Angsana New" w:hAnsi="Angsana New"/>
          <w:spacing w:val="6"/>
          <w:sz w:val="32"/>
          <w:szCs w:val="32"/>
          <w:cs/>
        </w:rPr>
        <w:t>ของบริษัท พลาสติค และหีบห่อไทย จำกัด (มหาชน)</w:t>
      </w:r>
      <w:r w:rsidR="00662770" w:rsidRPr="00624F03">
        <w:rPr>
          <w:rFonts w:ascii="Angsana New" w:hAnsi="Angsana New"/>
          <w:spacing w:val="6"/>
          <w:sz w:val="32"/>
          <w:szCs w:val="32"/>
          <w:cs/>
        </w:rPr>
        <w:t xml:space="preserve"> และบริษัทย่อย</w:t>
      </w:r>
      <w:r w:rsidR="00C95E1E" w:rsidRPr="00624F03">
        <w:rPr>
          <w:rFonts w:ascii="Angsana New" w:hAnsi="Angsana New"/>
          <w:spacing w:val="6"/>
          <w:sz w:val="32"/>
          <w:szCs w:val="32"/>
        </w:rPr>
        <w:t xml:space="preserve"> </w:t>
      </w:r>
      <w:r w:rsidR="00C95E1E" w:rsidRPr="00624F03">
        <w:rPr>
          <w:rFonts w:ascii="Angsana New" w:hAnsi="Angsana New"/>
          <w:spacing w:val="6"/>
          <w:sz w:val="32"/>
          <w:szCs w:val="32"/>
          <w:cs/>
        </w:rPr>
        <w:t xml:space="preserve">(กลุ่มบริษัท) </w:t>
      </w:r>
      <w:r w:rsidRPr="00624F03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662770" w:rsidRPr="00624F03">
        <w:rPr>
          <w:rFonts w:ascii="Angsana New" w:hAnsi="Angsana New"/>
          <w:spacing w:val="6"/>
          <w:sz w:val="32"/>
          <w:szCs w:val="32"/>
          <w:cs/>
        </w:rPr>
        <w:t>รวม</w:t>
      </w:r>
      <w:r w:rsidRPr="00624F03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624F03">
        <w:rPr>
          <w:rFonts w:ascii="Angsana New" w:hAnsi="Angsana New"/>
          <w:sz w:val="32"/>
          <w:szCs w:val="32"/>
          <w:cs/>
        </w:rPr>
        <w:t xml:space="preserve"> </w:t>
      </w:r>
      <w:r w:rsidR="00394C9B" w:rsidRPr="00624F03">
        <w:rPr>
          <w:rFonts w:ascii="Angsana New" w:hAnsi="Angsana New"/>
          <w:spacing w:val="-2"/>
          <w:sz w:val="32"/>
          <w:szCs w:val="32"/>
        </w:rPr>
        <w:t>31</w:t>
      </w:r>
      <w:r w:rsidRPr="00624F03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2D75F2" w:rsidRPr="00624F03">
        <w:rPr>
          <w:rFonts w:ascii="Angsana New" w:hAnsi="Angsana New"/>
          <w:spacing w:val="-2"/>
          <w:sz w:val="32"/>
          <w:szCs w:val="32"/>
        </w:rPr>
        <w:t>2563</w:t>
      </w:r>
      <w:r w:rsidRPr="00624F03">
        <w:rPr>
          <w:rFonts w:ascii="Angsana New" w:hAnsi="Angsana New"/>
          <w:color w:val="548DD4" w:themeColor="text2" w:themeTint="99"/>
          <w:spacing w:val="-2"/>
          <w:sz w:val="32"/>
          <w:szCs w:val="32"/>
        </w:rPr>
        <w:t xml:space="preserve"> </w:t>
      </w:r>
      <w:r w:rsidRPr="00624F03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662770" w:rsidRPr="00624F03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624F03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="00662770" w:rsidRPr="00624F03">
        <w:rPr>
          <w:rFonts w:ascii="Angsana New" w:hAnsi="Angsana New"/>
          <w:spacing w:val="-2"/>
          <w:sz w:val="32"/>
          <w:szCs w:val="32"/>
          <w:cs/>
        </w:rPr>
        <w:t>รวม</w:t>
      </w:r>
      <w:r w:rsidR="009C39A6" w:rsidRPr="00624F03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662770" w:rsidRPr="00624F03">
        <w:rPr>
          <w:rFonts w:ascii="Angsana New" w:hAnsi="Angsana New"/>
          <w:sz w:val="32"/>
          <w:szCs w:val="32"/>
          <w:cs/>
        </w:rPr>
        <w:t>รวม</w:t>
      </w:r>
      <w:r w:rsidRPr="00624F03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="00662770" w:rsidRPr="00624F03">
        <w:rPr>
          <w:rFonts w:ascii="Angsana New" w:hAnsi="Angsana New"/>
          <w:sz w:val="32"/>
          <w:szCs w:val="32"/>
          <w:cs/>
        </w:rPr>
        <w:t xml:space="preserve"> รวม</w:t>
      </w:r>
      <w:r w:rsidRPr="00624F03">
        <w:rPr>
          <w:rFonts w:ascii="Angsana New" w:hAnsi="Angsana New"/>
          <w:sz w:val="32"/>
          <w:szCs w:val="32"/>
          <w:cs/>
        </w:rPr>
        <w:t xml:space="preserve">ถึงหมายเหตุสรุปนโยบายการบัญชีที่สำคัญ </w:t>
      </w:r>
      <w:r w:rsidR="00662770" w:rsidRPr="00624F03">
        <w:rPr>
          <w:rFonts w:ascii="Angsana New" w:hAnsi="Angsana New"/>
          <w:sz w:val="32"/>
          <w:szCs w:val="32"/>
          <w:cs/>
        </w:rPr>
        <w:t>และได้ตรวจสอบงบการเงินเฉพาะกิจการของ</w:t>
      </w:r>
      <w:r w:rsidR="00662770" w:rsidRPr="00624F03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662770" w:rsidRPr="00624F03">
        <w:rPr>
          <w:rFonts w:ascii="Angsana New" w:hAnsi="Angsana New"/>
          <w:sz w:val="32"/>
          <w:szCs w:val="32"/>
          <w:cs/>
        </w:rPr>
        <w:t xml:space="preserve"> ด้วยเช่นกัน</w:t>
      </w:r>
    </w:p>
    <w:p w:rsidR="00057818" w:rsidRPr="00624F03" w:rsidRDefault="00057818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624F0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624F03">
        <w:rPr>
          <w:rFonts w:ascii="Angsana New" w:hAnsi="Angsana New"/>
          <w:sz w:val="32"/>
          <w:szCs w:val="32"/>
          <w:cs/>
        </w:rPr>
        <w:t>เห็น</w:t>
      </w:r>
      <w:r w:rsidRPr="00624F03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394C9B" w:rsidRPr="00624F03">
        <w:rPr>
          <w:rFonts w:ascii="Angsana New" w:hAnsi="Angsana New"/>
          <w:spacing w:val="-4"/>
          <w:sz w:val="32"/>
          <w:szCs w:val="32"/>
        </w:rPr>
        <w:t>31</w:t>
      </w:r>
      <w:r w:rsidRPr="00624F0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624F03">
        <w:rPr>
          <w:rFonts w:ascii="Angsana New" w:hAnsi="Angsana New"/>
          <w:sz w:val="32"/>
          <w:szCs w:val="32"/>
          <w:cs/>
        </w:rPr>
        <w:t xml:space="preserve"> </w:t>
      </w:r>
      <w:r w:rsidR="002D75F2" w:rsidRPr="00624F03">
        <w:rPr>
          <w:rFonts w:ascii="Angsana New" w:hAnsi="Angsana New"/>
          <w:spacing w:val="-2"/>
          <w:sz w:val="32"/>
          <w:szCs w:val="32"/>
        </w:rPr>
        <w:t>2563</w:t>
      </w:r>
      <w:r w:rsidRPr="00624F03">
        <w:rPr>
          <w:rFonts w:ascii="Angsana New" w:hAnsi="Angsana New"/>
          <w:sz w:val="32"/>
          <w:szCs w:val="32"/>
        </w:rPr>
        <w:t xml:space="preserve"> </w:t>
      </w:r>
      <w:r w:rsidRPr="00624F03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624F03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624F03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3E5155" w:rsidRPr="00624F03">
        <w:rPr>
          <w:rFonts w:ascii="Angsana New" w:hAnsi="Angsana New"/>
          <w:spacing w:val="6"/>
          <w:sz w:val="32"/>
          <w:szCs w:val="32"/>
        </w:rPr>
        <w:t xml:space="preserve"> </w:t>
      </w:r>
      <w:r w:rsidR="003E5155" w:rsidRPr="00624F03">
        <w:rPr>
          <w:rFonts w:ascii="Angsana New" w:hAnsi="Angsana New"/>
          <w:sz w:val="32"/>
          <w:szCs w:val="32"/>
          <w:cs/>
        </w:rPr>
        <w:t>และบริษัทย่อย และเฉพาะของ</w:t>
      </w:r>
      <w:r w:rsidR="003E5155" w:rsidRPr="00624F03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3E5155" w:rsidRPr="00624F03">
        <w:rPr>
          <w:rFonts w:ascii="Angsana New" w:hAnsi="Angsana New"/>
          <w:spacing w:val="6"/>
          <w:sz w:val="32"/>
          <w:szCs w:val="32"/>
        </w:rPr>
        <w:t xml:space="preserve"> </w:t>
      </w:r>
      <w:r w:rsidRPr="00624F03">
        <w:rPr>
          <w:rFonts w:ascii="Angsana New" w:hAnsi="Angsana New"/>
          <w:spacing w:val="-4"/>
          <w:sz w:val="32"/>
          <w:szCs w:val="32"/>
          <w:cs/>
        </w:rPr>
        <w:t>โ</w:t>
      </w:r>
      <w:r w:rsidRPr="00624F03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:rsidR="00057818" w:rsidRPr="00624F03" w:rsidRDefault="00057818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624F03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057818" w:rsidRPr="00624F03" w:rsidRDefault="00057818" w:rsidP="006F56BA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624F03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F123F" w:rsidRPr="00624F03">
        <w:rPr>
          <w:rFonts w:ascii="Angsana New" w:eastAsiaTheme="minorHAnsi" w:hAnsi="Angsana New" w:cs="Angsana New"/>
          <w:sz w:val="32"/>
          <w:szCs w:val="32"/>
          <w:cs/>
        </w:rPr>
        <w:t>วรรค</w:t>
      </w:r>
      <w:r w:rsidR="00DF123F" w:rsidRPr="00624F03">
        <w:rPr>
          <w:rFonts w:ascii="Angsana New" w:eastAsiaTheme="minorHAnsi" w:hAnsi="Angsana New" w:cs="Angsana New"/>
          <w:sz w:val="32"/>
          <w:szCs w:val="32"/>
          <w:cs/>
        </w:rPr>
        <w:br/>
      </w:r>
      <w:r w:rsidRPr="00624F0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624F03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DF123F" w:rsidRPr="00624F03">
        <w:rPr>
          <w:rFonts w:ascii="Angsana New" w:eastAsiaTheme="minorHAnsi" w:hAnsi="Angsana New" w:cs="Angsana New"/>
          <w:sz w:val="32"/>
          <w:szCs w:val="32"/>
          <w:cs/>
        </w:rPr>
        <w:t>กลุ่ม</w:t>
      </w:r>
      <w:r w:rsidRPr="00624F03">
        <w:rPr>
          <w:rFonts w:ascii="Angsana New" w:eastAsiaTheme="minorHAnsi" w:hAnsi="Angsana New" w:cs="Angsana New"/>
          <w:sz w:val="32"/>
          <w:szCs w:val="32"/>
          <w:cs/>
        </w:rPr>
        <w:t>บริษัทตามข้อกำหนดจรรยาบรรณของผู้ประกอบวิชาชีพ</w:t>
      </w:r>
      <w:r w:rsidR="009C39A6" w:rsidRPr="00624F03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624F03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67125C" w:rsidRPr="00624F03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="00D947A4" w:rsidRPr="00624F03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</w:t>
      </w:r>
      <w:r w:rsidR="007A07E7" w:rsidRPr="00624F03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D947A4" w:rsidRPr="00624F03">
        <w:rPr>
          <w:rFonts w:ascii="Angsana New" w:eastAsiaTheme="minorHAnsi" w:hAnsi="Angsana New" w:cs="Angsana New"/>
          <w:sz w:val="32"/>
          <w:szCs w:val="32"/>
          <w:cs/>
        </w:rPr>
        <w:t xml:space="preserve">ตามที่ระบุในข้อกำหนดนั้นด้วย </w:t>
      </w:r>
      <w:r w:rsidRPr="00624F03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C2471" w:rsidRPr="00624F03" w:rsidRDefault="000C2471" w:rsidP="006F56BA">
      <w:pPr>
        <w:pStyle w:val="CM2"/>
        <w:spacing w:before="120" w:after="120"/>
        <w:ind w:right="-216"/>
        <w:rPr>
          <w:rFonts w:ascii="Angsana New" w:hAnsi="Angsana New" w:cs="Angsana New"/>
          <w:b/>
          <w:bCs/>
          <w:sz w:val="32"/>
          <w:szCs w:val="32"/>
        </w:rPr>
      </w:pPr>
    </w:p>
    <w:p w:rsidR="00AA3A22" w:rsidRPr="00624F03" w:rsidRDefault="00AA3A22" w:rsidP="00AA3A22">
      <w:pPr>
        <w:rPr>
          <w:cs/>
        </w:rPr>
        <w:sectPr w:rsidR="00AA3A22" w:rsidRPr="00624F03" w:rsidSect="00413284">
          <w:footerReference w:type="first" r:id="rId11"/>
          <w:pgSz w:w="11909" w:h="16834" w:code="9"/>
          <w:pgMar w:top="216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:rsidR="00057818" w:rsidRPr="00624F03" w:rsidRDefault="00057818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24F0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เรื่องสำคัญในการตรวจสอบ </w:t>
      </w:r>
    </w:p>
    <w:p w:rsidR="00057818" w:rsidRPr="00624F03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</w:rPr>
      </w:pPr>
      <w:r w:rsidRPr="00624F03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C39A6" w:rsidRPr="00624F03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</w:t>
      </w:r>
      <w:r w:rsidRPr="00624F03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624F03">
        <w:rPr>
          <w:rFonts w:ascii="Angsana New" w:eastAsiaTheme="minorHAnsi" w:hAnsi="Angsana New" w:cs="Angsana New"/>
          <w:color w:val="FF0000"/>
          <w:sz w:val="32"/>
          <w:szCs w:val="32"/>
          <w:cs/>
        </w:rPr>
        <w:t xml:space="preserve"> </w:t>
      </w:r>
    </w:p>
    <w:p w:rsidR="00D947A4" w:rsidRPr="00624F03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24F0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DF123F" w:rsidRPr="00624F0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วรรค</w:t>
      </w:r>
      <w:r w:rsidRPr="00624F03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DF123F" w:rsidRPr="00624F03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br/>
      </w:r>
      <w:r w:rsidRPr="00624F03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624F0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057818" w:rsidRPr="00624F03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624F0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D947A4" w:rsidRPr="00624F0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มี</w:t>
      </w:r>
      <w:r w:rsidRPr="00624F0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:rsidR="00057818" w:rsidRPr="00624F03" w:rsidRDefault="00057818" w:rsidP="006F56BA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624F03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463B3E" w:rsidRDefault="00057818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624F03">
        <w:rPr>
          <w:rFonts w:ascii="Angsana New" w:hAnsi="Angsana New"/>
          <w:sz w:val="32"/>
          <w:szCs w:val="32"/>
          <w:cs/>
        </w:rPr>
        <w:t>เนื่องจาก</w:t>
      </w:r>
      <w:r w:rsidR="00EF412E" w:rsidRPr="00624F03">
        <w:rPr>
          <w:rFonts w:ascii="Angsana New" w:hAnsi="Angsana New" w:hint="cs"/>
          <w:sz w:val="32"/>
          <w:szCs w:val="32"/>
          <w:cs/>
        </w:rPr>
        <w:t>กลุ่ม</w:t>
      </w:r>
      <w:r w:rsidR="00EF412E" w:rsidRPr="00624F03">
        <w:rPr>
          <w:rFonts w:ascii="Angsana New" w:hAnsi="Angsana New"/>
          <w:sz w:val="32"/>
          <w:szCs w:val="32"/>
          <w:cs/>
        </w:rPr>
        <w:t>บริษัท</w:t>
      </w:r>
      <w:r w:rsidRPr="00624F03">
        <w:rPr>
          <w:rFonts w:ascii="Angsana New" w:hAnsi="Angsana New"/>
          <w:sz w:val="32"/>
          <w:szCs w:val="32"/>
          <w:cs/>
        </w:rPr>
        <w:t>เข้าทำสัญญากับลูกค้า</w:t>
      </w:r>
      <w:r w:rsidR="00364436" w:rsidRPr="00624F03">
        <w:rPr>
          <w:rFonts w:ascii="Angsana New" w:hAnsi="Angsana New"/>
          <w:sz w:val="32"/>
          <w:szCs w:val="32"/>
          <w:cs/>
        </w:rPr>
        <w:t>เป็นจำนวนมากราย</w:t>
      </w:r>
      <w:r w:rsidRPr="00624F03">
        <w:rPr>
          <w:rFonts w:ascii="Angsana New" w:hAnsi="Angsana New"/>
          <w:sz w:val="32"/>
          <w:szCs w:val="32"/>
          <w:cs/>
        </w:rPr>
        <w:t>และเงื่อนไขที่ระบุไว้ในสัญญาที่ทำกับลูกค้ามีความหลากหลาย</w:t>
      </w:r>
      <w:r w:rsidR="00364436" w:rsidRPr="00624F03">
        <w:rPr>
          <w:rFonts w:ascii="Angsana New" w:hAnsi="Angsana New"/>
          <w:sz w:val="32"/>
          <w:szCs w:val="32"/>
          <w:cs/>
        </w:rPr>
        <w:t xml:space="preserve"> ประกอบกับรายได้เป็นตัวชี้วัดหลักในแง่ผลการดำเนินงานของธุรกิจซึ่งผู้ใช้งบการเงินให้ความสนใจ</w:t>
      </w:r>
      <w:r w:rsidRPr="00624F03">
        <w:rPr>
          <w:rFonts w:ascii="Angsana New" w:hAnsi="Angsana New"/>
          <w:sz w:val="32"/>
          <w:szCs w:val="32"/>
          <w:cs/>
        </w:rPr>
        <w:t xml:space="preserve"> </w:t>
      </w:r>
      <w:r w:rsidR="00B00761" w:rsidRPr="00624F03">
        <w:rPr>
          <w:rFonts w:ascii="Angsana New" w:hAnsi="Angsana New"/>
          <w:sz w:val="32"/>
          <w:szCs w:val="32"/>
          <w:cs/>
        </w:rPr>
        <w:t xml:space="preserve">ดังนั้น </w:t>
      </w:r>
      <w:r w:rsidR="00B927BD" w:rsidRPr="00624F03">
        <w:rPr>
          <w:rFonts w:ascii="Angsana New" w:hAnsi="Angsana New"/>
          <w:sz w:val="32"/>
          <w:szCs w:val="32"/>
          <w:cs/>
        </w:rPr>
        <w:t>ข้าพเจ้าจึงพิจารณาการรับรู้รายได้เป็นเรื่องสำคัญในการตรวจสอบ โดยให้ความสำคัญกับการเกิดขึ้นจริงของรายได้</w:t>
      </w:r>
      <w:r w:rsidRPr="00624F03">
        <w:rPr>
          <w:rFonts w:ascii="Angsana New" w:hAnsi="Angsana New"/>
          <w:sz w:val="32"/>
          <w:szCs w:val="32"/>
          <w:cs/>
        </w:rPr>
        <w:t xml:space="preserve"> </w:t>
      </w:r>
      <w:r w:rsidR="00B00761" w:rsidRPr="00624F03">
        <w:rPr>
          <w:rFonts w:ascii="Angsana New" w:hAnsi="Angsana New"/>
          <w:sz w:val="32"/>
          <w:szCs w:val="32"/>
          <w:cs/>
        </w:rPr>
        <w:t>และระยะเวลาในการรับรู้รายได้</w:t>
      </w:r>
    </w:p>
    <w:p w:rsidR="00057818" w:rsidRPr="00624F03" w:rsidRDefault="00057818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624F03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723BD0" w:rsidRPr="00624F03">
        <w:rPr>
          <w:rFonts w:ascii="Angsana New" w:hAnsi="Angsana New"/>
          <w:sz w:val="32"/>
          <w:szCs w:val="32"/>
          <w:cs/>
        </w:rPr>
        <w:t>การ</w:t>
      </w:r>
      <w:r w:rsidRPr="00624F03">
        <w:rPr>
          <w:rFonts w:ascii="Angsana New" w:hAnsi="Angsana New"/>
          <w:sz w:val="32"/>
          <w:szCs w:val="32"/>
          <w:cs/>
        </w:rPr>
        <w:t>รับรู้รายได้</w:t>
      </w:r>
      <w:r w:rsidR="00723BD0" w:rsidRPr="00624F03">
        <w:rPr>
          <w:rFonts w:ascii="Angsana New" w:hAnsi="Angsana New"/>
          <w:sz w:val="32"/>
          <w:szCs w:val="32"/>
          <w:cs/>
        </w:rPr>
        <w:t>ของ</w:t>
      </w:r>
      <w:r w:rsidR="00EF412E" w:rsidRPr="00624F03">
        <w:rPr>
          <w:rFonts w:ascii="Angsana New" w:hAnsi="Angsana New" w:hint="cs"/>
          <w:sz w:val="32"/>
          <w:szCs w:val="32"/>
          <w:cs/>
        </w:rPr>
        <w:t>กลุ่ม</w:t>
      </w:r>
      <w:r w:rsidR="00EF412E" w:rsidRPr="00624F03">
        <w:rPr>
          <w:rFonts w:ascii="Angsana New" w:hAnsi="Angsana New"/>
          <w:sz w:val="32"/>
          <w:szCs w:val="32"/>
          <w:cs/>
        </w:rPr>
        <w:t>บริษัท</w:t>
      </w:r>
      <w:r w:rsidRPr="00624F03">
        <w:rPr>
          <w:rFonts w:ascii="Angsana New" w:hAnsi="Angsana New"/>
          <w:sz w:val="32"/>
          <w:szCs w:val="32"/>
          <w:cs/>
        </w:rPr>
        <w:t>โดยการ</w:t>
      </w:r>
    </w:p>
    <w:p w:rsidR="00057818" w:rsidRPr="00624F03" w:rsidRDefault="00057818" w:rsidP="006F56BA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624F03">
        <w:rPr>
          <w:rFonts w:ascii="Angsana New" w:hAnsi="Angsana New" w:cs="Angsana New"/>
          <w:sz w:val="32"/>
          <w:szCs w:val="32"/>
          <w:cs/>
        </w:rPr>
        <w:t>ประ</w:t>
      </w:r>
      <w:r w:rsidR="00EF412E" w:rsidRPr="00624F03">
        <w:rPr>
          <w:rFonts w:ascii="Angsana New" w:hAnsi="Angsana New" w:cs="Angsana New"/>
          <w:sz w:val="32"/>
          <w:szCs w:val="32"/>
          <w:cs/>
        </w:rPr>
        <w:t>เมินระบบการควบคุมภายในของ</w:t>
      </w:r>
      <w:r w:rsidR="00EF412E" w:rsidRPr="00624F0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412E" w:rsidRPr="00624F03">
        <w:rPr>
          <w:rFonts w:ascii="Angsana New" w:hAnsi="Angsana New" w:cs="Angsana New"/>
          <w:sz w:val="32"/>
          <w:szCs w:val="32"/>
          <w:cs/>
        </w:rPr>
        <w:t>บริษัท</w:t>
      </w:r>
      <w:r w:rsidRPr="00624F03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</w:t>
      </w:r>
      <w:r w:rsidR="00723BD0" w:rsidRPr="00624F03">
        <w:rPr>
          <w:rFonts w:ascii="Angsana New" w:hAnsi="Angsana New" w:cs="Angsana New"/>
          <w:sz w:val="32"/>
          <w:szCs w:val="32"/>
          <w:cs/>
        </w:rPr>
        <w:t xml:space="preserve"> โดยการสอบถาม</w:t>
      </w:r>
      <w:r w:rsidR="00CC00FC">
        <w:rPr>
          <w:rFonts w:ascii="Angsana New" w:hAnsi="Angsana New" w:cs="Angsana New" w:hint="cs"/>
          <w:sz w:val="32"/>
          <w:szCs w:val="32"/>
          <w:cs/>
        </w:rPr>
        <w:t>จาก</w:t>
      </w:r>
      <w:r w:rsidR="00723BD0" w:rsidRPr="00624F03">
        <w:rPr>
          <w:rFonts w:ascii="Angsana New" w:hAnsi="Angsana New" w:cs="Angsana New"/>
          <w:sz w:val="32"/>
          <w:szCs w:val="32"/>
          <w:cs/>
        </w:rPr>
        <w:t>ผู้รับผิดชอบ</w:t>
      </w:r>
      <w:r w:rsidR="00CC00F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23BD0" w:rsidRPr="00624F03">
        <w:rPr>
          <w:rFonts w:ascii="Angsana New" w:hAnsi="Angsana New" w:cs="Angsana New"/>
          <w:sz w:val="32"/>
          <w:szCs w:val="32"/>
          <w:cs/>
        </w:rPr>
        <w:t>ทำความเข้าใจและ</w:t>
      </w:r>
      <w:r w:rsidR="00CC00FC">
        <w:rPr>
          <w:rFonts w:ascii="Angsana New" w:hAnsi="Angsana New" w:cs="Angsana New" w:hint="cs"/>
          <w:sz w:val="32"/>
          <w:szCs w:val="32"/>
          <w:cs/>
        </w:rPr>
        <w:t>สุ่ม</w:t>
      </w:r>
      <w:r w:rsidR="00723BD0" w:rsidRPr="00624F03">
        <w:rPr>
          <w:rFonts w:ascii="Angsana New" w:hAnsi="Angsana New" w:cs="Angsana New"/>
          <w:sz w:val="32"/>
          <w:szCs w:val="32"/>
          <w:cs/>
        </w:rPr>
        <w:t>เลือกตัวอย่างมาทดสอบ</w:t>
      </w:r>
      <w:r w:rsidR="00EF412E" w:rsidRPr="00624F03">
        <w:rPr>
          <w:rFonts w:ascii="Angsana New" w:hAnsi="Angsana New" w:cs="Angsana New"/>
          <w:sz w:val="32"/>
          <w:szCs w:val="32"/>
          <w:cs/>
        </w:rPr>
        <w:t>การปฏิบัติตามการควบคุม</w:t>
      </w:r>
      <w:r w:rsidR="00CC00FC">
        <w:rPr>
          <w:rFonts w:ascii="Angsana New" w:hAnsi="Angsana New" w:cs="Angsana New" w:hint="cs"/>
          <w:sz w:val="32"/>
          <w:szCs w:val="32"/>
          <w:cs/>
        </w:rPr>
        <w:t>สำคัญ</w:t>
      </w:r>
      <w:r w:rsidR="00EF412E" w:rsidRPr="00624F03">
        <w:rPr>
          <w:rFonts w:ascii="Angsana New" w:hAnsi="Angsana New" w:cs="Angsana New"/>
          <w:sz w:val="32"/>
          <w:szCs w:val="32"/>
          <w:cs/>
        </w:rPr>
        <w:t>ที่</w:t>
      </w:r>
      <w:r w:rsidR="00EF412E" w:rsidRPr="00624F0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412E" w:rsidRPr="00624F03">
        <w:rPr>
          <w:rFonts w:ascii="Angsana New" w:hAnsi="Angsana New" w:cs="Angsana New"/>
          <w:sz w:val="32"/>
          <w:szCs w:val="32"/>
          <w:cs/>
        </w:rPr>
        <w:t>บริษัท</w:t>
      </w:r>
      <w:r w:rsidR="00723BD0" w:rsidRPr="00624F03">
        <w:rPr>
          <w:rFonts w:ascii="Angsana New" w:hAnsi="Angsana New" w:cs="Angsana New"/>
          <w:sz w:val="32"/>
          <w:szCs w:val="32"/>
          <w:cs/>
        </w:rPr>
        <w:t>ออกแบบไว้</w:t>
      </w:r>
    </w:p>
    <w:p w:rsidR="00057818" w:rsidRPr="00624F03" w:rsidRDefault="00057818" w:rsidP="006F56BA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624F03">
        <w:rPr>
          <w:rFonts w:ascii="Angsana New" w:hAnsi="Angsana New" w:cs="Angsana New"/>
          <w:sz w:val="32"/>
          <w:szCs w:val="32"/>
          <w:cs/>
        </w:rPr>
        <w:t>สุ่มตัวอย่าง</w:t>
      </w:r>
      <w:r w:rsidR="00B00761" w:rsidRPr="00624F03">
        <w:rPr>
          <w:rFonts w:ascii="Angsana New" w:hAnsi="Angsana New" w:cs="Angsana New"/>
          <w:sz w:val="32"/>
          <w:szCs w:val="32"/>
          <w:cs/>
        </w:rPr>
        <w:t>เอกสารการขาย</w:t>
      </w:r>
      <w:r w:rsidR="009C39A6" w:rsidRPr="00624F03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4F03">
        <w:rPr>
          <w:rFonts w:ascii="Angsana New" w:hAnsi="Angsana New" w:cs="Angsana New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เพื่อตรวจสอบการรับรู้รายได้ว่าเป็นไปตามเงื่อนไขที่ระบุไว้ในสัญญาขายสินค้าของ</w:t>
      </w:r>
      <w:r w:rsidR="00EF412E" w:rsidRPr="00624F0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412E" w:rsidRPr="00624F03">
        <w:rPr>
          <w:rFonts w:ascii="Angsana New" w:hAnsi="Angsana New" w:cs="Angsana New"/>
          <w:sz w:val="32"/>
          <w:szCs w:val="32"/>
          <w:cs/>
        </w:rPr>
        <w:t>บริษัท</w:t>
      </w:r>
      <w:r w:rsidRPr="00624F03">
        <w:rPr>
          <w:rFonts w:ascii="Angsana New" w:hAnsi="Angsana New" w:cs="Angsana New"/>
          <w:sz w:val="32"/>
          <w:szCs w:val="32"/>
          <w:cs/>
        </w:rPr>
        <w:t xml:space="preserve"> และสอดคล้องกับ</w:t>
      </w:r>
      <w:r w:rsidR="00EF412E" w:rsidRPr="00624F03">
        <w:rPr>
          <w:rFonts w:ascii="Angsana New" w:hAnsi="Angsana New" w:cs="Angsana New"/>
          <w:sz w:val="32"/>
          <w:szCs w:val="32"/>
          <w:cs/>
        </w:rPr>
        <w:t>นโยบายการรับรู้รายได้ของ</w:t>
      </w:r>
      <w:r w:rsidR="00EF412E" w:rsidRPr="00624F0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412E" w:rsidRPr="00624F03">
        <w:rPr>
          <w:rFonts w:ascii="Angsana New" w:hAnsi="Angsana New" w:cs="Angsana New"/>
          <w:sz w:val="32"/>
          <w:szCs w:val="32"/>
          <w:cs/>
        </w:rPr>
        <w:t>บริษัท</w:t>
      </w:r>
      <w:r w:rsidRPr="00624F03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57818" w:rsidRPr="00624F03" w:rsidRDefault="00057818" w:rsidP="006F56BA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624F03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057818" w:rsidRPr="00624F03" w:rsidRDefault="00057818" w:rsidP="006F56BA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624F03">
        <w:rPr>
          <w:rFonts w:ascii="Angsana New" w:hAnsi="Angsana New" w:cs="Angsana New"/>
          <w:sz w:val="32"/>
          <w:szCs w:val="32"/>
          <w:cs/>
        </w:rPr>
        <w:t>สอบทานใบลดหนี้ที่</w:t>
      </w:r>
      <w:r w:rsidR="00CC00FC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624F03">
        <w:rPr>
          <w:rFonts w:ascii="Angsana New" w:hAnsi="Angsana New" w:cs="Angsana New"/>
          <w:sz w:val="32"/>
          <w:szCs w:val="32"/>
          <w:cs/>
        </w:rPr>
        <w:t>บริษัท</w:t>
      </w:r>
      <w:bookmarkStart w:id="0" w:name="_GoBack"/>
      <w:bookmarkEnd w:id="0"/>
      <w:r w:rsidRPr="00624F03">
        <w:rPr>
          <w:rFonts w:ascii="Angsana New" w:hAnsi="Angsana New" w:cs="Angsana New"/>
          <w:sz w:val="32"/>
          <w:szCs w:val="32"/>
          <w:cs/>
        </w:rPr>
        <w:t xml:space="preserve">ออกภายหลังวันสิ้นรอบระยะเวลาบัญชี  </w:t>
      </w:r>
    </w:p>
    <w:p w:rsidR="00057818" w:rsidRPr="00624F03" w:rsidRDefault="00057818" w:rsidP="006F56BA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624F03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624F03">
        <w:rPr>
          <w:rFonts w:ascii="Angsana New" w:hAnsi="Angsana New" w:cs="Angsana New"/>
          <w:sz w:val="32"/>
          <w:szCs w:val="32"/>
        </w:rPr>
        <w:t xml:space="preserve"> (Disaggregated data) </w:t>
      </w:r>
      <w:r w:rsidRPr="00624F03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</w:t>
      </w:r>
      <w:r w:rsidR="009C39A6" w:rsidRPr="00624F03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624F03">
        <w:rPr>
          <w:rFonts w:ascii="Angsana New" w:hAnsi="Angsana New" w:cs="Angsana New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:rsidR="00CC7749" w:rsidRPr="00624F03" w:rsidRDefault="00463B3E" w:rsidP="00CC774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column"/>
      </w:r>
      <w:r w:rsidR="00CC7749" w:rsidRPr="00624F0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ค่าความนิยม </w:t>
      </w:r>
    </w:p>
    <w:p w:rsidR="00CC7749" w:rsidRPr="00624F03" w:rsidRDefault="00CC7749" w:rsidP="00CC7749">
      <w:pPr>
        <w:spacing w:before="120" w:after="120"/>
        <w:rPr>
          <w:rFonts w:ascii="Angsana New" w:hAnsi="Angsana New"/>
          <w:sz w:val="32"/>
          <w:szCs w:val="32"/>
        </w:rPr>
      </w:pPr>
      <w:r w:rsidRPr="00624F03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Pr="005433A8">
        <w:rPr>
          <w:rFonts w:ascii="Angsana New" w:hAnsi="Angsana New"/>
          <w:sz w:val="32"/>
          <w:szCs w:val="32"/>
          <w:cs/>
        </w:rPr>
        <w:t xml:space="preserve">รวมข้อ </w:t>
      </w:r>
      <w:r w:rsidRPr="005433A8">
        <w:rPr>
          <w:rFonts w:ascii="Angsana New" w:hAnsi="Angsana New"/>
          <w:sz w:val="32"/>
          <w:szCs w:val="32"/>
        </w:rPr>
        <w:t>1</w:t>
      </w:r>
      <w:r w:rsidR="003D4D3D" w:rsidRPr="005433A8">
        <w:rPr>
          <w:rFonts w:ascii="Angsana New" w:hAnsi="Angsana New"/>
          <w:sz w:val="32"/>
          <w:szCs w:val="32"/>
        </w:rPr>
        <w:t>6</w:t>
      </w:r>
      <w:r w:rsidRPr="005433A8">
        <w:rPr>
          <w:rFonts w:ascii="Angsana New" w:hAnsi="Angsana New"/>
          <w:sz w:val="32"/>
          <w:szCs w:val="32"/>
          <w:cs/>
        </w:rPr>
        <w:t xml:space="preserve"> บริษัท</w:t>
      </w:r>
      <w:r w:rsidRPr="00624F03">
        <w:rPr>
          <w:rFonts w:ascii="Angsana New" w:hAnsi="Angsana New"/>
          <w:sz w:val="32"/>
          <w:szCs w:val="32"/>
          <w:cs/>
        </w:rPr>
        <w:t>ฯจะทดสอบการด้อยค่าของค่าความนิยมทุกปี</w:t>
      </w:r>
      <w:r w:rsidR="005433A8">
        <w:rPr>
          <w:rFonts w:ascii="Angsana New" w:hAnsi="Angsana New"/>
          <w:sz w:val="32"/>
          <w:szCs w:val="32"/>
          <w:cs/>
        </w:rPr>
        <w:br/>
      </w:r>
      <w:r w:rsidRPr="00624F03">
        <w:rPr>
          <w:rFonts w:ascii="Angsana New" w:hAnsi="Angsana New"/>
          <w:sz w:val="32"/>
          <w:szCs w:val="32"/>
          <w:cs/>
        </w:rPr>
        <w:t>หรือเมื่อใดก็ตามที่มีข้อบ่งชี้ของการด้อยค่าเกิดขึ้น ข้าพเจ้าให้ความสำคัญในการตรวจสอบการประเมินการด้อยค่าของค่าความนิยมเนื่องจากการประเมินการด้อยค่าดังกล่าวถือเป็นประมาณการทางบัญชีที่สำคัญที่ฝ่ายบริหาร</w:t>
      </w:r>
      <w:r w:rsidR="005433A8">
        <w:rPr>
          <w:rFonts w:ascii="Angsana New" w:hAnsi="Angsana New"/>
          <w:sz w:val="32"/>
          <w:szCs w:val="32"/>
          <w:cs/>
        </w:rPr>
        <w:br/>
      </w:r>
      <w:r w:rsidRPr="00624F03">
        <w:rPr>
          <w:rFonts w:ascii="Angsana New" w:hAnsi="Angsana New"/>
          <w:sz w:val="32"/>
          <w:szCs w:val="32"/>
          <w:cs/>
        </w:rPr>
        <w:t>ต้องใช้แบบจำลองทางการเงินในการคำนวณมูลค่าที่คาดว่าจะได้รับคืนและใช้ดุลยพินิจอย่างสูงในการระบุ</w:t>
      </w:r>
      <w:r w:rsidR="005433A8">
        <w:rPr>
          <w:rFonts w:ascii="Angsana New" w:hAnsi="Angsana New"/>
          <w:sz w:val="32"/>
          <w:szCs w:val="32"/>
          <w:cs/>
        </w:rPr>
        <w:br/>
      </w:r>
      <w:r w:rsidRPr="00624F03">
        <w:rPr>
          <w:rFonts w:ascii="Angsana New" w:hAnsi="Angsana New"/>
          <w:sz w:val="32"/>
          <w:szCs w:val="32"/>
          <w:cs/>
        </w:rPr>
        <w:t>หน่วยสินทรัพย์ที่ก่อให้เกิดเงินสดและการประมาณการกระแสเงินสดในอนาคตที่กิจการคาดว่าจะได้รับจาก</w:t>
      </w:r>
      <w:r w:rsidR="005433A8">
        <w:rPr>
          <w:rFonts w:ascii="Angsana New" w:hAnsi="Angsana New"/>
          <w:sz w:val="32"/>
          <w:szCs w:val="32"/>
          <w:cs/>
        </w:rPr>
        <w:br/>
      </w:r>
      <w:r w:rsidRPr="00624F03">
        <w:rPr>
          <w:rFonts w:ascii="Angsana New" w:hAnsi="Angsana New"/>
          <w:sz w:val="32"/>
          <w:szCs w:val="32"/>
          <w:cs/>
        </w:rPr>
        <w:t>กลุ่มสินทรัพย์นั้น รวมถึงการกำหนดอัตราคิดลดและอัตราการเติบโตในระยะยาวที่เหมาะสม</w:t>
      </w:r>
    </w:p>
    <w:p w:rsidR="00CC7749" w:rsidRPr="00624F03" w:rsidRDefault="00CC7749" w:rsidP="00CC7749">
      <w:pPr>
        <w:spacing w:before="240" w:after="120"/>
        <w:rPr>
          <w:rFonts w:ascii="Angsana New" w:hAnsi="Angsana New"/>
          <w:sz w:val="32"/>
          <w:szCs w:val="32"/>
        </w:rPr>
      </w:pPr>
      <w:r w:rsidRPr="00624F03">
        <w:rPr>
          <w:rFonts w:ascii="Angsana New" w:hAnsi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ฐานที่สำคัญที่ฝ่ายบริหารเลือกใช้ในการจัดทำประมาณการกระแส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โดยการสอบถามผู้รับผิดชอบที่เกี่ยวข้องและวิเคราะห์เปรียบเทียบกับแหล่งข้อมูลต่าง</w:t>
      </w:r>
      <w:r w:rsidRPr="00624F03">
        <w:rPr>
          <w:rFonts w:ascii="Angsana New" w:hAnsi="Angsana New"/>
          <w:sz w:val="32"/>
          <w:szCs w:val="32"/>
        </w:rPr>
        <w:t xml:space="preserve"> </w:t>
      </w:r>
      <w:r w:rsidRPr="00624F03">
        <w:rPr>
          <w:rFonts w:ascii="Angsana New" w:hAnsi="Angsana New"/>
          <w:sz w:val="32"/>
          <w:szCs w:val="32"/>
          <w:cs/>
        </w:rPr>
        <w:t>ๆ</w:t>
      </w:r>
      <w:r w:rsidRPr="00624F03">
        <w:rPr>
          <w:rFonts w:ascii="Angsana New" w:hAnsi="Angsana New"/>
          <w:sz w:val="32"/>
          <w:szCs w:val="32"/>
        </w:rPr>
        <w:t xml:space="preserve"> </w:t>
      </w:r>
      <w:r w:rsidRPr="00624F03">
        <w:rPr>
          <w:rFonts w:ascii="Angsana New" w:hAnsi="Angsana New"/>
          <w:sz w:val="32"/>
          <w:szCs w:val="32"/>
          <w:cs/>
        </w:rPr>
        <w:t>ของกลุ่มบริษัทและของอุตสาหกรรม</w:t>
      </w:r>
    </w:p>
    <w:p w:rsidR="00D947A4" w:rsidRPr="00624F03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24F03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:rsidR="00D947A4" w:rsidRPr="00624F03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24F03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F851F4" w:rsidRPr="00624F03">
        <w:rPr>
          <w:rFonts w:ascii="Angsana New" w:hAnsi="Angsana New" w:cs="Angsana New"/>
          <w:sz w:val="32"/>
          <w:szCs w:val="32"/>
          <w:cs/>
        </w:rPr>
        <w:t>กลุ่ม</w:t>
      </w:r>
      <w:r w:rsidRPr="00624F03">
        <w:rPr>
          <w:rFonts w:ascii="Angsana New" w:hAnsi="Angsana New" w:cs="Angsana New"/>
          <w:sz w:val="32"/>
          <w:szCs w:val="32"/>
          <w:cs/>
        </w:rPr>
        <w:t>บริษัท (แต่ไม่รวมถึง</w:t>
      </w:r>
      <w:r w:rsidR="00364436" w:rsidRPr="00624F03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624F03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Pr="00624F03">
        <w:rPr>
          <w:rFonts w:ascii="Angsana New" w:hAnsi="Angsana New" w:cs="Angsana New"/>
          <w:sz w:val="32"/>
          <w:szCs w:val="32"/>
        </w:rPr>
        <w:t>)</w:t>
      </w:r>
      <w:r w:rsidRPr="00624F03">
        <w:rPr>
          <w:rFonts w:ascii="Angsana New" w:hAnsi="Angsana New" w:cs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D947A4" w:rsidRPr="00624F03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24F03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</w:t>
      </w:r>
      <w:r w:rsidR="00A8620D" w:rsidRPr="00624F03">
        <w:rPr>
          <w:rFonts w:ascii="Angsana New" w:hAnsi="Angsana New" w:cs="Angsana New"/>
          <w:sz w:val="32"/>
          <w:szCs w:val="32"/>
        </w:rPr>
        <w:t xml:space="preserve"> </w:t>
      </w:r>
      <w:r w:rsidRPr="00624F03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D947A4" w:rsidRPr="00624F03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24F03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AA3A22" w:rsidRPr="00624F03" w:rsidRDefault="00D947A4" w:rsidP="003814DC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624F03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</w:t>
      </w:r>
      <w:r w:rsidR="00F851F4" w:rsidRPr="00624F03">
        <w:rPr>
          <w:rFonts w:ascii="Angsana New" w:hAnsi="Angsana New"/>
          <w:sz w:val="32"/>
          <w:szCs w:val="32"/>
          <w:cs/>
        </w:rPr>
        <w:t>กลุ่ม</w:t>
      </w:r>
      <w:r w:rsidRPr="00624F03">
        <w:rPr>
          <w:rFonts w:ascii="Angsana New" w:hAnsi="Angsana New"/>
          <w:sz w:val="32"/>
          <w:szCs w:val="32"/>
          <w:cs/>
        </w:rPr>
        <w:t>บริษัทตามที่กล่าวข้างต้น</w:t>
      </w:r>
      <w:r w:rsidR="00483EF3" w:rsidRPr="00624F03">
        <w:rPr>
          <w:rFonts w:ascii="Angsana New" w:hAnsi="Angsana New"/>
          <w:sz w:val="32"/>
          <w:szCs w:val="32"/>
          <w:cs/>
        </w:rPr>
        <w:t>แล้ว</w:t>
      </w:r>
      <w:r w:rsidRPr="00624F03">
        <w:rPr>
          <w:rFonts w:ascii="Angsana New" w:hAnsi="Angsana New"/>
          <w:sz w:val="32"/>
          <w:szCs w:val="32"/>
          <w:cs/>
        </w:rPr>
        <w:t xml:space="preserve">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  <w:r w:rsidRPr="00624F03">
        <w:rPr>
          <w:rFonts w:ascii="Angsana New" w:hAnsi="Angsana New"/>
          <w:sz w:val="32"/>
          <w:szCs w:val="32"/>
        </w:rPr>
        <w:t xml:space="preserve"> </w:t>
      </w:r>
    </w:p>
    <w:p w:rsidR="00D947A4" w:rsidRPr="00624F03" w:rsidRDefault="00463B3E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column"/>
      </w:r>
      <w:r w:rsidR="00D947A4" w:rsidRPr="00624F0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D947A4" w:rsidRPr="00624F03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624F03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9C39A6" w:rsidRPr="00624F03">
        <w:rPr>
          <w:rFonts w:ascii="Angsana New" w:hAnsi="Angsana New"/>
          <w:sz w:val="32"/>
          <w:szCs w:val="32"/>
          <w:cs/>
        </w:rPr>
        <w:t xml:space="preserve">    </w:t>
      </w:r>
      <w:r w:rsidRPr="00624F03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947A4" w:rsidRPr="00624F03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624F03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F851F4" w:rsidRPr="00624F03">
        <w:rPr>
          <w:rFonts w:ascii="Angsana New" w:hAnsi="Angsana New"/>
          <w:sz w:val="32"/>
          <w:szCs w:val="32"/>
          <w:cs/>
        </w:rPr>
        <w:t>กลุ่ม</w:t>
      </w:r>
      <w:r w:rsidRPr="00624F03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F851F4" w:rsidRPr="00624F03">
        <w:rPr>
          <w:rFonts w:ascii="Angsana New" w:hAnsi="Angsana New"/>
          <w:sz w:val="32"/>
          <w:szCs w:val="32"/>
          <w:cs/>
        </w:rPr>
        <w:t>กลุ่ม</w:t>
      </w:r>
      <w:r w:rsidRPr="00624F03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บริษัทหรือหยุดดำเนินงานหรือไม่สามารถดำเนินงานต่อเนื่องอีกต่อไปได้</w:t>
      </w:r>
    </w:p>
    <w:p w:rsidR="00D947A4" w:rsidRPr="00624F03" w:rsidRDefault="00D947A4" w:rsidP="006F56BA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624F03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483EF3" w:rsidRPr="00624F03">
        <w:rPr>
          <w:rFonts w:ascii="Angsana New" w:eastAsiaTheme="minorEastAsia" w:hAnsi="Angsana New"/>
          <w:sz w:val="32"/>
          <w:szCs w:val="32"/>
          <w:cs/>
        </w:rPr>
        <w:br/>
      </w:r>
      <w:r w:rsidR="00F851F4" w:rsidRPr="00624F03">
        <w:rPr>
          <w:rFonts w:ascii="Angsana New" w:eastAsiaTheme="minorEastAsia" w:hAnsi="Angsana New"/>
          <w:sz w:val="32"/>
          <w:szCs w:val="32"/>
          <w:cs/>
        </w:rPr>
        <w:t>กลุ่ม</w:t>
      </w:r>
      <w:r w:rsidRPr="00624F03">
        <w:rPr>
          <w:rFonts w:ascii="Angsana New" w:eastAsiaTheme="minorEastAsia" w:hAnsi="Angsana New"/>
          <w:sz w:val="32"/>
          <w:szCs w:val="32"/>
          <w:cs/>
        </w:rPr>
        <w:t xml:space="preserve">บริษัท </w:t>
      </w:r>
    </w:p>
    <w:p w:rsidR="00D947A4" w:rsidRPr="00624F03" w:rsidRDefault="00D947A4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24F0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D947A4" w:rsidRPr="00624F03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624F03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D947A4" w:rsidRPr="00624F03" w:rsidRDefault="00AA3A22" w:rsidP="00E5035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24F03">
        <w:rPr>
          <w:rFonts w:ascii="Angsana New" w:hAnsi="Angsana New"/>
          <w:sz w:val="32"/>
          <w:szCs w:val="32"/>
          <w:cs/>
        </w:rPr>
        <w:br w:type="page"/>
      </w:r>
      <w:r w:rsidR="00D947A4" w:rsidRPr="00624F03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C39A6" w:rsidRPr="00624F03">
        <w:rPr>
          <w:rFonts w:ascii="Angsana New" w:hAnsi="Angsana New"/>
          <w:sz w:val="32"/>
          <w:szCs w:val="32"/>
          <w:cs/>
        </w:rPr>
        <w:t xml:space="preserve">            </w:t>
      </w:r>
      <w:r w:rsidR="00D947A4" w:rsidRPr="00624F03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D947A4" w:rsidRPr="00624F03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24F03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9C39A6" w:rsidRPr="00624F03">
        <w:rPr>
          <w:rFonts w:ascii="Angsana New" w:hAnsi="Angsana New"/>
          <w:sz w:val="32"/>
          <w:szCs w:val="32"/>
          <w:cs/>
        </w:rPr>
        <w:t xml:space="preserve">     </w:t>
      </w:r>
      <w:r w:rsidRPr="00624F03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9C39A6" w:rsidRPr="00624F03">
        <w:rPr>
          <w:rFonts w:ascii="Angsana New" w:hAnsi="Angsana New"/>
          <w:sz w:val="32"/>
          <w:szCs w:val="32"/>
          <w:cs/>
        </w:rPr>
        <w:t xml:space="preserve">    </w:t>
      </w:r>
      <w:r w:rsidRPr="00624F03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9C39A6" w:rsidRPr="00624F03">
        <w:rPr>
          <w:rFonts w:ascii="Angsana New" w:hAnsi="Angsana New"/>
          <w:sz w:val="32"/>
          <w:szCs w:val="32"/>
          <w:cs/>
        </w:rPr>
        <w:t xml:space="preserve">       </w:t>
      </w:r>
      <w:r w:rsidRPr="00624F03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947A4" w:rsidRPr="00624F03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24F03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B65F6" w:rsidRPr="00624F03">
        <w:rPr>
          <w:rFonts w:ascii="Angsana New" w:hAnsi="Angsana New"/>
          <w:sz w:val="32"/>
          <w:szCs w:val="32"/>
          <w:cs/>
        </w:rPr>
        <w:t>กลุ่ม</w:t>
      </w:r>
      <w:r w:rsidRPr="00624F03">
        <w:rPr>
          <w:rFonts w:ascii="Angsana New" w:hAnsi="Angsana New"/>
          <w:sz w:val="32"/>
          <w:szCs w:val="32"/>
          <w:cs/>
        </w:rPr>
        <w:t>บริษัท</w:t>
      </w:r>
    </w:p>
    <w:p w:rsidR="003D59F5" w:rsidRPr="00624F03" w:rsidRDefault="00D947A4" w:rsidP="000E4256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624F03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9C39A6" w:rsidRPr="00624F03">
        <w:rPr>
          <w:rFonts w:ascii="Angsana New" w:hAnsi="Angsana New"/>
          <w:sz w:val="32"/>
          <w:szCs w:val="32"/>
          <w:cs/>
        </w:rPr>
        <w:t xml:space="preserve">      </w:t>
      </w:r>
      <w:r w:rsidRPr="00624F03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D947A4" w:rsidRPr="00624F03" w:rsidRDefault="00282F93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24F03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624F03">
        <w:rPr>
          <w:rFonts w:ascii="Angsana New" w:hAnsi="Angsana New"/>
          <w:sz w:val="32"/>
          <w:szCs w:val="32"/>
        </w:rPr>
        <w:t xml:space="preserve"> </w:t>
      </w:r>
      <w:r w:rsidRPr="00624F03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EB65F6" w:rsidRPr="00624F03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24F03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:rsidR="00D947A4" w:rsidRPr="00624F03" w:rsidRDefault="00282F93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24F03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="00D947A4" w:rsidRPr="00624F03">
        <w:rPr>
          <w:rFonts w:ascii="Angsana New" w:hAnsi="Angsana New"/>
          <w:sz w:val="32"/>
          <w:szCs w:val="32"/>
          <w:cs/>
        </w:rPr>
        <w:t xml:space="preserve"> </w:t>
      </w:r>
    </w:p>
    <w:p w:rsidR="00BF4E46" w:rsidRPr="00624F03" w:rsidRDefault="00D947A4" w:rsidP="006F56BA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624F03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EB65F6" w:rsidRPr="00624F03">
        <w:rPr>
          <w:rFonts w:ascii="Angsana New" w:hAnsi="Angsana New"/>
          <w:sz w:val="32"/>
          <w:szCs w:val="32"/>
          <w:cs/>
        </w:rPr>
        <w:t>ในเรื่องต่างๆ</w:t>
      </w:r>
      <w:r w:rsidR="007A07E7" w:rsidRPr="00624F03">
        <w:rPr>
          <w:rFonts w:ascii="Angsana New" w:hAnsi="Angsana New"/>
          <w:sz w:val="32"/>
          <w:szCs w:val="32"/>
          <w:cs/>
        </w:rPr>
        <w:t xml:space="preserve"> </w:t>
      </w:r>
      <w:r w:rsidR="00EB65F6" w:rsidRPr="00624F03">
        <w:rPr>
          <w:rFonts w:ascii="Angsana New" w:hAnsi="Angsana New"/>
          <w:sz w:val="32"/>
          <w:szCs w:val="32"/>
          <w:cs/>
        </w:rPr>
        <w:t>ซึ่งรวมถึง</w:t>
      </w:r>
      <w:r w:rsidRPr="00624F03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A07E7" w:rsidRPr="00624F03">
        <w:rPr>
          <w:rFonts w:ascii="Angsana New" w:hAnsi="Angsana New"/>
          <w:sz w:val="32"/>
          <w:szCs w:val="32"/>
          <w:cs/>
        </w:rPr>
        <w:t>หาก</w:t>
      </w:r>
      <w:r w:rsidRPr="00624F03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D947A4" w:rsidRPr="00624F03" w:rsidRDefault="00282F93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624F03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947A4" w:rsidRPr="00624F03" w:rsidRDefault="00D947A4" w:rsidP="006F56B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24F03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F4E46" w:rsidRPr="00624F03">
        <w:rPr>
          <w:rFonts w:ascii="Angsana New" w:hAnsi="Angsana New"/>
          <w:spacing w:val="-4"/>
          <w:sz w:val="32"/>
          <w:szCs w:val="32"/>
        </w:rPr>
        <w:t xml:space="preserve"> </w:t>
      </w:r>
      <w:r w:rsidRPr="00624F03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057818" w:rsidRPr="00624F03" w:rsidRDefault="007A07E7" w:rsidP="006F56B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24F03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057818" w:rsidRPr="00624F03" w:rsidRDefault="006C2853" w:rsidP="006F56BA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  <w:cs/>
        </w:rPr>
      </w:pPr>
      <w:r w:rsidRPr="00624F03">
        <w:rPr>
          <w:rFonts w:ascii="Angsana New" w:hAnsi="Angsana New"/>
          <w:sz w:val="32"/>
          <w:szCs w:val="32"/>
          <w:cs/>
        </w:rPr>
        <w:t>อรวรรณ เตชวัฒนสิริกุล</w:t>
      </w:r>
    </w:p>
    <w:p w:rsidR="00057818" w:rsidRPr="00624F03" w:rsidRDefault="00057818" w:rsidP="006F56B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624F03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6C2853" w:rsidRPr="00624F03">
        <w:rPr>
          <w:rFonts w:ascii="Angsana New" w:hAnsi="Angsana New"/>
          <w:sz w:val="32"/>
          <w:szCs w:val="32"/>
        </w:rPr>
        <w:t>4807</w:t>
      </w:r>
    </w:p>
    <w:p w:rsidR="00057818" w:rsidRPr="00624F03" w:rsidRDefault="00057818" w:rsidP="006F56BA">
      <w:pPr>
        <w:tabs>
          <w:tab w:val="center" w:pos="6480"/>
        </w:tabs>
        <w:spacing w:before="240"/>
        <w:rPr>
          <w:rFonts w:ascii="Angsana New" w:hAnsi="Angsana New"/>
          <w:spacing w:val="-4"/>
          <w:sz w:val="32"/>
          <w:szCs w:val="32"/>
        </w:rPr>
      </w:pPr>
      <w:r w:rsidRPr="00624F03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900CA2" w:rsidRPr="006F56BA" w:rsidRDefault="00057818" w:rsidP="006F56BA">
      <w:pPr>
        <w:rPr>
          <w:rFonts w:ascii="Angsana New" w:hAnsi="Angsana New"/>
          <w:sz w:val="32"/>
          <w:szCs w:val="32"/>
        </w:rPr>
      </w:pPr>
      <w:r w:rsidRPr="00624F03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624F03">
        <w:rPr>
          <w:rFonts w:ascii="Angsana New" w:hAnsi="Angsana New"/>
          <w:spacing w:val="-4"/>
          <w:sz w:val="32"/>
          <w:szCs w:val="32"/>
        </w:rPr>
        <w:t xml:space="preserve">: </w:t>
      </w:r>
      <w:r w:rsidR="00624F03" w:rsidRPr="00624F03">
        <w:rPr>
          <w:rFonts w:ascii="Angsana New" w:hAnsi="Angsana New"/>
          <w:spacing w:val="-4"/>
          <w:sz w:val="32"/>
          <w:szCs w:val="32"/>
        </w:rPr>
        <w:t>25</w:t>
      </w:r>
      <w:r w:rsidR="006C2853" w:rsidRPr="00624F03">
        <w:rPr>
          <w:rFonts w:ascii="Angsana New" w:hAnsi="Angsana New"/>
          <w:spacing w:val="-4"/>
          <w:sz w:val="32"/>
          <w:szCs w:val="32"/>
        </w:rPr>
        <w:t xml:space="preserve"> </w:t>
      </w:r>
      <w:r w:rsidR="006C2853" w:rsidRPr="00624F03">
        <w:rPr>
          <w:rFonts w:ascii="Angsana New" w:hAnsi="Angsana New"/>
          <w:spacing w:val="-4"/>
          <w:sz w:val="32"/>
          <w:szCs w:val="32"/>
          <w:cs/>
        </w:rPr>
        <w:t>กุมภาพันธ์</w:t>
      </w:r>
      <w:r w:rsidR="003E1D80" w:rsidRPr="00624F03">
        <w:rPr>
          <w:rFonts w:ascii="Angsana New" w:hAnsi="Angsana New"/>
          <w:spacing w:val="-4"/>
          <w:sz w:val="32"/>
          <w:szCs w:val="32"/>
        </w:rPr>
        <w:t xml:space="preserve"> 256</w:t>
      </w:r>
      <w:r w:rsidR="002D75F2" w:rsidRPr="00624F03">
        <w:rPr>
          <w:rFonts w:ascii="Angsana New" w:hAnsi="Angsana New"/>
          <w:spacing w:val="-4"/>
          <w:sz w:val="32"/>
          <w:szCs w:val="32"/>
        </w:rPr>
        <w:t>4</w:t>
      </w:r>
    </w:p>
    <w:sectPr w:rsidR="00900CA2" w:rsidRPr="006F56BA" w:rsidSect="00413284">
      <w:footerReference w:type="default" r:id="rId12"/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06B" w:rsidRDefault="0087206B" w:rsidP="0077481E">
      <w:r>
        <w:separator/>
      </w:r>
    </w:p>
  </w:endnote>
  <w:endnote w:type="continuationSeparator" w:id="0">
    <w:p w:rsidR="0087206B" w:rsidRDefault="0087206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3A47" w:rsidRPr="00603A47" w:rsidRDefault="00603A4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AA3A22" w:rsidRDefault="00AA3A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98E" w:rsidRDefault="0005698E">
    <w:pPr>
      <w:pStyle w:val="Footer"/>
      <w:jc w:val="right"/>
    </w:pPr>
  </w:p>
  <w:p w:rsidR="006E4BDD" w:rsidRDefault="006E4B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284" w:rsidRPr="00413284" w:rsidRDefault="00413284" w:rsidP="0005781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3391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603A47" w:rsidRPr="00603A47" w:rsidRDefault="00603A4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03A4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03A4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03A4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603A4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603A4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603A47" w:rsidRDefault="00603A4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103547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AA3A22" w:rsidRPr="00413284" w:rsidRDefault="00AA3A22" w:rsidP="0005781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13284">
          <w:rPr>
            <w:rFonts w:ascii="Angsana New" w:hAnsi="Angsana New"/>
            <w:sz w:val="32"/>
            <w:szCs w:val="32"/>
          </w:rPr>
          <w:fldChar w:fldCharType="begin"/>
        </w:r>
        <w:r w:rsidRPr="0041328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1328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 w:rsidRPr="0041328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06B" w:rsidRDefault="0087206B" w:rsidP="0077481E">
      <w:r>
        <w:separator/>
      </w:r>
    </w:p>
  </w:footnote>
  <w:footnote w:type="continuationSeparator" w:id="0">
    <w:p w:rsidR="0087206B" w:rsidRDefault="0087206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F5380"/>
    <w:multiLevelType w:val="hybridMultilevel"/>
    <w:tmpl w:val="352C5CF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2F6D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EB"/>
    <w:rsid w:val="000528F9"/>
    <w:rsid w:val="0005438D"/>
    <w:rsid w:val="0005698E"/>
    <w:rsid w:val="000570C6"/>
    <w:rsid w:val="00057818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3DF8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2471"/>
    <w:rsid w:val="000C3974"/>
    <w:rsid w:val="000C3BF9"/>
    <w:rsid w:val="000C3E05"/>
    <w:rsid w:val="000C3F3F"/>
    <w:rsid w:val="000C43CE"/>
    <w:rsid w:val="000C460B"/>
    <w:rsid w:val="000C5EFF"/>
    <w:rsid w:val="000C7249"/>
    <w:rsid w:val="000D0536"/>
    <w:rsid w:val="000D0AD0"/>
    <w:rsid w:val="000D249C"/>
    <w:rsid w:val="000D357B"/>
    <w:rsid w:val="000D36AC"/>
    <w:rsid w:val="000D43A4"/>
    <w:rsid w:val="000D4C7A"/>
    <w:rsid w:val="000D57A2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4256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AF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AD6"/>
    <w:rsid w:val="00122A61"/>
    <w:rsid w:val="00122E46"/>
    <w:rsid w:val="001240C8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BE2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10C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1CF0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9F0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36C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1CA4"/>
    <w:rsid w:val="00262FF7"/>
    <w:rsid w:val="00263592"/>
    <w:rsid w:val="00263755"/>
    <w:rsid w:val="002641B0"/>
    <w:rsid w:val="00264301"/>
    <w:rsid w:val="0026447E"/>
    <w:rsid w:val="002646A8"/>
    <w:rsid w:val="002650EB"/>
    <w:rsid w:val="00265C12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2F93"/>
    <w:rsid w:val="00285272"/>
    <w:rsid w:val="0028527A"/>
    <w:rsid w:val="00286E86"/>
    <w:rsid w:val="00287E0F"/>
    <w:rsid w:val="0029000D"/>
    <w:rsid w:val="00291A1A"/>
    <w:rsid w:val="00291B36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57FC"/>
    <w:rsid w:val="002B6291"/>
    <w:rsid w:val="002B68B6"/>
    <w:rsid w:val="002B6DB3"/>
    <w:rsid w:val="002C02AF"/>
    <w:rsid w:val="002C1D69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D75F2"/>
    <w:rsid w:val="002E0C9A"/>
    <w:rsid w:val="002E16EE"/>
    <w:rsid w:val="002E2D77"/>
    <w:rsid w:val="002E2F10"/>
    <w:rsid w:val="002E4B8F"/>
    <w:rsid w:val="002E5454"/>
    <w:rsid w:val="002E56B7"/>
    <w:rsid w:val="002E65D1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8E5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5F1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72D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5465"/>
    <w:rsid w:val="003565A5"/>
    <w:rsid w:val="00357565"/>
    <w:rsid w:val="0035791C"/>
    <w:rsid w:val="003579E4"/>
    <w:rsid w:val="0036249F"/>
    <w:rsid w:val="00362787"/>
    <w:rsid w:val="00362E32"/>
    <w:rsid w:val="00364436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4DC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4C9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DD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4D3D"/>
    <w:rsid w:val="003D59F5"/>
    <w:rsid w:val="003D635B"/>
    <w:rsid w:val="003D6F3F"/>
    <w:rsid w:val="003D6FE0"/>
    <w:rsid w:val="003D7574"/>
    <w:rsid w:val="003D790F"/>
    <w:rsid w:val="003D7D78"/>
    <w:rsid w:val="003E1D80"/>
    <w:rsid w:val="003E2CA4"/>
    <w:rsid w:val="003E36DD"/>
    <w:rsid w:val="003E3F73"/>
    <w:rsid w:val="003E5155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284"/>
    <w:rsid w:val="00413447"/>
    <w:rsid w:val="0041364B"/>
    <w:rsid w:val="004136C5"/>
    <w:rsid w:val="00415DFF"/>
    <w:rsid w:val="004168B6"/>
    <w:rsid w:val="004201BA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273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B3E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233A"/>
    <w:rsid w:val="004839C9"/>
    <w:rsid w:val="00483EF3"/>
    <w:rsid w:val="004862E9"/>
    <w:rsid w:val="00486C8D"/>
    <w:rsid w:val="004902FF"/>
    <w:rsid w:val="0049053D"/>
    <w:rsid w:val="00490D01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34B1"/>
    <w:rsid w:val="004E5862"/>
    <w:rsid w:val="004E6631"/>
    <w:rsid w:val="004E6EA7"/>
    <w:rsid w:val="004E747A"/>
    <w:rsid w:val="004E74DC"/>
    <w:rsid w:val="004F0B5C"/>
    <w:rsid w:val="004F138C"/>
    <w:rsid w:val="004F321A"/>
    <w:rsid w:val="004F321F"/>
    <w:rsid w:val="004F3AF1"/>
    <w:rsid w:val="004F4658"/>
    <w:rsid w:val="004F7F27"/>
    <w:rsid w:val="005004BD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31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3D4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1632"/>
    <w:rsid w:val="005433A8"/>
    <w:rsid w:val="00543B1C"/>
    <w:rsid w:val="00543C9F"/>
    <w:rsid w:val="00544AB6"/>
    <w:rsid w:val="00544D17"/>
    <w:rsid w:val="005471FD"/>
    <w:rsid w:val="00550B35"/>
    <w:rsid w:val="005517C4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6991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3D65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064"/>
    <w:rsid w:val="005D59AE"/>
    <w:rsid w:val="005D5E55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062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A47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4F03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770"/>
    <w:rsid w:val="00662898"/>
    <w:rsid w:val="00663A08"/>
    <w:rsid w:val="00663A96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25C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17C0"/>
    <w:rsid w:val="00685053"/>
    <w:rsid w:val="0068782E"/>
    <w:rsid w:val="0069037B"/>
    <w:rsid w:val="006910A8"/>
    <w:rsid w:val="006922D0"/>
    <w:rsid w:val="00693C2B"/>
    <w:rsid w:val="00694EA8"/>
    <w:rsid w:val="0069593E"/>
    <w:rsid w:val="00695A0D"/>
    <w:rsid w:val="00695CF7"/>
    <w:rsid w:val="006969B2"/>
    <w:rsid w:val="0069766A"/>
    <w:rsid w:val="0069771C"/>
    <w:rsid w:val="006979E7"/>
    <w:rsid w:val="006A158E"/>
    <w:rsid w:val="006A1960"/>
    <w:rsid w:val="006A1D0D"/>
    <w:rsid w:val="006A37D1"/>
    <w:rsid w:val="006A3FDE"/>
    <w:rsid w:val="006A507F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853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7BF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6BA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E53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3BD0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E50"/>
    <w:rsid w:val="00746F2E"/>
    <w:rsid w:val="007472C6"/>
    <w:rsid w:val="00752E43"/>
    <w:rsid w:val="00753DE1"/>
    <w:rsid w:val="0075493F"/>
    <w:rsid w:val="00755B5B"/>
    <w:rsid w:val="00755C5F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7E7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5AEA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E4C"/>
    <w:rsid w:val="007D119C"/>
    <w:rsid w:val="007D4B39"/>
    <w:rsid w:val="007D5E5D"/>
    <w:rsid w:val="007D6DBD"/>
    <w:rsid w:val="007D7C47"/>
    <w:rsid w:val="007E06F8"/>
    <w:rsid w:val="007E2EF8"/>
    <w:rsid w:val="007E2F9C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471D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06B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0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5E9"/>
    <w:rsid w:val="008A61B4"/>
    <w:rsid w:val="008A74CA"/>
    <w:rsid w:val="008B0E83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068"/>
    <w:rsid w:val="008D36DF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0DE3"/>
    <w:rsid w:val="00920F58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5E43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0A4"/>
    <w:rsid w:val="009549E9"/>
    <w:rsid w:val="00954B97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487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C60"/>
    <w:rsid w:val="009B0F10"/>
    <w:rsid w:val="009B14AA"/>
    <w:rsid w:val="009B4384"/>
    <w:rsid w:val="009B450C"/>
    <w:rsid w:val="009B5167"/>
    <w:rsid w:val="009B5A2A"/>
    <w:rsid w:val="009C020A"/>
    <w:rsid w:val="009C39A6"/>
    <w:rsid w:val="009C3EF8"/>
    <w:rsid w:val="009C46BB"/>
    <w:rsid w:val="009C5628"/>
    <w:rsid w:val="009C6180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2C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4B69"/>
    <w:rsid w:val="00A05051"/>
    <w:rsid w:val="00A064BC"/>
    <w:rsid w:val="00A07324"/>
    <w:rsid w:val="00A0748F"/>
    <w:rsid w:val="00A07B42"/>
    <w:rsid w:val="00A10196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3CDD"/>
    <w:rsid w:val="00A6537C"/>
    <w:rsid w:val="00A656B0"/>
    <w:rsid w:val="00A67D06"/>
    <w:rsid w:val="00A7051D"/>
    <w:rsid w:val="00A7159D"/>
    <w:rsid w:val="00A719AD"/>
    <w:rsid w:val="00A73BC7"/>
    <w:rsid w:val="00A75058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20D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22"/>
    <w:rsid w:val="00AA3A96"/>
    <w:rsid w:val="00AA3B12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4B7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0761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415"/>
    <w:rsid w:val="00B24528"/>
    <w:rsid w:val="00B251F8"/>
    <w:rsid w:val="00B268A6"/>
    <w:rsid w:val="00B270E6"/>
    <w:rsid w:val="00B279F0"/>
    <w:rsid w:val="00B310DB"/>
    <w:rsid w:val="00B32CEA"/>
    <w:rsid w:val="00B335B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6E8E"/>
    <w:rsid w:val="00B51DBC"/>
    <w:rsid w:val="00B51F0B"/>
    <w:rsid w:val="00B523D1"/>
    <w:rsid w:val="00B56705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777CB"/>
    <w:rsid w:val="00B8098D"/>
    <w:rsid w:val="00B810FA"/>
    <w:rsid w:val="00B826B3"/>
    <w:rsid w:val="00B82C9E"/>
    <w:rsid w:val="00B831B3"/>
    <w:rsid w:val="00B83331"/>
    <w:rsid w:val="00B83F46"/>
    <w:rsid w:val="00B84BAC"/>
    <w:rsid w:val="00B86B32"/>
    <w:rsid w:val="00B87BC1"/>
    <w:rsid w:val="00B91897"/>
    <w:rsid w:val="00B925DE"/>
    <w:rsid w:val="00B92793"/>
    <w:rsid w:val="00B927BD"/>
    <w:rsid w:val="00B930B2"/>
    <w:rsid w:val="00B93BAD"/>
    <w:rsid w:val="00B93DD9"/>
    <w:rsid w:val="00B94171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4E46"/>
    <w:rsid w:val="00BF5BA8"/>
    <w:rsid w:val="00BF5C94"/>
    <w:rsid w:val="00BF5CBB"/>
    <w:rsid w:val="00BF68E0"/>
    <w:rsid w:val="00BF7658"/>
    <w:rsid w:val="00C0096A"/>
    <w:rsid w:val="00C019E5"/>
    <w:rsid w:val="00C01CB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6A22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9F0"/>
    <w:rsid w:val="00C95A55"/>
    <w:rsid w:val="00C95E1E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0FC"/>
    <w:rsid w:val="00CC0215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C7749"/>
    <w:rsid w:val="00CD0400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401B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99F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764"/>
    <w:rsid w:val="00D62ADF"/>
    <w:rsid w:val="00D634B9"/>
    <w:rsid w:val="00D63AAF"/>
    <w:rsid w:val="00D675F2"/>
    <w:rsid w:val="00D706EF"/>
    <w:rsid w:val="00D70BF1"/>
    <w:rsid w:val="00D75662"/>
    <w:rsid w:val="00D75EB9"/>
    <w:rsid w:val="00D76455"/>
    <w:rsid w:val="00D76E5D"/>
    <w:rsid w:val="00D81DFB"/>
    <w:rsid w:val="00D82919"/>
    <w:rsid w:val="00D82AFF"/>
    <w:rsid w:val="00D84716"/>
    <w:rsid w:val="00D84A06"/>
    <w:rsid w:val="00D850B4"/>
    <w:rsid w:val="00D851C0"/>
    <w:rsid w:val="00D85723"/>
    <w:rsid w:val="00D92040"/>
    <w:rsid w:val="00D931D2"/>
    <w:rsid w:val="00D947A4"/>
    <w:rsid w:val="00D94C02"/>
    <w:rsid w:val="00D94F1F"/>
    <w:rsid w:val="00D95126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3E3D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23F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26B6A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0354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4A4D"/>
    <w:rsid w:val="00E65785"/>
    <w:rsid w:val="00E66215"/>
    <w:rsid w:val="00E662D4"/>
    <w:rsid w:val="00E71B36"/>
    <w:rsid w:val="00E723D1"/>
    <w:rsid w:val="00E72CB5"/>
    <w:rsid w:val="00E75566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1F03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5F6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C17"/>
    <w:rsid w:val="00ED2A5D"/>
    <w:rsid w:val="00ED2AEE"/>
    <w:rsid w:val="00ED3E53"/>
    <w:rsid w:val="00ED4787"/>
    <w:rsid w:val="00ED4F96"/>
    <w:rsid w:val="00ED549C"/>
    <w:rsid w:val="00ED5DFA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12E"/>
    <w:rsid w:val="00EF57CA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0F1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1F4"/>
    <w:rsid w:val="00F85FC3"/>
    <w:rsid w:val="00F90D6B"/>
    <w:rsid w:val="00F91C29"/>
    <w:rsid w:val="00F91E9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D7A0C"/>
    <w:rsid w:val="00FE0066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AE244"/>
  <w15:docId w15:val="{F11A7A50-DD5C-46A5-9707-19BA84CE3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6910A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57818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786EE-A61C-4E06-951A-9A286A68BC2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43387</vt:lpwstr>
  </property>
  <property fmtid="{D5CDD505-2E9C-101B-9397-08002B2CF9AE}" pid="4" name="OptimizationTime">
    <vt:lpwstr>20210225_1146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392</TotalTime>
  <Pages>7</Pages>
  <Words>1567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Tewin Bhumisirikul</cp:lastModifiedBy>
  <cp:revision>52</cp:revision>
  <cp:lastPrinted>2020-02-20T13:36:00Z</cp:lastPrinted>
  <dcterms:created xsi:type="dcterms:W3CDTF">2019-02-22T04:27:00Z</dcterms:created>
  <dcterms:modified xsi:type="dcterms:W3CDTF">2021-02-25T04:16:00Z</dcterms:modified>
</cp:coreProperties>
</file>