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Tr="00A341BF">
        <w:trPr>
          <w:trHeight w:val="2865"/>
        </w:trPr>
        <w:tc>
          <w:tcPr>
            <w:tcW w:w="2268" w:type="dxa"/>
          </w:tcPr>
          <w:p w:rsidR="00E0585C" w:rsidRPr="00E0585C" w:rsidRDefault="00E0585C">
            <w:pPr>
              <w:rPr>
                <w:rFonts w:ascii="Angsana New" w:hAnsi="Angsana New"/>
                <w:sz w:val="36"/>
                <w:szCs w:val="36"/>
              </w:rPr>
            </w:pPr>
          </w:p>
        </w:tc>
        <w:tc>
          <w:tcPr>
            <w:tcW w:w="7320" w:type="dxa"/>
            <w:vAlign w:val="center"/>
          </w:tcPr>
          <w:p w:rsidR="00FB1940" w:rsidRPr="00AE40C5" w:rsidRDefault="00FB1940" w:rsidP="00FB1940">
            <w:pPr>
              <w:spacing w:line="380" w:lineRule="exact"/>
              <w:ind w:left="14"/>
              <w:rPr>
                <w:rFonts w:cs="Times New Roman"/>
                <w:color w:val="7E7F82"/>
                <w:sz w:val="28"/>
              </w:rPr>
            </w:pPr>
            <w:bookmarkStart w:id="0" w:name="OLE_LINK1"/>
            <w:bookmarkStart w:id="1" w:name="OLE_LINK2"/>
            <w:r w:rsidRPr="00AE40C5">
              <w:rPr>
                <w:rFonts w:cs="Times New Roman"/>
                <w:color w:val="7E7F82"/>
                <w:sz w:val="28"/>
              </w:rPr>
              <w:t>Thai Plaspac Public Company Limited</w:t>
            </w:r>
            <w:r w:rsidR="004C2D95">
              <w:rPr>
                <w:rFonts w:cs="Times New Roman"/>
                <w:color w:val="7E7F82"/>
                <w:sz w:val="28"/>
              </w:rPr>
              <w:t xml:space="preserve"> </w:t>
            </w:r>
            <w:r w:rsidR="004C2D95" w:rsidRPr="00805093">
              <w:rPr>
                <w:rFonts w:cs="Times New Roman"/>
                <w:color w:val="7F7E82"/>
                <w:sz w:val="28"/>
              </w:rPr>
              <w:t>and its subsidiar</w:t>
            </w:r>
            <w:r w:rsidR="00ED3277">
              <w:rPr>
                <w:rFonts w:cs="Times New Roman"/>
                <w:color w:val="7F7E82"/>
                <w:sz w:val="28"/>
              </w:rPr>
              <w:t>ies</w:t>
            </w:r>
          </w:p>
          <w:p w:rsidR="00FB1940" w:rsidRPr="00AE40C5" w:rsidRDefault="00FB1940" w:rsidP="00FB1940">
            <w:pPr>
              <w:spacing w:line="380" w:lineRule="exact"/>
              <w:ind w:left="14"/>
              <w:rPr>
                <w:rFonts w:cs="Times New Roman"/>
                <w:color w:val="7E7F82"/>
                <w:sz w:val="28"/>
              </w:rPr>
            </w:pPr>
            <w:r w:rsidRPr="00AE40C5">
              <w:rPr>
                <w:rFonts w:cs="Times New Roman"/>
                <w:color w:val="7E7F82"/>
                <w:sz w:val="28"/>
              </w:rPr>
              <w:t xml:space="preserve">Report and </w:t>
            </w:r>
            <w:r w:rsidR="004C2D95" w:rsidRPr="00582218">
              <w:rPr>
                <w:rFonts w:cs="Times New Roman"/>
                <w:color w:val="7E7F82"/>
                <w:sz w:val="28"/>
              </w:rPr>
              <w:t xml:space="preserve">consolidated </w:t>
            </w:r>
            <w:r w:rsidRPr="00AE40C5">
              <w:rPr>
                <w:rFonts w:cs="Times New Roman"/>
                <w:color w:val="7E7F82"/>
                <w:sz w:val="28"/>
              </w:rPr>
              <w:t>financial statements</w:t>
            </w:r>
          </w:p>
          <w:p w:rsidR="006F04B3" w:rsidRPr="00AE40C5" w:rsidRDefault="00FB1940" w:rsidP="0077481E">
            <w:pPr>
              <w:spacing w:line="380" w:lineRule="exact"/>
              <w:ind w:left="14"/>
              <w:rPr>
                <w:rFonts w:cs="Times New Roman"/>
                <w:color w:val="7E7F82"/>
                <w:sz w:val="28"/>
              </w:rPr>
            </w:pPr>
            <w:r w:rsidRPr="00AE40C5">
              <w:rPr>
                <w:rFonts w:cs="Times New Roman"/>
                <w:color w:val="7E7F82"/>
                <w:sz w:val="28"/>
              </w:rPr>
              <w:t xml:space="preserve">31 December </w:t>
            </w:r>
            <w:r w:rsidR="00A67D96">
              <w:rPr>
                <w:rFonts w:cs="Times New Roman"/>
                <w:color w:val="7E7F82"/>
                <w:sz w:val="28"/>
              </w:rPr>
              <w:t>2020</w:t>
            </w:r>
            <w:r w:rsidRPr="00AE40C5">
              <w:rPr>
                <w:rFonts w:cs="Times New Roman"/>
                <w:color w:val="7E7F82"/>
                <w:sz w:val="28"/>
              </w:rPr>
              <w:t xml:space="preserve"> </w:t>
            </w:r>
            <w:bookmarkEnd w:id="0"/>
            <w:bookmarkEnd w:id="1"/>
          </w:p>
          <w:p w:rsidR="00AE40C5" w:rsidRPr="00FB1940" w:rsidRDefault="00AE40C5" w:rsidP="00AE40C5">
            <w:pPr>
              <w:spacing w:line="380" w:lineRule="exact"/>
              <w:ind w:left="14"/>
              <w:rPr>
                <w:rFonts w:cs="Times New Roman"/>
                <w:color w:val="7F7E82"/>
              </w:rPr>
            </w:pPr>
          </w:p>
        </w:tc>
      </w:tr>
    </w:tbl>
    <w:p w:rsidR="00B626F4" w:rsidRDefault="00B626F4">
      <w:pPr>
        <w:sectPr w:rsidR="00B626F4" w:rsidSect="00A341BF">
          <w:headerReference w:type="first" r:id="rId8"/>
          <w:footerReference w:type="first" r:id="rId9"/>
          <w:pgSz w:w="11907" w:h="16840" w:code="9"/>
          <w:pgMar w:top="1728" w:right="1080" w:bottom="11520" w:left="360" w:header="720" w:footer="720" w:gutter="0"/>
          <w:cols w:space="720"/>
          <w:docGrid w:linePitch="360"/>
        </w:sectPr>
      </w:pPr>
    </w:p>
    <w:p w:rsidR="00FB1940" w:rsidRPr="001344E3" w:rsidRDefault="00FB1940" w:rsidP="00FB1940">
      <w:pPr>
        <w:spacing w:line="380" w:lineRule="exact"/>
        <w:rPr>
          <w:rFonts w:ascii="Arial" w:hAnsi="Arial"/>
          <w:b/>
          <w:bCs/>
          <w:sz w:val="22"/>
          <w:szCs w:val="22"/>
        </w:rPr>
      </w:pPr>
      <w:r w:rsidRPr="001344E3">
        <w:rPr>
          <w:rFonts w:ascii="Arial" w:hAnsi="Arial"/>
          <w:b/>
          <w:bCs/>
          <w:sz w:val="22"/>
          <w:szCs w:val="22"/>
        </w:rPr>
        <w:lastRenderedPageBreak/>
        <w:t>Independent Auditor's Report</w:t>
      </w:r>
    </w:p>
    <w:p w:rsidR="00FB1940" w:rsidRPr="001344E3" w:rsidRDefault="00FB1940" w:rsidP="003441C8">
      <w:pPr>
        <w:spacing w:after="360" w:line="380" w:lineRule="exact"/>
        <w:rPr>
          <w:rFonts w:ascii="Arial" w:hAnsi="Arial"/>
          <w:sz w:val="22"/>
          <w:szCs w:val="22"/>
        </w:rPr>
      </w:pPr>
      <w:r w:rsidRPr="001344E3">
        <w:rPr>
          <w:rFonts w:ascii="Arial" w:hAnsi="Arial"/>
          <w:sz w:val="22"/>
          <w:szCs w:val="22"/>
        </w:rPr>
        <w:t>To the Shareholders of Thai Plaspac Public Company Limited</w:t>
      </w:r>
    </w:p>
    <w:p w:rsidR="00057E74" w:rsidRPr="001344E3" w:rsidRDefault="00057E74" w:rsidP="00057E74">
      <w:pPr>
        <w:pStyle w:val="ps-000-normal"/>
        <w:spacing w:line="380" w:lineRule="exact"/>
        <w:rPr>
          <w:rFonts w:ascii="Arial" w:hAnsi="Arial" w:cs="Arial"/>
          <w:b/>
          <w:bCs/>
          <w:sz w:val="22"/>
          <w:szCs w:val="22"/>
        </w:rPr>
      </w:pPr>
      <w:bookmarkStart w:id="2" w:name="36765555"/>
      <w:bookmarkEnd w:id="2"/>
      <w:r w:rsidRPr="001344E3">
        <w:rPr>
          <w:rFonts w:ascii="Arial" w:hAnsi="Arial" w:cs="Arial"/>
          <w:b/>
          <w:bCs/>
          <w:sz w:val="22"/>
          <w:szCs w:val="22"/>
        </w:rPr>
        <w:t>Opinion</w:t>
      </w:r>
    </w:p>
    <w:p w:rsidR="00057E74" w:rsidRPr="001344E3" w:rsidRDefault="00057E74" w:rsidP="00057E74">
      <w:pPr>
        <w:pStyle w:val="BodyText"/>
        <w:numPr>
          <w:ilvl w:val="0"/>
          <w:numId w:val="0"/>
        </w:numPr>
        <w:spacing w:before="240" w:after="240" w:line="380" w:lineRule="exact"/>
        <w:ind w:right="-43"/>
        <w:rPr>
          <w:rFonts w:ascii="Arial" w:hAnsi="Arial" w:cs="Arial"/>
          <w:sz w:val="22"/>
          <w:szCs w:val="22"/>
        </w:rPr>
      </w:pPr>
      <w:r w:rsidRPr="001344E3">
        <w:rPr>
          <w:rFonts w:ascii="Arial" w:hAnsi="Arial" w:cs="Arial"/>
          <w:sz w:val="22"/>
          <w:szCs w:val="22"/>
        </w:rPr>
        <w:t xml:space="preserve">I have audited the accompanying </w:t>
      </w:r>
      <w:r w:rsidR="004C2D95" w:rsidRPr="001344E3">
        <w:rPr>
          <w:rFonts w:ascii="Arial" w:hAnsi="Arial" w:cs="Arial"/>
          <w:sz w:val="22"/>
          <w:szCs w:val="22"/>
        </w:rPr>
        <w:t xml:space="preserve">consolidated </w:t>
      </w:r>
      <w:r w:rsidRPr="001344E3">
        <w:rPr>
          <w:rFonts w:ascii="Arial" w:hAnsi="Arial" w:cs="Arial"/>
          <w:sz w:val="22"/>
          <w:szCs w:val="22"/>
        </w:rPr>
        <w:t>financial statements of Thai Plaspac Public Company Limited</w:t>
      </w:r>
      <w:r w:rsidR="004C2D95" w:rsidRPr="001344E3">
        <w:rPr>
          <w:rFonts w:ascii="Arial" w:hAnsi="Arial" w:cs="Arial"/>
          <w:sz w:val="22"/>
          <w:szCs w:val="22"/>
        </w:rPr>
        <w:t xml:space="preserve"> and its subsidiar</w:t>
      </w:r>
      <w:r w:rsidR="00ED3277" w:rsidRPr="001344E3">
        <w:rPr>
          <w:rFonts w:ascii="Arial" w:hAnsi="Arial" w:cs="Arial"/>
          <w:sz w:val="22"/>
          <w:szCs w:val="22"/>
        </w:rPr>
        <w:t>ies</w:t>
      </w:r>
      <w:r w:rsidRPr="001344E3">
        <w:rPr>
          <w:rFonts w:ascii="Arial" w:hAnsi="Arial" w:cstheme="minorBidi" w:hint="cs"/>
          <w:sz w:val="22"/>
          <w:szCs w:val="22"/>
          <w:cs/>
        </w:rPr>
        <w:t xml:space="preserve"> </w:t>
      </w:r>
      <w:r w:rsidRPr="001344E3">
        <w:rPr>
          <w:rFonts w:ascii="Arial" w:hAnsi="Arial" w:cstheme="minorBidi"/>
          <w:sz w:val="22"/>
          <w:szCs w:val="22"/>
        </w:rPr>
        <w:t xml:space="preserve">(the </w:t>
      </w:r>
      <w:r w:rsidR="004C2D95" w:rsidRPr="001344E3">
        <w:rPr>
          <w:rFonts w:ascii="Arial" w:hAnsi="Arial" w:cstheme="minorBidi"/>
          <w:sz w:val="22"/>
          <w:szCs w:val="22"/>
        </w:rPr>
        <w:t>Group</w:t>
      </w:r>
      <w:r w:rsidRPr="001344E3">
        <w:rPr>
          <w:rFonts w:ascii="Arial" w:hAnsi="Arial" w:cstheme="minorBidi"/>
          <w:sz w:val="22"/>
          <w:szCs w:val="22"/>
        </w:rPr>
        <w:t>)</w:t>
      </w:r>
      <w:r w:rsidRPr="001344E3">
        <w:rPr>
          <w:rFonts w:ascii="Arial" w:hAnsi="Arial" w:cs="Arial"/>
          <w:sz w:val="22"/>
          <w:szCs w:val="22"/>
        </w:rPr>
        <w:t xml:space="preserve">, which comprise the </w:t>
      </w:r>
      <w:r w:rsidR="004C2D95" w:rsidRPr="001344E3">
        <w:rPr>
          <w:rFonts w:ascii="Arial" w:hAnsi="Arial" w:cs="Arial"/>
          <w:spacing w:val="-3"/>
          <w:sz w:val="22"/>
          <w:szCs w:val="22"/>
        </w:rPr>
        <w:t xml:space="preserve">consolidated </w:t>
      </w:r>
      <w:r w:rsidRPr="001344E3">
        <w:rPr>
          <w:rFonts w:ascii="Arial" w:hAnsi="Arial" w:cs="Arial"/>
          <w:spacing w:val="-3"/>
          <w:sz w:val="22"/>
          <w:szCs w:val="22"/>
        </w:rPr>
        <w:t>statement of financial position</w:t>
      </w:r>
      <w:r w:rsidRPr="001344E3">
        <w:rPr>
          <w:rFonts w:ascii="Arial" w:hAnsi="Arial" w:cs="Arial"/>
          <w:sz w:val="22"/>
          <w:szCs w:val="22"/>
        </w:rPr>
        <w:t xml:space="preserve"> as at 31 December </w:t>
      </w:r>
      <w:r w:rsidR="00A67D96" w:rsidRPr="001344E3">
        <w:rPr>
          <w:rFonts w:ascii="Arial" w:hAnsi="Arial" w:cs="Arial"/>
          <w:sz w:val="22"/>
          <w:szCs w:val="22"/>
        </w:rPr>
        <w:t>2020</w:t>
      </w:r>
      <w:r w:rsidRPr="001344E3">
        <w:rPr>
          <w:rFonts w:ascii="Arial" w:hAnsi="Arial" w:cs="Arial"/>
          <w:sz w:val="22"/>
          <w:szCs w:val="22"/>
        </w:rPr>
        <w:t>, and the related</w:t>
      </w:r>
      <w:r w:rsidR="004C2D95" w:rsidRPr="001344E3">
        <w:rPr>
          <w:rFonts w:ascii="Arial" w:hAnsi="Arial" w:cs="Arial"/>
          <w:sz w:val="22"/>
          <w:szCs w:val="22"/>
        </w:rPr>
        <w:t xml:space="preserve"> consolidated</w:t>
      </w:r>
      <w:r w:rsidRPr="001344E3">
        <w:rPr>
          <w:rFonts w:ascii="Arial" w:hAnsi="Arial" w:cs="Arial"/>
          <w:sz w:val="22"/>
          <w:szCs w:val="22"/>
        </w:rPr>
        <w:t xml:space="preserve"> statements of comprehensive income, changes in shareholders’ equity and cash flows for the year then ended, and notes to the</w:t>
      </w:r>
      <w:r w:rsidR="004C2D95" w:rsidRPr="001344E3">
        <w:rPr>
          <w:rFonts w:ascii="Arial" w:hAnsi="Arial" w:cs="Arial"/>
          <w:sz w:val="22"/>
          <w:szCs w:val="22"/>
        </w:rPr>
        <w:t xml:space="preserve"> consolidated</w:t>
      </w:r>
      <w:r w:rsidRPr="001344E3">
        <w:rPr>
          <w:rFonts w:ascii="Arial" w:hAnsi="Arial" w:cs="Arial"/>
          <w:sz w:val="22"/>
          <w:szCs w:val="22"/>
        </w:rPr>
        <w:t xml:space="preserve"> financial statements, including a summary of significant accounting policies</w:t>
      </w:r>
      <w:r w:rsidR="004C2D95" w:rsidRPr="001344E3">
        <w:rPr>
          <w:rFonts w:ascii="Arial" w:hAnsi="Arial" w:cs="Arial"/>
          <w:sz w:val="22"/>
          <w:szCs w:val="22"/>
        </w:rPr>
        <w:t>, and have also audited the separate financial statements of Thai Plaspac Public Company Limited for the same period.</w:t>
      </w:r>
    </w:p>
    <w:p w:rsidR="00057E74" w:rsidRPr="001344E3" w:rsidRDefault="00057E74" w:rsidP="00057E74">
      <w:pPr>
        <w:pStyle w:val="ps-000-normal"/>
        <w:spacing w:line="380" w:lineRule="exact"/>
        <w:rPr>
          <w:rFonts w:ascii="Arial" w:hAnsi="Arial" w:cs="Arial"/>
          <w:color w:val="auto"/>
          <w:sz w:val="22"/>
          <w:szCs w:val="22"/>
        </w:rPr>
      </w:pPr>
      <w:r w:rsidRPr="001344E3">
        <w:rPr>
          <w:rFonts w:ascii="Arial" w:hAnsi="Arial" w:cs="Arial"/>
          <w:color w:val="auto"/>
          <w:sz w:val="22"/>
          <w:szCs w:val="22"/>
        </w:rPr>
        <w:t xml:space="preserve">In my opinion, the financial statements referred to above present fairly, in all material respects, the financial position of </w:t>
      </w:r>
      <w:r w:rsidRPr="001344E3">
        <w:rPr>
          <w:rFonts w:ascii="Arial" w:hAnsi="Arial" w:cs="Arial"/>
          <w:sz w:val="22"/>
          <w:szCs w:val="22"/>
        </w:rPr>
        <w:t>Thai Plaspac</w:t>
      </w:r>
      <w:r w:rsidRPr="001344E3">
        <w:rPr>
          <w:rFonts w:ascii="Arial" w:hAnsi="Arial" w:cs="Arial"/>
          <w:color w:val="auto"/>
          <w:sz w:val="22"/>
          <w:szCs w:val="22"/>
        </w:rPr>
        <w:t xml:space="preserve"> Public Company Limited </w:t>
      </w:r>
      <w:r w:rsidR="00011EE4" w:rsidRPr="001344E3">
        <w:rPr>
          <w:rFonts w:ascii="Arial" w:hAnsi="Arial" w:cs="Arial"/>
          <w:sz w:val="22"/>
          <w:szCs w:val="22"/>
        </w:rPr>
        <w:t>and its subsidiaries</w:t>
      </w:r>
      <w:r w:rsidR="00011EE4" w:rsidRPr="001344E3">
        <w:rPr>
          <w:rFonts w:ascii="Arial" w:hAnsi="Arial" w:cs="Arial"/>
          <w:color w:val="auto"/>
          <w:sz w:val="22"/>
          <w:szCs w:val="22"/>
        </w:rPr>
        <w:t xml:space="preserve"> </w:t>
      </w:r>
      <w:r w:rsidR="001A4E18" w:rsidRPr="001344E3">
        <w:rPr>
          <w:rFonts w:ascii="Arial" w:hAnsi="Arial" w:cs="Arial"/>
          <w:color w:val="auto"/>
          <w:sz w:val="22"/>
          <w:szCs w:val="22"/>
        </w:rPr>
        <w:t xml:space="preserve">and </w:t>
      </w:r>
      <w:r w:rsidR="00154FFE" w:rsidRPr="001344E3">
        <w:rPr>
          <w:rFonts w:ascii="Arial" w:hAnsi="Arial" w:cs="Arial"/>
          <w:color w:val="auto"/>
          <w:sz w:val="22"/>
          <w:szCs w:val="22"/>
        </w:rPr>
        <w:t xml:space="preserve">of </w:t>
      </w:r>
      <w:r w:rsidR="00712AA2">
        <w:rPr>
          <w:rFonts w:ascii="Arial" w:hAnsi="Arial" w:cs="Arial"/>
          <w:color w:val="auto"/>
          <w:sz w:val="22"/>
          <w:szCs w:val="22"/>
        </w:rPr>
        <w:br/>
      </w:r>
      <w:r w:rsidR="001A4E18" w:rsidRPr="001344E3">
        <w:rPr>
          <w:rFonts w:ascii="Arial" w:hAnsi="Arial" w:cs="Arial"/>
          <w:sz w:val="22"/>
          <w:szCs w:val="22"/>
        </w:rPr>
        <w:t>Thai Plaspac</w:t>
      </w:r>
      <w:r w:rsidR="001A4E18" w:rsidRPr="001344E3">
        <w:rPr>
          <w:rFonts w:ascii="Arial" w:hAnsi="Arial" w:cs="Arial"/>
          <w:color w:val="auto"/>
          <w:sz w:val="22"/>
          <w:szCs w:val="22"/>
        </w:rPr>
        <w:t xml:space="preserve"> Public Company Limited as at 31 December </w:t>
      </w:r>
      <w:r w:rsidR="00A67D96" w:rsidRPr="001344E3">
        <w:rPr>
          <w:rFonts w:ascii="Arial" w:hAnsi="Arial" w:cs="Arial"/>
          <w:color w:val="auto"/>
          <w:sz w:val="22"/>
          <w:szCs w:val="22"/>
        </w:rPr>
        <w:t>2020</w:t>
      </w:r>
      <w:r w:rsidRPr="001344E3">
        <w:rPr>
          <w:rFonts w:ascii="Arial" w:hAnsi="Arial" w:cs="Arial"/>
          <w:color w:val="auto"/>
          <w:sz w:val="22"/>
          <w:szCs w:val="22"/>
        </w:rPr>
        <w:t xml:space="preserve">, </w:t>
      </w:r>
      <w:r w:rsidR="0047521F" w:rsidRPr="001344E3">
        <w:rPr>
          <w:rFonts w:ascii="Arial" w:hAnsi="Arial" w:cs="Arial"/>
          <w:color w:val="auto"/>
          <w:sz w:val="22"/>
          <w:szCs w:val="22"/>
        </w:rPr>
        <w:t xml:space="preserve">their </w:t>
      </w:r>
      <w:r w:rsidRPr="001344E3">
        <w:rPr>
          <w:rFonts w:ascii="Arial" w:hAnsi="Arial" w:cs="Arial"/>
          <w:color w:val="auto"/>
          <w:sz w:val="22"/>
          <w:szCs w:val="22"/>
        </w:rPr>
        <w:t>financial performance and cash flows for the year then ended in accordance with Thai Financial Reporting Standards.</w:t>
      </w:r>
    </w:p>
    <w:p w:rsidR="00057E74" w:rsidRPr="001344E3" w:rsidRDefault="00057E74" w:rsidP="00057E74">
      <w:pPr>
        <w:pStyle w:val="ps-000-normal"/>
        <w:spacing w:before="240" w:line="380" w:lineRule="exact"/>
        <w:rPr>
          <w:rFonts w:ascii="Arial" w:hAnsi="Arial" w:cs="Arial"/>
          <w:b/>
          <w:bCs/>
          <w:sz w:val="22"/>
          <w:szCs w:val="22"/>
        </w:rPr>
      </w:pPr>
      <w:r w:rsidRPr="001344E3">
        <w:rPr>
          <w:rFonts w:ascii="Arial" w:hAnsi="Arial" w:cs="Arial"/>
          <w:b/>
          <w:bCs/>
          <w:sz w:val="22"/>
          <w:szCs w:val="22"/>
        </w:rPr>
        <w:t>Basis for Opinion</w:t>
      </w:r>
    </w:p>
    <w:p w:rsidR="00057E74" w:rsidRPr="00322442" w:rsidRDefault="0047521F" w:rsidP="00057E74">
      <w:pPr>
        <w:pStyle w:val="ps-000-normal"/>
        <w:spacing w:after="240" w:line="380" w:lineRule="exact"/>
        <w:rPr>
          <w:rFonts w:ascii="Arial" w:hAnsi="Arial" w:cs="Arial"/>
          <w:sz w:val="22"/>
          <w:szCs w:val="22"/>
        </w:rPr>
      </w:pPr>
      <w:r w:rsidRPr="001344E3">
        <w:rPr>
          <w:rFonts w:ascii="Arial" w:hAnsi="Arial" w:cs="Arial"/>
          <w:sz w:val="22"/>
          <w:szCs w:val="22"/>
        </w:rPr>
        <w:t>I conducted my audit in accordance with Thai Standards on Auditing. My responsibilities under</w:t>
      </w:r>
      <w:r w:rsidRPr="0047521F">
        <w:rPr>
          <w:rFonts w:ascii="Arial" w:hAnsi="Arial" w:cs="Arial"/>
          <w:sz w:val="22"/>
          <w:szCs w:val="22"/>
        </w:rPr>
        <w:t xml:space="preserve"> those standards are further described in the </w:t>
      </w:r>
      <w:r w:rsidRPr="0047521F">
        <w:rPr>
          <w:rFonts w:ascii="Arial" w:hAnsi="Arial" w:cs="Arial"/>
          <w:i/>
          <w:iCs/>
          <w:sz w:val="22"/>
          <w:szCs w:val="22"/>
        </w:rPr>
        <w:t>Auditor’s Responsibilities for the Audit of the Financial Statements</w:t>
      </w:r>
      <w:r w:rsidRPr="0047521F">
        <w:rPr>
          <w:rFonts w:ascii="Arial" w:hAnsi="Arial" w:cs="Arial"/>
          <w:sz w:val="22"/>
          <w:szCs w:val="22"/>
        </w:rPr>
        <w:t xml:space="preserve"> section of my report. I am independent of the Group in accordance with </w:t>
      </w:r>
      <w:r w:rsidR="00CD29B1">
        <w:rPr>
          <w:rFonts w:ascii="Arial" w:hAnsi="Arial" w:cs="Arial"/>
          <w:sz w:val="22"/>
          <w:szCs w:val="22"/>
        </w:rPr>
        <w:br/>
      </w:r>
      <w:r w:rsidRPr="0047521F">
        <w:rPr>
          <w:rFonts w:ascii="Arial" w:hAnsi="Arial" w:cs="Arial"/>
          <w:sz w:val="22"/>
          <w:szCs w:val="22"/>
        </w:rPr>
        <w:t xml:space="preserve">the Code of Ethics for Professional Accountants </w:t>
      </w:r>
      <w:r w:rsidRPr="0047521F">
        <w:rPr>
          <w:rFonts w:ascii="Arial" w:hAnsi="Arial" w:cs="Browallia New"/>
          <w:sz w:val="22"/>
          <w:szCs w:val="28"/>
        </w:rPr>
        <w:t xml:space="preserve">as issued by </w:t>
      </w:r>
      <w:r w:rsidRPr="0047521F">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140AAC" w:rsidRDefault="00140AAC" w:rsidP="00A341BF">
      <w:pPr>
        <w:spacing w:before="240" w:after="120" w:line="380" w:lineRule="exact"/>
        <w:rPr>
          <w:rFonts w:ascii="Arial" w:hAnsi="Arial" w:cs="Arial"/>
          <w:b/>
          <w:bCs/>
          <w:sz w:val="22"/>
          <w:szCs w:val="22"/>
        </w:rPr>
        <w:sectPr w:rsidR="00140AAC" w:rsidSect="00F60E3A">
          <w:headerReference w:type="default" r:id="rId10"/>
          <w:footerReference w:type="default" r:id="rId11"/>
          <w:footerReference w:type="first" r:id="rId12"/>
          <w:pgSz w:w="11909" w:h="16834" w:code="9"/>
          <w:pgMar w:top="3600" w:right="1080" w:bottom="1080" w:left="1296" w:header="706" w:footer="706" w:gutter="0"/>
          <w:pgNumType w:start="1"/>
          <w:cols w:space="720"/>
          <w:titlePg/>
          <w:docGrid w:linePitch="326"/>
        </w:sectPr>
      </w:pPr>
    </w:p>
    <w:p w:rsidR="00057E74" w:rsidRPr="00322442" w:rsidRDefault="00057E74" w:rsidP="00FC7814">
      <w:pPr>
        <w:pStyle w:val="ps-000-normal"/>
        <w:spacing w:before="120" w:line="380" w:lineRule="exact"/>
        <w:rPr>
          <w:rFonts w:ascii="Arial" w:hAnsi="Arial" w:cs="Arial"/>
          <w:b/>
          <w:bCs/>
          <w:sz w:val="22"/>
          <w:szCs w:val="22"/>
        </w:rPr>
      </w:pPr>
      <w:r w:rsidRPr="00322442">
        <w:rPr>
          <w:rFonts w:ascii="Arial" w:hAnsi="Arial" w:cs="Arial"/>
          <w:b/>
          <w:bCs/>
          <w:sz w:val="22"/>
          <w:szCs w:val="22"/>
        </w:rPr>
        <w:lastRenderedPageBreak/>
        <w:t>Key Audit Matters</w:t>
      </w:r>
    </w:p>
    <w:p w:rsidR="00057E74" w:rsidRDefault="00015676" w:rsidP="00FC7814">
      <w:pPr>
        <w:pStyle w:val="ps-000-normal"/>
        <w:spacing w:before="120"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of the current period. These matters were addressed in the context of my audit of the financial statements as a whole, and in forming my opinion thereon, and I do not provide a separate opinion on these matters.</w:t>
      </w:r>
      <w:r w:rsidR="00057E74" w:rsidRPr="00322442">
        <w:rPr>
          <w:rFonts w:ascii="Arial" w:hAnsi="Arial" w:cs="Arial"/>
          <w:sz w:val="22"/>
          <w:szCs w:val="22"/>
        </w:rPr>
        <w:t xml:space="preserve"> </w:t>
      </w:r>
    </w:p>
    <w:p w:rsidR="00057E74" w:rsidRPr="00C6051A" w:rsidRDefault="00015676" w:rsidP="00FC7814">
      <w:pPr>
        <w:pStyle w:val="ps-000-normal"/>
        <w:spacing w:before="120"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statements as a whole.</w:t>
      </w:r>
    </w:p>
    <w:p w:rsidR="00057E74" w:rsidRDefault="00057E74" w:rsidP="00FC7814">
      <w:pPr>
        <w:pStyle w:val="ps-000-normal"/>
        <w:spacing w:before="120" w:line="380" w:lineRule="exact"/>
        <w:rPr>
          <w:rFonts w:ascii="Arial" w:hAnsi="Arial" w:cs="Arial"/>
          <w:sz w:val="22"/>
          <w:szCs w:val="22"/>
        </w:rPr>
      </w:pPr>
      <w:r w:rsidRPr="00805CA0">
        <w:rPr>
          <w:rFonts w:ascii="Arial" w:hAnsi="Arial" w:cs="Arial"/>
          <w:sz w:val="22"/>
          <w:szCs w:val="22"/>
        </w:rPr>
        <w:t>K</w:t>
      </w:r>
      <w:r w:rsidRPr="00C6051A">
        <w:rPr>
          <w:rFonts w:ascii="Arial" w:hAnsi="Arial" w:cs="Arial"/>
          <w:sz w:val="22"/>
          <w:szCs w:val="22"/>
        </w:rPr>
        <w:t xml:space="preserve">ey audit matters and how audit procedures respond </w:t>
      </w:r>
      <w:r w:rsidR="002D1915">
        <w:rPr>
          <w:rFonts w:ascii="Arial" w:hAnsi="Arial" w:cs="Arial"/>
          <w:sz w:val="22"/>
          <w:szCs w:val="22"/>
        </w:rPr>
        <w:t>to</w:t>
      </w:r>
      <w:r w:rsidRPr="00C6051A">
        <w:rPr>
          <w:rFonts w:ascii="Arial" w:hAnsi="Arial" w:cs="Arial"/>
          <w:sz w:val="22"/>
          <w:szCs w:val="22"/>
        </w:rPr>
        <w:t xml:space="preserve"> each matter are describe below.</w:t>
      </w:r>
    </w:p>
    <w:p w:rsidR="005B5BCC" w:rsidRPr="005B5BCC" w:rsidRDefault="005B5BCC" w:rsidP="005B5BCC">
      <w:pPr>
        <w:spacing w:before="120" w:after="120" w:line="380" w:lineRule="exact"/>
        <w:rPr>
          <w:rFonts w:ascii="Arial" w:hAnsi="Arial" w:cs="Arial"/>
          <w:b/>
          <w:bCs/>
          <w:sz w:val="22"/>
          <w:szCs w:val="22"/>
        </w:rPr>
      </w:pPr>
      <w:r w:rsidRPr="005B5BCC">
        <w:rPr>
          <w:rFonts w:ascii="Arial" w:hAnsi="Arial" w:cs="Arial"/>
          <w:b/>
          <w:bCs/>
          <w:sz w:val="22"/>
          <w:szCs w:val="22"/>
        </w:rPr>
        <w:t>Revenue recognition</w:t>
      </w:r>
    </w:p>
    <w:p w:rsidR="005B5BCC" w:rsidRPr="005B5BCC" w:rsidRDefault="00B05BBE" w:rsidP="005B5BCC">
      <w:pPr>
        <w:spacing w:before="120" w:after="120" w:line="380" w:lineRule="exact"/>
        <w:rPr>
          <w:rFonts w:ascii="Arial" w:hAnsi="Arial" w:cs="Arial"/>
          <w:sz w:val="22"/>
          <w:szCs w:val="22"/>
        </w:rPr>
      </w:pPr>
      <w:r>
        <w:rPr>
          <w:rFonts w:ascii="Arial" w:hAnsi="Arial" w:cs="Arial"/>
          <w:sz w:val="22"/>
          <w:szCs w:val="22"/>
        </w:rPr>
        <w:t>The</w:t>
      </w:r>
      <w:r w:rsidR="00433C4D">
        <w:rPr>
          <w:rFonts w:ascii="Arial" w:hAnsi="Arial" w:cs="Arial"/>
          <w:sz w:val="22"/>
          <w:szCs w:val="22"/>
        </w:rPr>
        <w:t xml:space="preserve"> </w:t>
      </w:r>
      <w:r w:rsidR="00154FFE">
        <w:rPr>
          <w:rFonts w:ascii="Arial" w:hAnsi="Arial" w:cs="Arial"/>
          <w:sz w:val="22"/>
          <w:szCs w:val="22"/>
        </w:rPr>
        <w:t>Group</w:t>
      </w:r>
      <w:r w:rsidR="005B5BCC" w:rsidRPr="005B5BCC">
        <w:rPr>
          <w:rFonts w:ascii="Arial" w:hAnsi="Arial" w:cs="Arial"/>
          <w:sz w:val="22"/>
          <w:szCs w:val="22"/>
        </w:rPr>
        <w:t xml:space="preserve"> has entered into </w:t>
      </w:r>
      <w:r w:rsidR="00BA3686">
        <w:rPr>
          <w:rFonts w:ascii="Arial" w:hAnsi="Arial" w:cs="Arial"/>
          <w:sz w:val="22"/>
          <w:szCs w:val="22"/>
        </w:rPr>
        <w:t xml:space="preserve">a number of </w:t>
      </w:r>
      <w:r w:rsidR="005B5BCC" w:rsidRPr="005B5BCC">
        <w:rPr>
          <w:rFonts w:ascii="Arial" w:hAnsi="Arial" w:cs="Arial"/>
          <w:sz w:val="22"/>
          <w:szCs w:val="22"/>
        </w:rPr>
        <w:t xml:space="preserve">agreements </w:t>
      </w:r>
      <w:r>
        <w:rPr>
          <w:rFonts w:ascii="Arial" w:hAnsi="Arial" w:cs="Arial"/>
          <w:sz w:val="22"/>
          <w:szCs w:val="22"/>
        </w:rPr>
        <w:t>and there are a variety of conditions in these agreements. Revenues</w:t>
      </w:r>
      <w:r w:rsidR="00433C4D">
        <w:rPr>
          <w:rFonts w:ascii="Arial" w:hAnsi="Arial" w:cs="Arial"/>
          <w:sz w:val="22"/>
          <w:szCs w:val="22"/>
        </w:rPr>
        <w:t xml:space="preserve"> are the key performance indicator to which users of financial statements pay attention</w:t>
      </w:r>
      <w:r w:rsidR="0015478E">
        <w:rPr>
          <w:rFonts w:ascii="Arial" w:hAnsi="Arial" w:cs="Arial"/>
          <w:i/>
          <w:iCs/>
          <w:sz w:val="22"/>
          <w:szCs w:val="22"/>
        </w:rPr>
        <w:t xml:space="preserve">. </w:t>
      </w:r>
      <w:r w:rsidR="00992804">
        <w:rPr>
          <w:rFonts w:ascii="Arial" w:hAnsi="Arial" w:cs="Browallia New"/>
          <w:sz w:val="22"/>
        </w:rPr>
        <w:t xml:space="preserve">I have therefore considered the revenue recognition as key audit matter and focused on the audit of </w:t>
      </w:r>
      <w:r w:rsidR="00BA3686">
        <w:rPr>
          <w:rFonts w:ascii="Arial" w:hAnsi="Arial" w:cs="Arial"/>
          <w:sz w:val="22"/>
          <w:szCs w:val="22"/>
        </w:rPr>
        <w:t>occurrence</w:t>
      </w:r>
      <w:r w:rsidR="005B5BCC" w:rsidRPr="005B5BCC">
        <w:rPr>
          <w:rFonts w:ascii="Arial" w:hAnsi="Arial" w:cs="Arial"/>
          <w:sz w:val="22"/>
          <w:szCs w:val="22"/>
        </w:rPr>
        <w:t xml:space="preserve"> and timing of revenue recognition.  </w:t>
      </w:r>
    </w:p>
    <w:p w:rsidR="005B5BCC" w:rsidRPr="005B5BCC" w:rsidRDefault="005B5BCC" w:rsidP="005B5BCC">
      <w:pPr>
        <w:spacing w:before="120" w:after="120" w:line="380" w:lineRule="exact"/>
        <w:rPr>
          <w:rFonts w:ascii="Arial" w:hAnsi="Arial" w:cs="Arial"/>
          <w:sz w:val="22"/>
          <w:szCs w:val="22"/>
        </w:rPr>
      </w:pPr>
      <w:r w:rsidRPr="005B5BCC">
        <w:rPr>
          <w:rFonts w:ascii="Arial" w:hAnsi="Arial" w:cs="Arial"/>
          <w:sz w:val="22"/>
          <w:szCs w:val="22"/>
        </w:rPr>
        <w:t xml:space="preserve">I have examined the revenue recognition of the Company by </w:t>
      </w:r>
    </w:p>
    <w:p w:rsidR="005B5BCC" w:rsidRPr="005B5BCC" w:rsidRDefault="005B5BCC" w:rsidP="005B5BCC">
      <w:pPr>
        <w:pStyle w:val="ListParagraph"/>
        <w:numPr>
          <w:ilvl w:val="0"/>
          <w:numId w:val="3"/>
        </w:numPr>
        <w:spacing w:before="120" w:after="120" w:line="380" w:lineRule="exact"/>
        <w:rPr>
          <w:rFonts w:ascii="Arial" w:hAnsi="Arial" w:cs="Arial"/>
          <w:szCs w:val="22"/>
        </w:rPr>
      </w:pPr>
      <w:r w:rsidRPr="005B5BCC">
        <w:rPr>
          <w:rFonts w:ascii="Arial" w:hAnsi="Arial" w:cs="Arial"/>
          <w:szCs w:val="22"/>
        </w:rPr>
        <w:t xml:space="preserve">Assessing and testing the </w:t>
      </w:r>
      <w:r w:rsidR="00154FFE">
        <w:rPr>
          <w:rFonts w:ascii="Arial" w:hAnsi="Arial" w:cs="Arial"/>
          <w:szCs w:val="22"/>
        </w:rPr>
        <w:t>Group’s</w:t>
      </w:r>
      <w:r w:rsidRPr="005B5BCC">
        <w:rPr>
          <w:rFonts w:ascii="Arial" w:hAnsi="Arial" w:cs="Arial"/>
          <w:szCs w:val="22"/>
        </w:rPr>
        <w:t xml:space="preserve"> internal controls with respect to the revenue cycle by making enquiry of responsible executives, gaining an understanding of the controls and selecting representative samples to test the operation of the designed</w:t>
      </w:r>
      <w:r w:rsidR="00B23585">
        <w:rPr>
          <w:rFonts w:ascii="Arial" w:hAnsi="Arial" w:cs="Arial"/>
          <w:szCs w:val="22"/>
        </w:rPr>
        <w:t xml:space="preserve"> significant</w:t>
      </w:r>
      <w:bookmarkStart w:id="3" w:name="_GoBack"/>
      <w:bookmarkEnd w:id="3"/>
      <w:r w:rsidRPr="005B5BCC">
        <w:rPr>
          <w:rFonts w:ascii="Arial" w:hAnsi="Arial" w:cs="Arial"/>
          <w:szCs w:val="22"/>
        </w:rPr>
        <w:t xml:space="preserve"> controls.</w:t>
      </w:r>
    </w:p>
    <w:p w:rsidR="00154FFE" w:rsidRDefault="005B5BCC" w:rsidP="005B5BCC">
      <w:pPr>
        <w:pStyle w:val="ListParagraph"/>
        <w:numPr>
          <w:ilvl w:val="0"/>
          <w:numId w:val="3"/>
        </w:numPr>
        <w:spacing w:before="120" w:after="120" w:line="380" w:lineRule="exact"/>
        <w:rPr>
          <w:rFonts w:ascii="Arial" w:hAnsi="Arial" w:cs="Arial"/>
          <w:szCs w:val="22"/>
        </w:rPr>
      </w:pPr>
      <w:r w:rsidRPr="005B5BCC">
        <w:rPr>
          <w:rFonts w:ascii="Arial" w:hAnsi="Arial" w:cs="Arial"/>
          <w:szCs w:val="22"/>
        </w:rPr>
        <w:t xml:space="preserve">Applying a sampling method to select sales </w:t>
      </w:r>
      <w:r w:rsidR="0015478E">
        <w:rPr>
          <w:rFonts w:ascii="Arial" w:hAnsi="Arial" w:cs="Arial"/>
          <w:szCs w:val="22"/>
        </w:rPr>
        <w:t>documents</w:t>
      </w:r>
      <w:r w:rsidRPr="005B5BCC">
        <w:rPr>
          <w:rFonts w:ascii="Arial" w:hAnsi="Arial" w:cs="Arial"/>
          <w:szCs w:val="22"/>
        </w:rPr>
        <w:t xml:space="preserve"> to assess whether revenue recognition was consistent with the conditions of the relevant agreement, and whether it was in compliance with the </w:t>
      </w:r>
      <w:r w:rsidR="00154FFE">
        <w:rPr>
          <w:rFonts w:ascii="Arial" w:hAnsi="Arial" w:cs="Arial"/>
          <w:szCs w:val="22"/>
        </w:rPr>
        <w:t>Group’s</w:t>
      </w:r>
      <w:r w:rsidRPr="005B5BCC">
        <w:rPr>
          <w:rFonts w:ascii="Arial" w:hAnsi="Arial" w:cs="Arial"/>
          <w:szCs w:val="22"/>
        </w:rPr>
        <w:t xml:space="preserve"> policy. </w:t>
      </w:r>
    </w:p>
    <w:p w:rsidR="005B5BCC" w:rsidRPr="005B5BCC" w:rsidRDefault="005B5BCC" w:rsidP="005B5BCC">
      <w:pPr>
        <w:pStyle w:val="ListParagraph"/>
        <w:numPr>
          <w:ilvl w:val="0"/>
          <w:numId w:val="3"/>
        </w:numPr>
        <w:spacing w:before="120" w:after="120" w:line="380" w:lineRule="exact"/>
        <w:rPr>
          <w:rFonts w:ascii="Arial" w:hAnsi="Arial" w:cs="Arial"/>
          <w:szCs w:val="22"/>
        </w:rPr>
      </w:pPr>
      <w:r w:rsidRPr="005B5BCC">
        <w:rPr>
          <w:rFonts w:ascii="Arial" w:hAnsi="Arial" w:cs="Arial"/>
          <w:szCs w:val="22"/>
        </w:rPr>
        <w:t xml:space="preserve">On a sampling basis, examining supporting documents for actual sales transactions occurring during the year and near the end of the accounting period. </w:t>
      </w:r>
    </w:p>
    <w:p w:rsidR="005B5BCC" w:rsidRPr="005B5BCC" w:rsidRDefault="005B5BCC" w:rsidP="005B5BCC">
      <w:pPr>
        <w:pStyle w:val="ListParagraph"/>
        <w:numPr>
          <w:ilvl w:val="0"/>
          <w:numId w:val="3"/>
        </w:numPr>
        <w:spacing w:before="120" w:after="120" w:line="380" w:lineRule="exact"/>
        <w:rPr>
          <w:rFonts w:ascii="Arial" w:hAnsi="Arial" w:cs="Arial"/>
          <w:szCs w:val="22"/>
        </w:rPr>
      </w:pPr>
      <w:r w:rsidRPr="005B5BCC">
        <w:rPr>
          <w:rFonts w:ascii="Arial" w:hAnsi="Arial" w:cs="Arial"/>
          <w:szCs w:val="22"/>
        </w:rPr>
        <w:t xml:space="preserve">Reviewing credit notes that the </w:t>
      </w:r>
      <w:r w:rsidR="00154FFE">
        <w:rPr>
          <w:rFonts w:ascii="Arial" w:hAnsi="Arial" w:cs="Arial"/>
          <w:szCs w:val="22"/>
        </w:rPr>
        <w:t>Group</w:t>
      </w:r>
      <w:r w:rsidRPr="005B5BCC">
        <w:rPr>
          <w:rFonts w:ascii="Arial" w:hAnsi="Arial" w:cs="Arial"/>
          <w:szCs w:val="22"/>
        </w:rPr>
        <w:t xml:space="preserve"> issued after the period-end. </w:t>
      </w:r>
    </w:p>
    <w:p w:rsidR="005B5BCC" w:rsidRPr="005B5BCC" w:rsidRDefault="005B5BCC" w:rsidP="005B5BCC">
      <w:pPr>
        <w:pStyle w:val="ListParagraph"/>
        <w:numPr>
          <w:ilvl w:val="0"/>
          <w:numId w:val="3"/>
        </w:numPr>
        <w:spacing w:before="120" w:after="120" w:line="380" w:lineRule="exact"/>
        <w:rPr>
          <w:rFonts w:ascii="Arial" w:hAnsi="Arial" w:cs="Arial"/>
          <w:szCs w:val="22"/>
        </w:rPr>
      </w:pPr>
      <w:r w:rsidRPr="005B5BCC">
        <w:rPr>
          <w:rFonts w:ascii="Arial" w:hAnsi="Arial" w:cs="Arial"/>
          <w:szCs w:val="22"/>
        </w:rPr>
        <w:t xml:space="preserve">Performing analytical procedures on disaggregated data to detect possible irregularities in sales transactions throughout the period.     </w:t>
      </w:r>
    </w:p>
    <w:p w:rsidR="006305AB" w:rsidRDefault="00626FFE" w:rsidP="006305AB">
      <w:pPr>
        <w:pStyle w:val="ps-000-normal"/>
        <w:spacing w:before="240" w:line="380" w:lineRule="exact"/>
        <w:rPr>
          <w:rFonts w:ascii="Arial" w:hAnsi="Arial" w:cs="Arial"/>
          <w:b/>
          <w:bCs/>
          <w:sz w:val="22"/>
          <w:szCs w:val="22"/>
        </w:rPr>
      </w:pPr>
      <w:r>
        <w:rPr>
          <w:rFonts w:ascii="Arial" w:hAnsi="Arial" w:cs="Arial"/>
          <w:b/>
          <w:bCs/>
          <w:sz w:val="22"/>
          <w:szCs w:val="22"/>
        </w:rPr>
        <w:br w:type="column"/>
      </w:r>
      <w:r w:rsidR="006305AB">
        <w:rPr>
          <w:rFonts w:ascii="Arial" w:hAnsi="Arial" w:cs="Arial"/>
          <w:b/>
          <w:bCs/>
          <w:sz w:val="22"/>
          <w:szCs w:val="22"/>
        </w:rPr>
        <w:lastRenderedPageBreak/>
        <w:t xml:space="preserve">Goodwill </w:t>
      </w:r>
    </w:p>
    <w:p w:rsidR="006305AB" w:rsidRDefault="006305AB" w:rsidP="006305AB">
      <w:pPr>
        <w:pStyle w:val="ps-000-normal"/>
        <w:spacing w:before="120" w:line="380" w:lineRule="exact"/>
        <w:rPr>
          <w:rFonts w:ascii="Arial" w:hAnsi="Arial" w:cs="Arial"/>
          <w:sz w:val="22"/>
          <w:szCs w:val="22"/>
        </w:rPr>
      </w:pPr>
      <w:r>
        <w:rPr>
          <w:rFonts w:ascii="Arial" w:hAnsi="Arial" w:cs="Arial"/>
          <w:sz w:val="22"/>
          <w:szCs w:val="22"/>
        </w:rPr>
        <w:t xml:space="preserve">As </w:t>
      </w:r>
      <w:r w:rsidRPr="00EC6BD1">
        <w:rPr>
          <w:rFonts w:ascii="Arial" w:hAnsi="Arial" w:cs="Arial"/>
          <w:sz w:val="22"/>
          <w:szCs w:val="22"/>
        </w:rPr>
        <w:t>discussed in</w:t>
      </w:r>
      <w:r w:rsidR="00C02C66" w:rsidRPr="00EC6BD1">
        <w:rPr>
          <w:rFonts w:ascii="Arial" w:hAnsi="Arial" w:cs="Arial"/>
          <w:sz w:val="22"/>
          <w:szCs w:val="22"/>
        </w:rPr>
        <w:t xml:space="preserve"> </w:t>
      </w:r>
      <w:r w:rsidRPr="00EC6BD1">
        <w:rPr>
          <w:rFonts w:ascii="Arial" w:hAnsi="Arial" w:cs="Arial"/>
          <w:sz w:val="22"/>
          <w:szCs w:val="22"/>
        </w:rPr>
        <w:t>Note 1</w:t>
      </w:r>
      <w:r w:rsidR="00F66C45" w:rsidRPr="00EC6BD1">
        <w:rPr>
          <w:rFonts w:ascii="Arial" w:hAnsi="Arial" w:cs="Arial"/>
          <w:sz w:val="22"/>
          <w:szCs w:val="22"/>
        </w:rPr>
        <w:t>6</w:t>
      </w:r>
      <w:r w:rsidRPr="00EC6BD1">
        <w:rPr>
          <w:rFonts w:ascii="Arial" w:hAnsi="Arial" w:cs="Arial"/>
          <w:sz w:val="22"/>
          <w:szCs w:val="22"/>
        </w:rPr>
        <w:t xml:space="preserve"> to the co</w:t>
      </w:r>
      <w:r>
        <w:rPr>
          <w:rFonts w:ascii="Arial" w:hAnsi="Arial" w:cs="Arial"/>
          <w:sz w:val="22"/>
          <w:szCs w:val="22"/>
        </w:rPr>
        <w:t xml:space="preserve">nsolidated financial statements, goodwill is tested for impairment annually and when circumstances indicate that the carrying value may be impaired. </w:t>
      </w:r>
      <w:r w:rsidR="00E83485">
        <w:rPr>
          <w:rFonts w:ascii="Arial" w:hAnsi="Arial" w:cs="Arial"/>
          <w:sz w:val="22"/>
          <w:szCs w:val="22"/>
        </w:rPr>
        <w:t xml:space="preserve">  </w:t>
      </w:r>
      <w:r>
        <w:rPr>
          <w:rFonts w:ascii="Arial" w:hAnsi="Arial" w:cs="Arial"/>
          <w:sz w:val="22"/>
          <w:szCs w:val="22"/>
        </w:rPr>
        <w:t xml:space="preserve">I have focused my audit on the consideration of impairment of goodwill because the assessment of impairment of goodwill is a significant accounting estimate requiring management to exercise </w:t>
      </w:r>
      <w:r w:rsidR="00712AA2">
        <w:rPr>
          <w:rFonts w:ascii="Arial" w:hAnsi="Arial" w:cs="Arial"/>
          <w:sz w:val="22"/>
          <w:szCs w:val="22"/>
        </w:rPr>
        <w:br/>
      </w:r>
      <w:r>
        <w:rPr>
          <w:rFonts w:ascii="Arial" w:hAnsi="Arial" w:cs="Arial"/>
          <w:sz w:val="22"/>
          <w:szCs w:val="22"/>
        </w:rPr>
        <w:t>a high degree of judgement in using the financial model to calculate the realisable values and in identifying the cash generating units, estimating the cash inflows that are expected to be</w:t>
      </w:r>
      <w:r w:rsidR="00E83485">
        <w:rPr>
          <w:rFonts w:ascii="Arial" w:hAnsi="Arial" w:cs="Arial"/>
          <w:sz w:val="22"/>
          <w:szCs w:val="22"/>
        </w:rPr>
        <w:t xml:space="preserve"> </w:t>
      </w:r>
      <w:r>
        <w:rPr>
          <w:rFonts w:ascii="Arial" w:hAnsi="Arial" w:cs="Arial"/>
          <w:sz w:val="22"/>
          <w:szCs w:val="22"/>
        </w:rPr>
        <w:t xml:space="preserve">generated from that group of assets in the future, and setting an appropriate discount rate and long-term growth rate. </w:t>
      </w:r>
    </w:p>
    <w:p w:rsidR="00927EA9" w:rsidRDefault="006305AB" w:rsidP="006305AB">
      <w:pPr>
        <w:pStyle w:val="ps-000-normal"/>
        <w:spacing w:before="120" w:line="380" w:lineRule="exact"/>
        <w:rPr>
          <w:rFonts w:ascii="Arial" w:hAnsi="Arial" w:cs="Arial"/>
          <w:b/>
          <w:bCs/>
          <w:sz w:val="22"/>
          <w:szCs w:val="22"/>
        </w:rPr>
      </w:pPr>
      <w:r>
        <w:rPr>
          <w:rFonts w:ascii="Arial" w:hAnsi="Arial" w:cs="Arial"/>
          <w:sz w:val="22"/>
          <w:szCs w:val="22"/>
        </w:rPr>
        <w:t>I assessed the identified cash generating units and financial model and gained an understanding of and tested the key assumptions applied by the management in preparing estimates of the cash flows expected to be realised from the group of assets and the discount rate applied by making enquiry of responsible executives and comparing details with sources of information about the Group and the industry.</w:t>
      </w:r>
    </w:p>
    <w:p w:rsidR="00057E74" w:rsidRPr="005B5BCC" w:rsidRDefault="00057E74" w:rsidP="00F67969">
      <w:pPr>
        <w:pStyle w:val="ps-000-normal"/>
        <w:spacing w:before="120" w:line="380" w:lineRule="exact"/>
        <w:rPr>
          <w:rFonts w:ascii="Arial" w:hAnsi="Arial" w:cs="Arial"/>
          <w:b/>
          <w:bCs/>
          <w:sz w:val="22"/>
          <w:szCs w:val="22"/>
        </w:rPr>
      </w:pPr>
      <w:r w:rsidRPr="005B5BCC">
        <w:rPr>
          <w:rFonts w:ascii="Arial" w:hAnsi="Arial" w:cs="Arial"/>
          <w:b/>
          <w:bCs/>
          <w:sz w:val="22"/>
          <w:szCs w:val="22"/>
        </w:rPr>
        <w:t>Other Information</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other information. The other information comprise </w:t>
      </w:r>
      <w:r>
        <w:rPr>
          <w:rFonts w:ascii="Arial" w:hAnsi="Arial" w:cs="Arial"/>
          <w:sz w:val="22"/>
          <w:szCs w:val="22"/>
        </w:rPr>
        <w:br/>
      </w:r>
      <w:r w:rsidRPr="00F80F6B">
        <w:rPr>
          <w:rFonts w:ascii="Arial" w:hAnsi="Arial" w:cs="Arial"/>
          <w:sz w:val="22"/>
          <w:szCs w:val="22"/>
        </w:rPr>
        <w:t>the information included in annual report of the Group, but does not include the financial statements and my auditor’s report thereon. The annual report of the Group is expected to be made available to me after the date of this auditor’s report.</w:t>
      </w:r>
    </w:p>
    <w:p w:rsidR="00057E74" w:rsidRDefault="00015676" w:rsidP="00FC7814">
      <w:pPr>
        <w:pStyle w:val="ps-000-normal"/>
        <w:spacing w:before="120" w:line="380" w:lineRule="exact"/>
        <w:rPr>
          <w:rFonts w:ascii="Arial" w:hAnsi="Arial" w:cs="Arial"/>
          <w:b/>
          <w:bCs/>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rsidR="00057E74" w:rsidRDefault="00015676" w:rsidP="00FC7814">
      <w:pPr>
        <w:pStyle w:val="ps-000-normal"/>
        <w:spacing w:before="120" w:line="380" w:lineRule="exact"/>
        <w:rPr>
          <w:rFonts w:ascii="Arial" w:hAnsi="Arial" w:cs="Arial"/>
          <w:b/>
          <w:bCs/>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57E74" w:rsidRDefault="00015676" w:rsidP="00FC7814">
      <w:pPr>
        <w:pStyle w:val="ps-000-normal"/>
        <w:spacing w:before="120" w:line="380" w:lineRule="exact"/>
        <w:rPr>
          <w:rFonts w:ascii="Arial" w:hAnsi="Arial" w:cs="Arial"/>
          <w:sz w:val="22"/>
          <w:szCs w:val="22"/>
        </w:rPr>
      </w:pPr>
      <w:r w:rsidRPr="00F80F6B">
        <w:rPr>
          <w:rFonts w:ascii="Arial" w:hAnsi="Arial" w:cs="Arial"/>
          <w:sz w:val="22"/>
          <w:szCs w:val="22"/>
        </w:rPr>
        <w:t>When I read the annual report of the Group, if I conclude that there is a material misstatement therein, I am required to communicate</w:t>
      </w:r>
      <w:r>
        <w:rPr>
          <w:rFonts w:ascii="Arial" w:hAnsi="Arial" w:cs="Arial"/>
          <w:sz w:val="22"/>
          <w:szCs w:val="22"/>
        </w:rPr>
        <w:t xml:space="preserve"> the matter to those charged with governance for correction of the misstatement.</w:t>
      </w:r>
    </w:p>
    <w:p w:rsidR="00057E74" w:rsidRDefault="00626FFE" w:rsidP="005B5BCC">
      <w:pPr>
        <w:pStyle w:val="ps-000-normal"/>
        <w:spacing w:before="120" w:line="380" w:lineRule="exact"/>
        <w:rPr>
          <w:rFonts w:ascii="Arial" w:hAnsi="Arial" w:cs="Arial"/>
          <w:b/>
          <w:bCs/>
          <w:sz w:val="22"/>
          <w:szCs w:val="22"/>
        </w:rPr>
      </w:pPr>
      <w:r>
        <w:rPr>
          <w:rFonts w:ascii="Arial" w:hAnsi="Arial" w:cs="Arial"/>
          <w:b/>
          <w:bCs/>
          <w:sz w:val="22"/>
          <w:szCs w:val="22"/>
        </w:rPr>
        <w:br w:type="column"/>
      </w:r>
      <w:r w:rsidR="00057E74">
        <w:rPr>
          <w:rFonts w:ascii="Arial" w:hAnsi="Arial" w:cs="Arial"/>
          <w:b/>
          <w:bCs/>
          <w:sz w:val="22"/>
          <w:szCs w:val="22"/>
        </w:rPr>
        <w:lastRenderedPageBreak/>
        <w:t>Responsibilities of Management and Those Charged with Governance for the Financial Statements</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9D26B8">
        <w:rPr>
          <w:rFonts w:ascii="Arial" w:hAnsi="Arial" w:cs="Arial"/>
          <w:sz w:val="22"/>
          <w:szCs w:val="22"/>
        </w:rPr>
        <w:t>fair presentation</w:t>
      </w:r>
      <w:r w:rsidRPr="00F80F6B">
        <w:rPr>
          <w:rFonts w:ascii="Arial" w:hAnsi="Arial" w:cs="Arial"/>
          <w:sz w:val="22"/>
          <w:szCs w:val="22"/>
        </w:rPr>
        <w:t xml:space="preserve"> of the financial statements in accordance with </w:t>
      </w:r>
      <w:r w:rsidRPr="00F80F6B">
        <w:rPr>
          <w:rFonts w:ascii="Arial" w:hAnsi="Arial" w:cs="Arial"/>
          <w:color w:val="auto"/>
          <w:sz w:val="22"/>
          <w:szCs w:val="22"/>
        </w:rPr>
        <w:t>Thai Financial Reporting Standards</w:t>
      </w:r>
      <w:r w:rsidRPr="00F80F6B">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Those charged with governance are responsible for overseeing the Group’s financial reporting process.</w:t>
      </w:r>
      <w:r w:rsidR="00057E74">
        <w:rPr>
          <w:rFonts w:ascii="Arial" w:hAnsi="Arial" w:cs="Arial"/>
          <w:sz w:val="22"/>
          <w:szCs w:val="22"/>
        </w:rPr>
        <w:t xml:space="preserve"> </w:t>
      </w:r>
    </w:p>
    <w:p w:rsidR="00057E74" w:rsidRDefault="00057E74" w:rsidP="005B5BCC">
      <w:pPr>
        <w:pStyle w:val="ps-000-normal"/>
        <w:spacing w:before="120" w:line="380" w:lineRule="exact"/>
        <w:rPr>
          <w:rFonts w:ascii="Arial" w:hAnsi="Arial" w:cs="Arial"/>
          <w:b/>
          <w:bCs/>
          <w:sz w:val="22"/>
          <w:szCs w:val="22"/>
        </w:rPr>
      </w:pPr>
      <w:r>
        <w:rPr>
          <w:rFonts w:ascii="Arial" w:hAnsi="Arial" w:cs="Arial"/>
          <w:b/>
          <w:bCs/>
          <w:sz w:val="22"/>
          <w:szCs w:val="22"/>
        </w:rPr>
        <w:t>Auditor’s Responsibilities for the Audit of the Financial Statements</w:t>
      </w:r>
    </w:p>
    <w:p w:rsidR="00057E74" w:rsidRDefault="00015676" w:rsidP="005B5BCC">
      <w:pPr>
        <w:pStyle w:val="ps-000-normal"/>
        <w:spacing w:before="120" w:line="380" w:lineRule="exact"/>
        <w:rPr>
          <w:rFonts w:ascii="Arial" w:hAnsi="Arial" w:cs="Arial"/>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as </w:t>
      </w:r>
      <w:r>
        <w:rPr>
          <w:rFonts w:ascii="Arial" w:hAnsi="Arial" w:cstheme="minorBidi"/>
          <w:sz w:val="22"/>
          <w:szCs w:val="22"/>
          <w:cs/>
        </w:rPr>
        <w:br/>
      </w:r>
      <w:r>
        <w:rPr>
          <w:rFonts w:ascii="Arial" w:hAnsi="Arial" w:cs="Arial"/>
          <w:sz w:val="22"/>
          <w:szCs w:val="22"/>
        </w:rPr>
        <w:t xml:space="preserve">a whole are free from material misstatement, whether due to fraud or error, and to issue </w:t>
      </w:r>
      <w:r>
        <w:rPr>
          <w:rFonts w:ascii="Arial" w:hAnsi="Arial" w:cstheme="minorBidi"/>
          <w:sz w:val="22"/>
          <w:szCs w:val="22"/>
          <w:cs/>
        </w:rPr>
        <w:br/>
      </w:r>
      <w:r>
        <w:rPr>
          <w:rFonts w:ascii="Arial" w:hAnsi="Arial" w:cs="Arial"/>
          <w:sz w:val="22"/>
          <w:szCs w:val="22"/>
        </w:rPr>
        <w:t xml:space="preserve">an auditor’s report that includes my opinion. Reasonable assurance is a high level of assurance, but is not a guarantee that an audit conducted in accordance with Thai </w:t>
      </w:r>
      <w:r w:rsidRPr="00F80F6B">
        <w:rPr>
          <w:rFonts w:ascii="Arial" w:hAnsi="Arial" w:cs="Arial"/>
          <w:sz w:val="22"/>
          <w:szCs w:val="22"/>
        </w:rPr>
        <w:t>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w:t>
      </w:r>
      <w:r w:rsidR="00F07293">
        <w:rPr>
          <w:rFonts w:ascii="Arial" w:hAnsi="Arial" w:cs="Arial"/>
          <w:sz w:val="22"/>
          <w:szCs w:val="22"/>
        </w:rPr>
        <w:br w:type="column"/>
      </w:r>
      <w:r w:rsidRPr="00F80F6B">
        <w:rPr>
          <w:rFonts w:ascii="Arial" w:hAnsi="Arial" w:cs="Arial"/>
          <w:sz w:val="22"/>
          <w:szCs w:val="22"/>
        </w:rPr>
        <w:lastRenderedPageBreak/>
        <w:t>As part of an audit in accordance with Thai Standards on Auditing, I exercise professional judgement and maintain professional skepticism throughout the audit. I also:</w:t>
      </w:r>
    </w:p>
    <w:p w:rsidR="00057E74" w:rsidRDefault="00015676" w:rsidP="005B5BCC">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w:t>
      </w:r>
      <w:r>
        <w:rPr>
          <w:rFonts w:ascii="Arial" w:hAnsi="Arial" w:cs="Arial"/>
          <w:sz w:val="22"/>
          <w:szCs w:val="22"/>
        </w:rPr>
        <w:t xml:space="preserve"> fraud is higher than for one resulting from error, as fraud may involve collusion, forgery, intentional omissions, misrepresentations, or the override of internal control.</w:t>
      </w:r>
      <w:r w:rsidR="00057E74">
        <w:rPr>
          <w:rFonts w:ascii="Arial" w:hAnsi="Arial" w:cs="Arial"/>
          <w:sz w:val="22"/>
          <w:szCs w:val="22"/>
        </w:rPr>
        <w:t xml:space="preserve"> </w:t>
      </w:r>
    </w:p>
    <w:p w:rsidR="00057E74" w:rsidRDefault="00015676" w:rsidP="005B5BCC">
      <w:pPr>
        <w:pStyle w:val="ps-000-normal"/>
        <w:numPr>
          <w:ilvl w:val="0"/>
          <w:numId w:val="2"/>
        </w:numPr>
        <w:spacing w:before="120" w:line="380" w:lineRule="exact"/>
        <w:rPr>
          <w:rFonts w:ascii="Arial" w:hAnsi="Arial" w:cs="Arial"/>
          <w:sz w:val="22"/>
          <w:szCs w:val="22"/>
        </w:rPr>
      </w:pPr>
      <w:r>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057E74" w:rsidRDefault="00015676" w:rsidP="005B5BCC">
      <w:pPr>
        <w:pStyle w:val="ps-000-normal"/>
        <w:numPr>
          <w:ilvl w:val="0"/>
          <w:numId w:val="2"/>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rsidR="00057E74" w:rsidRDefault="00015676" w:rsidP="005B5BCC">
      <w:pPr>
        <w:pStyle w:val="ps-000-normal"/>
        <w:numPr>
          <w:ilvl w:val="0"/>
          <w:numId w:val="2"/>
        </w:numPr>
        <w:spacing w:before="120" w:line="380" w:lineRule="exact"/>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w:t>
      </w:r>
      <w:r w:rsidRPr="00F80F6B">
        <w:rPr>
          <w:rFonts w:ascii="Arial" w:hAnsi="Arial" w:cs="Arial"/>
          <w:sz w:val="22"/>
          <w:szCs w:val="22"/>
        </w:rPr>
        <w:t>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57E74" w:rsidRPr="00015676" w:rsidRDefault="00015676" w:rsidP="005B5BCC">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15676" w:rsidRDefault="00015676" w:rsidP="005B5BCC">
      <w:pPr>
        <w:pStyle w:val="ps-000-normal"/>
        <w:numPr>
          <w:ilvl w:val="0"/>
          <w:numId w:val="2"/>
        </w:numPr>
        <w:spacing w:before="120" w:line="380" w:lineRule="exact"/>
        <w:rPr>
          <w:rFonts w:ascii="Arial" w:hAnsi="Arial" w:cs="Arial"/>
          <w:sz w:val="22"/>
          <w:szCs w:val="22"/>
        </w:rPr>
      </w:pPr>
      <w:r w:rsidRPr="00F80F6B">
        <w:rPr>
          <w:rFonts w:ascii="Arial"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57E74" w:rsidRDefault="00F07293" w:rsidP="005B5BCC">
      <w:pPr>
        <w:pStyle w:val="ps-000-normal"/>
        <w:spacing w:before="120" w:line="380" w:lineRule="exact"/>
        <w:rPr>
          <w:rFonts w:ascii="Arial" w:hAnsi="Arial" w:cs="Arial"/>
          <w:sz w:val="22"/>
          <w:szCs w:val="22"/>
        </w:rPr>
      </w:pPr>
      <w:r>
        <w:rPr>
          <w:rFonts w:ascii="Arial" w:hAnsi="Arial" w:cs="Arial"/>
          <w:sz w:val="22"/>
          <w:szCs w:val="22"/>
        </w:rPr>
        <w:br w:type="column"/>
      </w:r>
      <w:r w:rsidR="00015676" w:rsidRPr="00F80F6B">
        <w:rPr>
          <w:rFonts w:ascii="Arial" w:hAnsi="Arial" w:cs="Arial"/>
          <w:sz w:val="22"/>
          <w:szCs w:val="22"/>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057E74" w:rsidRDefault="00015676" w:rsidP="000D786C">
      <w:pPr>
        <w:pStyle w:val="ps-000-normal"/>
        <w:spacing w:before="120" w:line="380" w:lineRule="exact"/>
        <w:ind w:right="-97"/>
        <w:rPr>
          <w:rFonts w:ascii="Arial" w:hAnsi="Arial" w:cs="Arial"/>
          <w:sz w:val="22"/>
          <w:szCs w:val="22"/>
        </w:rPr>
      </w:pPr>
      <w:r w:rsidRPr="00F80F6B">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624BCB" w:rsidRDefault="00015676" w:rsidP="00624BCB">
      <w:pPr>
        <w:pStyle w:val="ps-000-normal"/>
        <w:spacing w:before="120" w:line="380" w:lineRule="exact"/>
        <w:rPr>
          <w:rFonts w:ascii="Arial" w:hAnsi="Arial" w:cs="Arial"/>
          <w:sz w:val="22"/>
          <w:szCs w:val="22"/>
        </w:rPr>
      </w:pPr>
      <w:r w:rsidRPr="00F80F6B">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057E74" w:rsidRDefault="00015676" w:rsidP="00624BCB">
      <w:pPr>
        <w:pStyle w:val="ps-000-normal"/>
        <w:spacing w:before="120" w:line="380" w:lineRule="exact"/>
        <w:rPr>
          <w:rFonts w:ascii="Arial" w:hAnsi="Arial" w:cs="Angsana New"/>
          <w:sz w:val="22"/>
          <w:szCs w:val="22"/>
        </w:rPr>
      </w:pPr>
      <w:r w:rsidRPr="00015676">
        <w:rPr>
          <w:rFonts w:ascii="Arial" w:hAnsi="Arial" w:cs="Arial"/>
          <w:sz w:val="22"/>
          <w:szCs w:val="22"/>
        </w:rPr>
        <w:t>I am responsible for the audit resulting in this independent auditor’s report.</w:t>
      </w:r>
    </w:p>
    <w:p w:rsidR="00057E74" w:rsidRDefault="006B73DA" w:rsidP="005B5BCC">
      <w:pPr>
        <w:pStyle w:val="ps-000-normal"/>
        <w:spacing w:before="1080" w:after="0" w:line="380" w:lineRule="exact"/>
        <w:rPr>
          <w:rFonts w:ascii="Arial" w:hAnsi="Arial" w:cs="Arial"/>
          <w:sz w:val="22"/>
          <w:szCs w:val="22"/>
        </w:rPr>
      </w:pPr>
      <w:r>
        <w:rPr>
          <w:rFonts w:ascii="Arial" w:hAnsi="Arial" w:cs="Angsana New"/>
          <w:sz w:val="22"/>
          <w:szCs w:val="22"/>
        </w:rPr>
        <w:t>Orawan Techawatanasirikul</w:t>
      </w:r>
    </w:p>
    <w:p w:rsidR="00FB1940" w:rsidRPr="00B665FD" w:rsidRDefault="00FB1940" w:rsidP="005B5BCC">
      <w:pPr>
        <w:tabs>
          <w:tab w:val="left" w:pos="720"/>
          <w:tab w:val="center" w:pos="5760"/>
        </w:tabs>
        <w:spacing w:after="360" w:line="380" w:lineRule="exact"/>
        <w:jc w:val="both"/>
        <w:rPr>
          <w:rFonts w:ascii="Arial" w:hAnsi="Arial"/>
          <w:sz w:val="22"/>
          <w:szCs w:val="22"/>
        </w:rPr>
      </w:pPr>
      <w:r w:rsidRPr="00B665FD">
        <w:rPr>
          <w:rFonts w:ascii="Arial" w:hAnsi="Arial"/>
          <w:sz w:val="22"/>
          <w:szCs w:val="22"/>
        </w:rPr>
        <w:t>Certified Public Accountant (Thailand) No</w:t>
      </w:r>
      <w:r w:rsidRPr="00B665FD">
        <w:rPr>
          <w:rFonts w:ascii="Arial" w:hAnsi="Arial"/>
          <w:sz w:val="22"/>
          <w:szCs w:val="22"/>
          <w:cs/>
        </w:rPr>
        <w:t xml:space="preserve">. </w:t>
      </w:r>
      <w:r w:rsidR="006B73DA">
        <w:rPr>
          <w:rFonts w:ascii="Arial" w:hAnsi="Arial"/>
          <w:sz w:val="22"/>
          <w:szCs w:val="22"/>
        </w:rPr>
        <w:t>4807</w:t>
      </w:r>
    </w:p>
    <w:p w:rsidR="00FB1940" w:rsidRPr="00B665FD" w:rsidRDefault="00A8672D" w:rsidP="00FB1940">
      <w:pPr>
        <w:tabs>
          <w:tab w:val="left" w:pos="720"/>
        </w:tabs>
        <w:spacing w:line="380" w:lineRule="exact"/>
        <w:jc w:val="both"/>
        <w:rPr>
          <w:rFonts w:ascii="Arial" w:hAnsi="Arial"/>
          <w:sz w:val="22"/>
          <w:szCs w:val="22"/>
        </w:rPr>
      </w:pPr>
      <w:r>
        <w:rPr>
          <w:rFonts w:ascii="Arial" w:hAnsi="Arial"/>
          <w:sz w:val="22"/>
          <w:szCs w:val="22"/>
        </w:rPr>
        <w:t>EY</w:t>
      </w:r>
      <w:r w:rsidR="00FB1940" w:rsidRPr="00B665FD">
        <w:rPr>
          <w:rFonts w:ascii="Arial" w:hAnsi="Arial"/>
          <w:sz w:val="22"/>
          <w:szCs w:val="22"/>
        </w:rPr>
        <w:t xml:space="preserve"> Office Limited</w:t>
      </w:r>
    </w:p>
    <w:p w:rsidR="00FB1940" w:rsidRPr="004D13D9" w:rsidRDefault="00015676" w:rsidP="00FB1940">
      <w:pPr>
        <w:tabs>
          <w:tab w:val="left" w:pos="720"/>
        </w:tabs>
        <w:spacing w:line="380" w:lineRule="exact"/>
        <w:jc w:val="both"/>
        <w:rPr>
          <w:rFonts w:ascii="Arial" w:hAnsi="Arial"/>
          <w:sz w:val="22"/>
          <w:szCs w:val="22"/>
        </w:rPr>
      </w:pPr>
      <w:r>
        <w:rPr>
          <w:rFonts w:ascii="Arial" w:hAnsi="Arial"/>
          <w:sz w:val="22"/>
          <w:szCs w:val="22"/>
        </w:rPr>
        <w:t>Bangkok:</w:t>
      </w:r>
      <w:r w:rsidR="00C25C38">
        <w:rPr>
          <w:rFonts w:ascii="Arial" w:hAnsi="Arial"/>
          <w:sz w:val="22"/>
          <w:szCs w:val="22"/>
        </w:rPr>
        <w:t xml:space="preserve"> 25</w:t>
      </w:r>
      <w:r w:rsidR="006B73DA">
        <w:rPr>
          <w:rFonts w:ascii="Arial" w:hAnsi="Arial"/>
          <w:sz w:val="22"/>
          <w:szCs w:val="22"/>
        </w:rPr>
        <w:t xml:space="preserve"> February</w:t>
      </w:r>
      <w:r w:rsidR="00844A1A">
        <w:rPr>
          <w:rFonts w:ascii="Arial" w:hAnsi="Arial"/>
          <w:sz w:val="22"/>
          <w:szCs w:val="22"/>
        </w:rPr>
        <w:t xml:space="preserve"> 20</w:t>
      </w:r>
      <w:r w:rsidR="00586ED3">
        <w:rPr>
          <w:rFonts w:ascii="Arial" w:hAnsi="Arial"/>
          <w:sz w:val="22"/>
          <w:szCs w:val="22"/>
        </w:rPr>
        <w:t>2</w:t>
      </w:r>
      <w:r w:rsidR="00A67D96">
        <w:rPr>
          <w:rFonts w:ascii="Arial" w:hAnsi="Arial"/>
          <w:sz w:val="22"/>
          <w:szCs w:val="22"/>
        </w:rPr>
        <w:t>1</w:t>
      </w:r>
    </w:p>
    <w:p w:rsidR="00FB1940" w:rsidRDefault="00FB1940" w:rsidP="00FB1940">
      <w:pPr>
        <w:rPr>
          <w:rFonts w:cs="Times New Roman"/>
          <w:cs/>
        </w:rPr>
      </w:pPr>
    </w:p>
    <w:p w:rsidR="00A341BF" w:rsidRPr="00A946C0" w:rsidRDefault="00A341BF" w:rsidP="00A341BF">
      <w:pPr>
        <w:tabs>
          <w:tab w:val="left" w:pos="720"/>
        </w:tabs>
        <w:spacing w:line="380" w:lineRule="exact"/>
        <w:rPr>
          <w:rFonts w:ascii="Arial" w:hAnsi="Arial"/>
          <w:sz w:val="22"/>
          <w:szCs w:val="22"/>
        </w:rPr>
      </w:pPr>
    </w:p>
    <w:p w:rsidR="00A341BF" w:rsidRPr="001B64A8" w:rsidRDefault="00A341BF" w:rsidP="00A341BF">
      <w:pPr>
        <w:spacing w:line="380" w:lineRule="exact"/>
        <w:jc w:val="thaiDistribute"/>
        <w:rPr>
          <w:rFonts w:ascii="Arial" w:hAnsi="Arial"/>
          <w:sz w:val="22"/>
          <w:szCs w:val="22"/>
        </w:rPr>
      </w:pPr>
    </w:p>
    <w:p w:rsidR="00900CA2" w:rsidRDefault="00900CA2"/>
    <w:sectPr w:rsidR="00900CA2" w:rsidSect="00F60E3A">
      <w:headerReference w:type="first" r:id="rId13"/>
      <w:footerReference w:type="first" r:id="rId14"/>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6A72" w:rsidRDefault="006D6A72" w:rsidP="0077481E">
      <w:r>
        <w:separator/>
      </w:r>
    </w:p>
  </w:endnote>
  <w:endnote w:type="continuationSeparator" w:id="0">
    <w:p w:rsidR="006D6A72" w:rsidRDefault="006D6A72"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1626609"/>
      <w:docPartObj>
        <w:docPartGallery w:val="Page Numbers (Bottom of Page)"/>
        <w:docPartUnique/>
      </w:docPartObj>
    </w:sdtPr>
    <w:sdtEndPr>
      <w:rPr>
        <w:noProof/>
      </w:rPr>
    </w:sdtEndPr>
    <w:sdtContent>
      <w:p w:rsidR="00F60E3A" w:rsidRDefault="00F60E3A">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6ED" w:rsidRPr="009F4895" w:rsidRDefault="00615B13" w:rsidP="009F4895">
    <w:pPr>
      <w:pStyle w:val="Footer"/>
      <w:framePr w:wrap="around" w:vAnchor="text" w:hAnchor="margin" w:xAlign="right" w:y="1"/>
      <w:rPr>
        <w:rStyle w:val="PageNumber"/>
        <w:rFonts w:ascii="Arial" w:hAnsi="Arial"/>
        <w:sz w:val="22"/>
        <w:szCs w:val="22"/>
      </w:rPr>
    </w:pPr>
    <w:r w:rsidRPr="009F4895">
      <w:rPr>
        <w:rStyle w:val="PageNumber"/>
        <w:rFonts w:ascii="Arial" w:hAnsi="Arial"/>
        <w:sz w:val="22"/>
        <w:szCs w:val="22"/>
      </w:rPr>
      <w:fldChar w:fldCharType="begin"/>
    </w:r>
    <w:r w:rsidRPr="009F4895">
      <w:rPr>
        <w:rStyle w:val="PageNumber"/>
        <w:rFonts w:ascii="Arial" w:hAnsi="Arial"/>
        <w:sz w:val="22"/>
        <w:szCs w:val="22"/>
      </w:rPr>
      <w:instrText xml:space="preserve">PAGE  </w:instrText>
    </w:r>
    <w:r w:rsidRPr="009F4895">
      <w:rPr>
        <w:rStyle w:val="PageNumber"/>
        <w:rFonts w:ascii="Arial" w:hAnsi="Arial"/>
        <w:sz w:val="22"/>
        <w:szCs w:val="22"/>
      </w:rPr>
      <w:fldChar w:fldCharType="separate"/>
    </w:r>
    <w:r w:rsidR="00364C5A">
      <w:rPr>
        <w:rStyle w:val="PageNumber"/>
        <w:rFonts w:ascii="Arial" w:hAnsi="Arial"/>
        <w:noProof/>
        <w:sz w:val="22"/>
        <w:szCs w:val="22"/>
      </w:rPr>
      <w:t>7</w:t>
    </w:r>
    <w:r w:rsidRPr="009F4895">
      <w:rPr>
        <w:rStyle w:val="PageNumber"/>
        <w:rFonts w:ascii="Arial" w:hAnsi="Arial"/>
        <w:sz w:val="22"/>
        <w:szCs w:val="22"/>
      </w:rPr>
      <w:fldChar w:fldCharType="end"/>
    </w:r>
  </w:p>
  <w:p w:rsidR="005116ED" w:rsidRDefault="006D6A72">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0E3A" w:rsidRDefault="00F60E3A">
    <w:pPr>
      <w:pStyle w:val="Footer"/>
      <w:jc w:val="right"/>
    </w:pPr>
  </w:p>
  <w:p w:rsidR="00F60E3A" w:rsidRDefault="00F60E3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7401596"/>
      <w:docPartObj>
        <w:docPartGallery w:val="Page Numbers (Bottom of Page)"/>
        <w:docPartUnique/>
      </w:docPartObj>
    </w:sdtPr>
    <w:sdtEndPr>
      <w:rPr>
        <w:rFonts w:ascii="Arial" w:hAnsi="Arial" w:cs="Arial"/>
        <w:noProof/>
        <w:sz w:val="22"/>
        <w:szCs w:val="22"/>
      </w:rPr>
    </w:sdtEndPr>
    <w:sdtContent>
      <w:p w:rsidR="00F60E3A" w:rsidRPr="00F60E3A" w:rsidRDefault="00F60E3A">
        <w:pPr>
          <w:pStyle w:val="Footer"/>
          <w:jc w:val="right"/>
          <w:rPr>
            <w:rFonts w:ascii="Arial" w:hAnsi="Arial" w:cs="Arial"/>
            <w:sz w:val="22"/>
            <w:szCs w:val="22"/>
          </w:rPr>
        </w:pPr>
        <w:r w:rsidRPr="00F60E3A">
          <w:rPr>
            <w:rFonts w:ascii="Arial" w:hAnsi="Arial" w:cs="Arial"/>
            <w:sz w:val="22"/>
            <w:szCs w:val="22"/>
          </w:rPr>
          <w:fldChar w:fldCharType="begin"/>
        </w:r>
        <w:r w:rsidRPr="00F60E3A">
          <w:rPr>
            <w:rFonts w:ascii="Arial" w:hAnsi="Arial" w:cs="Arial"/>
            <w:sz w:val="22"/>
            <w:szCs w:val="22"/>
          </w:rPr>
          <w:instrText xml:space="preserve"> PAGE   \* MERGEFORMAT </w:instrText>
        </w:r>
        <w:r w:rsidRPr="00F60E3A">
          <w:rPr>
            <w:rFonts w:ascii="Arial" w:hAnsi="Arial" w:cs="Arial"/>
            <w:sz w:val="22"/>
            <w:szCs w:val="22"/>
          </w:rPr>
          <w:fldChar w:fldCharType="separate"/>
        </w:r>
        <w:r w:rsidR="00364C5A">
          <w:rPr>
            <w:rFonts w:ascii="Arial" w:hAnsi="Arial" w:cs="Arial"/>
            <w:noProof/>
            <w:sz w:val="22"/>
            <w:szCs w:val="22"/>
          </w:rPr>
          <w:t>2</w:t>
        </w:r>
        <w:r w:rsidRPr="00F60E3A">
          <w:rPr>
            <w:rFonts w:ascii="Arial" w:hAnsi="Arial" w:cs="Arial"/>
            <w:noProof/>
            <w:sz w:val="22"/>
            <w:szCs w:val="22"/>
          </w:rPr>
          <w:fldChar w:fldCharType="end"/>
        </w:r>
      </w:p>
    </w:sdtContent>
  </w:sdt>
  <w:p w:rsidR="00F60E3A" w:rsidRDefault="00F60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6A72" w:rsidRDefault="006D6A72" w:rsidP="0077481E">
      <w:r>
        <w:separator/>
      </w:r>
    </w:p>
  </w:footnote>
  <w:footnote w:type="continuationSeparator" w:id="0">
    <w:p w:rsidR="006D6A72" w:rsidRDefault="006D6A72"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116ED" w:rsidRPr="004C0314" w:rsidRDefault="006D6A72" w:rsidP="004C0314">
    <w:pPr>
      <w:pStyle w:val="Heade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40AAC" w:rsidRDefault="00140AAC" w:rsidP="0077481E">
    <w:pPr>
      <w:pStyle w:val="Header"/>
      <w:spacing w:before="240"/>
    </w:pPr>
  </w:p>
  <w:p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C18"/>
    <w:rsid w:val="00006627"/>
    <w:rsid w:val="00006970"/>
    <w:rsid w:val="00010F7C"/>
    <w:rsid w:val="00011AE2"/>
    <w:rsid w:val="00011EE4"/>
    <w:rsid w:val="00012846"/>
    <w:rsid w:val="0001366D"/>
    <w:rsid w:val="00014D77"/>
    <w:rsid w:val="00015676"/>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557E"/>
    <w:rsid w:val="000468F6"/>
    <w:rsid w:val="000479E0"/>
    <w:rsid w:val="00051090"/>
    <w:rsid w:val="00051FCC"/>
    <w:rsid w:val="000528F9"/>
    <w:rsid w:val="0005438D"/>
    <w:rsid w:val="0005701A"/>
    <w:rsid w:val="000570C6"/>
    <w:rsid w:val="00057C06"/>
    <w:rsid w:val="00057E74"/>
    <w:rsid w:val="000604FA"/>
    <w:rsid w:val="00060713"/>
    <w:rsid w:val="00060DDA"/>
    <w:rsid w:val="00060F91"/>
    <w:rsid w:val="00061125"/>
    <w:rsid w:val="000615F5"/>
    <w:rsid w:val="000626C1"/>
    <w:rsid w:val="00063C14"/>
    <w:rsid w:val="000643AC"/>
    <w:rsid w:val="0006504F"/>
    <w:rsid w:val="0006530D"/>
    <w:rsid w:val="000669B5"/>
    <w:rsid w:val="00066ADC"/>
    <w:rsid w:val="000671EF"/>
    <w:rsid w:val="00067C13"/>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415"/>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D786C"/>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E3"/>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78E"/>
    <w:rsid w:val="001548A8"/>
    <w:rsid w:val="00154FFE"/>
    <w:rsid w:val="00156030"/>
    <w:rsid w:val="00156E27"/>
    <w:rsid w:val="001578F8"/>
    <w:rsid w:val="00160D48"/>
    <w:rsid w:val="00160EE7"/>
    <w:rsid w:val="0016389B"/>
    <w:rsid w:val="00164AE2"/>
    <w:rsid w:val="00164BFD"/>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4E18"/>
    <w:rsid w:val="001A53D2"/>
    <w:rsid w:val="001A5DA6"/>
    <w:rsid w:val="001A6270"/>
    <w:rsid w:val="001B03FC"/>
    <w:rsid w:val="001B087D"/>
    <w:rsid w:val="001B23D2"/>
    <w:rsid w:val="001B3803"/>
    <w:rsid w:val="001B4902"/>
    <w:rsid w:val="001B4EE5"/>
    <w:rsid w:val="001B50B4"/>
    <w:rsid w:val="001B5EF5"/>
    <w:rsid w:val="001B653A"/>
    <w:rsid w:val="001C061A"/>
    <w:rsid w:val="001C0AE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68E"/>
    <w:rsid w:val="0021570B"/>
    <w:rsid w:val="0021596E"/>
    <w:rsid w:val="00216765"/>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59BF"/>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856"/>
    <w:rsid w:val="00275BBF"/>
    <w:rsid w:val="00275DBE"/>
    <w:rsid w:val="00277674"/>
    <w:rsid w:val="00277942"/>
    <w:rsid w:val="00280FE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439"/>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D023F"/>
    <w:rsid w:val="002D080C"/>
    <w:rsid w:val="002D088D"/>
    <w:rsid w:val="002D0932"/>
    <w:rsid w:val="002D1915"/>
    <w:rsid w:val="002D3F78"/>
    <w:rsid w:val="002D4825"/>
    <w:rsid w:val="002D55F2"/>
    <w:rsid w:val="002D5C1E"/>
    <w:rsid w:val="002D6166"/>
    <w:rsid w:val="002D648A"/>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185B"/>
    <w:rsid w:val="00332494"/>
    <w:rsid w:val="00334F04"/>
    <w:rsid w:val="00335070"/>
    <w:rsid w:val="00335E5D"/>
    <w:rsid w:val="003366E1"/>
    <w:rsid w:val="00336DEE"/>
    <w:rsid w:val="00340089"/>
    <w:rsid w:val="00340DD9"/>
    <w:rsid w:val="00342919"/>
    <w:rsid w:val="00342A23"/>
    <w:rsid w:val="003438A5"/>
    <w:rsid w:val="003438F0"/>
    <w:rsid w:val="00344132"/>
    <w:rsid w:val="003441C8"/>
    <w:rsid w:val="00344B38"/>
    <w:rsid w:val="00346DAC"/>
    <w:rsid w:val="00347CD2"/>
    <w:rsid w:val="00350373"/>
    <w:rsid w:val="00351210"/>
    <w:rsid w:val="00351369"/>
    <w:rsid w:val="00351CC6"/>
    <w:rsid w:val="003526F1"/>
    <w:rsid w:val="00353CA1"/>
    <w:rsid w:val="003565A5"/>
    <w:rsid w:val="00357565"/>
    <w:rsid w:val="0035791C"/>
    <w:rsid w:val="003579E4"/>
    <w:rsid w:val="0036249F"/>
    <w:rsid w:val="00362525"/>
    <w:rsid w:val="00362787"/>
    <w:rsid w:val="00362E32"/>
    <w:rsid w:val="00364C5A"/>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3F"/>
    <w:rsid w:val="00390B7C"/>
    <w:rsid w:val="00391935"/>
    <w:rsid w:val="003920C3"/>
    <w:rsid w:val="00392EE1"/>
    <w:rsid w:val="00393B96"/>
    <w:rsid w:val="00393C47"/>
    <w:rsid w:val="00393EDB"/>
    <w:rsid w:val="0039504A"/>
    <w:rsid w:val="0039527D"/>
    <w:rsid w:val="00396FDE"/>
    <w:rsid w:val="003A17B7"/>
    <w:rsid w:val="003A344B"/>
    <w:rsid w:val="003A39BE"/>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4355"/>
    <w:rsid w:val="003E55E5"/>
    <w:rsid w:val="003E5607"/>
    <w:rsid w:val="003E592C"/>
    <w:rsid w:val="003E764C"/>
    <w:rsid w:val="003F0628"/>
    <w:rsid w:val="003F0E2F"/>
    <w:rsid w:val="003F2846"/>
    <w:rsid w:val="003F3676"/>
    <w:rsid w:val="003F4861"/>
    <w:rsid w:val="003F5BCD"/>
    <w:rsid w:val="003F5E11"/>
    <w:rsid w:val="003F61CC"/>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939"/>
    <w:rsid w:val="00422A60"/>
    <w:rsid w:val="00423AED"/>
    <w:rsid w:val="0042408D"/>
    <w:rsid w:val="00425FD2"/>
    <w:rsid w:val="00430ECE"/>
    <w:rsid w:val="00431C0D"/>
    <w:rsid w:val="004335C1"/>
    <w:rsid w:val="00433C4D"/>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13B6"/>
    <w:rsid w:val="004545A6"/>
    <w:rsid w:val="00454F70"/>
    <w:rsid w:val="0045680C"/>
    <w:rsid w:val="00460082"/>
    <w:rsid w:val="00461375"/>
    <w:rsid w:val="00461423"/>
    <w:rsid w:val="00461995"/>
    <w:rsid w:val="004620EC"/>
    <w:rsid w:val="00463235"/>
    <w:rsid w:val="00463C73"/>
    <w:rsid w:val="004656B2"/>
    <w:rsid w:val="00466D9A"/>
    <w:rsid w:val="00473B25"/>
    <w:rsid w:val="00474A5E"/>
    <w:rsid w:val="00474DFD"/>
    <w:rsid w:val="0047521F"/>
    <w:rsid w:val="004777E6"/>
    <w:rsid w:val="00481207"/>
    <w:rsid w:val="0048224C"/>
    <w:rsid w:val="004839C9"/>
    <w:rsid w:val="004862E9"/>
    <w:rsid w:val="00486310"/>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DDD"/>
    <w:rsid w:val="004B4E6D"/>
    <w:rsid w:val="004B6918"/>
    <w:rsid w:val="004B6C8D"/>
    <w:rsid w:val="004B74F1"/>
    <w:rsid w:val="004C1DDC"/>
    <w:rsid w:val="004C2330"/>
    <w:rsid w:val="004C242E"/>
    <w:rsid w:val="004C2641"/>
    <w:rsid w:val="004C2D95"/>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506C"/>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E5A"/>
    <w:rsid w:val="005621A2"/>
    <w:rsid w:val="00562B54"/>
    <w:rsid w:val="005653A5"/>
    <w:rsid w:val="00567181"/>
    <w:rsid w:val="00567BC5"/>
    <w:rsid w:val="00571231"/>
    <w:rsid w:val="00572319"/>
    <w:rsid w:val="005812AA"/>
    <w:rsid w:val="00581D4D"/>
    <w:rsid w:val="00582373"/>
    <w:rsid w:val="00582812"/>
    <w:rsid w:val="00582C63"/>
    <w:rsid w:val="005847BC"/>
    <w:rsid w:val="00586130"/>
    <w:rsid w:val="00586ED3"/>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BCC"/>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1CA"/>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BCB"/>
    <w:rsid w:val="00624E6C"/>
    <w:rsid w:val="00625297"/>
    <w:rsid w:val="00626FFE"/>
    <w:rsid w:val="00627505"/>
    <w:rsid w:val="00627DDE"/>
    <w:rsid w:val="00630059"/>
    <w:rsid w:val="006305AB"/>
    <w:rsid w:val="0063162A"/>
    <w:rsid w:val="00631978"/>
    <w:rsid w:val="00633C26"/>
    <w:rsid w:val="00636334"/>
    <w:rsid w:val="00637356"/>
    <w:rsid w:val="00640512"/>
    <w:rsid w:val="00640ABF"/>
    <w:rsid w:val="006429E0"/>
    <w:rsid w:val="00643CB8"/>
    <w:rsid w:val="00644265"/>
    <w:rsid w:val="006458A2"/>
    <w:rsid w:val="00646370"/>
    <w:rsid w:val="00646984"/>
    <w:rsid w:val="00651175"/>
    <w:rsid w:val="006531A3"/>
    <w:rsid w:val="006534C0"/>
    <w:rsid w:val="006538D2"/>
    <w:rsid w:val="00653C59"/>
    <w:rsid w:val="00654473"/>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6506"/>
    <w:rsid w:val="0068782E"/>
    <w:rsid w:val="0069037B"/>
    <w:rsid w:val="006922D0"/>
    <w:rsid w:val="006936F8"/>
    <w:rsid w:val="00693C2B"/>
    <w:rsid w:val="00693F8C"/>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3DA"/>
    <w:rsid w:val="006B7510"/>
    <w:rsid w:val="006C0454"/>
    <w:rsid w:val="006C1F87"/>
    <w:rsid w:val="006C3E60"/>
    <w:rsid w:val="006C43E7"/>
    <w:rsid w:val="006C5661"/>
    <w:rsid w:val="006C5D09"/>
    <w:rsid w:val="006D2FEE"/>
    <w:rsid w:val="006D4289"/>
    <w:rsid w:val="006D598E"/>
    <w:rsid w:val="006D5FAC"/>
    <w:rsid w:val="006D628A"/>
    <w:rsid w:val="006D6A72"/>
    <w:rsid w:val="006D7055"/>
    <w:rsid w:val="006D750B"/>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2AA2"/>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22D"/>
    <w:rsid w:val="008314F0"/>
    <w:rsid w:val="008326A7"/>
    <w:rsid w:val="00834346"/>
    <w:rsid w:val="008346EB"/>
    <w:rsid w:val="00835CF6"/>
    <w:rsid w:val="00836461"/>
    <w:rsid w:val="00837F9B"/>
    <w:rsid w:val="00840DFF"/>
    <w:rsid w:val="00841F08"/>
    <w:rsid w:val="00844035"/>
    <w:rsid w:val="008442FE"/>
    <w:rsid w:val="00844A1A"/>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155"/>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17688"/>
    <w:rsid w:val="00920484"/>
    <w:rsid w:val="009212FE"/>
    <w:rsid w:val="0092220D"/>
    <w:rsid w:val="009228E7"/>
    <w:rsid w:val="009232C8"/>
    <w:rsid w:val="009239F1"/>
    <w:rsid w:val="00924DAE"/>
    <w:rsid w:val="00924F35"/>
    <w:rsid w:val="00926399"/>
    <w:rsid w:val="009264B1"/>
    <w:rsid w:val="009269EE"/>
    <w:rsid w:val="00927C35"/>
    <w:rsid w:val="00927EA9"/>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0B4E"/>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BBC"/>
    <w:rsid w:val="00991B6B"/>
    <w:rsid w:val="00992769"/>
    <w:rsid w:val="00992804"/>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2093"/>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4F3C"/>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3D43"/>
    <w:rsid w:val="00A341BF"/>
    <w:rsid w:val="00A34413"/>
    <w:rsid w:val="00A36E45"/>
    <w:rsid w:val="00A374DE"/>
    <w:rsid w:val="00A376E9"/>
    <w:rsid w:val="00A40E01"/>
    <w:rsid w:val="00A43A1B"/>
    <w:rsid w:val="00A4645B"/>
    <w:rsid w:val="00A47290"/>
    <w:rsid w:val="00A47323"/>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67D9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72D"/>
    <w:rsid w:val="00A87816"/>
    <w:rsid w:val="00A937A8"/>
    <w:rsid w:val="00A94F14"/>
    <w:rsid w:val="00A96001"/>
    <w:rsid w:val="00A9633E"/>
    <w:rsid w:val="00A97FDC"/>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0C5"/>
    <w:rsid w:val="00AE4A5E"/>
    <w:rsid w:val="00AE7019"/>
    <w:rsid w:val="00AF21BA"/>
    <w:rsid w:val="00AF23E0"/>
    <w:rsid w:val="00AF3719"/>
    <w:rsid w:val="00AF7D78"/>
    <w:rsid w:val="00B02579"/>
    <w:rsid w:val="00B04AD9"/>
    <w:rsid w:val="00B054A6"/>
    <w:rsid w:val="00B05BBE"/>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3585"/>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A0086"/>
    <w:rsid w:val="00BA0C13"/>
    <w:rsid w:val="00BA0C63"/>
    <w:rsid w:val="00BA3686"/>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095"/>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2C66"/>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5C38"/>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5797C"/>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67B31"/>
    <w:rsid w:val="00C72359"/>
    <w:rsid w:val="00C750B9"/>
    <w:rsid w:val="00C7559C"/>
    <w:rsid w:val="00C75C1B"/>
    <w:rsid w:val="00C762E9"/>
    <w:rsid w:val="00C76877"/>
    <w:rsid w:val="00C76CAC"/>
    <w:rsid w:val="00C77F0C"/>
    <w:rsid w:val="00C822E6"/>
    <w:rsid w:val="00C843B8"/>
    <w:rsid w:val="00C849CD"/>
    <w:rsid w:val="00C84C28"/>
    <w:rsid w:val="00C856B3"/>
    <w:rsid w:val="00C858FF"/>
    <w:rsid w:val="00C915E2"/>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29B1"/>
    <w:rsid w:val="00CD4B32"/>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29"/>
    <w:rsid w:val="00CF1B6C"/>
    <w:rsid w:val="00CF1CE9"/>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077D"/>
    <w:rsid w:val="00D414C0"/>
    <w:rsid w:val="00D41567"/>
    <w:rsid w:val="00D4431A"/>
    <w:rsid w:val="00D444FE"/>
    <w:rsid w:val="00D459A5"/>
    <w:rsid w:val="00D46DCD"/>
    <w:rsid w:val="00D504DB"/>
    <w:rsid w:val="00D52341"/>
    <w:rsid w:val="00D55155"/>
    <w:rsid w:val="00D60F34"/>
    <w:rsid w:val="00D61161"/>
    <w:rsid w:val="00D62ADF"/>
    <w:rsid w:val="00D634B9"/>
    <w:rsid w:val="00D63AAF"/>
    <w:rsid w:val="00D675F2"/>
    <w:rsid w:val="00D706EF"/>
    <w:rsid w:val="00D75662"/>
    <w:rsid w:val="00D7597F"/>
    <w:rsid w:val="00D76455"/>
    <w:rsid w:val="00D76E5D"/>
    <w:rsid w:val="00D81DFB"/>
    <w:rsid w:val="00D82919"/>
    <w:rsid w:val="00D82AFF"/>
    <w:rsid w:val="00D8348F"/>
    <w:rsid w:val="00D84716"/>
    <w:rsid w:val="00D84A06"/>
    <w:rsid w:val="00D850B4"/>
    <w:rsid w:val="00D85723"/>
    <w:rsid w:val="00D874F7"/>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5E6E"/>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C67F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0939"/>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37C70"/>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3485"/>
    <w:rsid w:val="00E85D7A"/>
    <w:rsid w:val="00E85DE7"/>
    <w:rsid w:val="00E8773E"/>
    <w:rsid w:val="00E905A8"/>
    <w:rsid w:val="00E90AB8"/>
    <w:rsid w:val="00E92867"/>
    <w:rsid w:val="00E93AF2"/>
    <w:rsid w:val="00E9446A"/>
    <w:rsid w:val="00E956F3"/>
    <w:rsid w:val="00E9629E"/>
    <w:rsid w:val="00EA03A0"/>
    <w:rsid w:val="00EA1961"/>
    <w:rsid w:val="00EA58D1"/>
    <w:rsid w:val="00EA5A75"/>
    <w:rsid w:val="00EA6B67"/>
    <w:rsid w:val="00EB026D"/>
    <w:rsid w:val="00EB133B"/>
    <w:rsid w:val="00EB4385"/>
    <w:rsid w:val="00EB4467"/>
    <w:rsid w:val="00EB483B"/>
    <w:rsid w:val="00EB6F23"/>
    <w:rsid w:val="00EC0177"/>
    <w:rsid w:val="00EC1240"/>
    <w:rsid w:val="00EC4480"/>
    <w:rsid w:val="00EC4F11"/>
    <w:rsid w:val="00EC534F"/>
    <w:rsid w:val="00EC5828"/>
    <w:rsid w:val="00EC613D"/>
    <w:rsid w:val="00EC6BD1"/>
    <w:rsid w:val="00ED015A"/>
    <w:rsid w:val="00ED07B7"/>
    <w:rsid w:val="00ED2A5D"/>
    <w:rsid w:val="00ED2AEE"/>
    <w:rsid w:val="00ED3277"/>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3E9E"/>
    <w:rsid w:val="00EF4BAD"/>
    <w:rsid w:val="00EF5C62"/>
    <w:rsid w:val="00EF6BFF"/>
    <w:rsid w:val="00F016B0"/>
    <w:rsid w:val="00F01989"/>
    <w:rsid w:val="00F01F1F"/>
    <w:rsid w:val="00F0223D"/>
    <w:rsid w:val="00F034F8"/>
    <w:rsid w:val="00F0439E"/>
    <w:rsid w:val="00F05643"/>
    <w:rsid w:val="00F07120"/>
    <w:rsid w:val="00F07293"/>
    <w:rsid w:val="00F07914"/>
    <w:rsid w:val="00F07CC8"/>
    <w:rsid w:val="00F11FAF"/>
    <w:rsid w:val="00F15FD1"/>
    <w:rsid w:val="00F164B1"/>
    <w:rsid w:val="00F1786A"/>
    <w:rsid w:val="00F179FE"/>
    <w:rsid w:val="00F17E2E"/>
    <w:rsid w:val="00F2122E"/>
    <w:rsid w:val="00F2274B"/>
    <w:rsid w:val="00F228A0"/>
    <w:rsid w:val="00F249C8"/>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5BAD"/>
    <w:rsid w:val="00F474C7"/>
    <w:rsid w:val="00F47A5D"/>
    <w:rsid w:val="00F52554"/>
    <w:rsid w:val="00F52810"/>
    <w:rsid w:val="00F52DC3"/>
    <w:rsid w:val="00F5303A"/>
    <w:rsid w:val="00F53C90"/>
    <w:rsid w:val="00F54CC0"/>
    <w:rsid w:val="00F553B3"/>
    <w:rsid w:val="00F553C6"/>
    <w:rsid w:val="00F55B83"/>
    <w:rsid w:val="00F5650C"/>
    <w:rsid w:val="00F60E3A"/>
    <w:rsid w:val="00F621FA"/>
    <w:rsid w:val="00F62963"/>
    <w:rsid w:val="00F64640"/>
    <w:rsid w:val="00F648B5"/>
    <w:rsid w:val="00F66765"/>
    <w:rsid w:val="00F66C45"/>
    <w:rsid w:val="00F67969"/>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3F85"/>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6AFE"/>
    <w:rsid w:val="00FA746C"/>
    <w:rsid w:val="00FA7B33"/>
    <w:rsid w:val="00FB171A"/>
    <w:rsid w:val="00FB1940"/>
    <w:rsid w:val="00FB2250"/>
    <w:rsid w:val="00FB470E"/>
    <w:rsid w:val="00FB6862"/>
    <w:rsid w:val="00FB784D"/>
    <w:rsid w:val="00FB7C1B"/>
    <w:rsid w:val="00FC06D7"/>
    <w:rsid w:val="00FC1DD9"/>
    <w:rsid w:val="00FC4ACD"/>
    <w:rsid w:val="00FC6738"/>
    <w:rsid w:val="00FC682B"/>
    <w:rsid w:val="00FC7814"/>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510B4"/>
  <w15:docId w15:val="{866802D2-5C51-4631-8325-C0F63DF25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1">
    <w:name w:val="heading 1"/>
    <w:basedOn w:val="Normal"/>
    <w:next w:val="Normal"/>
    <w:link w:val="Heading1Char"/>
    <w:qFormat/>
    <w:rsid w:val="00FB1940"/>
    <w:pPr>
      <w:keepNext/>
      <w:tabs>
        <w:tab w:val="left" w:pos="720"/>
        <w:tab w:val="center" w:pos="5760"/>
      </w:tabs>
      <w:spacing w:after="120" w:line="380" w:lineRule="exact"/>
      <w:jc w:val="center"/>
      <w:outlineLvl w:val="0"/>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1Char">
    <w:name w:val="Heading 1 Char"/>
    <w:basedOn w:val="DefaultParagraphFont"/>
    <w:link w:val="Heading1"/>
    <w:rsid w:val="00FB1940"/>
    <w:rPr>
      <w:rFonts w:ascii="Angsana New" w:eastAsia="Times New Roman" w:hAnsi="Angsana New"/>
      <w:sz w:val="34"/>
      <w:szCs w:val="34"/>
    </w:rPr>
  </w:style>
  <w:style w:type="paragraph" w:customStyle="1" w:styleId="ps-000-normal">
    <w:name w:val="ps-000-normal"/>
    <w:basedOn w:val="Normal"/>
    <w:rsid w:val="00FB1940"/>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057E74"/>
    <w:pPr>
      <w:numPr>
        <w:numId w:val="1"/>
      </w:numPr>
      <w:tabs>
        <w:tab w:val="clear" w:pos="1492"/>
      </w:tabs>
      <w:spacing w:after="120"/>
      <w:ind w:left="0" w:firstLine="0"/>
    </w:pPr>
    <w:rPr>
      <w:rFonts w:hAnsi="Tms Rmn"/>
      <w:szCs w:val="24"/>
    </w:rPr>
  </w:style>
  <w:style w:type="character" w:customStyle="1" w:styleId="BodyTextChar">
    <w:name w:val="Body Text Char"/>
    <w:basedOn w:val="DefaultParagraphFont"/>
    <w:link w:val="BodyText"/>
    <w:rsid w:val="00057E74"/>
    <w:rPr>
      <w:rFonts w:eastAsia="Times New Roman" w:hAnsi="Tms Rmn"/>
      <w:sz w:val="24"/>
      <w:szCs w:val="24"/>
    </w:rPr>
  </w:style>
  <w:style w:type="paragraph" w:styleId="ListParagraph">
    <w:name w:val="List Paragraph"/>
    <w:basedOn w:val="Normal"/>
    <w:uiPriority w:val="34"/>
    <w:qFormat/>
    <w:rsid w:val="005B5BCC"/>
    <w:pPr>
      <w:overflowPunct/>
      <w:autoSpaceDE/>
      <w:autoSpaceDN/>
      <w:adjustRightInd/>
      <w:spacing w:after="200" w:line="276" w:lineRule="auto"/>
      <w:ind w:left="720"/>
      <w:contextualSpacing/>
      <w:textAlignment w:val="auto"/>
    </w:pPr>
    <w:rPr>
      <w:rFonts w:asciiTheme="minorHAnsi" w:eastAsiaTheme="minorHAnsi" w:hAnsiTheme="minorHAnsi" w:cstheme="minorBid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4408565">
      <w:bodyDiv w:val="1"/>
      <w:marLeft w:val="0"/>
      <w:marRight w:val="0"/>
      <w:marTop w:val="0"/>
      <w:marBottom w:val="0"/>
      <w:divBdr>
        <w:top w:val="none" w:sz="0" w:space="0" w:color="auto"/>
        <w:left w:val="none" w:sz="0" w:space="0" w:color="auto"/>
        <w:bottom w:val="none" w:sz="0" w:space="0" w:color="auto"/>
        <w:right w:val="none" w:sz="0" w:space="0" w:color="auto"/>
      </w:divBdr>
    </w:div>
    <w:div w:id="1704401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B3885-B438-427D-8482-EDEE50FD7820}">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41790</vt:lpwstr>
  </property>
  <property fmtid="{D5CDD505-2E9C-101B-9397-08002B2CF9AE}" pid="4" name="OptimizationTime">
    <vt:lpwstr>20210225_1146</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254</TotalTime>
  <Pages>7</Pages>
  <Words>1727</Words>
  <Characters>9844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11548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Tewin Bhumisirikul</cp:lastModifiedBy>
  <cp:revision>37</cp:revision>
  <cp:lastPrinted>2019-02-27T01:38:00Z</cp:lastPrinted>
  <dcterms:created xsi:type="dcterms:W3CDTF">2019-02-22T04:26:00Z</dcterms:created>
  <dcterms:modified xsi:type="dcterms:W3CDTF">2021-02-25T04:34:00Z</dcterms:modified>
</cp:coreProperties>
</file>